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360"/>
        <w:gridCol w:w="7470"/>
      </w:tblGrid>
      <w:tr w:rsidR="005A6E83" w:rsidRPr="00F024BD" w:rsidTr="00837171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0E5F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0E5F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B54071" w:rsidP="00FE01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</w:t>
            </w:r>
            <w:r w:rsidR="009707E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="00720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ที่จัดปร</w:t>
            </w:r>
            <w:bookmarkStart w:id="0" w:name="_GoBack"/>
            <w:bookmarkEnd w:id="0"/>
            <w:r w:rsidR="00720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ะเภทเป็นสินทรัพย์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ที่ถือไว้เพื่อขาย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F024BD" w:rsidRDefault="0005580B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B54071" w:rsidP="001801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="00C944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br/>
              <w:t>8</w:t>
            </w:r>
          </w:p>
        </w:tc>
        <w:tc>
          <w:tcPr>
            <w:tcW w:w="36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C94428" w:rsidRDefault="00B54071" w:rsidP="00C944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  <w:p w:rsidR="00C94428" w:rsidRPr="00C94428" w:rsidRDefault="00B54071" w:rsidP="00C944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C94428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br/>
              <w:t>10</w:t>
            </w:r>
          </w:p>
        </w:tc>
        <w:tc>
          <w:tcPr>
            <w:tcW w:w="36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Default="00B54071" w:rsidP="008711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407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  <w:p w:rsidR="00C94428" w:rsidRPr="00C94428" w:rsidRDefault="00B54071" w:rsidP="00C944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7548B9" w:rsidRDefault="00C94428" w:rsidP="007548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br/>
              <w:t>12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Default="00B54071" w:rsidP="00B5407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071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  <w:p w:rsidR="00C94428" w:rsidRPr="00C94428" w:rsidRDefault="00B54071" w:rsidP="00C944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944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Default="00B54071" w:rsidP="00B5407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944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Default="00B54071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944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Default="00B54071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F024BD" w:rsidRDefault="00010F79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010F79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มาตรฐานการรายงานทางการเงินที่ยังไม่ได้บังคับใช้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F024BD" w:rsidRDefault="0005580B" w:rsidP="009442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93340D" w:rsidRDefault="0005580B" w:rsidP="009334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D805E2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645AD0" w:rsidRDefault="0005580B" w:rsidP="00164B7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B51A4A" w:rsidRPr="00F024BD" w:rsidRDefault="005A6E83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125AE">
        <w:rPr>
          <w:rFonts w:ascii="Angsana New" w:hAnsi="Angsana New"/>
          <w:sz w:val="30"/>
          <w:szCs w:val="30"/>
          <w:cs/>
        </w:rPr>
        <w:br w:type="page"/>
      </w:r>
      <w:r w:rsidR="00B51A4A" w:rsidRPr="00F024B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456F4F" w:rsidRPr="00363769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56F4F" w:rsidRPr="00B4721A" w:rsidRDefault="00B51A4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456F4F" w:rsidRPr="00F024BD">
        <w:rPr>
          <w:rFonts w:ascii="Angsana New" w:hAnsi="Angsana New"/>
          <w:sz w:val="30"/>
          <w:szCs w:val="30"/>
          <w:cs/>
        </w:rPr>
        <w:t>ได้รับอนุมัติ</w:t>
      </w:r>
      <w:r w:rsidR="008E0017" w:rsidRPr="00F024BD">
        <w:rPr>
          <w:rFonts w:ascii="Angsana New" w:hAnsi="Angsana New"/>
          <w:sz w:val="30"/>
          <w:szCs w:val="30"/>
          <w:cs/>
        </w:rPr>
        <w:t>ให้</w:t>
      </w:r>
      <w:r w:rsidR="00163B7A" w:rsidRPr="00F024BD">
        <w:rPr>
          <w:rFonts w:ascii="Angsana New" w:hAnsi="Angsana New"/>
          <w:sz w:val="30"/>
          <w:szCs w:val="30"/>
          <w:cs/>
        </w:rPr>
        <w:t>ออกงบการเงิน</w:t>
      </w:r>
      <w:r w:rsidR="00456F4F" w:rsidRPr="00F024BD">
        <w:rPr>
          <w:rFonts w:ascii="Angsana New" w:hAnsi="Angsana New"/>
          <w:sz w:val="30"/>
          <w:szCs w:val="30"/>
          <w:cs/>
        </w:rPr>
        <w:t>จาก</w:t>
      </w:r>
      <w:r w:rsidR="006B389A" w:rsidRPr="00F024BD">
        <w:rPr>
          <w:rFonts w:ascii="Angsana New" w:hAnsi="Angsana New"/>
          <w:sz w:val="30"/>
          <w:szCs w:val="30"/>
          <w:cs/>
        </w:rPr>
        <w:t>คณะ</w:t>
      </w:r>
      <w:r w:rsidR="00456F4F" w:rsidRPr="00F024BD">
        <w:rPr>
          <w:rFonts w:ascii="Angsana New" w:hAnsi="Angsana New"/>
          <w:sz w:val="30"/>
          <w:szCs w:val="30"/>
          <w:cs/>
        </w:rPr>
        <w:t>กรรมการเมื่อ</w:t>
      </w:r>
      <w:r w:rsidR="00163B7A" w:rsidRPr="00F024BD">
        <w:rPr>
          <w:rFonts w:ascii="Angsana New" w:hAnsi="Angsana New"/>
          <w:sz w:val="30"/>
          <w:szCs w:val="30"/>
          <w:cs/>
        </w:rPr>
        <w:t>วันที่</w:t>
      </w:r>
      <w:r w:rsidR="007578CD">
        <w:rPr>
          <w:rFonts w:ascii="Angsana New" w:hAnsi="Angsana New"/>
          <w:sz w:val="30"/>
          <w:szCs w:val="30"/>
        </w:rPr>
        <w:t xml:space="preserve"> </w:t>
      </w:r>
      <w:r w:rsidR="00C035D5">
        <w:rPr>
          <w:rFonts w:ascii="Angsana New" w:hAnsi="Angsana New"/>
          <w:sz w:val="30"/>
          <w:szCs w:val="30"/>
        </w:rPr>
        <w:t>13</w:t>
      </w:r>
      <w:r w:rsidR="007548B9">
        <w:rPr>
          <w:rFonts w:ascii="Angsana New" w:hAnsi="Angsana New"/>
          <w:sz w:val="30"/>
          <w:szCs w:val="30"/>
        </w:rPr>
        <w:t xml:space="preserve"> </w:t>
      </w:r>
      <w:r w:rsidR="00C035D5">
        <w:rPr>
          <w:rFonts w:ascii="Angsana New" w:hAnsi="Angsana New" w:hint="cs"/>
          <w:sz w:val="30"/>
          <w:szCs w:val="30"/>
          <w:cs/>
        </w:rPr>
        <w:t>พฤศจิกายน</w:t>
      </w:r>
      <w:r w:rsidR="007548B9">
        <w:rPr>
          <w:rFonts w:ascii="Angsana New" w:hAnsi="Angsana New" w:hint="cs"/>
          <w:sz w:val="30"/>
          <w:szCs w:val="30"/>
          <w:cs/>
        </w:rPr>
        <w:t xml:space="preserve"> </w:t>
      </w:r>
      <w:r w:rsidR="001042D1">
        <w:rPr>
          <w:rFonts w:ascii="Angsana New" w:hAnsi="Angsana New"/>
          <w:sz w:val="30"/>
          <w:szCs w:val="30"/>
        </w:rPr>
        <w:t>2562</w:t>
      </w:r>
    </w:p>
    <w:p w:rsidR="00456F4F" w:rsidRPr="00D37A75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F024BD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024BD">
        <w:rPr>
          <w:rFonts w:ascii="Angsana New" w:hAnsi="Angsana New"/>
          <w:b/>
          <w:bCs/>
          <w:sz w:val="30"/>
          <w:szCs w:val="30"/>
        </w:rPr>
        <w:t>1</w:t>
      </w:r>
      <w:r w:rsidR="00456F4F" w:rsidRPr="00F024BD">
        <w:rPr>
          <w:rFonts w:ascii="Angsana New" w:hAnsi="Angsana New"/>
          <w:b/>
          <w:bCs/>
          <w:sz w:val="30"/>
          <w:szCs w:val="30"/>
        </w:rPr>
        <w:tab/>
      </w:r>
      <w:r w:rsidR="007B5F1A" w:rsidRPr="00F024B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56F4F" w:rsidRPr="00F024BD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6C732E" w:rsidRPr="00363769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บริษัท ยูนิมิต เอนจิเนียริ่ง จำกัด (มหาชน)  </w:t>
      </w:r>
      <w:r w:rsidRPr="00F024BD">
        <w:rPr>
          <w:rFonts w:ascii="Angsana New" w:hAnsi="Angsana New"/>
          <w:sz w:val="30"/>
          <w:szCs w:val="30"/>
        </w:rPr>
        <w:t>“</w:t>
      </w:r>
      <w:r w:rsidRPr="00F024BD">
        <w:rPr>
          <w:rFonts w:ascii="Angsana New" w:hAnsi="Angsana New"/>
          <w:sz w:val="30"/>
          <w:szCs w:val="30"/>
          <w:cs/>
        </w:rPr>
        <w:t>บริษัท</w:t>
      </w:r>
      <w:r w:rsidR="00CA0ADF" w:rsidRPr="00F024BD">
        <w:rPr>
          <w:rFonts w:ascii="Angsana New" w:hAnsi="Angsana New"/>
          <w:sz w:val="30"/>
          <w:szCs w:val="30"/>
        </w:rPr>
        <w:t>”</w:t>
      </w:r>
      <w:r w:rsidR="00CA0ADF" w:rsidRPr="00F024B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</w:t>
      </w:r>
      <w:r w:rsidR="00363769">
        <w:rPr>
          <w:rFonts w:ascii="Angsana New" w:hAnsi="Angsana New"/>
          <w:sz w:val="30"/>
          <w:szCs w:val="30"/>
        </w:rPr>
        <w:t xml:space="preserve">                   </w:t>
      </w:r>
      <w:r w:rsidRPr="00F024BD">
        <w:rPr>
          <w:rFonts w:ascii="Angsana New" w:hAnsi="Angsana New"/>
          <w:sz w:val="30"/>
          <w:szCs w:val="30"/>
          <w:cs/>
        </w:rPr>
        <w:t xml:space="preserve">จดทะเบียนตั้งอยู่ที่ </w:t>
      </w:r>
    </w:p>
    <w:p w:rsidR="006C732E" w:rsidRPr="00363769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F024BD" w:rsidRDefault="00456F4F" w:rsidP="00970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2700" w:hanging="2153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สำนักงานใหญ่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>109/92</w:t>
      </w:r>
      <w:r w:rsidR="009707EA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</w:rPr>
        <w:t>-</w:t>
      </w:r>
      <w:r w:rsidR="009707EA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</w:rPr>
        <w:t xml:space="preserve">95 </w:t>
      </w:r>
      <w:r w:rsidRPr="00F024BD">
        <w:rPr>
          <w:rFonts w:ascii="Angsana New" w:hAnsi="Angsana New"/>
          <w:sz w:val="30"/>
          <w:szCs w:val="30"/>
          <w:cs/>
        </w:rPr>
        <w:t xml:space="preserve">หมู่ </w:t>
      </w:r>
      <w:r w:rsidRPr="00F024BD">
        <w:rPr>
          <w:rFonts w:ascii="Angsana New" w:hAnsi="Angsana New"/>
          <w:sz w:val="30"/>
          <w:szCs w:val="30"/>
        </w:rPr>
        <w:t>19</w:t>
      </w:r>
      <w:r w:rsidRPr="00F024BD">
        <w:rPr>
          <w:rFonts w:ascii="Angsana New" w:hAnsi="Angsana New"/>
          <w:sz w:val="30"/>
          <w:szCs w:val="30"/>
          <w:cs/>
        </w:rPr>
        <w:t xml:space="preserve"> ซอยสุขสวัสดิ์ </w:t>
      </w:r>
      <w:r w:rsidR="00CA0ADF" w:rsidRPr="00F024BD">
        <w:rPr>
          <w:rFonts w:ascii="Angsana New" w:hAnsi="Angsana New"/>
          <w:sz w:val="30"/>
          <w:szCs w:val="30"/>
        </w:rPr>
        <w:t xml:space="preserve">66 </w:t>
      </w:r>
      <w:r w:rsidR="00CA0ADF" w:rsidRPr="00F024BD">
        <w:rPr>
          <w:rFonts w:ascii="Angsana New" w:hAnsi="Angsana New"/>
          <w:sz w:val="30"/>
          <w:szCs w:val="30"/>
          <w:cs/>
        </w:rPr>
        <w:t>ถนนสุขสวัสดิ์</w:t>
      </w:r>
      <w:r w:rsidRPr="00F024BD">
        <w:rPr>
          <w:rFonts w:ascii="Angsana New" w:hAnsi="Angsana New"/>
          <w:sz w:val="30"/>
          <w:szCs w:val="30"/>
          <w:cs/>
        </w:rPr>
        <w:t xml:space="preserve"> ตำบลบางพึ่ง อำเภอพระป</w:t>
      </w:r>
      <w:r w:rsidR="00407BF4" w:rsidRPr="00F024BD">
        <w:rPr>
          <w:rFonts w:ascii="Angsana New" w:hAnsi="Angsana New"/>
          <w:sz w:val="30"/>
          <w:szCs w:val="30"/>
          <w:cs/>
        </w:rPr>
        <w:t>ระแดงส</w:t>
      </w:r>
      <w:r w:rsidRPr="00F024BD">
        <w:rPr>
          <w:rFonts w:ascii="Angsana New" w:hAnsi="Angsana New"/>
          <w:sz w:val="30"/>
          <w:szCs w:val="30"/>
          <w:cs/>
        </w:rPr>
        <w:t xml:space="preserve">มุทรปราการ </w:t>
      </w:r>
      <w:r w:rsidRPr="00F024BD">
        <w:rPr>
          <w:rFonts w:ascii="Angsana New" w:hAnsi="Angsana New"/>
          <w:sz w:val="30"/>
          <w:szCs w:val="30"/>
        </w:rPr>
        <w:t>10130</w:t>
      </w:r>
    </w:p>
    <w:p w:rsidR="00456F4F" w:rsidRPr="00F024BD" w:rsidRDefault="006C732E" w:rsidP="00970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0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โรงงาน</w:t>
      </w:r>
      <w:r w:rsidR="00F131FA" w:rsidRPr="00F024BD">
        <w:rPr>
          <w:rFonts w:ascii="Angsana New" w:hAnsi="Angsana New"/>
          <w:sz w:val="30"/>
          <w:szCs w:val="30"/>
        </w:rPr>
        <w:t xml:space="preserve"> 1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456F4F" w:rsidRPr="00F024BD">
        <w:rPr>
          <w:rFonts w:ascii="Angsana New" w:hAnsi="Angsana New"/>
          <w:sz w:val="30"/>
          <w:szCs w:val="30"/>
        </w:rPr>
        <w:t>:</w:t>
      </w:r>
      <w:r w:rsidR="00456F4F" w:rsidRPr="00F024BD">
        <w:rPr>
          <w:rFonts w:ascii="Angsana New" w:hAnsi="Angsana New"/>
          <w:sz w:val="30"/>
          <w:szCs w:val="30"/>
        </w:rPr>
        <w:tab/>
        <w:t>10/7</w:t>
      </w:r>
      <w:r w:rsidR="009707EA">
        <w:rPr>
          <w:rFonts w:ascii="Angsana New" w:hAnsi="Angsana New" w:hint="cs"/>
          <w:sz w:val="30"/>
          <w:szCs w:val="30"/>
          <w:cs/>
        </w:rPr>
        <w:t xml:space="preserve"> </w:t>
      </w:r>
      <w:r w:rsidR="00456F4F" w:rsidRPr="00F024BD">
        <w:rPr>
          <w:rFonts w:ascii="Angsana New" w:hAnsi="Angsana New"/>
          <w:sz w:val="30"/>
          <w:szCs w:val="30"/>
        </w:rPr>
        <w:t>-</w:t>
      </w:r>
      <w:r w:rsidR="009707EA">
        <w:rPr>
          <w:rFonts w:ascii="Angsana New" w:hAnsi="Angsana New" w:hint="cs"/>
          <w:sz w:val="30"/>
          <w:szCs w:val="30"/>
          <w:cs/>
        </w:rPr>
        <w:t xml:space="preserve"> </w:t>
      </w:r>
      <w:r w:rsidR="00456F4F" w:rsidRPr="00F024BD">
        <w:rPr>
          <w:rFonts w:ascii="Angsana New" w:hAnsi="Angsana New"/>
          <w:sz w:val="30"/>
          <w:szCs w:val="30"/>
        </w:rPr>
        <w:t>8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หมู่ </w:t>
      </w:r>
      <w:r w:rsidR="00456F4F" w:rsidRPr="00F024BD">
        <w:rPr>
          <w:rFonts w:ascii="Angsana New" w:hAnsi="Angsana New"/>
          <w:sz w:val="30"/>
          <w:szCs w:val="30"/>
        </w:rPr>
        <w:t>3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ถนนชลบุรี</w:t>
      </w:r>
      <w:r w:rsidR="00285E3A" w:rsidRPr="00F024BD">
        <w:rPr>
          <w:rFonts w:ascii="Angsana New" w:hAnsi="Angsana New"/>
          <w:sz w:val="30"/>
          <w:szCs w:val="30"/>
        </w:rPr>
        <w:t xml:space="preserve"> </w:t>
      </w:r>
      <w:r w:rsidR="00285E3A" w:rsidRPr="00F024BD">
        <w:rPr>
          <w:rFonts w:ascii="Angsana New" w:hAnsi="Angsana New"/>
          <w:sz w:val="30"/>
          <w:szCs w:val="30"/>
          <w:cs/>
        </w:rPr>
        <w:t>-</w:t>
      </w:r>
      <w:r w:rsidR="00456F4F" w:rsidRPr="00F024BD">
        <w:rPr>
          <w:rFonts w:ascii="Angsana New" w:hAnsi="Angsana New"/>
          <w:sz w:val="30"/>
          <w:szCs w:val="30"/>
        </w:rPr>
        <w:t xml:space="preserve"> 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บ้านบึง </w:t>
      </w:r>
      <w:r w:rsidR="00285E3A" w:rsidRPr="00F024BD">
        <w:rPr>
          <w:rFonts w:ascii="Angsana New" w:hAnsi="Angsana New"/>
          <w:sz w:val="30"/>
          <w:szCs w:val="30"/>
          <w:cs/>
        </w:rPr>
        <w:t>-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</w:t>
      </w:r>
      <w:r w:rsidR="00DC0F48" w:rsidRPr="00F024BD">
        <w:rPr>
          <w:rFonts w:ascii="Angsana New" w:hAnsi="Angsana New"/>
          <w:sz w:val="30"/>
          <w:szCs w:val="30"/>
          <w:cs/>
        </w:rPr>
        <w:t xml:space="preserve">ป่ายุบ ตำบลหนองซาก อำเภอบ้านบึง ชลบุรี </w:t>
      </w:r>
      <w:r w:rsidR="00456F4F" w:rsidRPr="00F024BD">
        <w:rPr>
          <w:rFonts w:ascii="Angsana New" w:hAnsi="Angsana New"/>
          <w:sz w:val="30"/>
          <w:szCs w:val="30"/>
        </w:rPr>
        <w:t>20170</w:t>
      </w:r>
    </w:p>
    <w:p w:rsidR="00163B7A" w:rsidRPr="00F024BD" w:rsidRDefault="00F131F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โรงงาน</w:t>
      </w:r>
      <w:r w:rsidRPr="00F024BD">
        <w:rPr>
          <w:rFonts w:ascii="Angsana New" w:hAnsi="Angsana New"/>
          <w:sz w:val="30"/>
          <w:szCs w:val="30"/>
        </w:rPr>
        <w:t xml:space="preserve"> 2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>10/4</w:t>
      </w:r>
      <w:r w:rsidRPr="00F024BD">
        <w:rPr>
          <w:rFonts w:ascii="Angsana New" w:hAnsi="Angsana New"/>
          <w:sz w:val="30"/>
          <w:szCs w:val="30"/>
          <w:cs/>
        </w:rPr>
        <w:t xml:space="preserve"> หมู่ </w:t>
      </w:r>
      <w:r w:rsidRPr="00F024B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  <w:cs/>
        </w:rPr>
        <w:t xml:space="preserve"> ตำบลหนองซาก อำเภอบ้านบึง ชลบุรี </w:t>
      </w:r>
      <w:r w:rsidRPr="00F024BD">
        <w:rPr>
          <w:rFonts w:ascii="Angsana New" w:hAnsi="Angsana New"/>
          <w:sz w:val="30"/>
          <w:szCs w:val="30"/>
        </w:rPr>
        <w:t>20170</w:t>
      </w:r>
    </w:p>
    <w:p w:rsidR="00407BF4" w:rsidRPr="00F024BD" w:rsidRDefault="00407BF4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โรงงาน </w:t>
      </w:r>
      <w:r w:rsidRPr="00F024BD">
        <w:rPr>
          <w:rFonts w:ascii="Angsana New" w:hAnsi="Angsana New"/>
          <w:sz w:val="30"/>
          <w:szCs w:val="30"/>
        </w:rPr>
        <w:t>3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 xml:space="preserve">99/9 </w:t>
      </w:r>
      <w:r w:rsidRPr="00F024BD">
        <w:rPr>
          <w:rFonts w:ascii="Angsana New" w:hAnsi="Angsana New"/>
          <w:sz w:val="30"/>
          <w:szCs w:val="30"/>
          <w:cs/>
        </w:rPr>
        <w:t xml:space="preserve">หมู่ </w:t>
      </w:r>
      <w:r w:rsidRPr="00F024BD">
        <w:rPr>
          <w:rFonts w:ascii="Angsana New" w:hAnsi="Angsana New"/>
          <w:sz w:val="30"/>
          <w:szCs w:val="30"/>
        </w:rPr>
        <w:t>8</w:t>
      </w:r>
      <w:r w:rsidRPr="00F024BD">
        <w:rPr>
          <w:rFonts w:ascii="Angsana New" w:hAnsi="Angsana New"/>
          <w:sz w:val="30"/>
          <w:szCs w:val="30"/>
          <w:cs/>
        </w:rPr>
        <w:t xml:space="preserve"> ตำบลมาบข่า อำเภอนิคมพัฒนา ระยอง</w:t>
      </w:r>
      <w:r w:rsidRPr="00F024BD">
        <w:rPr>
          <w:rFonts w:ascii="Angsana New" w:hAnsi="Angsana New"/>
          <w:sz w:val="30"/>
          <w:szCs w:val="30"/>
        </w:rPr>
        <w:t xml:space="preserve"> 21180</w:t>
      </w:r>
    </w:p>
    <w:p w:rsidR="00407BF4" w:rsidRPr="00D37A75" w:rsidRDefault="00407B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DC0F48" w:rsidRPr="00F024BD">
        <w:rPr>
          <w:rFonts w:ascii="Angsana New" w:hAnsi="Angsana New"/>
          <w:sz w:val="30"/>
          <w:szCs w:val="30"/>
          <w:cs/>
        </w:rPr>
        <w:t>าดหลักทรัพย์</w:t>
      </w:r>
      <w:r w:rsidR="00163B7A" w:rsidRPr="00F024BD">
        <w:rPr>
          <w:rFonts w:ascii="Angsana New" w:hAnsi="Angsana New"/>
          <w:sz w:val="30"/>
          <w:szCs w:val="30"/>
          <w:cs/>
        </w:rPr>
        <w:t xml:space="preserve">เอ็มเอไอ </w:t>
      </w:r>
      <w:r w:rsidR="006B389A" w:rsidRPr="00F024BD">
        <w:rPr>
          <w:rFonts w:ascii="Angsana New" w:hAnsi="Angsana New"/>
          <w:sz w:val="30"/>
          <w:szCs w:val="30"/>
        </w:rPr>
        <w:t>(MAI</w:t>
      </w:r>
      <w:r w:rsidR="00163B7A" w:rsidRPr="00F024BD">
        <w:rPr>
          <w:rFonts w:ascii="Angsana New" w:hAnsi="Angsana New"/>
          <w:sz w:val="30"/>
          <w:szCs w:val="30"/>
        </w:rPr>
        <w:t xml:space="preserve">) </w:t>
      </w:r>
      <w:r w:rsidR="00DC0F48" w:rsidRPr="00F024BD">
        <w:rPr>
          <w:rFonts w:ascii="Angsana New" w:hAnsi="Angsana New"/>
          <w:sz w:val="30"/>
          <w:szCs w:val="30"/>
          <w:cs/>
        </w:rPr>
        <w:t>เมื่อ</w:t>
      </w:r>
      <w:r w:rsidR="00163B7A" w:rsidRPr="00F024BD">
        <w:rPr>
          <w:rFonts w:ascii="Angsana New" w:hAnsi="Angsana New"/>
          <w:sz w:val="30"/>
          <w:szCs w:val="30"/>
          <w:cs/>
        </w:rPr>
        <w:t>เดือน</w:t>
      </w:r>
      <w:r w:rsidR="00DC0F48" w:rsidRPr="00F024BD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B54071" w:rsidRPr="00F024BD">
        <w:rPr>
          <w:rFonts w:ascii="Angsana New" w:hAnsi="Angsana New"/>
          <w:sz w:val="30"/>
          <w:szCs w:val="30"/>
        </w:rPr>
        <w:t>2</w:t>
      </w:r>
      <w:r w:rsidR="00B54071">
        <w:rPr>
          <w:rFonts w:ascii="Angsana New" w:hAnsi="Angsana New"/>
          <w:sz w:val="30"/>
          <w:szCs w:val="30"/>
        </w:rPr>
        <w:t>54</w:t>
      </w:r>
      <w:r w:rsidR="00B54071" w:rsidRPr="00F024BD">
        <w:rPr>
          <w:rFonts w:ascii="Angsana New" w:hAnsi="Angsana New"/>
          <w:sz w:val="30"/>
          <w:szCs w:val="30"/>
        </w:rPr>
        <w:t>8</w:t>
      </w:r>
    </w:p>
    <w:p w:rsidR="00456F4F" w:rsidRPr="00363769" w:rsidRDefault="00456F4F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81F1D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E4D0D">
        <w:rPr>
          <w:rFonts w:ascii="Angsana New" w:hAnsi="Angsana New"/>
          <w:sz w:val="30"/>
          <w:szCs w:val="30"/>
          <w:cs/>
        </w:rPr>
        <w:t>บริษัท</w:t>
      </w:r>
      <w:r w:rsidR="00A37619">
        <w:rPr>
          <w:rFonts w:ascii="Angsana New" w:hAnsi="Angsana New" w:hint="cs"/>
          <w:sz w:val="30"/>
          <w:szCs w:val="30"/>
          <w:cs/>
        </w:rPr>
        <w:t xml:space="preserve">และบริษัทย่อย (“กลุ่มบริษัท”) </w:t>
      </w:r>
      <w:r w:rsidRPr="008E4D0D">
        <w:rPr>
          <w:rFonts w:ascii="Angsana New" w:hAnsi="Angsana New"/>
          <w:sz w:val="30"/>
          <w:szCs w:val="30"/>
          <w:cs/>
        </w:rPr>
        <w:t>ดำเนินธุรกิจหลักเกี่ยวกับการออกแบบ</w:t>
      </w:r>
      <w:r w:rsidR="00A37619">
        <w:rPr>
          <w:rFonts w:ascii="Angsana New" w:hAnsi="Angsana New" w:hint="cs"/>
          <w:sz w:val="30"/>
          <w:szCs w:val="30"/>
          <w:cs/>
        </w:rPr>
        <w:t xml:space="preserve"> </w:t>
      </w:r>
      <w:r w:rsidR="00D81351">
        <w:rPr>
          <w:rFonts w:ascii="Angsana New" w:hAnsi="Angsana New" w:hint="cs"/>
          <w:sz w:val="30"/>
          <w:szCs w:val="30"/>
          <w:cs/>
        </w:rPr>
        <w:t>ขึ้นรูป</w:t>
      </w:r>
      <w:r w:rsidRPr="008E4D0D">
        <w:rPr>
          <w:rFonts w:ascii="Angsana New" w:hAnsi="Angsana New"/>
          <w:sz w:val="30"/>
          <w:szCs w:val="30"/>
          <w:cs/>
        </w:rPr>
        <w:t xml:space="preserve"> ประกอบ </w:t>
      </w:r>
      <w:r w:rsidR="00D81351">
        <w:rPr>
          <w:rFonts w:ascii="Angsana New" w:hAnsi="Angsana New" w:hint="cs"/>
          <w:sz w:val="30"/>
          <w:szCs w:val="30"/>
          <w:cs/>
        </w:rPr>
        <w:t>และ</w:t>
      </w:r>
      <w:r w:rsidRPr="008E4D0D">
        <w:rPr>
          <w:rFonts w:ascii="Angsana New" w:hAnsi="Angsana New"/>
          <w:sz w:val="30"/>
          <w:szCs w:val="30"/>
          <w:cs/>
        </w:rPr>
        <w:t>ติดตั้งผลิตภัณฑ์โลหะ</w:t>
      </w:r>
      <w:r w:rsidR="00D81351">
        <w:rPr>
          <w:rFonts w:ascii="Angsana New" w:hAnsi="Angsana New" w:hint="cs"/>
          <w:sz w:val="30"/>
          <w:szCs w:val="30"/>
          <w:cs/>
        </w:rPr>
        <w:t xml:space="preserve"> และก่อสร้าง</w:t>
      </w:r>
      <w:r w:rsidRPr="008E4D0D">
        <w:rPr>
          <w:rFonts w:ascii="Angsana New" w:hAnsi="Angsana New"/>
          <w:sz w:val="30"/>
          <w:szCs w:val="30"/>
          <w:cs/>
        </w:rPr>
        <w:t xml:space="preserve">ตามสัญญาที่ทำกับลูกค้า เช่น ถังความดัน ถังบรรจุ ชิ้นส่วนเครื่องจักรอุปกรณ์และระบบท่อ </w:t>
      </w:r>
      <w:r w:rsidR="00363769">
        <w:rPr>
          <w:rFonts w:ascii="Angsana New" w:hAnsi="Angsana New"/>
          <w:sz w:val="30"/>
          <w:szCs w:val="30"/>
        </w:rPr>
        <w:t xml:space="preserve">  </w:t>
      </w:r>
      <w:r w:rsidRPr="008E4D0D">
        <w:rPr>
          <w:rFonts w:ascii="Angsana New" w:hAnsi="Angsana New"/>
          <w:sz w:val="30"/>
          <w:szCs w:val="30"/>
          <w:cs/>
        </w:rPr>
        <w:t>เป็นต้น</w:t>
      </w:r>
    </w:p>
    <w:p w:rsidR="00D81F1D" w:rsidRPr="00363769" w:rsidRDefault="00D81F1D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A93B8E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รายละเอียดของบริษัทย่อย ณ วันที่</w:t>
      </w:r>
      <w:r w:rsidR="002F79FF">
        <w:rPr>
          <w:rFonts w:ascii="Angsana New" w:hAnsi="Angsana New"/>
          <w:sz w:val="30"/>
          <w:szCs w:val="30"/>
        </w:rPr>
        <w:t xml:space="preserve"> </w:t>
      </w:r>
      <w:r w:rsidR="002F79FF" w:rsidRPr="00332D83">
        <w:rPr>
          <w:rFonts w:ascii="Angsana New" w:hAnsi="Angsana New" w:hint="cs"/>
          <w:sz w:val="30"/>
          <w:szCs w:val="30"/>
        </w:rPr>
        <w:t xml:space="preserve">30 </w:t>
      </w:r>
      <w:r w:rsidR="00C035D5" w:rsidRPr="00332D8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32D83">
        <w:rPr>
          <w:rFonts w:ascii="Angsana New" w:hAnsi="Angsana New"/>
          <w:sz w:val="30"/>
          <w:szCs w:val="30"/>
        </w:rPr>
        <w:t>2562</w:t>
      </w:r>
      <w:r w:rsidR="009B213C" w:rsidRPr="00332D83">
        <w:rPr>
          <w:rFonts w:ascii="Angsana New" w:hAnsi="Angsana New" w:hint="cs"/>
          <w:sz w:val="30"/>
          <w:szCs w:val="30"/>
        </w:rPr>
        <w:t xml:space="preserve"> </w:t>
      </w:r>
      <w:r w:rsidR="00D81351" w:rsidRPr="00332D83">
        <w:rPr>
          <w:rFonts w:ascii="Angsana New" w:hAnsi="Angsana New" w:hint="cs"/>
          <w:sz w:val="30"/>
          <w:szCs w:val="30"/>
          <w:cs/>
        </w:rPr>
        <w:t>และ</w:t>
      </w:r>
      <w:r w:rsidR="008A4B21" w:rsidRPr="00332D83">
        <w:rPr>
          <w:rFonts w:ascii="Angsana New" w:hAnsi="Angsana New" w:hint="cs"/>
          <w:sz w:val="30"/>
          <w:szCs w:val="30"/>
          <w:cs/>
        </w:rPr>
        <w:t>วันที่</w:t>
      </w:r>
      <w:r w:rsidRPr="00332D83">
        <w:rPr>
          <w:rFonts w:ascii="Angsana New" w:hAnsi="Angsana New" w:hint="cs"/>
          <w:sz w:val="30"/>
          <w:szCs w:val="30"/>
          <w:cs/>
        </w:rPr>
        <w:t xml:space="preserve"> </w:t>
      </w:r>
      <w:r w:rsidR="00332D83" w:rsidRPr="00332D83">
        <w:rPr>
          <w:rFonts w:ascii="Angsana New" w:hAnsi="Angsana New" w:hint="cs"/>
          <w:sz w:val="30"/>
          <w:szCs w:val="30"/>
        </w:rPr>
        <w:t>3</w:t>
      </w:r>
      <w:r w:rsidR="00332D83">
        <w:rPr>
          <w:rFonts w:ascii="Angsana New" w:hAnsi="Angsana New"/>
          <w:sz w:val="30"/>
          <w:szCs w:val="30"/>
        </w:rPr>
        <w:t>1</w:t>
      </w:r>
      <w:r w:rsidRPr="00332D8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32D83">
        <w:rPr>
          <w:rFonts w:ascii="Angsana New" w:hAnsi="Angsana New"/>
          <w:sz w:val="30"/>
          <w:szCs w:val="30"/>
        </w:rPr>
        <w:t>2561</w:t>
      </w:r>
      <w:r w:rsidR="009B213C" w:rsidRPr="00332D83">
        <w:rPr>
          <w:rFonts w:ascii="Angsana New" w:hAnsi="Angsana New" w:hint="cs"/>
          <w:sz w:val="30"/>
          <w:szCs w:val="30"/>
        </w:rPr>
        <w:t xml:space="preserve"> </w:t>
      </w:r>
      <w:r w:rsidRPr="00332D83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93B8E" w:rsidRPr="00363769" w:rsidRDefault="00A93B8E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4538" w:type="pct"/>
        <w:tblInd w:w="558" w:type="dxa"/>
        <w:tblLook w:val="0000" w:firstRow="0" w:lastRow="0" w:firstColumn="0" w:lastColumn="0" w:noHBand="0" w:noVBand="0"/>
      </w:tblPr>
      <w:tblGrid>
        <w:gridCol w:w="2695"/>
        <w:gridCol w:w="1886"/>
        <w:gridCol w:w="1926"/>
        <w:gridCol w:w="1098"/>
        <w:gridCol w:w="1112"/>
      </w:tblGrid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9E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268" w:type="pct"/>
            <w:gridSpan w:val="2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2F79FF" w:rsidRDefault="002F79FF" w:rsidP="00BB348D">
            <w:pPr>
              <w:pStyle w:val="E"/>
              <w:ind w:left="-86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30 </w:t>
            </w:r>
            <w:r w:rsidR="00C035D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</w:p>
          <w:p w:rsidR="00D81351" w:rsidRPr="002D25D6" w:rsidRDefault="00D81351" w:rsidP="00BB348D">
            <w:pPr>
              <w:pStyle w:val="E"/>
              <w:ind w:left="-86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="00503B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6</w:t>
            </w:r>
            <w:r w:rsidR="001042D1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637" w:type="pct"/>
          </w:tcPr>
          <w:p w:rsidR="00D81351" w:rsidRPr="002D25D6" w:rsidRDefault="00332D83" w:rsidP="00BB348D">
            <w:pPr>
              <w:pStyle w:val="E"/>
              <w:ind w:left="-10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31</w:t>
            </w:r>
            <w:r w:rsidR="00D8135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</w:t>
            </w:r>
            <w:r w:rsidR="00D81351"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="00BB348D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1042D1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pct"/>
            <w:gridSpan w:val="2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</w:pPr>
            <w:r w:rsidRPr="002D25D6">
              <w:rPr>
                <w:rFonts w:ascii="Angsana New" w:hAnsi="Angsana New" w:cs="Angsana New" w:hint="cs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D25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D81351" w:rsidRPr="002D25D6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7" w:type="pct"/>
          </w:tcPr>
          <w:p w:rsidR="00D81351" w:rsidRPr="002D25D6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BA794C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D25D6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2D25D6">
              <w:rPr>
                <w:rFonts w:ascii="Angsana New" w:hAnsi="Angsana New"/>
                <w:sz w:val="28"/>
                <w:szCs w:val="28"/>
              </w:rPr>
              <w:t xml:space="preserve"> (Hong Kong) </w:t>
            </w:r>
          </w:p>
          <w:p w:rsidR="00F26070" w:rsidRPr="002D25D6" w:rsidRDefault="00BA794C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7172E">
              <w:rPr>
                <w:rFonts w:ascii="Angsana New" w:hAnsi="Angsana New"/>
                <w:sz w:val="28"/>
                <w:szCs w:val="28"/>
              </w:rPr>
              <w:t>Co.,</w:t>
            </w:r>
            <w:r w:rsidR="00F26070" w:rsidRPr="002D25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070">
              <w:rPr>
                <w:rFonts w:ascii="Angsana New" w:hAnsi="Angsana New"/>
                <w:sz w:val="28"/>
                <w:szCs w:val="28"/>
              </w:rPr>
              <w:t>Limited</w:t>
            </w:r>
            <w:r w:rsidR="00F26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26070">
              <w:rPr>
                <w:rFonts w:ascii="Angsana New" w:hAnsi="Angsana New"/>
                <w:sz w:val="28"/>
                <w:szCs w:val="28"/>
              </w:rPr>
              <w:t>(“UHK”)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เพื่อลงทุนในบริษัทอื่น</w:t>
            </w:r>
          </w:p>
        </w:tc>
        <w:tc>
          <w:tcPr>
            <w:tcW w:w="1105" w:type="pct"/>
          </w:tcPr>
          <w:p w:rsidR="002E1446" w:rsidRDefault="00FB7DDF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เขตบริหารพิเศษ</w:t>
            </w:r>
          </w:p>
          <w:p w:rsidR="00FB7DDF" w:rsidRDefault="00F26070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E2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ฮ่องกง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แห่งสาธารณรัฐ</w:t>
            </w:r>
          </w:p>
          <w:p w:rsidR="00F26070" w:rsidRPr="007E2C24" w:rsidRDefault="00F26070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ประชาชนจีน</w:t>
            </w:r>
          </w:p>
        </w:tc>
        <w:tc>
          <w:tcPr>
            <w:tcW w:w="630" w:type="pct"/>
          </w:tcPr>
          <w:p w:rsidR="00F26070" w:rsidRPr="002D25D6" w:rsidRDefault="007548B9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F26070" w:rsidRPr="002D25D6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D25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F26070" w:rsidRPr="001E1CD1" w:rsidRDefault="00F26070" w:rsidP="00F26070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F26070" w:rsidRPr="002D25D6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D25D6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2D25D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Engineering </w:t>
            </w:r>
            <w:r w:rsidRPr="002D25D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Myanmar</w:t>
            </w:r>
            <w:r w:rsidR="0097172E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6A7B2C" w:rsidRPr="006A7B2C">
              <w:rPr>
                <w:rFonts w:ascii="Angsana New" w:hAnsi="Angsana New"/>
                <w:sz w:val="28"/>
                <w:szCs w:val="28"/>
              </w:rPr>
              <w:t>Company Limited</w:t>
            </w:r>
            <w:r>
              <w:rPr>
                <w:rFonts w:ascii="Angsana New" w:hAnsi="Angsana New"/>
                <w:sz w:val="28"/>
                <w:szCs w:val="28"/>
              </w:rPr>
              <w:t xml:space="preserve"> (“UEM”)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111" w:right="-115" w:hanging="12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ขึ้นรูป ประกอบ และติดตั้งผลิตภัณฑ์โลหะ</w:t>
            </w:r>
          </w:p>
        </w:tc>
        <w:tc>
          <w:tcPr>
            <w:tcW w:w="1105" w:type="pct"/>
          </w:tcPr>
          <w:p w:rsidR="00F26070" w:rsidRPr="001E1CD1" w:rsidRDefault="00F26070" w:rsidP="00F26070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 w:rsidRPr="001E1CD1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630" w:type="pct"/>
          </w:tcPr>
          <w:p w:rsidR="00F26070" w:rsidRPr="002D25D6" w:rsidRDefault="007548B9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</w:tbl>
    <w:p w:rsidR="00456F4F" w:rsidRPr="00A93B8E" w:rsidRDefault="007D4A45" w:rsidP="00670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C732E" w:rsidRPr="00A93B8E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456F4F" w:rsidRPr="00A93B8E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E143E0" w:rsidRPr="00A93B8E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  <w:r w:rsidR="00456F4F" w:rsidRPr="00A93B8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F80AFC" w:rsidRPr="002905E3" w:rsidRDefault="00F80AFC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DA41F4" w:rsidRPr="00AE41FA" w:rsidRDefault="00DA41F4" w:rsidP="007A06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E41FA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DA41F4" w:rsidRPr="002905E3" w:rsidRDefault="00DA41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42615" w:rsidRPr="00042615" w:rsidRDefault="00042615" w:rsidP="00042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42615">
        <w:rPr>
          <w:rFonts w:ascii="Angsana New" w:hAnsi="Angsana New" w:hint="cs"/>
          <w:sz w:val="30"/>
          <w:szCs w:val="30"/>
          <w:cs/>
          <w:lang w:val="en-GB"/>
        </w:rPr>
        <w:t>งบ</w:t>
      </w:r>
      <w:r w:rsidRPr="00042615">
        <w:rPr>
          <w:rFonts w:ascii="Angsana New" w:hAnsi="Angsana New"/>
          <w:sz w:val="30"/>
          <w:szCs w:val="30"/>
          <w:cs/>
          <w:lang w:val="en-GB"/>
        </w:rPr>
        <w:t>การเงินระหว่างกาล</w:t>
      </w:r>
      <w:r w:rsidR="00A47FCE">
        <w:rPr>
          <w:rFonts w:ascii="Angsana New" w:hAnsi="Angsana New" w:hint="cs"/>
          <w:sz w:val="30"/>
          <w:szCs w:val="30"/>
          <w:cs/>
          <w:lang w:val="en-GB"/>
        </w:rPr>
        <w:t>แบบย่อ</w:t>
      </w:r>
      <w:r w:rsidRPr="00042615">
        <w:rPr>
          <w:rFonts w:ascii="Angsana New" w:hAnsi="Angsana New"/>
          <w:sz w:val="30"/>
          <w:szCs w:val="30"/>
          <w:cs/>
          <w:lang w:val="en-GB"/>
        </w:rPr>
        <w:t>นี้</w:t>
      </w:r>
      <w:r w:rsidRPr="00042615">
        <w:rPr>
          <w:rFonts w:ascii="Angsana New" w:hAnsi="Angsana New" w:hint="cs"/>
          <w:sz w:val="30"/>
          <w:szCs w:val="30"/>
          <w:cs/>
          <w:lang w:val="en-GB"/>
        </w:rPr>
        <w:t>นำเสนอรายการในงบการเงิน</w:t>
      </w:r>
      <w:r w:rsidRPr="00042615">
        <w:rPr>
          <w:rFonts w:ascii="Angsana New" w:hAnsi="Angsana New"/>
          <w:sz w:val="30"/>
          <w:szCs w:val="30"/>
          <w:cs/>
          <w:lang w:val="en-GB"/>
        </w:rPr>
        <w:t>ในรูปแบบเดียวกับ</w:t>
      </w:r>
      <w:r w:rsidRPr="00042615">
        <w:rPr>
          <w:rFonts w:ascii="Angsana New" w:hAnsi="Angsana New" w:hint="cs"/>
          <w:sz w:val="30"/>
          <w:szCs w:val="30"/>
          <w:cs/>
          <w:lang w:val="en-GB"/>
        </w:rPr>
        <w:t>งบการเงินประจำปี และ</w:t>
      </w:r>
      <w:r w:rsidRPr="00042615">
        <w:rPr>
          <w:rFonts w:ascii="Angsana New" w:hAnsi="Angsana New"/>
          <w:sz w:val="30"/>
          <w:szCs w:val="30"/>
          <w:cs/>
          <w:lang w:val="en-GB"/>
        </w:rPr>
        <w:t>จัดทำ</w:t>
      </w:r>
      <w:r w:rsidR="002437B9">
        <w:rPr>
          <w:rFonts w:ascii="Angsana New" w:hAnsi="Angsana New" w:hint="cs"/>
          <w:sz w:val="30"/>
          <w:szCs w:val="30"/>
          <w:cs/>
          <w:lang w:val="en-GB"/>
        </w:rPr>
        <w:t xml:space="preserve">  </w:t>
      </w:r>
      <w:r w:rsidRPr="00042615">
        <w:rPr>
          <w:rFonts w:ascii="Angsana New" w:hAnsi="Angsana New" w:hint="cs"/>
          <w:sz w:val="30"/>
          <w:szCs w:val="30"/>
          <w:cs/>
          <w:lang w:val="en-GB"/>
        </w:rPr>
        <w:t>หมายเหตุประกอบงบการเงิน</w:t>
      </w:r>
      <w:r w:rsidRPr="00042615">
        <w:rPr>
          <w:rFonts w:ascii="Angsana New" w:hAnsi="Angsana New"/>
          <w:sz w:val="30"/>
          <w:szCs w:val="30"/>
          <w:cs/>
          <w:lang w:val="en-GB"/>
        </w:rPr>
        <w:t>ระหว่างกาลในรูปแบบย่อ</w:t>
      </w:r>
      <w:r w:rsidR="00A47FCE">
        <w:rPr>
          <w:rFonts w:ascii="Angsana New" w:hAnsi="Angsana New" w:hint="cs"/>
          <w:sz w:val="30"/>
          <w:szCs w:val="30"/>
          <w:cs/>
          <w:lang w:val="en-GB"/>
        </w:rPr>
        <w:t xml:space="preserve"> (</w:t>
      </w:r>
      <w:r w:rsidR="00A47FCE">
        <w:rPr>
          <w:rFonts w:ascii="Angsana New" w:hAnsi="Angsana New"/>
          <w:sz w:val="30"/>
          <w:szCs w:val="30"/>
          <w:lang w:val="en-GB"/>
        </w:rPr>
        <w:t>“</w:t>
      </w:r>
      <w:r w:rsidR="00A47FCE">
        <w:rPr>
          <w:rFonts w:ascii="Angsana New" w:hAnsi="Angsana New" w:hint="cs"/>
          <w:sz w:val="30"/>
          <w:szCs w:val="30"/>
          <w:cs/>
          <w:lang w:val="en-GB"/>
        </w:rPr>
        <w:t>งบการเงินระหว่างกาล</w:t>
      </w:r>
      <w:r w:rsidR="00A47FCE">
        <w:rPr>
          <w:rFonts w:ascii="Angsana New" w:hAnsi="Angsana New"/>
          <w:sz w:val="30"/>
          <w:szCs w:val="30"/>
        </w:rPr>
        <w:t xml:space="preserve">”) </w:t>
      </w:r>
      <w:r w:rsidRPr="00042615">
        <w:rPr>
          <w:rFonts w:ascii="Angsana New" w:hAnsi="Angsana New"/>
          <w:sz w:val="30"/>
          <w:szCs w:val="30"/>
          <w:cs/>
          <w:lang w:val="en-GB"/>
        </w:rPr>
        <w:t xml:space="preserve">ตามมาตรฐานการบัญชี </w:t>
      </w:r>
      <w:r w:rsidR="002437B9">
        <w:rPr>
          <w:rFonts w:ascii="Angsana New" w:hAnsi="Angsana New" w:hint="cs"/>
          <w:sz w:val="30"/>
          <w:szCs w:val="30"/>
          <w:cs/>
          <w:lang w:val="en-GB"/>
        </w:rPr>
        <w:t xml:space="preserve">         </w:t>
      </w:r>
      <w:r w:rsidRPr="00042615">
        <w:rPr>
          <w:rFonts w:ascii="Angsana New" w:hAnsi="Angsana New"/>
          <w:sz w:val="30"/>
          <w:szCs w:val="30"/>
          <w:cs/>
          <w:lang w:val="en-GB"/>
        </w:rPr>
        <w:t xml:space="preserve">ฉบับที่ </w:t>
      </w:r>
      <w:r w:rsidRPr="00042615">
        <w:rPr>
          <w:rFonts w:ascii="Angsana New" w:hAnsi="Angsana New"/>
          <w:sz w:val="30"/>
          <w:szCs w:val="30"/>
          <w:lang w:val="en-GB"/>
        </w:rPr>
        <w:t xml:space="preserve">34 </w:t>
      </w:r>
      <w:r w:rsidRPr="00042615">
        <w:rPr>
          <w:rFonts w:ascii="Angsana New" w:hAnsi="Angsana New"/>
          <w:sz w:val="30"/>
          <w:szCs w:val="30"/>
          <w:cs/>
          <w:lang w:val="en-GB"/>
        </w:rPr>
        <w:t xml:space="preserve">เรื่อง </w:t>
      </w:r>
      <w:r w:rsidRPr="00042615">
        <w:rPr>
          <w:rFonts w:ascii="Angsana New" w:hAnsi="Angsana New" w:hint="cs"/>
          <w:sz w:val="30"/>
          <w:szCs w:val="30"/>
          <w:cs/>
          <w:lang w:val="en-GB"/>
        </w:rPr>
        <w:t>การรายงานทาง</w:t>
      </w:r>
      <w:r w:rsidRPr="00042615">
        <w:rPr>
          <w:rFonts w:ascii="Angsana New" w:hAnsi="Angsana New"/>
          <w:sz w:val="30"/>
          <w:szCs w:val="30"/>
          <w:cs/>
          <w:lang w:val="en-GB"/>
        </w:rPr>
        <w:t xml:space="preserve">การเงินระหว่างกาล </w:t>
      </w:r>
      <w:r w:rsidRPr="00042615">
        <w:rPr>
          <w:rFonts w:ascii="Angsana New" w:hAnsi="Angsana New"/>
          <w:sz w:val="30"/>
          <w:szCs w:val="30"/>
          <w:lang w:val="en-GB"/>
        </w:rPr>
        <w:t xml:space="preserve"> </w:t>
      </w:r>
      <w:r w:rsidRPr="00042615">
        <w:rPr>
          <w:rFonts w:ascii="Angsana New" w:hAnsi="Angsana New"/>
          <w:sz w:val="30"/>
          <w:szCs w:val="30"/>
          <w:cs/>
          <w:lang w:val="en-GB"/>
        </w:rPr>
        <w:t>รวมถึงแนวปฏิบัติทางการบัญชีที่ประกาศใช้โดยสภาวิชาชีพบัญชีฯ</w:t>
      </w:r>
      <w:r w:rsidRPr="0004261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42615">
        <w:rPr>
          <w:rFonts w:ascii="Angsana New" w:hAnsi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42615">
        <w:rPr>
          <w:rFonts w:ascii="Angsana New" w:hAnsi="Angsana New"/>
          <w:sz w:val="30"/>
          <w:szCs w:val="30"/>
          <w:lang w:val="en-GB"/>
        </w:rPr>
        <w:t xml:space="preserve"> </w:t>
      </w:r>
    </w:p>
    <w:p w:rsidR="003E21F3" w:rsidRPr="002905E3" w:rsidRDefault="003E21F3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E632E6" w:rsidRPr="002437B9" w:rsidRDefault="00E632E6" w:rsidP="002437B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pacing w:val="8"/>
          <w:sz w:val="30"/>
          <w:szCs w:val="30"/>
          <w:lang w:bidi="th-TH"/>
        </w:rPr>
      </w:pPr>
      <w:r w:rsidRPr="00E50CEC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</w:t>
      </w:r>
      <w:r w:rsidR="00534B81" w:rsidRPr="00E50CEC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กงบการเงินสำหรับปีสิ้นสุด</w:t>
      </w:r>
      <w:r w:rsidR="00534B81" w:rsidRPr="00E50CEC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 xml:space="preserve">วันที่ </w:t>
      </w:r>
      <w:r w:rsidR="00E50CEC" w:rsidRPr="00E50CEC">
        <w:rPr>
          <w:rFonts w:ascii="Angsana New" w:hAnsi="Angsana New" w:cs="Angsana New"/>
          <w:spacing w:val="8"/>
          <w:sz w:val="30"/>
          <w:szCs w:val="30"/>
        </w:rPr>
        <w:t>31</w:t>
      </w:r>
      <w:r w:rsidR="00E50CEC" w:rsidRPr="00E50CEC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 xml:space="preserve"> </w:t>
      </w:r>
      <w:r w:rsidR="00E50CEC" w:rsidRPr="00E50CEC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ธันวาคม </w:t>
      </w:r>
      <w:r w:rsidR="00E50CEC" w:rsidRPr="00E50CEC">
        <w:rPr>
          <w:rFonts w:ascii="Angsana New" w:hAnsi="Angsana New" w:cs="Angsana New"/>
          <w:spacing w:val="8"/>
          <w:sz w:val="30"/>
          <w:szCs w:val="30"/>
        </w:rPr>
        <w:t>2561</w:t>
      </w:r>
      <w:r w:rsidR="002437B9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 xml:space="preserve"> </w:t>
      </w:r>
      <w:r w:rsidRPr="00F024BD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</w:t>
      </w:r>
      <w:r w:rsidR="001B2888">
        <w:rPr>
          <w:rFonts w:ascii="Angsana New" w:hAnsi="Angsana New" w:cs="Angsana New" w:hint="cs"/>
          <w:sz w:val="30"/>
          <w:szCs w:val="30"/>
          <w:cs/>
          <w:lang w:bidi="th-TH"/>
        </w:rPr>
        <w:t>และบริษัทย่อย</w:t>
      </w:r>
      <w:r w:rsidRPr="00F024BD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สำหรับปีสิ้นสุดวันที่ </w:t>
      </w:r>
      <w:r w:rsidR="00534B81" w:rsidRPr="00534B81">
        <w:rPr>
          <w:rFonts w:ascii="Angsana New" w:hAnsi="Angsana New" w:cs="Angsana New"/>
          <w:sz w:val="30"/>
          <w:szCs w:val="30"/>
        </w:rPr>
        <w:t>31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34B81" w:rsidRPr="00534B81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534B81" w:rsidRPr="00534B81">
        <w:rPr>
          <w:rFonts w:ascii="Angsana New" w:hAnsi="Angsana New" w:cs="Angsana New"/>
          <w:sz w:val="30"/>
          <w:szCs w:val="30"/>
        </w:rPr>
        <w:t>256</w:t>
      </w:r>
      <w:r w:rsidR="007548B9">
        <w:rPr>
          <w:rFonts w:ascii="Angsana New" w:hAnsi="Angsana New" w:cs="Angsana New"/>
          <w:sz w:val="30"/>
          <w:szCs w:val="30"/>
        </w:rPr>
        <w:t>1</w:t>
      </w:r>
    </w:p>
    <w:p w:rsidR="00BA794C" w:rsidRPr="002905E3" w:rsidRDefault="00BA794C" w:rsidP="0088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27006" w:rsidRPr="00AE41FA" w:rsidRDefault="00D81351" w:rsidP="007A06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E41FA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</w:t>
      </w:r>
      <w:r w:rsidRPr="00AE41FA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AE41FA" w:rsidRPr="00AE41FA">
        <w:rPr>
          <w:rFonts w:ascii="Angsana New" w:hAnsi="Angsana New"/>
          <w:i/>
          <w:iCs/>
          <w:sz w:val="30"/>
          <w:szCs w:val="30"/>
        </w:rPr>
        <w:t xml:space="preserve"> </w:t>
      </w:r>
      <w:r w:rsidR="00AE41FA" w:rsidRPr="00AE41FA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627006" w:rsidRPr="002905E3" w:rsidRDefault="00627006" w:rsidP="0088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AE41FA" w:rsidRPr="00AE41FA" w:rsidRDefault="00AE41FA" w:rsidP="00AE41F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41FA">
        <w:rPr>
          <w:rFonts w:ascii="Angsana New" w:hAnsi="Angsana New"/>
          <w:sz w:val="30"/>
          <w:szCs w:val="30"/>
          <w:cs/>
        </w:rPr>
        <w:t>ในการจัดทำ</w:t>
      </w:r>
      <w:r w:rsidRPr="00AE41FA">
        <w:rPr>
          <w:rFonts w:ascii="Angsana New" w:hAnsi="Angsana New" w:hint="cs"/>
          <w:sz w:val="30"/>
          <w:szCs w:val="30"/>
          <w:cs/>
        </w:rPr>
        <w:t>งบ</w:t>
      </w:r>
      <w:r w:rsidRPr="00AE41FA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AE41FA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AE41FA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AE41FA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AE41FA">
        <w:rPr>
          <w:rFonts w:ascii="Angsana New" w:hAnsi="Angsana New"/>
          <w:sz w:val="30"/>
          <w:szCs w:val="30"/>
          <w:cs/>
        </w:rPr>
        <w:t>นั้น</w:t>
      </w:r>
      <w:r w:rsidRPr="00AE41FA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AE41FA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AE41FA">
        <w:rPr>
          <w:rFonts w:ascii="Angsana New" w:hAnsi="Angsana New"/>
          <w:sz w:val="30"/>
          <w:szCs w:val="30"/>
        </w:rPr>
        <w:t xml:space="preserve">31 </w:t>
      </w:r>
      <w:r w:rsidRPr="00AE41F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E41FA">
        <w:rPr>
          <w:rFonts w:ascii="Angsana New" w:hAnsi="Angsana New"/>
          <w:sz w:val="30"/>
          <w:szCs w:val="30"/>
        </w:rPr>
        <w:t>2561</w:t>
      </w:r>
      <w:r w:rsidRPr="00AE41FA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AE41FA">
        <w:rPr>
          <w:rFonts w:asciiTheme="majorBidi" w:hAnsiTheme="majorBidi" w:cstheme="majorBidi"/>
          <w:sz w:val="30"/>
          <w:szCs w:val="30"/>
          <w:cs/>
        </w:rPr>
        <w:t>าร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AE41FA">
        <w:rPr>
          <w:rFonts w:asciiTheme="majorBidi" w:hAnsiTheme="majorBidi" w:cstheme="majorBidi"/>
          <w:sz w:val="30"/>
          <w:szCs w:val="30"/>
          <w:cs/>
        </w:rPr>
        <w:t>ใช้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AE41FA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AE41FA">
        <w:rPr>
          <w:rFonts w:asciiTheme="majorBidi" w:hAnsiTheme="majorBidi" w:cstheme="majorBidi"/>
          <w:sz w:val="30"/>
          <w:szCs w:val="30"/>
        </w:rPr>
        <w:t xml:space="preserve">15 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E41F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AE41FA">
        <w:rPr>
          <w:rFonts w:asciiTheme="majorBidi" w:hAnsiTheme="majorBidi" w:cstheme="majorBidi"/>
          <w:sz w:val="30"/>
          <w:szCs w:val="30"/>
        </w:rPr>
        <w:t>TFRS 15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AE41FA">
        <w:rPr>
          <w:rFonts w:asciiTheme="majorBidi" w:hAnsiTheme="majorBidi" w:cstheme="majorBidi"/>
          <w:sz w:val="30"/>
          <w:szCs w:val="30"/>
        </w:rPr>
        <w:t xml:space="preserve"> 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E41F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AE41FA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AE41FA">
        <w:rPr>
          <w:rFonts w:ascii="Angsana New" w:hAnsi="Angsana New"/>
          <w:sz w:val="30"/>
          <w:szCs w:val="30"/>
        </w:rPr>
        <w:t xml:space="preserve">18 </w:t>
      </w:r>
      <w:r w:rsidRPr="00AE41F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E41FA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AE41FA">
        <w:rPr>
          <w:rFonts w:ascii="Angsana New" w:hAnsi="Angsana New" w:hint="cs"/>
          <w:sz w:val="30"/>
          <w:szCs w:val="30"/>
          <w:cs/>
        </w:rPr>
        <w:t xml:space="preserve"> </w:t>
      </w:r>
      <w:r w:rsidRPr="00AE41FA">
        <w:rPr>
          <w:rFonts w:ascii="Angsana New" w:hAnsi="Angsana New"/>
          <w:sz w:val="30"/>
          <w:szCs w:val="30"/>
        </w:rPr>
        <w:t xml:space="preserve">(“TAS 18”) </w:t>
      </w:r>
      <w:r w:rsidRPr="00AE41FA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AE41FA">
        <w:rPr>
          <w:rFonts w:ascii="Angsana New" w:hAnsi="Angsana New"/>
          <w:sz w:val="30"/>
          <w:szCs w:val="30"/>
        </w:rPr>
        <w:t xml:space="preserve">11 </w:t>
      </w:r>
      <w:r w:rsidRPr="00AE41FA">
        <w:rPr>
          <w:rFonts w:ascii="Angsana New" w:hAnsi="Angsana New" w:hint="cs"/>
          <w:sz w:val="30"/>
          <w:szCs w:val="30"/>
          <w:cs/>
        </w:rPr>
        <w:t>เรื่อง</w:t>
      </w:r>
      <w:r w:rsidRPr="00AE41FA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AE41FA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AE41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41FA">
        <w:rPr>
          <w:rFonts w:asciiTheme="majorBidi" w:hAnsiTheme="majorBidi" w:cstheme="majorBidi"/>
          <w:sz w:val="30"/>
          <w:szCs w:val="30"/>
        </w:rPr>
        <w:t>(“TAS 11”)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1FA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AE41FA" w:rsidRPr="002905E3" w:rsidRDefault="00AE41FA" w:rsidP="003E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:rsidR="00AE41FA" w:rsidRPr="00AE41FA" w:rsidRDefault="00AE41FA" w:rsidP="0029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E41FA">
        <w:rPr>
          <w:rFonts w:asciiTheme="majorBidi" w:hAnsiTheme="majorBidi" w:cstheme="majorBidi"/>
          <w:sz w:val="30"/>
          <w:szCs w:val="30"/>
          <w:cs/>
        </w:rPr>
        <w:t>ตาม</w:t>
      </w:r>
      <w:r w:rsidRPr="00AE41FA">
        <w:rPr>
          <w:rFonts w:asciiTheme="majorBidi" w:hAnsiTheme="majorBidi" w:cstheme="majorBidi"/>
          <w:sz w:val="30"/>
          <w:szCs w:val="30"/>
        </w:rPr>
        <w:t xml:space="preserve"> TFRS 15</w:t>
      </w:r>
      <w:r w:rsidRPr="00AE41FA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กลุ่มบริษัทรับรู้รายได้เมื่อ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AE41FA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AE41FA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AE41FA">
        <w:rPr>
          <w:rFonts w:asciiTheme="majorBidi" w:hAnsiTheme="majorBidi" w:cstheme="majorBidi"/>
          <w:sz w:val="30"/>
          <w:szCs w:val="30"/>
        </w:rPr>
        <w:t xml:space="preserve"> 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AE41F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คาดว่าจะมีสิทธิได้รับ</w:t>
      </w:r>
      <w:r w:rsidRPr="00AE41FA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AE41FA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1FA">
        <w:rPr>
          <w:rFonts w:asciiTheme="majorBidi" w:hAnsiTheme="majorBidi" w:cstheme="majorBidi"/>
          <w:sz w:val="30"/>
          <w:szCs w:val="30"/>
          <w:cs/>
        </w:rPr>
        <w:t xml:space="preserve">ในขณะที่ </w:t>
      </w:r>
      <w:r w:rsidRPr="00AE41FA">
        <w:rPr>
          <w:rFonts w:asciiTheme="majorBidi" w:hAnsiTheme="majorBidi" w:cstheme="majorBidi"/>
          <w:sz w:val="30"/>
          <w:szCs w:val="30"/>
        </w:rPr>
        <w:t xml:space="preserve">TAS 18 </w:t>
      </w:r>
      <w:r w:rsidRPr="00AE41FA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</w:t>
      </w:r>
      <w:r w:rsidRPr="00AE41FA">
        <w:rPr>
          <w:rFonts w:asciiTheme="majorBidi" w:hAnsiTheme="majorBidi" w:cstheme="majorBidi" w:hint="cs"/>
          <w:sz w:val="30"/>
          <w:szCs w:val="30"/>
          <w:cs/>
        </w:rPr>
        <w:t>จากการขายสินค้า</w:t>
      </w:r>
      <w:r w:rsidRPr="00AE41FA">
        <w:rPr>
          <w:rFonts w:asciiTheme="majorBidi" w:hAnsiTheme="majorBidi" w:cstheme="majorBidi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วันสิ้นรอบระยะเวลารายงานกลุ่มบริษัทจะไม่รับรู้รายได้</w:t>
      </w:r>
      <w:r w:rsidRPr="00AE41FA">
        <w:rPr>
          <w:rFonts w:ascii="Angsana New" w:hAnsi="Angsana New"/>
          <w:sz w:val="30"/>
          <w:szCs w:val="30"/>
          <w:cs/>
        </w:rPr>
        <w:t>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E41FA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AE41FA">
        <w:rPr>
          <w:rFonts w:ascii="Angsana New" w:hAnsi="Angsana New"/>
          <w:sz w:val="30"/>
          <w:szCs w:val="30"/>
        </w:rPr>
        <w:t xml:space="preserve"> </w:t>
      </w:r>
    </w:p>
    <w:p w:rsidR="00AE41FA" w:rsidRDefault="00AE41FA" w:rsidP="003E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E41FA">
        <w:rPr>
          <w:rFonts w:ascii="Angsana New" w:hAnsi="Angsana New" w:hint="cs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</w:t>
      </w:r>
      <w:r w:rsidRPr="00AE41FA">
        <w:rPr>
          <w:rFonts w:ascii="Angsana New" w:hAnsi="Angsana New"/>
          <w:sz w:val="30"/>
          <w:szCs w:val="30"/>
          <w:cs/>
        </w:rPr>
        <w:t>และปรับปรุง</w:t>
      </w:r>
      <w:r w:rsidRPr="00AE41FA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AE41FA">
        <w:rPr>
          <w:rFonts w:ascii="Angsana New" w:hAnsi="Angsana New"/>
          <w:sz w:val="30"/>
          <w:szCs w:val="30"/>
        </w:rPr>
        <w:t xml:space="preserve"> </w:t>
      </w:r>
      <w:r w:rsidRPr="00AE41FA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E41FA">
        <w:rPr>
          <w:rFonts w:ascii="Angsana New" w:hAnsi="Angsana New" w:hint="cs"/>
          <w:sz w:val="30"/>
          <w:szCs w:val="30"/>
          <w:cs/>
        </w:rPr>
        <w:t>ที่ออก</w:t>
      </w:r>
      <w:r w:rsidRPr="00AE41FA">
        <w:rPr>
          <w:rFonts w:ascii="Angsana New" w:hAnsi="Angsana New"/>
          <w:sz w:val="30"/>
          <w:szCs w:val="30"/>
          <w:cs/>
        </w:rPr>
        <w:t>และปรับปรุง</w:t>
      </w:r>
      <w:r w:rsidRPr="00AE41FA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Pr="00AE41FA">
        <w:rPr>
          <w:rFonts w:ascii="Angsana New" w:hAnsi="Angsana New"/>
          <w:sz w:val="30"/>
          <w:szCs w:val="30"/>
        </w:rPr>
        <w:t>1</w:t>
      </w:r>
      <w:r w:rsidR="00F1263B">
        <w:rPr>
          <w:rFonts w:ascii="Angsana New" w:hAnsi="Angsana New"/>
          <w:sz w:val="30"/>
          <w:szCs w:val="30"/>
        </w:rPr>
        <w:t>6</w:t>
      </w:r>
      <w:r w:rsidRPr="00AE41F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</w:p>
    <w:p w:rsidR="004A38B2" w:rsidRPr="002905E3" w:rsidRDefault="004A38B2" w:rsidP="00FF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456F4F" w:rsidRPr="00F024BD" w:rsidRDefault="001D3141" w:rsidP="00433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 w:rsidR="00456F4F" w:rsidRPr="00F024BD">
        <w:rPr>
          <w:rFonts w:ascii="Angsana New" w:hAnsi="Angsana New"/>
          <w:b/>
          <w:sz w:val="30"/>
          <w:szCs w:val="30"/>
        </w:rPr>
        <w:tab/>
      </w:r>
      <w:r w:rsidR="00456F4F" w:rsidRPr="00F024BD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FF3252" w:rsidRPr="002905E3" w:rsidRDefault="00FF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6"/>
          <w:szCs w:val="16"/>
          <w:cs/>
          <w:lang w:val="en-GB"/>
        </w:rPr>
      </w:pPr>
    </w:p>
    <w:p w:rsidR="00EB1A7D" w:rsidRPr="00A47F5B" w:rsidRDefault="00A93B8E" w:rsidP="00A47F5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</w:pPr>
      <w:r w:rsidRPr="00242B4B">
        <w:rPr>
          <w:rFonts w:ascii="Angsana New" w:hAnsi="Angsana New" w:cs="Angsana New" w:hint="cs"/>
          <w:sz w:val="30"/>
          <w:szCs w:val="30"/>
          <w:cs/>
          <w:lang w:val="en-US" w:bidi="th-TH"/>
        </w:rPr>
        <w:t>ความสัมพันธ์ที่มีกับบริษัทย่อย</w:t>
      </w:r>
      <w:r w:rsidR="00081F7A" w:rsidRPr="00242B4B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ได้เปิดเผยในหมายเหตุประกอบงบการเงินข้อ</w:t>
      </w:r>
      <w:r w:rsidR="00B4721A" w:rsidRPr="00242B4B">
        <w:rPr>
          <w:rFonts w:ascii="Angsana New" w:hAnsi="Angsana New" w:cs="Angsana New"/>
          <w:sz w:val="30"/>
          <w:szCs w:val="30"/>
          <w:lang w:val="en-US" w:bidi="th-TH"/>
        </w:rPr>
        <w:t xml:space="preserve"> 1 </w:t>
      </w:r>
      <w:r w:rsidR="00B4721A" w:rsidRPr="00242B4B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D81351" w:rsidRPr="00242B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F1263B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D81351" w:rsidRPr="00242B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42B4B" w:rsidRPr="00242B4B">
        <w:rPr>
          <w:rFonts w:ascii="Angsana New" w:hAnsi="Angsana New" w:cs="Angsana New" w:hint="cs"/>
          <w:sz w:val="30"/>
          <w:szCs w:val="30"/>
          <w:cs/>
          <w:lang w:val="en-US"/>
        </w:rPr>
        <w:t>สำหรับ</w:t>
      </w:r>
      <w:r w:rsidR="00242B4B" w:rsidRPr="00242B4B">
        <w:rPr>
          <w:rFonts w:ascii="Angsana New" w:hAnsi="Angsana New" w:cs="Angsana New"/>
          <w:sz w:val="30"/>
          <w:szCs w:val="30"/>
          <w:cs/>
          <w:lang w:val="en-US"/>
        </w:rPr>
        <w:t>บุคคลหรือกิจการที่</w:t>
      </w:r>
      <w:r w:rsidR="00242B4B" w:rsidRPr="00A47F5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เกี่ยวข้องกันอื่น</w:t>
      </w:r>
      <w:r w:rsidR="00EB1A7D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ไม่มี</w:t>
      </w:r>
      <w:r w:rsidR="00531BAF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ความสัมพันธ์และรายการระหว่างกันที่</w:t>
      </w:r>
      <w:r w:rsidR="00EB1A7D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เปลี่ยนแปลงอย่าง</w:t>
      </w:r>
      <w:r w:rsidR="00531BAF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มี</w:t>
      </w:r>
      <w:r w:rsidR="00EB1A7D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สาระสำคัญ</w:t>
      </w:r>
      <w:r w:rsidR="00531BAF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ในระหว่างงว</w:t>
      </w:r>
      <w:r w:rsidR="00A47F5B" w:rsidRPr="00A47F5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ด</w:t>
      </w:r>
      <w:r w:rsidR="00C035D5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เก้า</w:t>
      </w:r>
      <w:r w:rsidR="00531BA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เดือนสิ้นสุดวันที่ </w:t>
      </w:r>
      <w:r w:rsidR="00531BAF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531BA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C035D5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="00531BA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531BAF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:rsidR="00494063" w:rsidRPr="002905E3" w:rsidRDefault="00EB1A7D" w:rsidP="00EB1A7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sz w:val="16"/>
          <w:szCs w:val="16"/>
          <w:lang w:bidi="th-TH"/>
        </w:rPr>
      </w:pPr>
      <w:r w:rsidRPr="002905E3">
        <w:rPr>
          <w:rFonts w:ascii="Angsana New" w:hAnsi="Angsana New" w:cs="Angsana New"/>
          <w:b/>
          <w:sz w:val="16"/>
          <w:szCs w:val="16"/>
          <w:lang w:bidi="th-TH"/>
        </w:rPr>
        <w:t xml:space="preserve"> </w:t>
      </w:r>
    </w:p>
    <w:p w:rsidR="006C0892" w:rsidRPr="00972882" w:rsidRDefault="00242B4B" w:rsidP="001F032B">
      <w:pPr>
        <w:pStyle w:val="block"/>
        <w:spacing w:after="0" w:line="240" w:lineRule="auto"/>
        <w:jc w:val="both"/>
        <w:rPr>
          <w:rFonts w:ascii="Angsana New" w:hAnsi="Angsana New" w:cs="Angsana New"/>
          <w:b/>
          <w:spacing w:val="-3"/>
          <w:sz w:val="30"/>
          <w:szCs w:val="30"/>
          <w:lang w:bidi="th-TH"/>
        </w:rPr>
      </w:pPr>
      <w:r w:rsidRPr="00972882">
        <w:rPr>
          <w:rFonts w:ascii="Angsana New" w:hAnsi="Angsana New" w:cs="Angsana New"/>
          <w:b/>
          <w:spacing w:val="-3"/>
          <w:sz w:val="30"/>
          <w:szCs w:val="30"/>
          <w:cs/>
          <w:lang w:bidi="th-TH"/>
        </w:rPr>
        <w:t>นโยบายการกำหนดราคา</w:t>
      </w:r>
      <w:r w:rsidR="00EB1A7D" w:rsidRPr="00972882">
        <w:rPr>
          <w:rFonts w:ascii="Angsana New" w:hAnsi="Angsana New" w:cs="Angsana New" w:hint="cs"/>
          <w:b/>
          <w:spacing w:val="-3"/>
          <w:sz w:val="30"/>
          <w:szCs w:val="30"/>
          <w:cs/>
          <w:lang w:bidi="th-TH"/>
        </w:rPr>
        <w:t>ไม่</w:t>
      </w:r>
      <w:r w:rsidRPr="00972882">
        <w:rPr>
          <w:rFonts w:ascii="Angsana New" w:hAnsi="Angsana New" w:cs="Angsana New"/>
          <w:b/>
          <w:spacing w:val="-3"/>
          <w:sz w:val="30"/>
          <w:szCs w:val="30"/>
          <w:cs/>
          <w:lang w:bidi="th-TH"/>
        </w:rPr>
        <w:t>มีการเปลี่ยนแปลงอย่างมี</w:t>
      </w:r>
      <w:r w:rsidRPr="00972882">
        <w:rPr>
          <w:rFonts w:ascii="Angsana New" w:hAnsi="Angsana New" w:cs="Angsana New" w:hint="cs"/>
          <w:b/>
          <w:spacing w:val="-3"/>
          <w:sz w:val="30"/>
          <w:szCs w:val="30"/>
          <w:cs/>
          <w:lang w:bidi="th-TH"/>
        </w:rPr>
        <w:t>สาระ</w:t>
      </w:r>
      <w:r w:rsidRPr="00972882">
        <w:rPr>
          <w:rFonts w:ascii="Angsana New" w:hAnsi="Angsana New" w:cs="Angsana New"/>
          <w:b/>
          <w:spacing w:val="-3"/>
          <w:sz w:val="30"/>
          <w:szCs w:val="30"/>
          <w:cs/>
          <w:lang w:bidi="th-TH"/>
        </w:rPr>
        <w:t>สำคัญ</w:t>
      </w:r>
      <w:r w:rsidRPr="00972882">
        <w:rPr>
          <w:rFonts w:ascii="Angsana New" w:hAnsi="Angsana New" w:cs="Angsana New" w:hint="cs"/>
          <w:b/>
          <w:spacing w:val="-3"/>
          <w:sz w:val="30"/>
          <w:szCs w:val="30"/>
          <w:cs/>
          <w:lang w:bidi="th-TH"/>
        </w:rPr>
        <w:t>ใน</w:t>
      </w:r>
      <w:r w:rsidRPr="00972882">
        <w:rPr>
          <w:rFonts w:ascii="Angsana New" w:hAnsi="Angsana New" w:cs="Angsana New"/>
          <w:b/>
          <w:spacing w:val="-3"/>
          <w:sz w:val="30"/>
          <w:szCs w:val="30"/>
          <w:cs/>
          <w:lang w:bidi="th-TH"/>
        </w:rPr>
        <w:t>ระหว่างงวด</w:t>
      </w:r>
      <w:r w:rsidR="00C035D5" w:rsidRPr="00972882">
        <w:rPr>
          <w:rFonts w:ascii="Angsana New" w:hAnsi="Angsana New" w:cs="Angsana New" w:hint="cs"/>
          <w:b/>
          <w:spacing w:val="-3"/>
          <w:sz w:val="30"/>
          <w:szCs w:val="30"/>
          <w:cs/>
          <w:lang w:bidi="th-TH"/>
        </w:rPr>
        <w:t>เก้า</w:t>
      </w:r>
      <w:r w:rsidRPr="00972882">
        <w:rPr>
          <w:rFonts w:ascii="Angsana New" w:hAnsi="Angsana New" w:cs="Angsana New"/>
          <w:b/>
          <w:spacing w:val="-3"/>
          <w:sz w:val="30"/>
          <w:szCs w:val="30"/>
          <w:cs/>
          <w:lang w:bidi="th-TH"/>
        </w:rPr>
        <w:t>เดือนสิ้นสุดวันที่</w:t>
      </w:r>
      <w:r w:rsidR="006C0892" w:rsidRPr="00972882">
        <w:rPr>
          <w:rFonts w:ascii="Angsana New" w:hAnsi="Angsana New" w:cs="Angsana New"/>
          <w:b/>
          <w:spacing w:val="-3"/>
          <w:sz w:val="30"/>
          <w:szCs w:val="30"/>
          <w:lang w:bidi="th-TH"/>
        </w:rPr>
        <w:t xml:space="preserve"> </w:t>
      </w:r>
      <w:r w:rsidRPr="00972882">
        <w:rPr>
          <w:rFonts w:ascii="Angsana New" w:hAnsi="Angsana New" w:cs="Angsana New"/>
          <w:bCs/>
          <w:spacing w:val="-3"/>
          <w:sz w:val="30"/>
          <w:szCs w:val="30"/>
          <w:lang w:bidi="th-TH"/>
        </w:rPr>
        <w:t xml:space="preserve">30 </w:t>
      </w:r>
      <w:r w:rsidR="00C035D5" w:rsidRPr="00972882">
        <w:rPr>
          <w:rFonts w:ascii="Angsana New" w:hAnsi="Angsana New" w:cs="Angsana New" w:hint="cs"/>
          <w:b/>
          <w:spacing w:val="-3"/>
          <w:sz w:val="30"/>
          <w:szCs w:val="30"/>
          <w:cs/>
          <w:lang w:bidi="th-TH"/>
        </w:rPr>
        <w:t>กันยายน</w:t>
      </w:r>
      <w:r w:rsidR="00EB1A7D" w:rsidRPr="00972882">
        <w:rPr>
          <w:rFonts w:ascii="Angsana New" w:hAnsi="Angsana New" w:cs="Angsana New" w:hint="cs"/>
          <w:bCs/>
          <w:spacing w:val="-3"/>
          <w:sz w:val="30"/>
          <w:szCs w:val="30"/>
          <w:cs/>
          <w:lang w:bidi="th-TH"/>
        </w:rPr>
        <w:t xml:space="preserve"> </w:t>
      </w:r>
      <w:r w:rsidRPr="00972882">
        <w:rPr>
          <w:rFonts w:ascii="Angsana New" w:hAnsi="Angsana New" w:cs="Angsana New"/>
          <w:bCs/>
          <w:spacing w:val="-3"/>
          <w:sz w:val="30"/>
          <w:szCs w:val="30"/>
          <w:lang w:bidi="th-TH"/>
        </w:rPr>
        <w:t>2562</w:t>
      </w:r>
      <w:r w:rsidRPr="00972882">
        <w:rPr>
          <w:rFonts w:ascii="Angsana New" w:hAnsi="Angsana New" w:cs="Angsana New"/>
          <w:b/>
          <w:spacing w:val="-3"/>
          <w:sz w:val="30"/>
          <w:szCs w:val="30"/>
          <w:lang w:bidi="th-TH"/>
        </w:rPr>
        <w:t xml:space="preserve"> </w:t>
      </w:r>
    </w:p>
    <w:p w:rsidR="00FF3155" w:rsidRPr="00C035D5" w:rsidRDefault="00FF3155" w:rsidP="00116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sz w:val="16"/>
          <w:szCs w:val="16"/>
          <w:lang w:val="en-GB"/>
        </w:rPr>
      </w:pPr>
    </w:p>
    <w:p w:rsidR="002360A0" w:rsidRDefault="00242B4B" w:rsidP="00116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รายการที่สำคัญ</w:t>
      </w:r>
      <w:r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กับบุคคลหรือกิจการที่เกี่ยวข้องกันสำหรับงว</w:t>
      </w:r>
      <w:r w:rsidR="00972882">
        <w:rPr>
          <w:rFonts w:ascii="Angsana New" w:hAnsi="Angsana New" w:hint="cs"/>
          <w:sz w:val="30"/>
          <w:szCs w:val="30"/>
          <w:cs/>
        </w:rPr>
        <w:t>ดสาม</w:t>
      </w:r>
      <w:r>
        <w:rPr>
          <w:rFonts w:ascii="Angsana New" w:hAnsi="Angsana New"/>
          <w:sz w:val="30"/>
          <w:szCs w:val="30"/>
          <w:cs/>
        </w:rPr>
        <w:t>เดือนและ</w:t>
      </w:r>
      <w:r w:rsidR="00972882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6021B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 w:rsidR="00C035D5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สรุปได้ดังนี้   </w:t>
      </w:r>
    </w:p>
    <w:p w:rsidR="00242B4B" w:rsidRPr="002905E3" w:rsidRDefault="00242B4B" w:rsidP="0024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16"/>
          <w:szCs w:val="16"/>
          <w:cs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80"/>
        <w:gridCol w:w="270"/>
        <w:gridCol w:w="1080"/>
        <w:gridCol w:w="270"/>
        <w:gridCol w:w="1080"/>
      </w:tblGrid>
      <w:tr w:rsidR="00F90E33" w:rsidRPr="00F70FBF" w:rsidTr="00E30228">
        <w:tc>
          <w:tcPr>
            <w:tcW w:w="4140" w:type="dxa"/>
          </w:tcPr>
          <w:p w:rsidR="00F90E33" w:rsidRPr="00F70FBF" w:rsidRDefault="00F90E33" w:rsidP="00F90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F90E33" w:rsidRPr="00F70FBF" w:rsidRDefault="00F90E33" w:rsidP="00D6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90E33" w:rsidRPr="00F70FBF" w:rsidRDefault="00F90E33" w:rsidP="00F90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F90E33" w:rsidRPr="00F70FBF" w:rsidRDefault="00F90E33" w:rsidP="00F90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2D1" w:rsidRPr="00F70FBF" w:rsidTr="00E30228">
        <w:tc>
          <w:tcPr>
            <w:tcW w:w="4140" w:type="dxa"/>
          </w:tcPr>
          <w:p w:rsidR="001042D1" w:rsidRPr="0044322B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242B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035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4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042D1" w:rsidRPr="00F70FBF" w:rsidTr="00E30228">
        <w:tc>
          <w:tcPr>
            <w:tcW w:w="414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1042D1" w:rsidRPr="00F70FBF" w:rsidRDefault="001042D1" w:rsidP="001042D1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70FB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6FC0" w:rsidRPr="00F70FBF" w:rsidTr="00E30228">
        <w:tc>
          <w:tcPr>
            <w:tcW w:w="4140" w:type="dxa"/>
          </w:tcPr>
          <w:p w:rsidR="00C26FC0" w:rsidRPr="00F024BD" w:rsidRDefault="00C26FC0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magenta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2B4B" w:rsidRPr="009054DF" w:rsidTr="00E30228">
        <w:tc>
          <w:tcPr>
            <w:tcW w:w="4140" w:type="dxa"/>
          </w:tcPr>
          <w:p w:rsidR="00242B4B" w:rsidRPr="00572AF0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4" w:type="dxa"/>
          </w:tcPr>
          <w:p w:rsidR="00242B4B" w:rsidRPr="00F024BD" w:rsidRDefault="00E436E7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7,082</w:t>
            </w:r>
          </w:p>
        </w:tc>
        <w:tc>
          <w:tcPr>
            <w:tcW w:w="270" w:type="dxa"/>
          </w:tcPr>
          <w:p w:rsidR="00242B4B" w:rsidRPr="009054D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42B4B" w:rsidRPr="00F024BD" w:rsidRDefault="00242B4B" w:rsidP="00566E84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5,420</w:t>
            </w:r>
          </w:p>
        </w:tc>
        <w:tc>
          <w:tcPr>
            <w:tcW w:w="270" w:type="dxa"/>
          </w:tcPr>
          <w:p w:rsidR="00242B4B" w:rsidRPr="009054D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42B4B" w:rsidRPr="00F024BD" w:rsidRDefault="00D95A74" w:rsidP="00566E84">
            <w:pPr>
              <w:pStyle w:val="E"/>
              <w:tabs>
                <w:tab w:val="decimal" w:pos="864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  <w:r w:rsidR="004A5C2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047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Pr="00F024BD" w:rsidRDefault="00242B4B" w:rsidP="00566E84">
            <w:pPr>
              <w:pStyle w:val="E"/>
              <w:tabs>
                <w:tab w:val="decimal" w:pos="864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5,420</w:t>
            </w:r>
          </w:p>
        </w:tc>
      </w:tr>
      <w:tr w:rsidR="00242B4B" w:rsidRPr="00F70FBF" w:rsidTr="00E30228">
        <w:tc>
          <w:tcPr>
            <w:tcW w:w="4140" w:type="dxa"/>
          </w:tcPr>
          <w:p w:rsidR="00242B4B" w:rsidRPr="00F024BD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242B4B" w:rsidRPr="00F024BD" w:rsidRDefault="000F39B0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36</w:t>
            </w:r>
            <w:r w:rsidR="00D95A7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2B4B" w:rsidRPr="00F024BD" w:rsidRDefault="00242B4B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371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2B4B" w:rsidRPr="00F024BD" w:rsidRDefault="004A5C26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36</w:t>
            </w:r>
            <w:r w:rsidR="00D95A7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2B4B" w:rsidRPr="00F024BD" w:rsidRDefault="00242B4B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371</w:t>
            </w:r>
          </w:p>
        </w:tc>
      </w:tr>
      <w:tr w:rsidR="00242B4B" w:rsidRPr="00F70FBF" w:rsidTr="00E30228">
        <w:tc>
          <w:tcPr>
            <w:tcW w:w="4140" w:type="dxa"/>
          </w:tcPr>
          <w:p w:rsidR="00242B4B" w:rsidRPr="00F024BD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242B4B" w:rsidRPr="00F024BD" w:rsidRDefault="00D95A74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0F39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449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2B4B" w:rsidRPr="00F024BD" w:rsidRDefault="00242B4B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5,791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2B4B" w:rsidRPr="00F024BD" w:rsidRDefault="00D95A74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6,414</w:t>
            </w: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2B4B" w:rsidRPr="00F024BD" w:rsidRDefault="00242B4B" w:rsidP="00242B4B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5,791</w:t>
            </w:r>
          </w:p>
        </w:tc>
      </w:tr>
      <w:tr w:rsidR="00242B4B" w:rsidRPr="002905E3" w:rsidTr="00E30228">
        <w:tc>
          <w:tcPr>
            <w:tcW w:w="4140" w:type="dxa"/>
          </w:tcPr>
          <w:p w:rsidR="00242B4B" w:rsidRPr="002905E3" w:rsidRDefault="00242B4B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:rsidR="00242B4B" w:rsidRPr="002905E3" w:rsidRDefault="00242B4B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2905E3" w:rsidRDefault="00242B4B" w:rsidP="001042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42B4B" w:rsidRPr="002905E3" w:rsidRDefault="00242B4B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2905E3" w:rsidRDefault="00242B4B" w:rsidP="001042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42B4B" w:rsidRPr="002905E3" w:rsidRDefault="00242B4B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2905E3" w:rsidRDefault="00242B4B" w:rsidP="001042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42B4B" w:rsidRPr="002905E3" w:rsidRDefault="00242B4B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42B4B" w:rsidRPr="00F70FBF" w:rsidTr="00E30228">
        <w:tc>
          <w:tcPr>
            <w:tcW w:w="4140" w:type="dxa"/>
          </w:tcPr>
          <w:p w:rsidR="00242B4B" w:rsidRPr="0044322B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035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C035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4" w:type="dxa"/>
          </w:tcPr>
          <w:p w:rsid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Pr="00B12CFF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Pr="00B12CFF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42B4B" w:rsidRPr="00F70FBF" w:rsidTr="00E30228">
        <w:tc>
          <w:tcPr>
            <w:tcW w:w="4140" w:type="dxa"/>
          </w:tcPr>
          <w:p w:rsidR="00242B4B" w:rsidRPr="00242B4B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4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242B4B" w:rsidRP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242B4B" w:rsidRPr="00F70FBF" w:rsidTr="00E30228">
        <w:tc>
          <w:tcPr>
            <w:tcW w:w="4140" w:type="dxa"/>
          </w:tcPr>
          <w:p w:rsidR="00242B4B" w:rsidRPr="00F024BD" w:rsidRDefault="00242B4B" w:rsidP="00242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magenta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:rsid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Pr="00B12CFF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42B4B" w:rsidRPr="00F70FBF" w:rsidRDefault="00242B4B" w:rsidP="00242B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2B4B" w:rsidRPr="00B12CFF" w:rsidRDefault="00242B4B" w:rsidP="00242B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035D5" w:rsidRPr="00F70FBF" w:rsidTr="00E30228">
        <w:tc>
          <w:tcPr>
            <w:tcW w:w="4140" w:type="dxa"/>
          </w:tcPr>
          <w:p w:rsidR="00C035D5" w:rsidRPr="00572AF0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4" w:type="dxa"/>
          </w:tcPr>
          <w:p w:rsidR="00C035D5" w:rsidRPr="00CC7EA0" w:rsidRDefault="001F1DF4" w:rsidP="00C035D5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="00D95A7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D95A7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49</w:t>
            </w:r>
            <w:r w:rsidR="00C303E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C035D5" w:rsidRPr="00F70FBF" w:rsidRDefault="00C035D5" w:rsidP="00C035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35D5" w:rsidRPr="00CC7EA0" w:rsidRDefault="00C035D5" w:rsidP="00C035D5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16,260</w:t>
            </w:r>
          </w:p>
        </w:tc>
        <w:tc>
          <w:tcPr>
            <w:tcW w:w="270" w:type="dxa"/>
          </w:tcPr>
          <w:p w:rsidR="00C035D5" w:rsidRPr="00F70FBF" w:rsidRDefault="00C035D5" w:rsidP="00C035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35D5" w:rsidRPr="00CC7EA0" w:rsidRDefault="001F1DF4" w:rsidP="00C035D5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="00D95A7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7,461</w:t>
            </w:r>
          </w:p>
        </w:tc>
        <w:tc>
          <w:tcPr>
            <w:tcW w:w="270" w:type="dxa"/>
          </w:tcPr>
          <w:p w:rsidR="00C035D5" w:rsidRPr="00F70FBF" w:rsidRDefault="00C035D5" w:rsidP="00C035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35D5" w:rsidRPr="00CC7EA0" w:rsidRDefault="00C035D5" w:rsidP="00566E84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16,260</w:t>
            </w:r>
          </w:p>
        </w:tc>
      </w:tr>
      <w:tr w:rsidR="00C035D5" w:rsidRPr="00F70FBF" w:rsidTr="00E30228">
        <w:tc>
          <w:tcPr>
            <w:tcW w:w="4140" w:type="dxa"/>
          </w:tcPr>
          <w:p w:rsidR="00C035D5" w:rsidRPr="00F024BD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C035D5" w:rsidRPr="00CC7EA0" w:rsidRDefault="001F1DF4" w:rsidP="00C035D5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1,20</w:t>
            </w:r>
            <w:r w:rsidR="00D95A7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:rsidR="00C035D5" w:rsidRPr="00F70FBF" w:rsidRDefault="00C035D5" w:rsidP="00C035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035D5" w:rsidRPr="00CC7EA0" w:rsidRDefault="00C035D5" w:rsidP="00C035D5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1,113</w:t>
            </w:r>
          </w:p>
        </w:tc>
        <w:tc>
          <w:tcPr>
            <w:tcW w:w="270" w:type="dxa"/>
          </w:tcPr>
          <w:p w:rsidR="00C035D5" w:rsidRPr="00F70FBF" w:rsidRDefault="00C035D5" w:rsidP="00C035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035D5" w:rsidRPr="00CC7EA0" w:rsidRDefault="001F1DF4" w:rsidP="00C035D5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1,20</w:t>
            </w:r>
            <w:r w:rsidR="00D95A7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:rsidR="00C035D5" w:rsidRPr="00F70FBF" w:rsidRDefault="00C035D5" w:rsidP="00C035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035D5" w:rsidRPr="00CC7EA0" w:rsidRDefault="00C035D5" w:rsidP="00566E84">
            <w:pPr>
              <w:pStyle w:val="E"/>
              <w:tabs>
                <w:tab w:val="decimal" w:pos="864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1,113</w:t>
            </w:r>
          </w:p>
        </w:tc>
      </w:tr>
      <w:tr w:rsidR="00C035D5" w:rsidRPr="00F70FBF" w:rsidTr="00E30228">
        <w:tc>
          <w:tcPr>
            <w:tcW w:w="4140" w:type="dxa"/>
          </w:tcPr>
          <w:p w:rsidR="00C035D5" w:rsidRPr="00F024BD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C035D5" w:rsidRPr="00CC7EA0" w:rsidRDefault="001F1DF4" w:rsidP="00C035D5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95A74">
              <w:rPr>
                <w:rFonts w:ascii="Angsana New" w:hAnsi="Angsana New" w:cs="Angsana New"/>
                <w:sz w:val="30"/>
                <w:szCs w:val="30"/>
                <w:lang w:val="en-US"/>
              </w:rPr>
              <w:t>9,704</w:t>
            </w:r>
          </w:p>
        </w:tc>
        <w:tc>
          <w:tcPr>
            <w:tcW w:w="270" w:type="dxa"/>
          </w:tcPr>
          <w:p w:rsidR="00C035D5" w:rsidRPr="00F70FBF" w:rsidRDefault="00C035D5" w:rsidP="00C035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035D5" w:rsidRPr="00CC7EA0" w:rsidRDefault="00C035D5" w:rsidP="00C035D5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17,373</w:t>
            </w:r>
          </w:p>
        </w:tc>
        <w:tc>
          <w:tcPr>
            <w:tcW w:w="270" w:type="dxa"/>
          </w:tcPr>
          <w:p w:rsidR="00C035D5" w:rsidRPr="00F70FBF" w:rsidRDefault="00C035D5" w:rsidP="00C035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035D5" w:rsidRPr="00CC7EA0" w:rsidRDefault="001F1DF4" w:rsidP="00C035D5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95A74">
              <w:rPr>
                <w:rFonts w:ascii="Angsana New" w:hAnsi="Angsana New" w:cs="Angsana New"/>
                <w:sz w:val="30"/>
                <w:szCs w:val="30"/>
                <w:lang w:val="en-US"/>
              </w:rPr>
              <w:t>8,669</w:t>
            </w:r>
          </w:p>
        </w:tc>
        <w:tc>
          <w:tcPr>
            <w:tcW w:w="270" w:type="dxa"/>
          </w:tcPr>
          <w:p w:rsidR="00C035D5" w:rsidRPr="00F70FBF" w:rsidRDefault="00C035D5" w:rsidP="00C035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035D5" w:rsidRPr="00CC7EA0" w:rsidRDefault="00C035D5" w:rsidP="00566E84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17,373</w:t>
            </w:r>
          </w:p>
        </w:tc>
      </w:tr>
    </w:tbl>
    <w:p w:rsidR="002905E3" w:rsidRPr="002905E3" w:rsidRDefault="002905E3" w:rsidP="0029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242B4B" w:rsidRDefault="00F23BAD" w:rsidP="0029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ค่าตอบแทนผู้บริหารนี้เป็นผลประโยชน์ที่จ่ายให้แก่กรรมการและผู้บริหารของ</w:t>
      </w:r>
      <w:r w:rsidR="00775BE0">
        <w:rPr>
          <w:rFonts w:ascii="Angsana New" w:hAnsi="Angsana New" w:hint="cs"/>
          <w:sz w:val="30"/>
          <w:szCs w:val="30"/>
          <w:cs/>
        </w:rPr>
        <w:t>กลุ่ม</w:t>
      </w:r>
      <w:r w:rsidR="0083519C">
        <w:rPr>
          <w:rFonts w:ascii="Angsana New" w:hAnsi="Angsana New"/>
          <w:sz w:val="30"/>
          <w:szCs w:val="30"/>
          <w:cs/>
        </w:rPr>
        <w:t>บริษัท</w:t>
      </w:r>
      <w:r w:rsidR="0083519C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ประกอบด้วยค่าตอบแทนที่เป็นตัวเงินได้แก่ เงินเดือน และผลประโยชน์</w:t>
      </w:r>
      <w:r w:rsidR="009A3564" w:rsidRPr="00F024BD">
        <w:rPr>
          <w:rFonts w:ascii="Angsana New" w:hAnsi="Angsana New"/>
          <w:sz w:val="30"/>
          <w:szCs w:val="30"/>
          <w:cs/>
        </w:rPr>
        <w:t>ที่</w:t>
      </w:r>
      <w:r w:rsidRPr="00F024BD">
        <w:rPr>
          <w:rFonts w:ascii="Angsana New" w:hAnsi="Angsana New"/>
          <w:sz w:val="30"/>
          <w:szCs w:val="30"/>
          <w:cs/>
        </w:rPr>
        <w:t>เกี่ยวข้อง และค่าตอบแทนกรรมการ ได้แก่ ค่าเบี้ยประชุม</w:t>
      </w:r>
      <w:r w:rsidR="009A3564" w:rsidRPr="00F024BD">
        <w:rPr>
          <w:rFonts w:ascii="Angsana New" w:hAnsi="Angsana New"/>
          <w:sz w:val="30"/>
          <w:szCs w:val="30"/>
          <w:cs/>
        </w:rPr>
        <w:t>และบำเหน็จกรรมการ</w:t>
      </w:r>
    </w:p>
    <w:p w:rsidR="002905E3" w:rsidRDefault="002905E3" w:rsidP="0029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905E3" w:rsidRDefault="002905E3" w:rsidP="0029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04CFB" w:rsidRDefault="00B04CFB" w:rsidP="00B04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</w:t>
      </w:r>
      <w:r w:rsidRPr="008E4D0D">
        <w:rPr>
          <w:rFonts w:ascii="Angsana New" w:hAnsi="Angsana New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 w:rsidR="002A2988">
        <w:rPr>
          <w:rFonts w:ascii="Angsana New" w:hAnsi="Angsana New"/>
          <w:sz w:val="30"/>
          <w:szCs w:val="30"/>
        </w:rPr>
        <w:t xml:space="preserve">30 </w:t>
      </w:r>
      <w:r w:rsidR="00C035D5">
        <w:rPr>
          <w:rFonts w:ascii="Angsana New" w:hAnsi="Angsana New" w:hint="cs"/>
          <w:sz w:val="30"/>
          <w:szCs w:val="30"/>
          <w:cs/>
        </w:rPr>
        <w:t>กันยายน</w:t>
      </w:r>
      <w:r w:rsidR="002A2988">
        <w:rPr>
          <w:rFonts w:ascii="Angsana New" w:hAnsi="Angsana New"/>
          <w:sz w:val="30"/>
          <w:szCs w:val="30"/>
          <w:cs/>
        </w:rPr>
        <w:t xml:space="preserve"> </w:t>
      </w:r>
      <w:r w:rsidR="002A2988">
        <w:rPr>
          <w:rFonts w:ascii="Angsana New" w:hAnsi="Angsana New"/>
          <w:sz w:val="30"/>
          <w:szCs w:val="30"/>
        </w:rPr>
        <w:t>2562</w:t>
      </w:r>
      <w:r w:rsidR="002A2988" w:rsidRPr="0013657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8A4B21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805AF">
        <w:rPr>
          <w:rFonts w:ascii="Angsana New" w:hAnsi="Angsana New"/>
          <w:sz w:val="30"/>
          <w:szCs w:val="30"/>
        </w:rPr>
        <w:t>31</w:t>
      </w:r>
      <w:r w:rsidRPr="008E4D0D">
        <w:rPr>
          <w:rFonts w:ascii="Angsana New" w:hAnsi="Angsana New"/>
          <w:sz w:val="30"/>
          <w:szCs w:val="30"/>
          <w:cs/>
        </w:rPr>
        <w:t xml:space="preserve"> 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250B0">
        <w:rPr>
          <w:rFonts w:ascii="Angsana New" w:hAnsi="Angsana New"/>
          <w:sz w:val="30"/>
          <w:szCs w:val="30"/>
        </w:rPr>
        <w:t>2561</w:t>
      </w:r>
      <w:r w:rsidRPr="008E4D0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F34F1E" w:rsidRDefault="00F34F1E" w:rsidP="00F77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360"/>
        <w:gridCol w:w="1080"/>
        <w:gridCol w:w="360"/>
        <w:gridCol w:w="1080"/>
        <w:gridCol w:w="360"/>
        <w:gridCol w:w="1170"/>
      </w:tblGrid>
      <w:tr w:rsidR="0083519C" w:rsidRPr="00F70FBF" w:rsidTr="00AC5A2E">
        <w:tc>
          <w:tcPr>
            <w:tcW w:w="378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5D5" w:rsidRPr="00F70FBF" w:rsidTr="00AC5A2E">
        <w:tc>
          <w:tcPr>
            <w:tcW w:w="3780" w:type="dxa"/>
          </w:tcPr>
          <w:p w:rsidR="00C035D5" w:rsidRPr="0044322B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035D5" w:rsidRPr="00F70FBF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:rsidR="00C035D5" w:rsidRPr="00F70FBF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35D5" w:rsidRPr="0030219B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:rsidR="00C035D5" w:rsidRPr="00F70FBF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035D5" w:rsidRPr="00F70FBF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:rsidR="00C035D5" w:rsidRPr="00F70FBF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35D5" w:rsidRPr="0030219B" w:rsidRDefault="00C035D5" w:rsidP="00C0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A2988" w:rsidRPr="00F70FBF" w:rsidTr="00AC5A2E">
        <w:tc>
          <w:tcPr>
            <w:tcW w:w="3780" w:type="dxa"/>
          </w:tcPr>
          <w:p w:rsidR="002A2988" w:rsidRDefault="002A2988" w:rsidP="002A29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6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2988" w:rsidRPr="00F70FBF" w:rsidRDefault="002A2988" w:rsidP="002A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80560C" w:rsidRPr="00F70FBF" w:rsidTr="00AC5A2E">
        <w:tc>
          <w:tcPr>
            <w:tcW w:w="3780" w:type="dxa"/>
          </w:tcPr>
          <w:p w:rsidR="0080560C" w:rsidRDefault="0080560C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70FB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0560C" w:rsidRPr="00F70FBF" w:rsidTr="00AC5A2E">
        <w:tc>
          <w:tcPr>
            <w:tcW w:w="3780" w:type="dxa"/>
          </w:tcPr>
          <w:p w:rsidR="0080560C" w:rsidRPr="0088308B" w:rsidRDefault="0080560C" w:rsidP="0080560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="00850F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08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560C" w:rsidRPr="00F70FBF" w:rsidTr="00AC5A2E">
        <w:tc>
          <w:tcPr>
            <w:tcW w:w="3780" w:type="dxa"/>
          </w:tcPr>
          <w:p w:rsidR="00DD27FE" w:rsidRDefault="00DD27FE" w:rsidP="00DD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3519C">
              <w:rPr>
                <w:rFonts w:ascii="Angsana New" w:hAnsi="Angsana New"/>
                <w:sz w:val="30"/>
                <w:szCs w:val="30"/>
              </w:rPr>
              <w:t>U</w:t>
            </w:r>
            <w:r>
              <w:rPr>
                <w:rFonts w:ascii="Angsana New" w:hAnsi="Angsana New"/>
                <w:sz w:val="30"/>
                <w:szCs w:val="30"/>
              </w:rPr>
              <w:t>nimit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Engineering (Myanmar) </w:t>
            </w:r>
          </w:p>
          <w:p w:rsidR="0080560C" w:rsidRPr="007E2C24" w:rsidRDefault="00DD27FE" w:rsidP="00DD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Company</w:t>
            </w:r>
            <w:r w:rsidRPr="0083519C">
              <w:rPr>
                <w:rFonts w:ascii="Angsana New" w:hAnsi="Angsana New"/>
                <w:sz w:val="30"/>
                <w:szCs w:val="30"/>
              </w:rPr>
              <w:t xml:space="preserve"> L</w:t>
            </w:r>
            <w:r>
              <w:rPr>
                <w:rFonts w:ascii="Angsana New" w:hAnsi="Angsana New"/>
                <w:sz w:val="30"/>
                <w:szCs w:val="30"/>
              </w:rPr>
              <w:t xml:space="preserve">imited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D27FE" w:rsidRDefault="00DD27FE" w:rsidP="008056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0560C" w:rsidRPr="00FF3BF6" w:rsidRDefault="002B4480" w:rsidP="007D63D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D27FE" w:rsidRDefault="00DD27FE" w:rsidP="0080560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0560C" w:rsidRPr="00D641D8" w:rsidRDefault="0080560C" w:rsidP="0080560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D27FE" w:rsidRDefault="00DD27FE" w:rsidP="00366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0560C" w:rsidRPr="00FF3BF6" w:rsidRDefault="007D63D8" w:rsidP="00366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F1D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7,172</w:t>
            </w:r>
          </w:p>
        </w:tc>
        <w:tc>
          <w:tcPr>
            <w:tcW w:w="36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7FE" w:rsidRDefault="00DD27FE" w:rsidP="0036629E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80560C" w:rsidRPr="0036629E" w:rsidRDefault="0036629E" w:rsidP="00AC5A2E">
            <w:pPr>
              <w:pStyle w:val="E"/>
              <w:tabs>
                <w:tab w:val="decimal" w:pos="96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629E">
              <w:rPr>
                <w:rFonts w:ascii="Angsana New" w:hAnsi="Angsana New" w:cs="Angsana New"/>
                <w:sz w:val="30"/>
                <w:szCs w:val="30"/>
                <w:lang w:val="en-US"/>
              </w:rPr>
              <w:t>1,570</w:t>
            </w:r>
          </w:p>
        </w:tc>
      </w:tr>
    </w:tbl>
    <w:p w:rsidR="00FF3155" w:rsidRDefault="00FF3155" w:rsidP="00974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sz w:val="30"/>
          <w:szCs w:val="30"/>
        </w:rPr>
      </w:pPr>
    </w:p>
    <w:p w:rsidR="00240611" w:rsidRPr="00240611" w:rsidRDefault="00974EDA" w:rsidP="00BB2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pacing w:val="-6"/>
          <w:sz w:val="30"/>
          <w:szCs w:val="30"/>
        </w:rPr>
      </w:pPr>
      <w:r w:rsidRPr="00240611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</w:t>
      </w:r>
      <w:r w:rsidR="00240611" w:rsidRPr="00240611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Pr="00240611">
        <w:rPr>
          <w:rFonts w:ascii="Angsana New" w:hAnsi="Angsana New"/>
          <w:spacing w:val="-6"/>
          <w:sz w:val="30"/>
          <w:szCs w:val="30"/>
          <w:cs/>
        </w:rPr>
        <w:t>กู้ยืม</w:t>
      </w:r>
      <w:r w:rsidR="00240611" w:rsidRPr="00240611">
        <w:rPr>
          <w:rFonts w:ascii="Angsana New" w:hAnsi="Angsana New" w:hint="cs"/>
          <w:spacing w:val="-6"/>
          <w:sz w:val="30"/>
          <w:szCs w:val="30"/>
          <w:cs/>
        </w:rPr>
        <w:t>แก่</w:t>
      </w:r>
      <w:r w:rsidRPr="00240611">
        <w:rPr>
          <w:rFonts w:ascii="Angsana New" w:hAnsi="Angsana New"/>
          <w:spacing w:val="-6"/>
          <w:sz w:val="30"/>
          <w:szCs w:val="30"/>
          <w:cs/>
        </w:rPr>
        <w:t>บุคคลหรือกิจการที่เกี่ยวข้องกันสำหรับงวด</w:t>
      </w:r>
      <w:r w:rsidR="00C035D5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240611">
        <w:rPr>
          <w:rFonts w:ascii="Angsana New" w:hAnsi="Angsana New"/>
          <w:spacing w:val="-6"/>
          <w:sz w:val="30"/>
          <w:szCs w:val="30"/>
          <w:cs/>
        </w:rPr>
        <w:t>เดือนสิ้นสุดวันที่</w:t>
      </w:r>
      <w:r w:rsidR="00240611" w:rsidRPr="0024061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40611">
        <w:rPr>
          <w:rFonts w:ascii="Angsana New" w:hAnsi="Angsana New"/>
          <w:spacing w:val="-6"/>
          <w:sz w:val="30"/>
          <w:szCs w:val="30"/>
        </w:rPr>
        <w:t>30</w:t>
      </w:r>
      <w:r w:rsidRPr="0024061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035D5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24061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40611">
        <w:rPr>
          <w:rFonts w:ascii="Angsana New" w:hAnsi="Angsana New"/>
          <w:spacing w:val="-6"/>
          <w:sz w:val="30"/>
          <w:szCs w:val="30"/>
        </w:rPr>
        <w:t>2562</w:t>
      </w:r>
      <w:r w:rsidRPr="00240611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:rsidR="002A2988" w:rsidRPr="00BB26CF" w:rsidRDefault="00974EDA" w:rsidP="00BB2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t>มีดังนี้</w:t>
      </w:r>
    </w:p>
    <w:p w:rsidR="002A7F33" w:rsidRDefault="002A7F33" w:rsidP="00C84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Style w:val="TableGrid"/>
        <w:tblW w:w="92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36"/>
        <w:gridCol w:w="1019"/>
        <w:gridCol w:w="236"/>
        <w:gridCol w:w="1017"/>
        <w:gridCol w:w="236"/>
        <w:gridCol w:w="928"/>
        <w:gridCol w:w="240"/>
        <w:gridCol w:w="941"/>
        <w:gridCol w:w="236"/>
        <w:gridCol w:w="983"/>
      </w:tblGrid>
      <w:tr w:rsidR="00E7490E" w:rsidRPr="00526E2F" w:rsidTr="00AC5A2E">
        <w:trPr>
          <w:tblHeader/>
        </w:trPr>
        <w:tc>
          <w:tcPr>
            <w:tcW w:w="2160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5" w:type="dxa"/>
            <w:gridSpan w:val="3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81" w:type="dxa"/>
            <w:gridSpan w:val="7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49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="0001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E7490E" w:rsidRPr="00526E2F" w:rsidTr="00AC5A2E">
        <w:trPr>
          <w:tblHeader/>
        </w:trPr>
        <w:tc>
          <w:tcPr>
            <w:tcW w:w="2160" w:type="dxa"/>
            <w:shd w:val="clear" w:color="auto" w:fill="FFFFFF" w:themeFill="background1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035D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035D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E7490E" w:rsidRPr="00526E2F" w:rsidTr="00AC5A2E">
        <w:trPr>
          <w:tblHeader/>
        </w:trPr>
        <w:tc>
          <w:tcPr>
            <w:tcW w:w="2160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bottom"/>
          </w:tcPr>
          <w:p w:rsidR="00CC7499" w:rsidRPr="00E7490E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4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49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345F" w:rsidRPr="002D05C0" w:rsidTr="00AC5A2E">
        <w:trPr>
          <w:tblHeader/>
        </w:trPr>
        <w:tc>
          <w:tcPr>
            <w:tcW w:w="2160" w:type="dxa"/>
          </w:tcPr>
          <w:p w:rsidR="003C345F" w:rsidRPr="002D05C0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5" w:type="dxa"/>
            <w:gridSpan w:val="3"/>
          </w:tcPr>
          <w:p w:rsidR="003C345F" w:rsidRPr="002D05C0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3C345F" w:rsidRPr="002D05C0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1" w:type="dxa"/>
            <w:gridSpan w:val="7"/>
            <w:shd w:val="clear" w:color="auto" w:fill="FFFFFF" w:themeFill="background1"/>
          </w:tcPr>
          <w:p w:rsidR="003C345F" w:rsidRPr="00E7490E" w:rsidRDefault="003C345F" w:rsidP="003C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(ล้านเหรียญสหรัฐอเมริกา)</w:t>
            </w:r>
          </w:p>
        </w:tc>
      </w:tr>
      <w:tr w:rsidR="00BB26CF" w:rsidRPr="002D05C0" w:rsidTr="00AC5A2E">
        <w:tc>
          <w:tcPr>
            <w:tcW w:w="2160" w:type="dxa"/>
          </w:tcPr>
          <w:p w:rsidR="00BB26CF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 w:cstheme="majorBidi"/>
                <w:sz w:val="30"/>
                <w:szCs w:val="30"/>
              </w:rPr>
              <w:t>Unimit</w:t>
            </w:r>
            <w:proofErr w:type="spell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 Engineering</w:t>
            </w:r>
          </w:p>
          <w:p w:rsidR="00AC5A2E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(Myanmar) </w:t>
            </w:r>
            <w:r w:rsidR="00AC5A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</w:p>
          <w:p w:rsidR="00BB26CF" w:rsidRPr="002D05C0" w:rsidRDefault="00AC5A2E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240611">
              <w:rPr>
                <w:rFonts w:asciiTheme="majorBidi" w:hAnsiTheme="majorBidi" w:cstheme="majorBidi"/>
                <w:sz w:val="30"/>
                <w:szCs w:val="30"/>
              </w:rPr>
              <w:t>C</w:t>
            </w:r>
            <w:r w:rsidR="00BB26CF">
              <w:rPr>
                <w:rFonts w:asciiTheme="majorBidi" w:hAnsiTheme="majorBidi" w:cstheme="majorBidi"/>
                <w:sz w:val="30"/>
                <w:szCs w:val="30"/>
              </w:rPr>
              <w:t>ompany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B26CF">
              <w:rPr>
                <w:rFonts w:asciiTheme="majorBidi" w:hAnsiTheme="majorBidi" w:cstheme="majorBidi"/>
                <w:sz w:val="30"/>
                <w:szCs w:val="30"/>
              </w:rPr>
              <w:t>Limited</w:t>
            </w:r>
          </w:p>
        </w:tc>
        <w:tc>
          <w:tcPr>
            <w:tcW w:w="990" w:type="dxa"/>
          </w:tcPr>
          <w:p w:rsidR="00BB26CF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2D05C0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B26CF" w:rsidRPr="002D05C0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:rsidR="00BB26CF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2D05C0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1.25</w:t>
            </w:r>
          </w:p>
        </w:tc>
        <w:tc>
          <w:tcPr>
            <w:tcW w:w="236" w:type="dxa"/>
          </w:tcPr>
          <w:p w:rsidR="00BB26CF" w:rsidRPr="002D05C0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BB26CF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2D05C0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B26CF" w:rsidRPr="002D05C0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:rsidR="00BB26CF" w:rsidRDefault="00BB26C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2D05C0" w:rsidRDefault="003C345F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:rsidR="00BB26CF" w:rsidRPr="002D05C0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BB26CF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2D05C0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B26CF" w:rsidRPr="002D05C0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:rsidR="00BB26CF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Default="003C345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345F" w:rsidRPr="002D05C0" w:rsidRDefault="003C345F" w:rsidP="00AC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7490E" w:rsidRPr="002D05C0" w:rsidTr="00AC5A2E">
        <w:tc>
          <w:tcPr>
            <w:tcW w:w="2160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CC7499" w:rsidRPr="002D05C0" w:rsidRDefault="00BB26CF" w:rsidP="00BB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7499" w:rsidRPr="002D05C0" w:rsidRDefault="00CC7499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:rsidR="00CC7499" w:rsidRPr="002D05C0" w:rsidRDefault="003C345F" w:rsidP="00AC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:rsidR="002A7F33" w:rsidRPr="00295FC7" w:rsidRDefault="002A7F33" w:rsidP="00C84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z w:val="30"/>
          <w:szCs w:val="30"/>
        </w:rPr>
      </w:pPr>
    </w:p>
    <w:p w:rsidR="00FC4ECE" w:rsidRDefault="00295FC7" w:rsidP="00AC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295FC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</w:rPr>
        <w:t xml:space="preserve">30 </w:t>
      </w:r>
      <w:r w:rsidR="00C035D5">
        <w:rPr>
          <w:rFonts w:ascii="Angsana New" w:hAnsi="Angsana New" w:hint="cs"/>
          <w:sz w:val="30"/>
          <w:szCs w:val="30"/>
          <w:cs/>
        </w:rPr>
        <w:t>กันยายน</w:t>
      </w:r>
      <w:r w:rsidRPr="00295FC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2562 </w:t>
      </w:r>
      <w:r w:rsidRPr="00295FC7">
        <w:rPr>
          <w:rFonts w:ascii="Angsana New" w:hAnsi="Angsana New"/>
          <w:sz w:val="30"/>
          <w:szCs w:val="30"/>
          <w:cs/>
        </w:rPr>
        <w:t>บริษัทมีสัญญาเงินให้กู้ยืมระยะยาวกับ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>
        <w:rPr>
          <w:rFonts w:ascii="Angsana New" w:hAnsi="Angsana New" w:hint="cs"/>
          <w:sz w:val="30"/>
          <w:szCs w:val="30"/>
        </w:rPr>
        <w:t>Unimit</w:t>
      </w:r>
      <w:proofErr w:type="spellEnd"/>
      <w:r>
        <w:rPr>
          <w:rFonts w:ascii="Angsana New" w:hAnsi="Angsana New" w:hint="cs"/>
          <w:sz w:val="30"/>
          <w:szCs w:val="30"/>
        </w:rPr>
        <w:t xml:space="preserve"> Engineering</w:t>
      </w:r>
      <w:r w:rsidRPr="00295FC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(Myanmar) Company</w:t>
      </w:r>
      <w:r w:rsidRPr="00295FC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Limited</w:t>
      </w:r>
      <w:r w:rsidRPr="00295FC7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Pr="00295FC7">
        <w:rPr>
          <w:rFonts w:ascii="Angsana New" w:hAnsi="Angsana New" w:hint="cs"/>
          <w:sz w:val="30"/>
          <w:szCs w:val="30"/>
        </w:rPr>
        <w:t xml:space="preserve">2 </w:t>
      </w:r>
      <w:r w:rsidRPr="00295FC7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ล้านเหรียญสหรัฐอเมริกาหรือเทียบเท่ากับ </w:t>
      </w:r>
      <w:r w:rsidR="00685347">
        <w:rPr>
          <w:rFonts w:ascii="Angsana New" w:hAnsi="Angsana New"/>
          <w:sz w:val="30"/>
          <w:szCs w:val="30"/>
        </w:rPr>
        <w:t>60.84</w:t>
      </w:r>
      <w:r w:rsidRPr="00295FC7">
        <w:rPr>
          <w:rFonts w:ascii="Angsana New" w:hAnsi="Angsana New"/>
          <w:sz w:val="30"/>
          <w:szCs w:val="30"/>
          <w:cs/>
        </w:rPr>
        <w:t xml:space="preserve"> ล้านบาท</w:t>
      </w:r>
      <w:r w:rsidR="003C345F">
        <w:rPr>
          <w:rFonts w:ascii="Angsana New" w:hAnsi="Angsana New"/>
          <w:sz w:val="30"/>
          <w:szCs w:val="30"/>
        </w:rPr>
        <w:t xml:space="preserve"> </w:t>
      </w:r>
      <w:r w:rsidRPr="00295FC7">
        <w:rPr>
          <w:rFonts w:ascii="Angsana New" w:hAnsi="Angsana New"/>
          <w:sz w:val="30"/>
          <w:szCs w:val="30"/>
          <w:cs/>
        </w:rPr>
        <w:t xml:space="preserve">โดยมีกำหนดชำระคืนระหว่างปี </w:t>
      </w:r>
      <w:r w:rsidRPr="00295FC7">
        <w:rPr>
          <w:rFonts w:ascii="Angsana New" w:hAnsi="Angsana New" w:hint="cs"/>
          <w:sz w:val="30"/>
          <w:szCs w:val="30"/>
        </w:rPr>
        <w:t>256</w:t>
      </w:r>
      <w:r w:rsidR="00BA6B6E">
        <w:rPr>
          <w:rFonts w:ascii="Angsana New" w:hAnsi="Angsana New"/>
          <w:sz w:val="30"/>
          <w:szCs w:val="30"/>
        </w:rPr>
        <w:t>6</w:t>
      </w:r>
      <w:r w:rsidRPr="00295FC7">
        <w:rPr>
          <w:rFonts w:ascii="Angsana New" w:hAnsi="Angsana New"/>
          <w:sz w:val="30"/>
          <w:szCs w:val="30"/>
          <w:cs/>
        </w:rPr>
        <w:t xml:space="preserve"> ถึง </w:t>
      </w:r>
      <w:r w:rsidRPr="00295FC7">
        <w:rPr>
          <w:rFonts w:ascii="Angsana New" w:hAnsi="Angsana New" w:hint="cs"/>
          <w:sz w:val="30"/>
          <w:szCs w:val="30"/>
        </w:rPr>
        <w:t>256</w:t>
      </w:r>
      <w:r w:rsidR="00BA6B6E">
        <w:rPr>
          <w:rFonts w:ascii="Angsana New" w:hAnsi="Angsana New"/>
          <w:sz w:val="30"/>
          <w:szCs w:val="30"/>
        </w:rPr>
        <w:t>8</w:t>
      </w:r>
      <w:r w:rsidRPr="00295FC7">
        <w:rPr>
          <w:rFonts w:ascii="Angsana New" w:hAnsi="Angsana New"/>
          <w:sz w:val="30"/>
          <w:szCs w:val="30"/>
          <w:cs/>
        </w:rPr>
        <w:t xml:space="preserve"> และมีอัตราดอกเบี้ยร้อยละ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1.25 </w:t>
      </w:r>
      <w:r w:rsidRPr="00295FC7">
        <w:rPr>
          <w:rFonts w:ascii="Angsana New" w:hAnsi="Angsana New"/>
          <w:sz w:val="30"/>
          <w:szCs w:val="30"/>
          <w:cs/>
        </w:rPr>
        <w:t>ต่อปี</w:t>
      </w:r>
      <w:r w:rsidR="00651C12">
        <w:rPr>
          <w:rFonts w:ascii="Angsana New" w:hAnsi="Angsana New" w:hint="cs"/>
          <w:sz w:val="30"/>
          <w:szCs w:val="30"/>
          <w:cs/>
        </w:rPr>
        <w:t xml:space="preserve"> โดยไม่มีหลักประกัน</w:t>
      </w:r>
    </w:p>
    <w:p w:rsidR="003C345F" w:rsidRDefault="003C345F" w:rsidP="0029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3C345F" w:rsidRDefault="003C345F" w:rsidP="0029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2905E3" w:rsidRDefault="002905E3" w:rsidP="0029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2905E3" w:rsidRDefault="002905E3" w:rsidP="0029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2905E3" w:rsidRDefault="002905E3" w:rsidP="0029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2905E3" w:rsidRDefault="002905E3" w:rsidP="0029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F065C4" w:rsidRDefault="001D3141" w:rsidP="002F7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4</w:t>
      </w:r>
      <w:r w:rsidR="002E2517" w:rsidRPr="00F024BD">
        <w:rPr>
          <w:rFonts w:ascii="Angsana New" w:hAnsi="Angsana New"/>
          <w:bCs/>
          <w:sz w:val="30"/>
          <w:szCs w:val="30"/>
          <w:cs/>
        </w:rPr>
        <w:tab/>
        <w:t xml:space="preserve">ลูกหนี้การค้า </w:t>
      </w:r>
    </w:p>
    <w:p w:rsidR="00295FC7" w:rsidRPr="002F79FF" w:rsidRDefault="00295FC7" w:rsidP="002F7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4779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253"/>
        <w:gridCol w:w="698"/>
        <w:gridCol w:w="1127"/>
        <w:gridCol w:w="237"/>
        <w:gridCol w:w="7"/>
        <w:gridCol w:w="1116"/>
        <w:gridCol w:w="13"/>
        <w:gridCol w:w="228"/>
        <w:gridCol w:w="11"/>
        <w:gridCol w:w="1118"/>
        <w:gridCol w:w="11"/>
        <w:gridCol w:w="230"/>
        <w:gridCol w:w="9"/>
        <w:gridCol w:w="1122"/>
      </w:tblGrid>
      <w:tr w:rsidR="00F065C4" w:rsidTr="00C035D5">
        <w:trPr>
          <w:cantSplit/>
        </w:trPr>
        <w:tc>
          <w:tcPr>
            <w:tcW w:w="1772" w:type="pct"/>
          </w:tcPr>
          <w:p w:rsidR="00F065C4" w:rsidRDefault="00F065C4" w:rsidP="00C8764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0" w:type="pct"/>
          </w:tcPr>
          <w:p w:rsidR="00F065C4" w:rsidRDefault="00F065C4" w:rsidP="00C8764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5" w:type="pct"/>
            <w:gridSpan w:val="4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1" w:type="pct"/>
            <w:gridSpan w:val="2"/>
          </w:tcPr>
          <w:p w:rsidR="00F065C4" w:rsidRDefault="00F065C4" w:rsidP="00C8764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62" w:type="pct"/>
            <w:gridSpan w:val="6"/>
          </w:tcPr>
          <w:p w:rsidR="00F065C4" w:rsidRDefault="00F065C4" w:rsidP="00C87646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035D5" w:rsidTr="00C035D5">
        <w:trPr>
          <w:cantSplit/>
        </w:trPr>
        <w:tc>
          <w:tcPr>
            <w:tcW w:w="1772" w:type="pct"/>
          </w:tcPr>
          <w:p w:rsidR="00C035D5" w:rsidRDefault="00C035D5" w:rsidP="00C035D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0" w:type="pct"/>
          </w:tcPr>
          <w:p w:rsidR="00C035D5" w:rsidRDefault="00C035D5" w:rsidP="00C035D5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C035D5" w:rsidRDefault="00C035D5" w:rsidP="00C035D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:rsidR="00C035D5" w:rsidRDefault="00C035D5" w:rsidP="00C035D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:rsidR="00C035D5" w:rsidRDefault="006D2644" w:rsidP="00C035D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C035D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31" w:type="pct"/>
            <w:gridSpan w:val="2"/>
          </w:tcPr>
          <w:p w:rsidR="00C035D5" w:rsidRDefault="00C035D5" w:rsidP="00C035D5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C035D5" w:rsidRDefault="00C035D5" w:rsidP="00C035D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" w:type="pct"/>
            <w:gridSpan w:val="2"/>
          </w:tcPr>
          <w:p w:rsidR="00C035D5" w:rsidRDefault="00C035D5" w:rsidP="00C035D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:rsidR="00C035D5" w:rsidRDefault="006D2644" w:rsidP="00C035D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C035D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0560C" w:rsidTr="00C035D5">
        <w:trPr>
          <w:cantSplit/>
        </w:trPr>
        <w:tc>
          <w:tcPr>
            <w:tcW w:w="1772" w:type="pct"/>
          </w:tcPr>
          <w:p w:rsidR="0080560C" w:rsidRDefault="0080560C" w:rsidP="0080560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0" w:type="pct"/>
          </w:tcPr>
          <w:p w:rsidR="0080560C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9" w:type="pct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31" w:type="pct"/>
            <w:gridSpan w:val="2"/>
          </w:tcPr>
          <w:p w:rsidR="0080560C" w:rsidRPr="00F70FBF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31" w:type="pct"/>
            <w:gridSpan w:val="2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80560C" w:rsidTr="00D91EDA">
        <w:trPr>
          <w:cantSplit/>
        </w:trPr>
        <w:tc>
          <w:tcPr>
            <w:tcW w:w="1772" w:type="pct"/>
          </w:tcPr>
          <w:p w:rsidR="0080560C" w:rsidRDefault="0080560C" w:rsidP="0080560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0" w:type="pct"/>
          </w:tcPr>
          <w:p w:rsidR="0080560C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8" w:type="pct"/>
            <w:gridSpan w:val="12"/>
          </w:tcPr>
          <w:p w:rsidR="0080560C" w:rsidRPr="002470AD" w:rsidRDefault="0080560C" w:rsidP="0080560C">
            <w:pPr>
              <w:pStyle w:val="E"/>
              <w:ind w:left="-14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2470A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2470AD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470A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0560C" w:rsidTr="00D91EDA">
        <w:trPr>
          <w:cantSplit/>
        </w:trPr>
        <w:tc>
          <w:tcPr>
            <w:tcW w:w="1772" w:type="pct"/>
          </w:tcPr>
          <w:p w:rsidR="0080560C" w:rsidRDefault="0080560C" w:rsidP="0080560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ลูกหนี้ที่เรียกเก็บแล้ว</w:t>
            </w:r>
          </w:p>
        </w:tc>
        <w:tc>
          <w:tcPr>
            <w:tcW w:w="380" w:type="pct"/>
          </w:tcPr>
          <w:p w:rsidR="0080560C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8" w:type="pct"/>
            <w:gridSpan w:val="12"/>
          </w:tcPr>
          <w:p w:rsidR="0080560C" w:rsidRPr="002470AD" w:rsidRDefault="0080560C" w:rsidP="0080560C">
            <w:pPr>
              <w:pStyle w:val="E"/>
              <w:ind w:left="-14" w:right="-115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</w:tr>
      <w:tr w:rsidR="007D63D8" w:rsidRPr="00265017" w:rsidTr="00C035D5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7D63D8" w:rsidRPr="00A60C8D" w:rsidRDefault="00A60C8D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  <w:lang w:val="en-US"/>
              </w:rPr>
              <w:t>67</w:t>
            </w:r>
            <w:r w:rsidR="00594D5A">
              <w:rPr>
                <w:rFonts w:ascii="Angsana New" w:hAnsi="Angsana New" w:cs="Angsana New"/>
                <w:b w:val="0"/>
                <w:bCs w:val="0"/>
                <w:sz w:val="30"/>
                <w:szCs w:val="38"/>
                <w:lang w:val="en-US"/>
              </w:rPr>
              <w:t>,420</w:t>
            </w:r>
          </w:p>
        </w:tc>
        <w:tc>
          <w:tcPr>
            <w:tcW w:w="133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hideMark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50,353</w:t>
            </w:r>
          </w:p>
        </w:tc>
        <w:tc>
          <w:tcPr>
            <w:tcW w:w="130" w:type="pct"/>
            <w:gridSpan w:val="2"/>
          </w:tcPr>
          <w:p w:rsidR="007D63D8" w:rsidRPr="004A2323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7D63D8" w:rsidRPr="004A2323" w:rsidRDefault="00010CAB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67,420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50,353</w:t>
            </w:r>
          </w:p>
        </w:tc>
      </w:tr>
      <w:tr w:rsidR="007D63D8" w:rsidRPr="00265017" w:rsidTr="00C035D5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:rsidR="007D63D8" w:rsidRPr="004A2323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7D63D8" w:rsidRPr="00265017" w:rsidTr="00C035D5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7D63D8" w:rsidRPr="004A2323" w:rsidRDefault="00594D5A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87,855</w:t>
            </w:r>
          </w:p>
        </w:tc>
        <w:tc>
          <w:tcPr>
            <w:tcW w:w="133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hideMark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16,179</w:t>
            </w:r>
          </w:p>
        </w:tc>
        <w:tc>
          <w:tcPr>
            <w:tcW w:w="130" w:type="pct"/>
            <w:gridSpan w:val="2"/>
          </w:tcPr>
          <w:p w:rsidR="007D63D8" w:rsidRPr="004A2323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7D63D8" w:rsidRPr="004A2323" w:rsidRDefault="00010CAB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87,855</w:t>
            </w:r>
          </w:p>
        </w:tc>
        <w:tc>
          <w:tcPr>
            <w:tcW w:w="130" w:type="pct"/>
            <w:gridSpan w:val="2"/>
          </w:tcPr>
          <w:p w:rsidR="007D63D8" w:rsidRDefault="007D63D8" w:rsidP="007D63D8"/>
        </w:tc>
        <w:tc>
          <w:tcPr>
            <w:tcW w:w="611" w:type="pct"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16,179</w:t>
            </w:r>
          </w:p>
        </w:tc>
      </w:tr>
      <w:tr w:rsidR="007D63D8" w:rsidRPr="00265017" w:rsidTr="00C035D5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>
              <w:rPr>
                <w:rFonts w:ascii="Angsana New" w:hAnsi="Angsana New"/>
                <w:sz w:val="30"/>
                <w:szCs w:val="30"/>
              </w:rPr>
              <w:t xml:space="preserve">- 6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7D63D8" w:rsidRPr="000806C3" w:rsidRDefault="00594D5A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157</w:t>
            </w:r>
          </w:p>
        </w:tc>
        <w:tc>
          <w:tcPr>
            <w:tcW w:w="133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hideMark/>
          </w:tcPr>
          <w:p w:rsidR="007D63D8" w:rsidRPr="000806C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3,715</w:t>
            </w:r>
          </w:p>
        </w:tc>
        <w:tc>
          <w:tcPr>
            <w:tcW w:w="130" w:type="pct"/>
            <w:gridSpan w:val="2"/>
          </w:tcPr>
          <w:p w:rsidR="007D63D8" w:rsidRPr="004A2323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7D63D8" w:rsidRPr="000806C3" w:rsidRDefault="00010CAB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157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</w:tcPr>
          <w:p w:rsidR="007D63D8" w:rsidRPr="000806C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3,71</w:t>
            </w: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7D63D8" w:rsidRPr="00265017" w:rsidTr="00C035D5">
        <w:trPr>
          <w:cantSplit/>
        </w:trPr>
        <w:tc>
          <w:tcPr>
            <w:tcW w:w="1772" w:type="pct"/>
          </w:tcPr>
          <w:p w:rsidR="007D63D8" w:rsidRPr="00765A40" w:rsidRDefault="007D63D8" w:rsidP="007D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:rsidR="007D63D8" w:rsidRPr="00010CAB" w:rsidRDefault="00594D5A" w:rsidP="00010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0C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</w:tcPr>
          <w:p w:rsidR="007D63D8" w:rsidRPr="00010CAB" w:rsidRDefault="007D63D8" w:rsidP="0001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right w:val="nil"/>
            </w:tcBorders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643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right w:val="nil"/>
            </w:tcBorders>
          </w:tcPr>
          <w:p w:rsidR="007D63D8" w:rsidRPr="00010CAB" w:rsidRDefault="00010CAB" w:rsidP="00010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0C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64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</w:t>
            </w:r>
          </w:p>
        </w:tc>
      </w:tr>
      <w:tr w:rsidR="007D63D8" w:rsidRPr="00265017" w:rsidTr="00C035D5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7D63D8" w:rsidRPr="004A2323" w:rsidRDefault="00594D5A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1,454</w:t>
            </w:r>
          </w:p>
        </w:tc>
        <w:tc>
          <w:tcPr>
            <w:tcW w:w="133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7D63D8" w:rsidRPr="004A2323" w:rsidRDefault="00010CAB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1,454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</w:tcPr>
          <w:p w:rsidR="007D63D8" w:rsidRPr="004A23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</w:tr>
      <w:tr w:rsidR="007D63D8" w:rsidRPr="0071118D" w:rsidTr="00C035D5">
        <w:trPr>
          <w:cantSplit/>
        </w:trPr>
        <w:tc>
          <w:tcPr>
            <w:tcW w:w="1772" w:type="pct"/>
          </w:tcPr>
          <w:p w:rsidR="007D63D8" w:rsidRPr="0071118D" w:rsidRDefault="007D63D8" w:rsidP="007D63D8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1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0" w:type="pct"/>
          </w:tcPr>
          <w:p w:rsidR="007D63D8" w:rsidRPr="0071118D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:rsidR="007D63D8" w:rsidRPr="0071118D" w:rsidRDefault="00594D5A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156,886</w:t>
            </w:r>
          </w:p>
        </w:tc>
        <w:tc>
          <w:tcPr>
            <w:tcW w:w="133" w:type="pct"/>
            <w:gridSpan w:val="2"/>
          </w:tcPr>
          <w:p w:rsidR="007D63D8" w:rsidRPr="0071118D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3D8" w:rsidRPr="0071118D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71,014</w:t>
            </w:r>
          </w:p>
        </w:tc>
        <w:tc>
          <w:tcPr>
            <w:tcW w:w="130" w:type="pct"/>
            <w:gridSpan w:val="2"/>
          </w:tcPr>
          <w:p w:rsidR="007D63D8" w:rsidRPr="0071118D" w:rsidRDefault="007D63D8" w:rsidP="007D63D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3D8" w:rsidRPr="0071118D" w:rsidRDefault="00010CAB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156,886</w:t>
            </w:r>
          </w:p>
        </w:tc>
        <w:tc>
          <w:tcPr>
            <w:tcW w:w="130" w:type="pct"/>
            <w:gridSpan w:val="2"/>
          </w:tcPr>
          <w:p w:rsidR="007D63D8" w:rsidRPr="0071118D" w:rsidRDefault="007D63D8" w:rsidP="007D63D8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3D8" w:rsidRPr="0071118D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sz w:val="30"/>
                <w:szCs w:val="30"/>
                <w:lang w:val="en-US"/>
              </w:rPr>
              <w:t>71,014</w:t>
            </w:r>
          </w:p>
        </w:tc>
      </w:tr>
      <w:tr w:rsidR="007D63D8" w:rsidRPr="00265017" w:rsidTr="00C035D5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7D63D8" w:rsidRPr="00EB2B5C" w:rsidRDefault="00594D5A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33" w:type="pct"/>
            <w:gridSpan w:val="2"/>
          </w:tcPr>
          <w:p w:rsidR="007D63D8" w:rsidRPr="00EB2B5C" w:rsidRDefault="007D63D8" w:rsidP="007D63D8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3D8" w:rsidRPr="00EB2B5C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30" w:type="pct"/>
            <w:gridSpan w:val="2"/>
          </w:tcPr>
          <w:p w:rsidR="007D63D8" w:rsidRPr="00EB2B5C" w:rsidRDefault="007D63D8" w:rsidP="007D63D8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3D8" w:rsidRPr="00EB2B5C" w:rsidRDefault="00010CAB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30" w:type="pct"/>
            <w:gridSpan w:val="2"/>
          </w:tcPr>
          <w:p w:rsidR="007D63D8" w:rsidRPr="00EB2B5C" w:rsidRDefault="007D63D8" w:rsidP="007D63D8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3D8" w:rsidRPr="00EB2B5C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</w:tr>
      <w:tr w:rsidR="007D63D8" w:rsidRPr="001B0723" w:rsidTr="00C035D5">
        <w:trPr>
          <w:cantSplit/>
        </w:trPr>
        <w:tc>
          <w:tcPr>
            <w:tcW w:w="1772" w:type="pct"/>
          </w:tcPr>
          <w:p w:rsidR="007D63D8" w:rsidRPr="001B0723" w:rsidRDefault="007D63D8" w:rsidP="007D63D8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072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380" w:type="pct"/>
          </w:tcPr>
          <w:p w:rsidR="007D63D8" w:rsidRPr="001B0723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7D63D8" w:rsidRPr="001B0723" w:rsidRDefault="00594D5A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156,762</w:t>
            </w:r>
          </w:p>
        </w:tc>
        <w:tc>
          <w:tcPr>
            <w:tcW w:w="133" w:type="pct"/>
            <w:gridSpan w:val="2"/>
          </w:tcPr>
          <w:p w:rsidR="007D63D8" w:rsidRPr="001B0723" w:rsidRDefault="007D63D8" w:rsidP="007D63D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right w:val="nil"/>
            </w:tcBorders>
          </w:tcPr>
          <w:p w:rsidR="007D63D8" w:rsidRPr="001B07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70,890</w:t>
            </w:r>
          </w:p>
        </w:tc>
        <w:tc>
          <w:tcPr>
            <w:tcW w:w="130" w:type="pct"/>
            <w:gridSpan w:val="2"/>
          </w:tcPr>
          <w:p w:rsidR="007D63D8" w:rsidRPr="001B0723" w:rsidRDefault="007D63D8" w:rsidP="007D63D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right w:val="nil"/>
            </w:tcBorders>
          </w:tcPr>
          <w:p w:rsidR="007D63D8" w:rsidRPr="001B0723" w:rsidRDefault="00010CAB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156,762</w:t>
            </w:r>
          </w:p>
        </w:tc>
        <w:tc>
          <w:tcPr>
            <w:tcW w:w="130" w:type="pct"/>
            <w:gridSpan w:val="2"/>
          </w:tcPr>
          <w:p w:rsidR="007D63D8" w:rsidRPr="001B0723" w:rsidRDefault="007D63D8" w:rsidP="007D63D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</w:tcPr>
          <w:p w:rsidR="007D63D8" w:rsidRPr="001B0723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70,890</w:t>
            </w:r>
          </w:p>
        </w:tc>
      </w:tr>
      <w:tr w:rsidR="007D63D8" w:rsidRPr="00265017" w:rsidTr="00C035D5">
        <w:trPr>
          <w:cantSplit/>
        </w:trPr>
        <w:tc>
          <w:tcPr>
            <w:tcW w:w="1772" w:type="pct"/>
          </w:tcPr>
          <w:p w:rsidR="007D63D8" w:rsidRDefault="007D63D8" w:rsidP="007D63D8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B07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เงินประกันผลงาน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7D63D8" w:rsidRPr="00562EC0" w:rsidRDefault="00594D5A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16,641</w:t>
            </w:r>
          </w:p>
        </w:tc>
        <w:tc>
          <w:tcPr>
            <w:tcW w:w="133" w:type="pct"/>
            <w:gridSpan w:val="2"/>
          </w:tcPr>
          <w:p w:rsidR="007D63D8" w:rsidRPr="00562EC0" w:rsidRDefault="007D63D8" w:rsidP="007D63D8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3D8" w:rsidRPr="00562EC0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10,716</w:t>
            </w:r>
          </w:p>
        </w:tc>
        <w:tc>
          <w:tcPr>
            <w:tcW w:w="130" w:type="pct"/>
            <w:gridSpan w:val="2"/>
          </w:tcPr>
          <w:p w:rsidR="007D63D8" w:rsidRPr="00562EC0" w:rsidRDefault="007D63D8" w:rsidP="007D63D8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3D8" w:rsidRPr="00562EC0" w:rsidRDefault="00010CAB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16,641</w:t>
            </w:r>
          </w:p>
        </w:tc>
        <w:tc>
          <w:tcPr>
            <w:tcW w:w="130" w:type="pct"/>
            <w:gridSpan w:val="2"/>
          </w:tcPr>
          <w:p w:rsidR="007D63D8" w:rsidRPr="00562EC0" w:rsidRDefault="007D63D8" w:rsidP="007D63D8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3D8" w:rsidRPr="00562EC0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10,716</w:t>
            </w:r>
          </w:p>
        </w:tc>
      </w:tr>
      <w:tr w:rsidR="007D63D8" w:rsidRPr="00265017" w:rsidTr="00C035D5">
        <w:trPr>
          <w:cantSplit/>
        </w:trPr>
        <w:tc>
          <w:tcPr>
            <w:tcW w:w="1772" w:type="pct"/>
            <w:hideMark/>
          </w:tcPr>
          <w:p w:rsidR="007D63D8" w:rsidRDefault="007D63D8" w:rsidP="007D63D8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380" w:type="pct"/>
          </w:tcPr>
          <w:p w:rsidR="007D63D8" w:rsidRDefault="007D63D8" w:rsidP="007D63D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7D63D8" w:rsidRDefault="00594D5A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173,403</w:t>
            </w:r>
          </w:p>
        </w:tc>
        <w:tc>
          <w:tcPr>
            <w:tcW w:w="133" w:type="pct"/>
            <w:gridSpan w:val="2"/>
          </w:tcPr>
          <w:p w:rsidR="007D63D8" w:rsidRDefault="007D63D8" w:rsidP="007D63D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D63D8" w:rsidRDefault="007D63D8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81,606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D63D8" w:rsidRDefault="00010CAB" w:rsidP="007D63D8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173,403</w:t>
            </w:r>
          </w:p>
        </w:tc>
        <w:tc>
          <w:tcPr>
            <w:tcW w:w="130" w:type="pct"/>
            <w:gridSpan w:val="2"/>
          </w:tcPr>
          <w:p w:rsidR="007D63D8" w:rsidRDefault="007D63D8" w:rsidP="007D63D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D63D8" w:rsidRDefault="007D63D8" w:rsidP="002246A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E0E26">
              <w:rPr>
                <w:rFonts w:ascii="Angsana New" w:hAnsi="Angsana New" w:cs="Angsana New"/>
                <w:sz w:val="30"/>
                <w:szCs w:val="30"/>
                <w:lang w:val="en-US"/>
              </w:rPr>
              <w:t>81,606</w:t>
            </w:r>
          </w:p>
        </w:tc>
      </w:tr>
    </w:tbl>
    <w:p w:rsidR="002F79FF" w:rsidRDefault="00860C2F" w:rsidP="0086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ab/>
      </w:r>
    </w:p>
    <w:p w:rsidR="00944F59" w:rsidRDefault="002F79FF" w:rsidP="003C7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="008609D2" w:rsidRPr="00F024BD">
        <w:rPr>
          <w:rFonts w:ascii="Angsana New" w:hAnsi="Angsana New"/>
          <w:b/>
          <w:sz w:val="30"/>
          <w:szCs w:val="30"/>
          <w:cs/>
        </w:rPr>
        <w:t>โ</w:t>
      </w:r>
      <w:r w:rsidR="00942C11" w:rsidRPr="00F024BD">
        <w:rPr>
          <w:rFonts w:ascii="Angsana New" w:hAnsi="Angsana New"/>
          <w:b/>
          <w:sz w:val="30"/>
          <w:szCs w:val="30"/>
          <w:cs/>
        </w:rPr>
        <w:t>ดยปกติระยะเวลาการให้สินเชื่อแก่ลูกค้าของ</w:t>
      </w:r>
      <w:r w:rsidR="00D707A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942C11" w:rsidRPr="00F024BD">
        <w:rPr>
          <w:rFonts w:ascii="Angsana New" w:hAnsi="Angsana New"/>
          <w:b/>
          <w:sz w:val="30"/>
          <w:szCs w:val="30"/>
          <w:cs/>
        </w:rPr>
        <w:t xml:space="preserve">บริษัท มีระยะเวลาตั้งแต่ </w:t>
      </w:r>
      <w:r w:rsidR="006D2644">
        <w:rPr>
          <w:rFonts w:ascii="Angsana New" w:hAnsi="Angsana New"/>
          <w:sz w:val="30"/>
          <w:szCs w:val="30"/>
        </w:rPr>
        <w:t>30</w:t>
      </w:r>
      <w:r w:rsidR="00942C11" w:rsidRPr="00F024BD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6D2644" w:rsidRPr="009E0E26">
        <w:rPr>
          <w:rFonts w:ascii="Angsana New" w:hAnsi="Angsana New"/>
          <w:sz w:val="30"/>
          <w:szCs w:val="30"/>
        </w:rPr>
        <w:t>90</w:t>
      </w:r>
      <w:r w:rsidR="00942C11" w:rsidRPr="00F024BD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626951" w:rsidRDefault="00626951" w:rsidP="0062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626951" w:rsidRDefault="00286D93" w:rsidP="0062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5</w:t>
      </w:r>
      <w:r w:rsidR="00626951" w:rsidRPr="00F024BD">
        <w:rPr>
          <w:rFonts w:ascii="Angsana New" w:hAnsi="Angsana New"/>
          <w:bCs/>
          <w:sz w:val="30"/>
          <w:szCs w:val="30"/>
          <w:cs/>
        </w:rPr>
        <w:tab/>
      </w:r>
      <w:r>
        <w:rPr>
          <w:rFonts w:ascii="Angsana New" w:hAnsi="Angsana New" w:hint="cs"/>
          <w:bCs/>
          <w:sz w:val="30"/>
          <w:szCs w:val="30"/>
          <w:cs/>
        </w:rPr>
        <w:t>สินทรัพย์</w:t>
      </w:r>
      <w:r w:rsidR="00F84884">
        <w:rPr>
          <w:rFonts w:ascii="Angsana New" w:hAnsi="Angsana New" w:hint="cs"/>
          <w:bCs/>
          <w:sz w:val="30"/>
          <w:szCs w:val="30"/>
          <w:cs/>
        </w:rPr>
        <w:t>ไม่</w:t>
      </w:r>
      <w:r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B20B49">
        <w:rPr>
          <w:rFonts w:ascii="Angsana New" w:hAnsi="Angsana New" w:hint="cs"/>
          <w:bCs/>
          <w:sz w:val="30"/>
          <w:szCs w:val="30"/>
          <w:cs/>
        </w:rPr>
        <w:t>ที่</w:t>
      </w:r>
      <w:r w:rsidR="008B4744" w:rsidRPr="008B4744">
        <w:rPr>
          <w:rFonts w:ascii="Angsana New" w:hAnsi="Angsana New" w:hint="cs"/>
          <w:bCs/>
          <w:sz w:val="30"/>
          <w:szCs w:val="30"/>
          <w:cs/>
        </w:rPr>
        <w:t>จัดประเภทเป็นสินทรัพย์</w:t>
      </w:r>
      <w:r>
        <w:rPr>
          <w:rFonts w:ascii="Angsana New" w:hAnsi="Angsana New" w:hint="cs"/>
          <w:bCs/>
          <w:sz w:val="30"/>
          <w:szCs w:val="30"/>
          <w:cs/>
        </w:rPr>
        <w:t>ที่ถือไว้เพื่อขาย</w:t>
      </w:r>
      <w:r w:rsidR="00626951" w:rsidRPr="00F024BD">
        <w:rPr>
          <w:rFonts w:ascii="Angsana New" w:hAnsi="Angsana New"/>
          <w:bCs/>
          <w:sz w:val="30"/>
          <w:szCs w:val="30"/>
          <w:cs/>
        </w:rPr>
        <w:t xml:space="preserve"> </w:t>
      </w:r>
    </w:p>
    <w:p w:rsidR="000A2B6A" w:rsidRDefault="000A2B6A" w:rsidP="0062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Cs/>
          <w:sz w:val="30"/>
          <w:szCs w:val="30"/>
        </w:rPr>
      </w:pPr>
    </w:p>
    <w:p w:rsidR="002246A0" w:rsidRPr="00B56F46" w:rsidRDefault="00DE632D" w:rsidP="008B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E632D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DE632D">
        <w:rPr>
          <w:rFonts w:ascii="Angsana New" w:hAnsi="Angsana New" w:hint="cs"/>
          <w:sz w:val="30"/>
          <w:szCs w:val="30"/>
        </w:rPr>
        <w:t xml:space="preserve">7 </w:t>
      </w:r>
      <w:r w:rsidRPr="00DE632D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DE632D">
        <w:rPr>
          <w:rFonts w:ascii="Angsana New" w:hAnsi="Angsana New" w:hint="cs"/>
          <w:sz w:val="30"/>
          <w:szCs w:val="30"/>
        </w:rPr>
        <w:t xml:space="preserve">2562 </w:t>
      </w:r>
      <w:r w:rsidRPr="00DE632D">
        <w:rPr>
          <w:rFonts w:ascii="Angsana New" w:hAnsi="Angsana New" w:hint="cs"/>
          <w:sz w:val="30"/>
          <w:szCs w:val="30"/>
          <w:cs/>
        </w:rPr>
        <w:t>คณะกรรมการมีมติอนุมัติให้บริษัทขายที่ดิน</w:t>
      </w:r>
      <w:r w:rsidR="005348C8">
        <w:rPr>
          <w:rFonts w:ascii="Angsana New" w:hAnsi="Angsana New"/>
          <w:sz w:val="30"/>
          <w:szCs w:val="30"/>
          <w:cs/>
        </w:rPr>
        <w:br/>
      </w:r>
      <w:r w:rsidRPr="00DE632D">
        <w:rPr>
          <w:rFonts w:ascii="Angsana New" w:hAnsi="Angsana New" w:hint="cs"/>
          <w:sz w:val="30"/>
          <w:szCs w:val="30"/>
          <w:cs/>
        </w:rPr>
        <w:t>แปลง</w:t>
      </w:r>
      <w:r w:rsidRPr="00DE632D">
        <w:rPr>
          <w:rFonts w:ascii="Angsana New" w:hAnsi="Angsana New" w:hint="cs"/>
          <w:spacing w:val="6"/>
          <w:sz w:val="30"/>
          <w:szCs w:val="30"/>
          <w:cs/>
        </w:rPr>
        <w:t>หนึ่งในจังหวัดชลบุรี</w:t>
      </w:r>
      <w:r w:rsidR="005348C8">
        <w:rPr>
          <w:rFonts w:ascii="Angsana New" w:hAnsi="Angsana New" w:hint="cs"/>
          <w:sz w:val="30"/>
          <w:szCs w:val="30"/>
          <w:cs/>
        </w:rPr>
        <w:t xml:space="preserve"> </w:t>
      </w:r>
      <w:r w:rsidRPr="00DE632D">
        <w:rPr>
          <w:rFonts w:ascii="Angsana New" w:hAnsi="Angsana New" w:hint="cs"/>
          <w:sz w:val="30"/>
          <w:szCs w:val="30"/>
          <w:cs/>
        </w:rPr>
        <w:t>ดังนั้นบริษัทจึง</w:t>
      </w:r>
      <w:r w:rsidR="00F84884">
        <w:rPr>
          <w:rFonts w:ascii="Angsana New" w:hAnsi="Angsana New" w:hint="cs"/>
          <w:sz w:val="30"/>
          <w:szCs w:val="30"/>
          <w:cs/>
        </w:rPr>
        <w:t>จัดประเภท</w:t>
      </w:r>
      <w:r w:rsidRPr="00DE632D">
        <w:rPr>
          <w:rFonts w:ascii="Angsana New" w:hAnsi="Angsana New" w:hint="cs"/>
          <w:sz w:val="30"/>
          <w:szCs w:val="30"/>
          <w:cs/>
        </w:rPr>
        <w:t>ที่ดิน</w:t>
      </w:r>
      <w:r w:rsidR="008B3502">
        <w:rPr>
          <w:rFonts w:ascii="Angsana New" w:hAnsi="Angsana New" w:hint="cs"/>
          <w:sz w:val="30"/>
          <w:szCs w:val="30"/>
          <w:cs/>
        </w:rPr>
        <w:t>ดังกล่าวเป็น</w:t>
      </w:r>
      <w:r w:rsidRPr="00DE632D">
        <w:rPr>
          <w:rFonts w:ascii="Angsana New" w:hAnsi="Angsana New" w:hint="cs"/>
          <w:sz w:val="30"/>
          <w:szCs w:val="30"/>
          <w:cs/>
        </w:rPr>
        <w:t>สินทรัพย์</w:t>
      </w:r>
      <w:r w:rsidR="008B3502">
        <w:rPr>
          <w:rFonts w:ascii="Angsana New" w:hAnsi="Angsana New" w:hint="cs"/>
          <w:sz w:val="30"/>
          <w:szCs w:val="30"/>
          <w:cs/>
        </w:rPr>
        <w:t>ไม่</w:t>
      </w:r>
      <w:r w:rsidRPr="004E76BE">
        <w:rPr>
          <w:rFonts w:ascii="Angsana New" w:hAnsi="Angsana New" w:hint="cs"/>
          <w:sz w:val="30"/>
          <w:szCs w:val="30"/>
          <w:cs/>
        </w:rPr>
        <w:t>หมุนเวียน</w:t>
      </w:r>
      <w:r w:rsidR="004E76BE" w:rsidRPr="004E76BE">
        <w:rPr>
          <w:rFonts w:ascii="Angsana New" w:hAnsi="Angsana New" w:hint="cs"/>
          <w:sz w:val="30"/>
          <w:szCs w:val="30"/>
          <w:cs/>
        </w:rPr>
        <w:t>ที่จัดประเภทเป็นสินทรัพย์</w:t>
      </w:r>
      <w:r w:rsidRPr="004E76BE">
        <w:rPr>
          <w:rFonts w:ascii="Angsana New" w:hAnsi="Angsana New" w:hint="cs"/>
          <w:sz w:val="30"/>
          <w:szCs w:val="30"/>
          <w:cs/>
        </w:rPr>
        <w:t xml:space="preserve">ที่ถือไว้เพื่อขายในงบแสดงฐานะการเงิน ณ วันที่ </w:t>
      </w:r>
      <w:r w:rsidRPr="004E76BE">
        <w:rPr>
          <w:rFonts w:ascii="Angsana New" w:hAnsi="Angsana New" w:hint="cs"/>
          <w:sz w:val="30"/>
          <w:szCs w:val="30"/>
        </w:rPr>
        <w:t xml:space="preserve">30 </w:t>
      </w:r>
      <w:r w:rsidRPr="004E76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E76BE">
        <w:rPr>
          <w:rFonts w:ascii="Angsana New" w:hAnsi="Angsana New" w:hint="cs"/>
          <w:sz w:val="30"/>
          <w:szCs w:val="30"/>
        </w:rPr>
        <w:t>2562</w:t>
      </w:r>
      <w:r w:rsidRPr="004E76BE">
        <w:rPr>
          <w:rFonts w:ascii="Angsana New" w:hAnsi="Angsana New" w:hint="cs"/>
          <w:sz w:val="30"/>
          <w:szCs w:val="30"/>
          <w:cs/>
        </w:rPr>
        <w:t xml:space="preserve"> </w:t>
      </w:r>
      <w:r w:rsidR="002246A0" w:rsidRPr="004E76BE">
        <w:rPr>
          <w:rFonts w:ascii="Angsana New" w:hAnsi="Angsana New" w:hint="cs"/>
          <w:sz w:val="30"/>
          <w:szCs w:val="30"/>
          <w:cs/>
        </w:rPr>
        <w:t xml:space="preserve">ต่อมาในเดือนตุลาคม </w:t>
      </w:r>
      <w:r w:rsidR="00B56F46" w:rsidRPr="004E76BE">
        <w:rPr>
          <w:rFonts w:ascii="Angsana New" w:hAnsi="Angsana New" w:hint="cs"/>
          <w:sz w:val="30"/>
          <w:szCs w:val="30"/>
        </w:rPr>
        <w:t>2562</w:t>
      </w:r>
      <w:r w:rsidR="002246A0" w:rsidRPr="004E76BE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4E76BE">
        <w:rPr>
          <w:rFonts w:ascii="Angsana New" w:hAnsi="Angsana New"/>
          <w:sz w:val="30"/>
          <w:szCs w:val="30"/>
          <w:cs/>
        </w:rPr>
        <w:br/>
      </w:r>
      <w:r w:rsidR="002246A0" w:rsidRPr="004E76BE">
        <w:rPr>
          <w:rFonts w:ascii="Angsana New" w:hAnsi="Angsana New" w:hint="cs"/>
          <w:sz w:val="30"/>
          <w:szCs w:val="30"/>
          <w:cs/>
        </w:rPr>
        <w:t>ได้ทำสัญญาจะซื้อจะขายที่ดินกับบริษัทแห่งหนึ่ง และบริษัทได้รับชำระเงินมัดจำจากธุรกรรมนี้</w:t>
      </w:r>
      <w:r w:rsidR="008B3502" w:rsidRPr="004E76BE">
        <w:rPr>
          <w:rFonts w:ascii="Angsana New" w:hAnsi="Angsana New" w:hint="cs"/>
          <w:sz w:val="30"/>
          <w:szCs w:val="30"/>
          <w:cs/>
        </w:rPr>
        <w:t>เป็นจำนวน</w:t>
      </w:r>
      <w:r w:rsidR="002246A0" w:rsidRPr="004E76B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2246A0" w:rsidRPr="004E76BE">
        <w:rPr>
          <w:rFonts w:ascii="Angsana New" w:hAnsi="Angsana New" w:hint="cs"/>
          <w:bCs/>
          <w:sz w:val="30"/>
          <w:szCs w:val="30"/>
        </w:rPr>
        <w:t>3.34</w:t>
      </w:r>
      <w:r w:rsidR="002246A0" w:rsidRPr="0047152A">
        <w:rPr>
          <w:rFonts w:ascii="Angsana New" w:hAnsi="Angsana New" w:hint="cs"/>
          <w:sz w:val="30"/>
          <w:szCs w:val="30"/>
        </w:rPr>
        <w:t xml:space="preserve"> </w:t>
      </w:r>
      <w:r w:rsidR="002246A0" w:rsidRPr="0047152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B3502">
        <w:rPr>
          <w:rFonts w:ascii="Angsana New" w:hAnsi="Angsana New" w:hint="cs"/>
          <w:sz w:val="30"/>
          <w:szCs w:val="30"/>
          <w:cs/>
        </w:rPr>
        <w:t>โดย</w:t>
      </w:r>
      <w:r w:rsidR="002246A0" w:rsidRPr="0047152A">
        <w:rPr>
          <w:rFonts w:ascii="Angsana New" w:hAnsi="Angsana New" w:hint="cs"/>
          <w:sz w:val="30"/>
          <w:szCs w:val="30"/>
          <w:cs/>
        </w:rPr>
        <w:t>ผู้ซื้อจะชำระ</w:t>
      </w:r>
      <w:r w:rsidR="008B3502">
        <w:rPr>
          <w:rFonts w:ascii="Angsana New" w:hAnsi="Angsana New" w:hint="cs"/>
          <w:sz w:val="30"/>
          <w:szCs w:val="30"/>
          <w:cs/>
        </w:rPr>
        <w:t>เงิน</w:t>
      </w:r>
      <w:r w:rsidR="002246A0" w:rsidRPr="0047152A">
        <w:rPr>
          <w:rFonts w:ascii="Angsana New" w:hAnsi="Angsana New" w:hint="cs"/>
          <w:sz w:val="30"/>
          <w:szCs w:val="30"/>
          <w:cs/>
        </w:rPr>
        <w:t>ส่วนที่เหลือในคราวเดียวภายใน</w:t>
      </w:r>
      <w:r w:rsidR="002246A0" w:rsidRPr="002246A0">
        <w:rPr>
          <w:rFonts w:ascii="Angsana New" w:hAnsi="Angsana New" w:hint="cs"/>
          <w:sz w:val="30"/>
          <w:szCs w:val="30"/>
          <w:cs/>
        </w:rPr>
        <w:t xml:space="preserve"> </w:t>
      </w:r>
      <w:r w:rsidR="002246A0" w:rsidRPr="002246A0">
        <w:rPr>
          <w:rFonts w:ascii="Angsana New" w:hAnsi="Angsana New" w:hint="cs"/>
          <w:sz w:val="30"/>
          <w:szCs w:val="30"/>
        </w:rPr>
        <w:t xml:space="preserve">60 </w:t>
      </w:r>
      <w:r w:rsidR="002246A0" w:rsidRPr="002246A0">
        <w:rPr>
          <w:rFonts w:ascii="Angsana New" w:hAnsi="Angsana New" w:hint="cs"/>
          <w:sz w:val="30"/>
          <w:szCs w:val="30"/>
          <w:cs/>
        </w:rPr>
        <w:t xml:space="preserve">วันนับแต่วันทำสัญญา </w:t>
      </w:r>
      <w:r w:rsidRPr="00DE632D">
        <w:rPr>
          <w:rFonts w:ascii="Angsana New" w:hAnsi="Angsana New" w:hint="cs"/>
          <w:sz w:val="30"/>
          <w:szCs w:val="30"/>
          <w:cs/>
        </w:rPr>
        <w:t>ภายใต้เงื่อนไขบางประการตามที่ระบุไว้ในสัญญา</w:t>
      </w:r>
    </w:p>
    <w:p w:rsidR="00286D93" w:rsidRDefault="00286D93" w:rsidP="0062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286D93" w:rsidRDefault="00286D93" w:rsidP="0062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286D93" w:rsidRDefault="00286D93" w:rsidP="0062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626951" w:rsidRPr="00860C2F" w:rsidRDefault="00626951" w:rsidP="0062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626951" w:rsidRPr="00860C2F" w:rsidSect="00B71AB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:rsidR="009A7A10" w:rsidRDefault="00860C2F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ab/>
      </w:r>
      <w:r w:rsidR="00286D93">
        <w:rPr>
          <w:rFonts w:ascii="Angsana New" w:hAnsi="Angsana New"/>
          <w:b/>
          <w:bCs/>
          <w:sz w:val="30"/>
          <w:szCs w:val="30"/>
        </w:rPr>
        <w:t>6</w:t>
      </w:r>
      <w:r w:rsidR="009A7A10" w:rsidRPr="00F024BD">
        <w:rPr>
          <w:rFonts w:ascii="Angsana New" w:hAnsi="Angsana New"/>
          <w:b/>
          <w:bCs/>
          <w:sz w:val="30"/>
          <w:szCs w:val="30"/>
          <w:cs/>
        </w:rPr>
        <w:tab/>
      </w:r>
      <w:r w:rsidR="009A7A10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:rsidR="0043514B" w:rsidRPr="0043514B" w:rsidRDefault="0043514B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123F9E" w:rsidRDefault="00123F9E" w:rsidP="009D500F">
      <w:pPr>
        <w:pStyle w:val="block"/>
        <w:spacing w:after="0" w:line="240" w:lineRule="auto"/>
        <w:ind w:left="1116" w:firstLine="3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123F9E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Pr="00123F9E">
        <w:rPr>
          <w:rFonts w:ascii="Angsana New" w:hAnsi="Angsana New" w:cs="Angsana New"/>
          <w:sz w:val="30"/>
          <w:szCs w:val="30"/>
          <w:lang w:bidi="th-TH"/>
        </w:rPr>
        <w:t>3</w:t>
      </w:r>
      <w:r w:rsidR="001164F8">
        <w:rPr>
          <w:rFonts w:ascii="Angsana New" w:hAnsi="Angsana New" w:cs="Angsana New"/>
          <w:sz w:val="30"/>
          <w:szCs w:val="30"/>
          <w:lang w:bidi="th-TH"/>
        </w:rPr>
        <w:t>0</w:t>
      </w:r>
      <w:r w:rsidRPr="00123F9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C035D5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 w:rsidRPr="00123F9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03BE9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80560C">
        <w:rPr>
          <w:rFonts w:ascii="Angsana New" w:hAnsi="Angsana New" w:cs="Angsana New" w:hint="cs"/>
          <w:sz w:val="30"/>
          <w:szCs w:val="30"/>
          <w:cs/>
          <w:lang w:val="en-US" w:bidi="th-TH"/>
        </w:rPr>
        <w:t>2</w:t>
      </w:r>
      <w:r w:rsidR="009B21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8A4B21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890DF1" w:rsidRPr="00123F9E">
        <w:rPr>
          <w:rFonts w:ascii="Angsana New" w:hAnsi="Angsana New" w:cs="Angsana New"/>
          <w:sz w:val="30"/>
          <w:szCs w:val="30"/>
          <w:lang w:bidi="th-TH"/>
        </w:rPr>
        <w:t>3</w:t>
      </w:r>
      <w:r w:rsidR="00890DF1">
        <w:rPr>
          <w:rFonts w:ascii="Angsana New" w:hAnsi="Angsana New" w:cs="Angsana New"/>
          <w:sz w:val="30"/>
          <w:szCs w:val="30"/>
          <w:lang w:bidi="th-TH"/>
        </w:rPr>
        <w:t>1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56FD3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80560C"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="009B21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มีดังนี้ </w:t>
      </w:r>
      <w:r w:rsidR="00791D6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:rsidR="0080560C" w:rsidRDefault="0080560C" w:rsidP="0080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900"/>
        <w:gridCol w:w="900"/>
        <w:gridCol w:w="270"/>
        <w:gridCol w:w="900"/>
        <w:gridCol w:w="900"/>
        <w:gridCol w:w="270"/>
        <w:gridCol w:w="900"/>
        <w:gridCol w:w="900"/>
        <w:gridCol w:w="270"/>
        <w:gridCol w:w="810"/>
        <w:gridCol w:w="180"/>
        <w:gridCol w:w="90"/>
        <w:gridCol w:w="810"/>
        <w:gridCol w:w="259"/>
        <w:gridCol w:w="821"/>
        <w:gridCol w:w="98"/>
        <w:gridCol w:w="138"/>
        <w:gridCol w:w="844"/>
        <w:gridCol w:w="236"/>
        <w:gridCol w:w="844"/>
        <w:gridCol w:w="90"/>
        <w:gridCol w:w="146"/>
        <w:gridCol w:w="844"/>
      </w:tblGrid>
      <w:tr w:rsidR="0080560C" w:rsidRPr="00E17B96" w:rsidTr="001B7F4A">
        <w:tc>
          <w:tcPr>
            <w:tcW w:w="1980" w:type="dxa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20" w:type="dxa"/>
            <w:gridSpan w:val="23"/>
          </w:tcPr>
          <w:p w:rsidR="0080560C" w:rsidRPr="00E17B96" w:rsidRDefault="0080560C" w:rsidP="001B7F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560C" w:rsidRPr="00E17B96" w:rsidTr="001B7F4A">
        <w:tc>
          <w:tcPr>
            <w:tcW w:w="1980" w:type="dxa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ทุน</w:t>
            </w:r>
            <w:r w:rsidRPr="00E17B9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จดทะเบียน</w:t>
            </w:r>
          </w:p>
        </w:tc>
        <w:tc>
          <w:tcPr>
            <w:tcW w:w="270" w:type="dxa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เรียก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270" w:type="dxa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4"/>
            <w:vAlign w:val="bottom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259" w:type="dxa"/>
            <w:vAlign w:val="bottom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01" w:type="dxa"/>
            <w:gridSpan w:val="4"/>
            <w:vAlign w:val="bottom"/>
          </w:tcPr>
          <w:p w:rsidR="0080560C" w:rsidRPr="00E17B96" w:rsidRDefault="0080560C" w:rsidP="001B7F4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:rsidR="0080560C" w:rsidRPr="00E17B96" w:rsidRDefault="0080560C" w:rsidP="001B7F4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4"/>
            <w:vAlign w:val="bottom"/>
          </w:tcPr>
          <w:p w:rsidR="0080560C" w:rsidRPr="00E17B96" w:rsidRDefault="0080560C" w:rsidP="001B7F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E17B9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C035D5" w:rsidRPr="00E17B96" w:rsidTr="001B7F4A">
        <w:tc>
          <w:tcPr>
            <w:tcW w:w="1980" w:type="dxa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:rsidR="00C035D5" w:rsidRPr="00E17B96" w:rsidRDefault="00890DF1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035D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C035D5" w:rsidRPr="00E17B96" w:rsidRDefault="00C035D5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:rsidR="00C035D5" w:rsidRPr="00E17B96" w:rsidRDefault="00890DF1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035D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:rsidR="00C035D5" w:rsidRPr="00E17B96" w:rsidRDefault="00890DF1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035D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C035D5" w:rsidRPr="00E17B96" w:rsidRDefault="00C035D5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gridSpan w:val="2"/>
          </w:tcPr>
          <w:p w:rsidR="00C035D5" w:rsidRPr="00E17B96" w:rsidRDefault="00890DF1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035D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:rsidR="00C035D5" w:rsidRPr="00E17B96" w:rsidRDefault="00C035D5" w:rsidP="00C035D5">
            <w:pPr>
              <w:pStyle w:val="acctfourfigures"/>
              <w:spacing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9" w:type="dxa"/>
            <w:gridSpan w:val="2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82" w:type="dxa"/>
            <w:gridSpan w:val="2"/>
          </w:tcPr>
          <w:p w:rsidR="00C035D5" w:rsidRPr="00E17B96" w:rsidRDefault="00890DF1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C035D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C035D5" w:rsidRPr="00E17B96" w:rsidRDefault="00C035D5" w:rsidP="00C035D5">
            <w:pPr>
              <w:pStyle w:val="BodyText"/>
              <w:tabs>
                <w:tab w:val="decimal" w:pos="856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  <w:gridSpan w:val="2"/>
          </w:tcPr>
          <w:p w:rsidR="00C035D5" w:rsidRPr="00E17B96" w:rsidRDefault="00890DF1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C035D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C035D5" w:rsidRPr="00E17B96" w:rsidTr="001B7F4A">
        <w:tc>
          <w:tcPr>
            <w:tcW w:w="1980" w:type="dxa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0" w:type="dxa"/>
          </w:tcPr>
          <w:p w:rsidR="00C035D5" w:rsidRPr="00E17B96" w:rsidRDefault="00C035D5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:rsidR="00C035D5" w:rsidRPr="00E17B96" w:rsidRDefault="00C035D5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0" w:type="dxa"/>
          </w:tcPr>
          <w:p w:rsidR="00C035D5" w:rsidRPr="00E17B96" w:rsidRDefault="00C035D5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0" w:type="dxa"/>
          </w:tcPr>
          <w:p w:rsidR="00C035D5" w:rsidRPr="00E17B96" w:rsidRDefault="00C035D5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:rsidR="00C035D5" w:rsidRPr="00E17B96" w:rsidRDefault="00C035D5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0" w:type="dxa"/>
            <w:gridSpan w:val="2"/>
          </w:tcPr>
          <w:p w:rsidR="00C035D5" w:rsidRPr="00E17B96" w:rsidRDefault="00C035D5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59" w:type="dxa"/>
          </w:tcPr>
          <w:p w:rsidR="00C035D5" w:rsidRPr="00E17B96" w:rsidRDefault="00C035D5" w:rsidP="00C035D5">
            <w:pPr>
              <w:pStyle w:val="acctfourfigures"/>
              <w:spacing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9" w:type="dxa"/>
            <w:gridSpan w:val="2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82" w:type="dxa"/>
            <w:gridSpan w:val="2"/>
          </w:tcPr>
          <w:p w:rsidR="00C035D5" w:rsidRPr="00E17B96" w:rsidRDefault="00C035D5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</w:tcPr>
          <w:p w:rsidR="00C035D5" w:rsidRPr="00E17B96" w:rsidRDefault="00C035D5" w:rsidP="00C035D5">
            <w:pPr>
              <w:pStyle w:val="BodyText"/>
              <w:tabs>
                <w:tab w:val="decimal" w:pos="856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:rsidR="00C035D5" w:rsidRPr="00E17B96" w:rsidRDefault="00C035D5" w:rsidP="00C035D5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90" w:type="dxa"/>
            <w:gridSpan w:val="2"/>
          </w:tcPr>
          <w:p w:rsidR="00C035D5" w:rsidRPr="00E17B96" w:rsidRDefault="00C035D5" w:rsidP="00C0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80560C" w:rsidRPr="00E17B96" w:rsidTr="001B7F4A">
        <w:tc>
          <w:tcPr>
            <w:tcW w:w="198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210" w:type="dxa"/>
            <w:gridSpan w:val="14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17B9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560C" w:rsidRPr="00E17B96" w:rsidTr="001B7F4A">
        <w:tc>
          <w:tcPr>
            <w:tcW w:w="2880" w:type="dxa"/>
            <w:gridSpan w:val="2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17B9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80560C" w:rsidRPr="00E17B96" w:rsidRDefault="0080560C" w:rsidP="0080560C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80560C" w:rsidRPr="00E17B96" w:rsidRDefault="0080560C" w:rsidP="0080560C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59" w:type="dxa"/>
          </w:tcPr>
          <w:p w:rsidR="0080560C" w:rsidRPr="00E17B96" w:rsidRDefault="0080560C" w:rsidP="0080560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21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80560C" w:rsidRPr="00E17B96" w:rsidRDefault="0080560C" w:rsidP="0080560C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:rsidR="0080560C" w:rsidRPr="00E17B96" w:rsidRDefault="0080560C" w:rsidP="0080560C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725180" w:rsidRPr="00E17B96" w:rsidTr="001B7F4A">
        <w:trPr>
          <w:trHeight w:val="605"/>
        </w:trPr>
        <w:tc>
          <w:tcPr>
            <w:tcW w:w="1980" w:type="dxa"/>
          </w:tcPr>
          <w:p w:rsidR="00481B7C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E17B96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E17B96">
              <w:rPr>
                <w:rFonts w:ascii="Angsana New" w:hAnsi="Angsana New"/>
                <w:sz w:val="26"/>
                <w:szCs w:val="26"/>
              </w:rPr>
              <w:t xml:space="preserve"> (Hong Kong)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7B96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:rsidR="00725180" w:rsidRPr="00E17B96" w:rsidRDefault="00481B7C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</w:rPr>
              <w:t xml:space="preserve">     </w:t>
            </w:r>
            <w:r w:rsidR="00725180" w:rsidRPr="00E17B96">
              <w:rPr>
                <w:rFonts w:ascii="Angsana New" w:hAnsi="Angsana New"/>
                <w:spacing w:val="-10"/>
                <w:sz w:val="26"/>
                <w:szCs w:val="26"/>
              </w:rPr>
              <w:t xml:space="preserve">Co., Limited          </w:t>
            </w:r>
            <w:proofErr w:type="gramStart"/>
            <w:r w:rsidR="00725180" w:rsidRPr="00E17B96">
              <w:rPr>
                <w:rFonts w:ascii="Angsana New" w:hAnsi="Angsana New"/>
                <w:spacing w:val="-10"/>
                <w:sz w:val="26"/>
                <w:szCs w:val="26"/>
              </w:rPr>
              <w:t xml:space="preserve">   (</w:t>
            </w:r>
            <w:proofErr w:type="gramEnd"/>
            <w:r w:rsidR="00725180" w:rsidRPr="00E17B96">
              <w:rPr>
                <w:rFonts w:ascii="Angsana New" w:hAnsi="Angsana New"/>
                <w:spacing w:val="-10"/>
                <w:sz w:val="26"/>
                <w:szCs w:val="26"/>
              </w:rPr>
              <w:t>“UHK”)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 xml:space="preserve"> 6,560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</w:tr>
      <w:tr w:rsidR="00725180" w:rsidRPr="00E17B96" w:rsidTr="001B7F4A">
        <w:trPr>
          <w:trHeight w:val="82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</w:tr>
      <w:tr w:rsidR="00725180" w:rsidRPr="00E17B96" w:rsidTr="001B7F4A">
        <w:trPr>
          <w:trHeight w:val="50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25180" w:rsidRPr="00E17B96" w:rsidTr="001B7F4A">
        <w:tc>
          <w:tcPr>
            <w:tcW w:w="2880" w:type="dxa"/>
            <w:gridSpan w:val="2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17B9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  <w:tab w:val="decimal" w:pos="70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725180" w:rsidRPr="00E17B96" w:rsidRDefault="00725180" w:rsidP="00725180">
            <w:pPr>
              <w:pStyle w:val="acctfourfigures"/>
              <w:tabs>
                <w:tab w:val="decimal" w:pos="702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  <w:tab w:val="decimal" w:pos="70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551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:rsidR="00725180" w:rsidRPr="00E17B96" w:rsidRDefault="00725180" w:rsidP="00725180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725180" w:rsidRPr="00E17B96" w:rsidTr="001B7F4A">
        <w:trPr>
          <w:trHeight w:val="587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E17B96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E17B96">
              <w:rPr>
                <w:rFonts w:ascii="Angsana New" w:hAnsi="Angsana New"/>
                <w:sz w:val="26"/>
                <w:szCs w:val="26"/>
              </w:rPr>
              <w:t xml:space="preserve"> Engineering (Myanmar) Company Limited (“UEM”)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59" w:type="dxa"/>
            <w:vAlign w:val="bottom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36" w:type="dxa"/>
            <w:gridSpan w:val="2"/>
            <w:vAlign w:val="bottom"/>
          </w:tcPr>
          <w:p w:rsidR="00725180" w:rsidRPr="00E17B96" w:rsidRDefault="00725180" w:rsidP="00725180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</w:tr>
      <w:tr w:rsidR="00725180" w:rsidRPr="00E17B96" w:rsidTr="001B7F4A">
        <w:trPr>
          <w:trHeight w:val="70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</w:tr>
    </w:tbl>
    <w:p w:rsidR="00944F59" w:rsidRDefault="00944F59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944F59" w:rsidSect="00620079">
          <w:headerReference w:type="default" r:id="rId10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25180" w:rsidRPr="008F0823" w:rsidRDefault="00286D93" w:rsidP="0072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725180" w:rsidRPr="008F0823">
        <w:rPr>
          <w:rFonts w:ascii="Angsana New" w:hAnsi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p w:rsidR="00725180" w:rsidRPr="00E30228" w:rsidRDefault="00725180" w:rsidP="007251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28"/>
          <w:szCs w:val="28"/>
        </w:rPr>
      </w:pPr>
    </w:p>
    <w:p w:rsidR="00725180" w:rsidRPr="008F0823" w:rsidRDefault="00725180" w:rsidP="007251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8F0823">
        <w:rPr>
          <w:rFonts w:ascii="Angsana New" w:hAnsi="Angsana New"/>
          <w:b/>
          <w:sz w:val="30"/>
          <w:szCs w:val="30"/>
          <w:cs/>
        </w:rPr>
        <w:t>ก</w:t>
      </w:r>
      <w:r w:rsidRPr="008F0823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C035D5">
        <w:rPr>
          <w:rFonts w:ascii="Angsana New" w:hAnsi="Angsana New" w:hint="cs"/>
          <w:sz w:val="30"/>
          <w:szCs w:val="30"/>
          <w:cs/>
        </w:rPr>
        <w:t>เก้า</w:t>
      </w:r>
      <w:r w:rsidRPr="008F082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F0823">
        <w:rPr>
          <w:rFonts w:ascii="Angsana New" w:hAnsi="Angsana New"/>
          <w:sz w:val="30"/>
          <w:szCs w:val="30"/>
        </w:rPr>
        <w:t>3</w:t>
      </w:r>
      <w:r w:rsidR="001164F8">
        <w:rPr>
          <w:rFonts w:ascii="Angsana New" w:hAnsi="Angsana New"/>
          <w:sz w:val="30"/>
          <w:szCs w:val="30"/>
        </w:rPr>
        <w:t xml:space="preserve">0 </w:t>
      </w:r>
      <w:r w:rsidR="00C035D5">
        <w:rPr>
          <w:rFonts w:ascii="Angsana New" w:hAnsi="Angsana New" w:hint="cs"/>
          <w:sz w:val="30"/>
          <w:szCs w:val="30"/>
          <w:cs/>
        </w:rPr>
        <w:t>กันยายน</w:t>
      </w:r>
      <w:r w:rsidRPr="008F0823">
        <w:rPr>
          <w:rFonts w:ascii="Angsana New" w:hAnsi="Angsana New"/>
          <w:sz w:val="30"/>
          <w:szCs w:val="30"/>
        </w:rPr>
        <w:t xml:space="preserve"> </w:t>
      </w:r>
      <w:r w:rsidR="001164F8">
        <w:rPr>
          <w:rFonts w:ascii="Angsana New" w:hAnsi="Angsana New"/>
          <w:sz w:val="30"/>
          <w:szCs w:val="30"/>
        </w:rPr>
        <w:t xml:space="preserve">2562 </w:t>
      </w:r>
      <w:r w:rsidRPr="008F0823">
        <w:rPr>
          <w:rFonts w:ascii="Angsana New" w:hAnsi="Angsana New"/>
          <w:sz w:val="30"/>
          <w:szCs w:val="30"/>
          <w:cs/>
        </w:rPr>
        <w:t>มีดังนี้</w:t>
      </w:r>
    </w:p>
    <w:p w:rsidR="00725180" w:rsidRPr="00E30228" w:rsidRDefault="00725180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28"/>
          <w:szCs w:val="28"/>
        </w:rPr>
      </w:pPr>
    </w:p>
    <w:tbl>
      <w:tblPr>
        <w:tblW w:w="95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261"/>
        <w:gridCol w:w="1084"/>
        <w:gridCol w:w="236"/>
        <w:gridCol w:w="1202"/>
        <w:gridCol w:w="236"/>
        <w:gridCol w:w="1118"/>
        <w:gridCol w:w="236"/>
        <w:gridCol w:w="1124"/>
        <w:gridCol w:w="236"/>
      </w:tblGrid>
      <w:tr w:rsidR="00725180" w:rsidRPr="00C47984" w:rsidTr="00C50287">
        <w:trPr>
          <w:gridAfter w:val="1"/>
          <w:wAfter w:w="124" w:type="pct"/>
          <w:trHeight w:hRule="exact" w:val="374"/>
          <w:tblHeader/>
        </w:trPr>
        <w:tc>
          <w:tcPr>
            <w:tcW w:w="1986" w:type="pct"/>
          </w:tcPr>
          <w:p w:rsidR="00725180" w:rsidRPr="00725180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725180" w:rsidRPr="00C47984" w:rsidRDefault="001164F8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:rsidR="00725180" w:rsidRPr="00C47984" w:rsidRDefault="001164F8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479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180" w:rsidRPr="00C47984" w:rsidTr="00C50287">
        <w:trPr>
          <w:gridAfter w:val="1"/>
          <w:wAfter w:w="124" w:type="pct"/>
          <w:trHeight w:hRule="exact" w:val="1514"/>
          <w:tblHeader/>
        </w:trPr>
        <w:tc>
          <w:tcPr>
            <w:tcW w:w="1986" w:type="pct"/>
          </w:tcPr>
          <w:p w:rsidR="00725180" w:rsidRPr="00725180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725180" w:rsidRPr="00725180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725180" w:rsidRPr="00725180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37" w:type="pct"/>
          </w:tcPr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4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4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4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725180" w:rsidRPr="00C47984" w:rsidTr="00685347">
        <w:trPr>
          <w:gridAfter w:val="1"/>
          <w:wAfter w:w="124" w:type="pct"/>
          <w:trHeight w:hRule="exact" w:val="374"/>
          <w:tblHeader/>
        </w:trPr>
        <w:tc>
          <w:tcPr>
            <w:tcW w:w="1986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3" w:type="pct"/>
            <w:gridSpan w:val="7"/>
          </w:tcPr>
          <w:p w:rsidR="00725180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79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479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479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  <w:p w:rsidR="00685347" w:rsidRPr="00C47984" w:rsidRDefault="00685347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0287" w:rsidRPr="00C47984" w:rsidTr="00C50287">
        <w:trPr>
          <w:trHeight w:hRule="exact" w:val="374"/>
          <w:tblHeader/>
        </w:trPr>
        <w:tc>
          <w:tcPr>
            <w:tcW w:w="1986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7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(6,163)</w:t>
            </w:r>
          </w:p>
        </w:tc>
        <w:tc>
          <w:tcPr>
            <w:tcW w:w="124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(6,163)</w:t>
            </w:r>
          </w:p>
        </w:tc>
        <w:tc>
          <w:tcPr>
            <w:tcW w:w="124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287" w:rsidRPr="00C47984" w:rsidTr="00C50287">
        <w:trPr>
          <w:gridAfter w:val="1"/>
          <w:wAfter w:w="124" w:type="pct"/>
          <w:trHeight w:hRule="exact" w:val="374"/>
          <w:tblHeader/>
        </w:trPr>
        <w:tc>
          <w:tcPr>
            <w:tcW w:w="1986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37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4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4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0287" w:rsidRPr="00C47984" w:rsidTr="00C50287">
        <w:trPr>
          <w:gridAfter w:val="1"/>
          <w:wAfter w:w="124" w:type="pct"/>
          <w:trHeight w:hRule="exact" w:val="374"/>
          <w:tblHeader/>
        </w:trPr>
        <w:tc>
          <w:tcPr>
            <w:tcW w:w="1986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7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4,594</w:t>
            </w:r>
          </w:p>
        </w:tc>
        <w:tc>
          <w:tcPr>
            <w:tcW w:w="124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124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4,594</w:t>
            </w:r>
          </w:p>
        </w:tc>
        <w:tc>
          <w:tcPr>
            <w:tcW w:w="124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50287" w:rsidRPr="00C47984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</w:tr>
      <w:tr w:rsidR="002D12EE" w:rsidRPr="00C47984" w:rsidTr="00C50287">
        <w:trPr>
          <w:gridAfter w:val="1"/>
          <w:wAfter w:w="124" w:type="pct"/>
          <w:trHeight w:hRule="exact" w:val="374"/>
          <w:tblHeader/>
        </w:trPr>
        <w:tc>
          <w:tcPr>
            <w:tcW w:w="1986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7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2,202</w:t>
            </w:r>
          </w:p>
        </w:tc>
        <w:tc>
          <w:tcPr>
            <w:tcW w:w="124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24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124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2D12EE" w:rsidRPr="0096150D" w:rsidTr="00C50287">
        <w:trPr>
          <w:gridAfter w:val="1"/>
          <w:wAfter w:w="124" w:type="pct"/>
          <w:trHeight w:hRule="exact" w:val="374"/>
          <w:tblHeader/>
        </w:trPr>
        <w:tc>
          <w:tcPr>
            <w:tcW w:w="1986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7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1,323</w:t>
            </w:r>
          </w:p>
        </w:tc>
        <w:tc>
          <w:tcPr>
            <w:tcW w:w="124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1,323</w:t>
            </w:r>
          </w:p>
        </w:tc>
        <w:tc>
          <w:tcPr>
            <w:tcW w:w="124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12EE" w:rsidRPr="0096150D" w:rsidTr="00C50287">
        <w:trPr>
          <w:gridAfter w:val="1"/>
          <w:wAfter w:w="124" w:type="pct"/>
          <w:trHeight w:hRule="exact" w:val="374"/>
          <w:tblHeader/>
        </w:trPr>
        <w:tc>
          <w:tcPr>
            <w:tcW w:w="1986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37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102,115</w:t>
            </w:r>
          </w:p>
        </w:tc>
        <w:tc>
          <w:tcPr>
            <w:tcW w:w="124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(2,962)</w:t>
            </w:r>
          </w:p>
        </w:tc>
        <w:tc>
          <w:tcPr>
            <w:tcW w:w="124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2,143</w:t>
            </w:r>
          </w:p>
        </w:tc>
        <w:tc>
          <w:tcPr>
            <w:tcW w:w="124" w:type="pct"/>
          </w:tcPr>
          <w:tbl>
            <w:tblPr>
              <w:tblW w:w="9511" w:type="dxa"/>
              <w:tblInd w:w="450" w:type="dxa"/>
              <w:tblLayout w:type="fixed"/>
              <w:tblLook w:val="0000" w:firstRow="0" w:lastRow="0" w:firstColumn="0" w:lastColumn="0" w:noHBand="0" w:noVBand="0"/>
            </w:tblPr>
            <w:tblGrid>
              <w:gridCol w:w="1560"/>
              <w:gridCol w:w="7951"/>
            </w:tblGrid>
            <w:tr w:rsidR="002D12EE" w:rsidRPr="00C47984" w:rsidTr="00566E84">
              <w:trPr>
                <w:trHeight w:hRule="exact" w:val="374"/>
                <w:tblHeader/>
              </w:trPr>
              <w:tc>
                <w:tcPr>
                  <w:tcW w:w="124" w:type="pct"/>
                </w:tcPr>
                <w:p w:rsidR="002D12EE" w:rsidRPr="00C47984" w:rsidRDefault="002D12EE" w:rsidP="002D12EE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70"/>
                    </w:tabs>
                    <w:spacing w:after="0"/>
                    <w:ind w:right="-131"/>
                    <w:jc w:val="both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  <w:tc>
                <w:tcPr>
                  <w:tcW w:w="632" w:type="pct"/>
                </w:tcPr>
                <w:p w:rsidR="002D12EE" w:rsidRPr="00C47984" w:rsidRDefault="002D12EE" w:rsidP="002D12EE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904"/>
                    </w:tabs>
                    <w:spacing w:after="0"/>
                    <w:ind w:right="-131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/>
                      <w:sz w:val="30"/>
                      <w:szCs w:val="30"/>
                    </w:rPr>
                    <w:t>(2,962)</w:t>
                  </w:r>
                </w:p>
              </w:tc>
            </w:tr>
          </w:tbl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2D12EE" w:rsidRPr="00C47984" w:rsidRDefault="002D12EE" w:rsidP="002D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(2,962)</w:t>
            </w:r>
          </w:p>
        </w:tc>
      </w:tr>
      <w:tr w:rsidR="00C50287" w:rsidRPr="00475E9C" w:rsidTr="00C50287">
        <w:trPr>
          <w:gridAfter w:val="1"/>
          <w:wAfter w:w="124" w:type="pct"/>
          <w:trHeight w:hRule="exact" w:val="374"/>
          <w:tblHeader/>
        </w:trPr>
        <w:tc>
          <w:tcPr>
            <w:tcW w:w="1986" w:type="pct"/>
          </w:tcPr>
          <w:p w:rsidR="00C50287" w:rsidRPr="00475E9C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E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" w:type="pct"/>
          </w:tcPr>
          <w:p w:rsidR="00C50287" w:rsidRPr="00475E9C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C50287" w:rsidRPr="00475E9C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110,284</w:t>
            </w:r>
          </w:p>
        </w:tc>
        <w:tc>
          <w:tcPr>
            <w:tcW w:w="124" w:type="pct"/>
          </w:tcPr>
          <w:p w:rsidR="00C50287" w:rsidRPr="00475E9C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C50287" w:rsidRPr="00475E9C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(9,143)</w:t>
            </w:r>
          </w:p>
        </w:tc>
        <w:tc>
          <w:tcPr>
            <w:tcW w:w="124" w:type="pct"/>
          </w:tcPr>
          <w:p w:rsidR="00C50287" w:rsidRPr="00475E9C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C50287" w:rsidRPr="00475E9C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9,156</w:t>
            </w:r>
          </w:p>
        </w:tc>
        <w:tc>
          <w:tcPr>
            <w:tcW w:w="124" w:type="pct"/>
          </w:tcPr>
          <w:p w:rsidR="00C50287" w:rsidRPr="00475E9C" w:rsidRDefault="00C50287" w:rsidP="00C5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C50287" w:rsidRPr="00475E9C" w:rsidRDefault="00C50287" w:rsidP="00115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(9,143)</w:t>
            </w:r>
          </w:p>
        </w:tc>
      </w:tr>
    </w:tbl>
    <w:p w:rsidR="00725180" w:rsidRPr="00E30228" w:rsidRDefault="00725180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28"/>
          <w:szCs w:val="28"/>
        </w:rPr>
      </w:pPr>
    </w:p>
    <w:p w:rsidR="000567E3" w:rsidRDefault="00286D93" w:rsidP="00724646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0567E3" w:rsidRPr="00F024BD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</w:t>
      </w:r>
    </w:p>
    <w:p w:rsidR="00A96B2B" w:rsidRPr="00E30228" w:rsidRDefault="00A96B2B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28"/>
          <w:szCs w:val="28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84"/>
        <w:gridCol w:w="270"/>
        <w:gridCol w:w="1080"/>
        <w:gridCol w:w="270"/>
        <w:gridCol w:w="1080"/>
        <w:gridCol w:w="270"/>
        <w:gridCol w:w="1080"/>
      </w:tblGrid>
      <w:tr w:rsidR="00BA7396" w:rsidRPr="00BA7396" w:rsidTr="00724646">
        <w:tc>
          <w:tcPr>
            <w:tcW w:w="4158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3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3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399" w:rsidRPr="00BA7396" w:rsidTr="00724646">
        <w:tc>
          <w:tcPr>
            <w:tcW w:w="4158" w:type="dxa"/>
          </w:tcPr>
          <w:p w:rsidR="00846399" w:rsidRPr="00BA7396" w:rsidRDefault="00846399" w:rsidP="0084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846399" w:rsidRPr="00F024BD" w:rsidRDefault="00846399" w:rsidP="0084639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846399" w:rsidRPr="00F024BD" w:rsidRDefault="00846399" w:rsidP="0084639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46399" w:rsidRPr="00F024BD" w:rsidRDefault="00304666" w:rsidP="0084639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399"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:rsidR="00846399" w:rsidRPr="00BA7396" w:rsidRDefault="00846399" w:rsidP="0084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46399" w:rsidRPr="00F024BD" w:rsidRDefault="00846399" w:rsidP="0084639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846399" w:rsidRPr="00F024BD" w:rsidRDefault="00846399" w:rsidP="0084639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46399" w:rsidRPr="00F024BD" w:rsidRDefault="001E0F70" w:rsidP="0084639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399"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0560C" w:rsidRPr="00BA7396" w:rsidTr="00724646">
        <w:tc>
          <w:tcPr>
            <w:tcW w:w="4158" w:type="dxa"/>
          </w:tcPr>
          <w:p w:rsidR="0080560C" w:rsidRPr="00BA73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27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80560C" w:rsidRPr="00BA73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27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80560C" w:rsidRPr="00BA7396" w:rsidTr="00724646">
        <w:tc>
          <w:tcPr>
            <w:tcW w:w="4158" w:type="dxa"/>
          </w:tcPr>
          <w:p w:rsidR="0080560C" w:rsidRPr="00BA73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80560C" w:rsidRPr="00BA7396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A73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560C" w:rsidRPr="00BA7396" w:rsidTr="00724646">
        <w:tc>
          <w:tcPr>
            <w:tcW w:w="4158" w:type="dxa"/>
          </w:tcPr>
          <w:p w:rsidR="0080560C" w:rsidRPr="00F024BD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:rsidR="0080560C" w:rsidRDefault="001B2EE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94,458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92,645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0560C" w:rsidRDefault="001B2EE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94,458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92,645</w:t>
            </w:r>
          </w:p>
        </w:tc>
      </w:tr>
      <w:tr w:rsidR="0080560C" w:rsidRPr="00BA7396" w:rsidTr="00724646">
        <w:tc>
          <w:tcPr>
            <w:tcW w:w="4158" w:type="dxa"/>
          </w:tcPr>
          <w:p w:rsidR="0080560C" w:rsidRPr="00F024BD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80560C" w:rsidRDefault="001B2EE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3,646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1,140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560C" w:rsidRDefault="001B2EE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3,646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1,140</w:t>
            </w:r>
          </w:p>
        </w:tc>
      </w:tr>
      <w:tr w:rsidR="0080560C" w:rsidRPr="00BA7396" w:rsidTr="00724646">
        <w:tc>
          <w:tcPr>
            <w:tcW w:w="4158" w:type="dxa"/>
          </w:tcPr>
          <w:p w:rsidR="0080560C" w:rsidRPr="00F024BD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Default="001B2EE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98,104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93,785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Default="001B2EE5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98,104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93,785</w:t>
            </w:r>
          </w:p>
        </w:tc>
      </w:tr>
    </w:tbl>
    <w:p w:rsidR="00944F59" w:rsidRDefault="00944F59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</w:p>
    <w:p w:rsidR="006C1B87" w:rsidRDefault="006C1B87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</w:p>
    <w:p w:rsidR="006C1B87" w:rsidRDefault="006C1B87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</w:p>
    <w:p w:rsidR="006C1B87" w:rsidRDefault="006C1B87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</w:p>
    <w:p w:rsidR="006C1B87" w:rsidRDefault="006C1B87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</w:p>
    <w:p w:rsidR="006C1B87" w:rsidRDefault="006C1B87" w:rsidP="00FF31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</w:p>
    <w:p w:rsidR="006C1B87" w:rsidRPr="00FF3155" w:rsidRDefault="006C1B87" w:rsidP="006C1B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b/>
          <w:bCs/>
          <w:sz w:val="14"/>
          <w:szCs w:val="14"/>
        </w:rPr>
      </w:pPr>
      <w:r>
        <w:rPr>
          <w:rFonts w:ascii="Angsana New" w:hAnsi="Angsana New"/>
          <w:b/>
          <w:bCs/>
          <w:sz w:val="14"/>
          <w:szCs w:val="14"/>
        </w:rPr>
        <w:br w:type="page"/>
      </w:r>
    </w:p>
    <w:p w:rsidR="00BB5F48" w:rsidRDefault="00286D93" w:rsidP="002F79FF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BB5F48">
        <w:rPr>
          <w:rFonts w:ascii="Angsana New" w:hAnsi="Angsana New"/>
          <w:b/>
          <w:bCs/>
          <w:sz w:val="30"/>
          <w:szCs w:val="30"/>
        </w:rPr>
        <w:tab/>
      </w:r>
      <w:r w:rsidR="00BB5F48" w:rsidRPr="00BB5F48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:rsidR="006C1B87" w:rsidRPr="006C1B87" w:rsidRDefault="006C1B87" w:rsidP="002F79FF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BB5F48" w:rsidRDefault="00BB5F48" w:rsidP="006C0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5F48">
        <w:rPr>
          <w:rFonts w:ascii="Angsana New" w:hAnsi="Angsana New"/>
          <w:sz w:val="30"/>
          <w:szCs w:val="30"/>
          <w:cs/>
        </w:rPr>
        <w:t>เมื่อวันที่</w:t>
      </w:r>
      <w:r w:rsidRPr="00BB5F48">
        <w:rPr>
          <w:rFonts w:ascii="Angsana New" w:hAnsi="Angsana New"/>
          <w:sz w:val="30"/>
          <w:szCs w:val="30"/>
        </w:rPr>
        <w:t xml:space="preserve"> 5 </w:t>
      </w:r>
      <w:r w:rsidRPr="00BB5F48">
        <w:rPr>
          <w:rFonts w:ascii="Angsana New" w:hAnsi="Angsana New"/>
          <w:sz w:val="30"/>
          <w:szCs w:val="30"/>
          <w:cs/>
        </w:rPr>
        <w:t>เมษายน</w:t>
      </w:r>
      <w:r w:rsidRPr="00BB5F4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BB5F48">
        <w:rPr>
          <w:rFonts w:ascii="Angsana New" w:hAnsi="Angsana New"/>
          <w:sz w:val="30"/>
          <w:szCs w:val="30"/>
        </w:rPr>
        <w:t xml:space="preserve">2562 </w:t>
      </w:r>
      <w:r w:rsidRPr="00BB5F48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BB5F48">
        <w:rPr>
          <w:rFonts w:ascii="Angsana New" w:hAnsi="Angsana New" w:hint="cs"/>
          <w:sz w:val="30"/>
          <w:szCs w:val="30"/>
          <w:cs/>
        </w:rPr>
        <w:t>และกำหนด</w:t>
      </w:r>
      <w:r w:rsidRPr="00BB5F48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BB5F48">
        <w:rPr>
          <w:rFonts w:ascii="Angsana New" w:hAnsi="Angsana New"/>
          <w:sz w:val="30"/>
          <w:szCs w:val="30"/>
        </w:rPr>
        <w:t>20</w:t>
      </w:r>
      <w:r w:rsidRPr="00BB5F48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BB5F48">
        <w:rPr>
          <w:rFonts w:ascii="Angsana New" w:hAnsi="Angsana New"/>
          <w:sz w:val="30"/>
          <w:szCs w:val="30"/>
        </w:rPr>
        <w:t>400</w:t>
      </w:r>
      <w:r w:rsidRPr="00BB5F48">
        <w:rPr>
          <w:rFonts w:ascii="Angsana New" w:hAnsi="Angsana New"/>
          <w:sz w:val="30"/>
          <w:szCs w:val="30"/>
          <w:cs/>
        </w:rPr>
        <w:t xml:space="preserve"> วัน</w:t>
      </w:r>
      <w:r w:rsidRPr="00BB5F4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BB5F48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BB5F4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BB5F48">
        <w:rPr>
          <w:rFonts w:ascii="Angsana New" w:hAnsi="Angsana New"/>
          <w:sz w:val="30"/>
          <w:szCs w:val="30"/>
          <w:cs/>
        </w:rPr>
        <w:t xml:space="preserve">ปี </w:t>
      </w:r>
      <w:r w:rsidRPr="00BB5F48">
        <w:rPr>
          <w:rFonts w:ascii="Angsana New" w:hAnsi="Angsana New"/>
          <w:sz w:val="30"/>
          <w:szCs w:val="30"/>
        </w:rPr>
        <w:t>2562</w:t>
      </w:r>
      <w:r w:rsidRPr="00BB5F48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BB5F4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BB5F48">
        <w:rPr>
          <w:rFonts w:ascii="Angsana New" w:hAnsi="Angsana New"/>
          <w:sz w:val="30"/>
          <w:szCs w:val="30"/>
        </w:rPr>
        <w:t xml:space="preserve">30 </w:t>
      </w:r>
      <w:r w:rsidR="00AE2C80">
        <w:rPr>
          <w:rFonts w:ascii="Angsana New" w:hAnsi="Angsana New" w:hint="cs"/>
          <w:sz w:val="30"/>
          <w:szCs w:val="30"/>
          <w:cs/>
        </w:rPr>
        <w:t>กันยายน</w:t>
      </w:r>
      <w:r w:rsidRPr="00BB5F48">
        <w:rPr>
          <w:rFonts w:ascii="Angsana New" w:hAnsi="Angsana New"/>
          <w:sz w:val="30"/>
          <w:szCs w:val="30"/>
          <w:cs/>
        </w:rPr>
        <w:t xml:space="preserve"> </w:t>
      </w:r>
      <w:r w:rsidRPr="00BB5F4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BB5F4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BB5F48">
        <w:rPr>
          <w:rFonts w:ascii="Angsana New" w:hAnsi="Angsana New"/>
          <w:sz w:val="30"/>
          <w:szCs w:val="30"/>
          <w:cs/>
        </w:rPr>
        <w:t>และต้นทุนบริการในอดี</w:t>
      </w:r>
      <w:r w:rsidR="002F79FF">
        <w:rPr>
          <w:rFonts w:ascii="Angsana New" w:hAnsi="Angsana New" w:hint="cs"/>
          <w:sz w:val="30"/>
          <w:szCs w:val="30"/>
          <w:cs/>
        </w:rPr>
        <w:t>ต</w:t>
      </w:r>
      <w:r w:rsidRPr="00BB5F48">
        <w:rPr>
          <w:rFonts w:ascii="Angsana New" w:hAnsi="Angsana New"/>
          <w:sz w:val="30"/>
          <w:szCs w:val="30"/>
          <w:cs/>
        </w:rPr>
        <w:t>เพิ่มขึ้นสำหรับงวดสามเดือนและ</w:t>
      </w:r>
      <w:r w:rsidR="005B6BB2">
        <w:rPr>
          <w:rFonts w:ascii="Angsana New" w:hAnsi="Angsana New" w:hint="cs"/>
          <w:sz w:val="30"/>
          <w:szCs w:val="30"/>
          <w:cs/>
        </w:rPr>
        <w:t>เก้า</w:t>
      </w:r>
      <w:r w:rsidRPr="00BB5F48">
        <w:rPr>
          <w:rFonts w:ascii="Angsana New" w:hAnsi="Angsana New"/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เดือนสิ้นสุดวันเดียวกันในงบการเงินรวมและงบการเงินเฉพาะกิจการจำนว</w:t>
      </w:r>
      <w:r w:rsidR="00FF3155">
        <w:rPr>
          <w:rFonts w:ascii="Angsana New" w:hAnsi="Angsana New" w:hint="cs"/>
          <w:sz w:val="30"/>
          <w:szCs w:val="30"/>
          <w:cs/>
        </w:rPr>
        <w:t>น</w:t>
      </w:r>
      <w:r w:rsidR="00FF3155" w:rsidRPr="00C303E0">
        <w:rPr>
          <w:rFonts w:ascii="Angsana New" w:hAnsi="Angsana New"/>
          <w:sz w:val="30"/>
          <w:szCs w:val="30"/>
        </w:rPr>
        <w:t xml:space="preserve">13.35 </w:t>
      </w:r>
      <w:r w:rsidRPr="00C303E0">
        <w:rPr>
          <w:rFonts w:ascii="Angsana New" w:hAnsi="Angsana New"/>
          <w:sz w:val="30"/>
          <w:szCs w:val="30"/>
          <w:cs/>
        </w:rPr>
        <w:t>ล้าน</w:t>
      </w:r>
      <w:r w:rsidRPr="00BB5F48">
        <w:rPr>
          <w:rFonts w:ascii="Angsana New" w:hAnsi="Angsana New"/>
          <w:sz w:val="30"/>
          <w:szCs w:val="30"/>
          <w:cs/>
        </w:rPr>
        <w:t>บา</w:t>
      </w:r>
      <w:r w:rsidR="006C0892">
        <w:rPr>
          <w:rFonts w:ascii="Angsana New" w:hAnsi="Angsana New" w:hint="cs"/>
          <w:sz w:val="30"/>
          <w:szCs w:val="30"/>
          <w:cs/>
        </w:rPr>
        <w:t>ท</w:t>
      </w:r>
    </w:p>
    <w:p w:rsidR="006C1B87" w:rsidRPr="006C0892" w:rsidRDefault="006C1B87" w:rsidP="006C0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E21BA" w:rsidRPr="00F024BD" w:rsidRDefault="00FA2CD1" w:rsidP="00F07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 w:rsidRPr="00307453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286D93">
        <w:rPr>
          <w:rFonts w:ascii="Angsana New" w:hAnsi="Angsana New"/>
          <w:b/>
          <w:bCs/>
          <w:sz w:val="30"/>
          <w:szCs w:val="30"/>
        </w:rPr>
        <w:t>10</w:t>
      </w:r>
      <w:r w:rsidR="00DE21BA" w:rsidRPr="00F024BD">
        <w:rPr>
          <w:rFonts w:ascii="Angsana New" w:hAnsi="Angsana New"/>
          <w:b/>
          <w:bCs/>
          <w:sz w:val="30"/>
          <w:szCs w:val="30"/>
        </w:rPr>
        <w:tab/>
      </w:r>
      <w:r w:rsidR="00632FBA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A50E5D" w:rsidRPr="00FA2CD1" w:rsidRDefault="00A50E5D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:rsidR="00AD4BE5" w:rsidRPr="00E6720E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720E">
        <w:rPr>
          <w:rFonts w:ascii="Angsana New" w:hAnsi="Angsana New"/>
          <w:sz w:val="30"/>
          <w:szCs w:val="30"/>
          <w:cs/>
        </w:rPr>
        <w:t>บริษัทได้นำเสนอข้อมูลทางการเงินจำแนกตามส่วนงานภูมิศาสตร์ โดยพิจารณาจากระบบการบริหารการจัดการและโครงสร้างการรายงานทางการเงินภายในของ</w:t>
      </w:r>
      <w:r w:rsidR="00632FBA">
        <w:rPr>
          <w:rFonts w:ascii="Angsana New" w:hAnsi="Angsana New" w:hint="cs"/>
          <w:sz w:val="30"/>
          <w:szCs w:val="30"/>
          <w:cs/>
        </w:rPr>
        <w:t>กลุ่ม</w:t>
      </w:r>
      <w:r w:rsidRPr="00E6720E">
        <w:rPr>
          <w:rFonts w:ascii="Angsana New" w:hAnsi="Angsana New"/>
          <w:sz w:val="30"/>
          <w:szCs w:val="30"/>
          <w:cs/>
        </w:rPr>
        <w:t>บริษัทเป็นเกณฑ์ในการกำหนดส่วนงาน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:rsidR="00AD4BE5" w:rsidRPr="00E6720E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6720E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AD4BE5" w:rsidRPr="00E6720E" w:rsidRDefault="00632FBA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ผู้บริหารเห็นว่า กลุ่ม</w:t>
      </w:r>
      <w:r w:rsidR="00AD4BE5" w:rsidRPr="00E6720E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 คือ ผลิตภัณฑ์โลหะ ดังนั้นฝ่ายบริหารจึงพิจารณาว่า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AD4BE5" w:rsidRPr="00E6720E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:rsidR="00632FBA" w:rsidRPr="00FA2CD1" w:rsidRDefault="00632FBA" w:rsidP="00E0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AD4BE5" w:rsidRPr="00E6720E" w:rsidRDefault="00632FBA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ข้อมูลทาง</w:t>
      </w:r>
      <w:r w:rsidR="00AD4BE5" w:rsidRPr="00E6720E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:rsidR="009C0E80" w:rsidRDefault="009C0E80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</w:t>
      </w:r>
      <w:r w:rsidR="007C04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และ ค่าใช้จ่าย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ตามส่วนงานแยกตาม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ที่ตั้ง</w:t>
      </w: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ภูมิศาสตร์ของลูกค้า</w:t>
      </w:r>
    </w:p>
    <w:p w:rsidR="0033780C" w:rsidRDefault="0033780C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078A5" w:rsidRPr="009B49EB" w:rsidRDefault="00765A0C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B49EB">
        <w:rPr>
          <w:rFonts w:ascii="Angsana New" w:hAnsi="Angsana New"/>
          <w:i/>
          <w:iCs/>
          <w:sz w:val="30"/>
          <w:szCs w:val="30"/>
          <w:cs/>
        </w:rPr>
        <w:t>บริษัทได้นำเสนอ</w:t>
      </w:r>
      <w:r w:rsidR="00191FB9" w:rsidRPr="009B49EB">
        <w:rPr>
          <w:rFonts w:ascii="Angsana New" w:hAnsi="Angsana New"/>
          <w:i/>
          <w:iCs/>
          <w:sz w:val="30"/>
          <w:szCs w:val="30"/>
          <w:cs/>
        </w:rPr>
        <w:t>ส่วนงานดำเนินงานที่สำคัญ ดังนี้</w:t>
      </w:r>
    </w:p>
    <w:p w:rsidR="00191FB9" w:rsidRPr="00FA2CD1" w:rsidRDefault="00191FB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91FB9" w:rsidRPr="00F024BD" w:rsidRDefault="00191FB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024B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9C0E80">
        <w:rPr>
          <w:rFonts w:ascii="Angsana New" w:hAnsi="Angsana New" w:hint="cs"/>
          <w:sz w:val="30"/>
          <w:szCs w:val="30"/>
          <w:cs/>
        </w:rPr>
        <w:t>ประเทศไทย</w:t>
      </w:r>
    </w:p>
    <w:p w:rsidR="00720FE8" w:rsidRDefault="00191FB9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024BD">
        <w:rPr>
          <w:rFonts w:ascii="Angsana New" w:hAnsi="Angsana New"/>
          <w:sz w:val="30"/>
          <w:szCs w:val="30"/>
        </w:rPr>
        <w:t xml:space="preserve">2 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9C0E80">
        <w:rPr>
          <w:rFonts w:ascii="Angsana New" w:hAnsi="Angsana New" w:hint="cs"/>
          <w:sz w:val="30"/>
          <w:szCs w:val="30"/>
          <w:cs/>
        </w:rPr>
        <w:t>ประเทศอื่นๆ</w:t>
      </w:r>
    </w:p>
    <w:p w:rsidR="00FA2CD1" w:rsidRPr="00FA2CD1" w:rsidRDefault="00C93FD3" w:rsidP="0094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981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06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36"/>
        <w:gridCol w:w="16"/>
        <w:gridCol w:w="918"/>
      </w:tblGrid>
      <w:tr w:rsidR="00F80A3A" w:rsidRPr="00B162F2" w:rsidTr="00BB6F4E">
        <w:tc>
          <w:tcPr>
            <w:tcW w:w="3060" w:type="dxa"/>
          </w:tcPr>
          <w:p w:rsidR="00F80A3A" w:rsidRPr="00B162F2" w:rsidRDefault="00F80A3A" w:rsidP="00E8737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50" w:type="dxa"/>
            <w:gridSpan w:val="12"/>
            <w:vAlign w:val="bottom"/>
          </w:tcPr>
          <w:p w:rsidR="00F80A3A" w:rsidRPr="00B162F2" w:rsidRDefault="00720FE8" w:rsidP="007C67D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งบการเงินรวม</w:t>
            </w:r>
            <w:r w:rsidR="00F80A3A"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</w:p>
        </w:tc>
      </w:tr>
      <w:tr w:rsidR="00F80A3A" w:rsidRPr="00B162F2" w:rsidTr="00BB6F4E">
        <w:tc>
          <w:tcPr>
            <w:tcW w:w="3060" w:type="dxa"/>
          </w:tcPr>
          <w:p w:rsidR="00F80A3A" w:rsidRPr="00A54C2B" w:rsidRDefault="00720FE8" w:rsidP="00E8737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54C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สำหรับงวดสามเดือนสิ้นสุดวันที่ </w:t>
            </w:r>
          </w:p>
        </w:tc>
        <w:tc>
          <w:tcPr>
            <w:tcW w:w="2070" w:type="dxa"/>
            <w:gridSpan w:val="3"/>
            <w:vAlign w:val="bottom"/>
          </w:tcPr>
          <w:p w:rsidR="00F80A3A" w:rsidRPr="00B162F2" w:rsidRDefault="00720FE8" w:rsidP="00E8737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 xml:space="preserve">ส่วนงาน </w:t>
            </w:r>
            <w:r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F80A3A" w:rsidRPr="00B162F2" w:rsidRDefault="00F80A3A" w:rsidP="00E8737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F80A3A" w:rsidRPr="00B162F2" w:rsidRDefault="00720FE8" w:rsidP="00E8737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 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:rsidR="00F80A3A" w:rsidRPr="00B162F2" w:rsidRDefault="00F80A3A" w:rsidP="00E8737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4"/>
            <w:vAlign w:val="bottom"/>
          </w:tcPr>
          <w:p w:rsidR="00F80A3A" w:rsidRPr="00B162F2" w:rsidRDefault="00720FE8" w:rsidP="00E873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รวม</w:t>
            </w:r>
          </w:p>
        </w:tc>
      </w:tr>
      <w:tr w:rsidR="0080560C" w:rsidRPr="00B162F2" w:rsidTr="00BB6F4E">
        <w:tc>
          <w:tcPr>
            <w:tcW w:w="3060" w:type="dxa"/>
          </w:tcPr>
          <w:p w:rsidR="0080560C" w:rsidRPr="00A54C2B" w:rsidRDefault="0080560C" w:rsidP="0080560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54C2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73112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84639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36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80560C" w:rsidRPr="00B162F2" w:rsidTr="00BB6F4E">
        <w:trPr>
          <w:trHeight w:hRule="exact" w:val="299"/>
        </w:trPr>
        <w:tc>
          <w:tcPr>
            <w:tcW w:w="3060" w:type="dxa"/>
            <w:vAlign w:val="center"/>
          </w:tcPr>
          <w:p w:rsidR="0080560C" w:rsidRPr="00B162F2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50" w:type="dxa"/>
            <w:gridSpan w:val="12"/>
          </w:tcPr>
          <w:p w:rsidR="0080560C" w:rsidRPr="00B162F2" w:rsidRDefault="0080560C" w:rsidP="0080560C">
            <w:pPr>
              <w:pStyle w:val="acctfourfigures"/>
              <w:tabs>
                <w:tab w:val="decimal" w:pos="685"/>
              </w:tabs>
              <w:ind w:left="-92" w:right="-6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846399" w:rsidRPr="00B162F2" w:rsidTr="00BB6F4E">
        <w:trPr>
          <w:trHeight w:val="74"/>
        </w:trPr>
        <w:tc>
          <w:tcPr>
            <w:tcW w:w="3060" w:type="dxa"/>
          </w:tcPr>
          <w:p w:rsidR="00846399" w:rsidRPr="00B162F2" w:rsidRDefault="00846399" w:rsidP="0084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900" w:type="dxa"/>
          </w:tcPr>
          <w:p w:rsidR="00846399" w:rsidRPr="00B162F2" w:rsidRDefault="00B8196D" w:rsidP="00846399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154,</w:t>
            </w:r>
            <w:r w:rsidR="00063EC3">
              <w:rPr>
                <w:rFonts w:ascii="Angsana New" w:hAnsi="Angsana New" w:cs="Angsana New"/>
                <w:sz w:val="28"/>
                <w:szCs w:val="28"/>
              </w:rPr>
              <w:t>078</w:t>
            </w:r>
          </w:p>
        </w:tc>
        <w:tc>
          <w:tcPr>
            <w:tcW w:w="270" w:type="dxa"/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312</w:t>
            </w:r>
            <w:r>
              <w:rPr>
                <w:rFonts w:ascii="Angsana New" w:hAnsi="Angsana New" w:cs="Angsana New"/>
                <w:sz w:val="28"/>
                <w:szCs w:val="28"/>
              </w:rPr>
              <w:t>,567</w:t>
            </w:r>
          </w:p>
        </w:tc>
        <w:tc>
          <w:tcPr>
            <w:tcW w:w="270" w:type="dxa"/>
          </w:tcPr>
          <w:p w:rsidR="00846399" w:rsidRPr="00B162F2" w:rsidRDefault="00846399" w:rsidP="00846399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846399" w:rsidRPr="00B162F2" w:rsidRDefault="00063EC3" w:rsidP="0084639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14,05</w:t>
            </w:r>
            <w:r w:rsidR="0046574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19,336</w:t>
            </w:r>
          </w:p>
        </w:tc>
        <w:tc>
          <w:tcPr>
            <w:tcW w:w="270" w:type="dxa"/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846399" w:rsidRPr="00B162F2" w:rsidRDefault="00063EC3" w:rsidP="0084639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168,13</w:t>
            </w:r>
            <w:r w:rsidR="00786D94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,903</w:t>
            </w:r>
          </w:p>
        </w:tc>
      </w:tr>
      <w:tr w:rsidR="00846399" w:rsidRPr="00B162F2" w:rsidTr="00BB6F4E">
        <w:trPr>
          <w:trHeight w:val="74"/>
        </w:trPr>
        <w:tc>
          <w:tcPr>
            <w:tcW w:w="3060" w:type="dxa"/>
          </w:tcPr>
          <w:p w:rsidR="00846399" w:rsidRPr="00B162F2" w:rsidRDefault="00846399" w:rsidP="0084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46399" w:rsidRPr="00812F39" w:rsidRDefault="00063EC3" w:rsidP="0084639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46399" w:rsidRPr="00063EC3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63EC3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270" w:type="dxa"/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46399" w:rsidRPr="00812F39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63EC3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236" w:type="dxa"/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846399" w:rsidRPr="00B162F2" w:rsidRDefault="00846399" w:rsidP="0084639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63EC3" w:rsidRPr="00B162F2" w:rsidTr="00BB6F4E">
        <w:trPr>
          <w:trHeight w:val="74"/>
        </w:trPr>
        <w:tc>
          <w:tcPr>
            <w:tcW w:w="3060" w:type="dxa"/>
          </w:tcPr>
          <w:p w:rsidR="00063EC3" w:rsidRPr="00B162F2" w:rsidRDefault="00063EC3" w:rsidP="0006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63EC3" w:rsidRPr="00063EC3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63E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154,078</w:t>
            </w: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63EC3" w:rsidRPr="0023369B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312,567</w:t>
            </w: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14,09</w:t>
            </w:r>
            <w:r w:rsidR="0046574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19,336</w:t>
            </w: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168,16</w:t>
            </w:r>
            <w:r w:rsidR="0046574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331,903</w:t>
            </w:r>
          </w:p>
        </w:tc>
      </w:tr>
      <w:tr w:rsidR="00063EC3" w:rsidRPr="00B162F2" w:rsidTr="00BB6F4E">
        <w:trPr>
          <w:trHeight w:val="74"/>
        </w:trPr>
        <w:tc>
          <w:tcPr>
            <w:tcW w:w="3060" w:type="dxa"/>
            <w:vAlign w:val="center"/>
          </w:tcPr>
          <w:p w:rsidR="00063EC3" w:rsidRPr="00B162F2" w:rsidRDefault="00063EC3" w:rsidP="0006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63EC3" w:rsidRPr="00B162F2" w:rsidTr="00BB6F4E">
        <w:trPr>
          <w:trHeight w:val="74"/>
        </w:trPr>
        <w:tc>
          <w:tcPr>
            <w:tcW w:w="3060" w:type="dxa"/>
            <w:vAlign w:val="center"/>
          </w:tcPr>
          <w:p w:rsidR="00063EC3" w:rsidRDefault="00063EC3" w:rsidP="00063EC3">
            <w:pPr>
              <w:pStyle w:val="block"/>
              <w:spacing w:after="0" w:line="240" w:lineRule="auto"/>
              <w:ind w:left="0"/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ja-JP" w:bidi="th-TH"/>
              </w:rPr>
              <w:t xml:space="preserve">กำไร 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(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ขาดทุน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)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ตามส่วนงาน</w:t>
            </w:r>
          </w:p>
          <w:p w:rsidR="00063EC3" w:rsidRPr="00B162F2" w:rsidRDefault="00063EC3" w:rsidP="00063EC3">
            <w:pPr>
              <w:pStyle w:val="block"/>
              <w:spacing w:after="0" w:line="240" w:lineRule="auto"/>
              <w:ind w:left="5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  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ก่อนหักภาษีเงินได้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63EC3" w:rsidRDefault="00063EC3" w:rsidP="00BD0D71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BD0D71" w:rsidRPr="00BD0D71" w:rsidRDefault="00BD0D71" w:rsidP="00BD0D71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/>
                <w:sz w:val="28"/>
                <w:szCs w:val="28"/>
              </w:rPr>
            </w:pPr>
            <w:r w:rsidRPr="00BD0D71">
              <w:rPr>
                <w:rFonts w:ascii="Angsana New" w:hAnsi="Angsana New" w:cs="Angsana New"/>
                <w:sz w:val="28"/>
                <w:szCs w:val="28"/>
              </w:rPr>
              <w:t>(34,329)</w:t>
            </w:r>
          </w:p>
        </w:tc>
        <w:tc>
          <w:tcPr>
            <w:tcW w:w="270" w:type="dxa"/>
          </w:tcPr>
          <w:p w:rsidR="00063EC3" w:rsidRPr="00B162F2" w:rsidRDefault="00063EC3" w:rsidP="00BD0D7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63EC3" w:rsidRDefault="00063EC3" w:rsidP="00063EC3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21,136</w:t>
            </w: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63EC3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29148C" w:rsidRPr="0029148C" w:rsidRDefault="0029148C" w:rsidP="0029148C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</w:pPr>
            <w:r w:rsidRPr="0029148C">
              <w:rPr>
                <w:rFonts w:ascii="Angsana New" w:hAnsi="Angsana New" w:cs="Angsana New"/>
                <w:sz w:val="28"/>
                <w:szCs w:val="28"/>
              </w:rPr>
              <w:t>873</w:t>
            </w: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63EC3" w:rsidRDefault="00063EC3" w:rsidP="00063E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1,767</w:t>
            </w: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63EC3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29148C" w:rsidRPr="0029148C" w:rsidRDefault="0029148C" w:rsidP="0029148C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/>
                <w:sz w:val="28"/>
                <w:szCs w:val="28"/>
              </w:rPr>
            </w:pPr>
            <w:r w:rsidRPr="0029148C">
              <w:rPr>
                <w:rFonts w:ascii="Angsana New" w:hAnsi="Angsana New" w:cs="Angsana New"/>
                <w:sz w:val="28"/>
                <w:szCs w:val="28"/>
              </w:rPr>
              <w:t>(33,456)</w:t>
            </w:r>
          </w:p>
        </w:tc>
        <w:tc>
          <w:tcPr>
            <w:tcW w:w="236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063EC3" w:rsidRDefault="00063EC3" w:rsidP="00063EC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22,903</w:t>
            </w:r>
          </w:p>
        </w:tc>
      </w:tr>
      <w:tr w:rsidR="00063EC3" w:rsidRPr="00B162F2" w:rsidTr="00BB6F4E">
        <w:trPr>
          <w:trHeight w:val="74"/>
        </w:trPr>
        <w:tc>
          <w:tcPr>
            <w:tcW w:w="3060" w:type="dxa"/>
            <w:vAlign w:val="center"/>
          </w:tcPr>
          <w:p w:rsidR="00063EC3" w:rsidRPr="00B162F2" w:rsidRDefault="00063EC3" w:rsidP="0006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63EC3" w:rsidRPr="00B162F2" w:rsidRDefault="00063EC3" w:rsidP="00063EC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63EC3" w:rsidRPr="00B162F2" w:rsidRDefault="00063EC3" w:rsidP="00063EC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63EC3" w:rsidRPr="00B162F2" w:rsidTr="00BB6F4E">
        <w:trPr>
          <w:trHeight w:val="74"/>
        </w:trPr>
        <w:tc>
          <w:tcPr>
            <w:tcW w:w="3060" w:type="dxa"/>
          </w:tcPr>
          <w:p w:rsidR="00063EC3" w:rsidRPr="00B162F2" w:rsidRDefault="00063EC3" w:rsidP="0006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</w:tcPr>
          <w:p w:rsidR="00063EC3" w:rsidRPr="00B162F2" w:rsidRDefault="00063EC3" w:rsidP="00063EC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063EC3" w:rsidRPr="00B162F2" w:rsidRDefault="00063EC3" w:rsidP="00063EC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063EC3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063EC3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63EC3" w:rsidRPr="00B162F2" w:rsidTr="00BB6F4E">
        <w:trPr>
          <w:trHeight w:val="74"/>
        </w:trPr>
        <w:tc>
          <w:tcPr>
            <w:tcW w:w="3060" w:type="dxa"/>
          </w:tcPr>
          <w:p w:rsidR="00063EC3" w:rsidRPr="00B162F2" w:rsidRDefault="00063EC3" w:rsidP="0006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900" w:type="dxa"/>
          </w:tcPr>
          <w:p w:rsidR="00063EC3" w:rsidRPr="00B162F2" w:rsidRDefault="00063EC3" w:rsidP="00063EC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063EC3" w:rsidRPr="00B162F2" w:rsidRDefault="00063EC3" w:rsidP="00063EC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063EC3" w:rsidRPr="00B162F2" w:rsidRDefault="00A9344D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  <w:r w:rsidR="00465740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2,973</w:t>
            </w:r>
          </w:p>
        </w:tc>
      </w:tr>
      <w:tr w:rsidR="00063EC3" w:rsidRPr="00B162F2" w:rsidTr="003C66BF">
        <w:trPr>
          <w:trHeight w:val="74"/>
        </w:trPr>
        <w:tc>
          <w:tcPr>
            <w:tcW w:w="3060" w:type="dxa"/>
          </w:tcPr>
          <w:p w:rsidR="00063EC3" w:rsidRPr="00B162F2" w:rsidRDefault="00063EC3" w:rsidP="0006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162F2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</w:tcPr>
          <w:p w:rsidR="00063EC3" w:rsidRPr="00B162F2" w:rsidRDefault="00063EC3" w:rsidP="00063EC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063EC3" w:rsidRPr="00B162F2" w:rsidRDefault="00063EC3" w:rsidP="00063EC3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063EC3" w:rsidRPr="00B162F2" w:rsidRDefault="00A9344D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(30,916)</w:t>
            </w:r>
          </w:p>
        </w:tc>
        <w:tc>
          <w:tcPr>
            <w:tcW w:w="252" w:type="dxa"/>
            <w:gridSpan w:val="2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(26,936)</w:t>
            </w:r>
          </w:p>
        </w:tc>
      </w:tr>
      <w:tr w:rsidR="00063EC3" w:rsidRPr="00B162F2" w:rsidTr="003C66BF">
        <w:trPr>
          <w:trHeight w:val="280"/>
        </w:trPr>
        <w:tc>
          <w:tcPr>
            <w:tcW w:w="3060" w:type="dxa"/>
          </w:tcPr>
          <w:p w:rsidR="00063EC3" w:rsidRPr="001B2EE5" w:rsidRDefault="00063EC3" w:rsidP="0006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E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1B2E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Pr="001B2E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vAlign w:val="bottom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3EC3" w:rsidRPr="00B162F2" w:rsidRDefault="00A9344D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(63,8</w:t>
            </w:r>
            <w:r w:rsidR="00C303E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2" w:type="dxa"/>
            <w:gridSpan w:val="2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3EC3" w:rsidRPr="00B162F2" w:rsidRDefault="00063EC3" w:rsidP="00063E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(1,060)</w:t>
            </w:r>
          </w:p>
        </w:tc>
      </w:tr>
    </w:tbl>
    <w:p w:rsidR="00C93FD3" w:rsidRDefault="00C93FD3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</w:p>
    <w:tbl>
      <w:tblPr>
        <w:tblW w:w="997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060"/>
        <w:gridCol w:w="972"/>
        <w:gridCol w:w="270"/>
        <w:gridCol w:w="900"/>
        <w:gridCol w:w="270"/>
        <w:gridCol w:w="900"/>
        <w:gridCol w:w="270"/>
        <w:gridCol w:w="900"/>
        <w:gridCol w:w="270"/>
        <w:gridCol w:w="990"/>
        <w:gridCol w:w="236"/>
        <w:gridCol w:w="16"/>
        <w:gridCol w:w="918"/>
      </w:tblGrid>
      <w:tr w:rsidR="00BB5F48" w:rsidRPr="00B162F2" w:rsidTr="008C1E6F">
        <w:tc>
          <w:tcPr>
            <w:tcW w:w="3060" w:type="dxa"/>
          </w:tcPr>
          <w:p w:rsidR="00BB5F48" w:rsidRPr="00B162F2" w:rsidRDefault="00BB5F48" w:rsidP="00A030B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912" w:type="dxa"/>
            <w:gridSpan w:val="12"/>
            <w:vAlign w:val="bottom"/>
          </w:tcPr>
          <w:p w:rsidR="00BB5F48" w:rsidRPr="00B162F2" w:rsidRDefault="00BB5F48" w:rsidP="00A03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งบการเงินรวม</w:t>
            </w:r>
            <w:r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</w:p>
        </w:tc>
      </w:tr>
      <w:tr w:rsidR="00BB5F48" w:rsidRPr="00B162F2" w:rsidTr="008C1E6F">
        <w:tc>
          <w:tcPr>
            <w:tcW w:w="3060" w:type="dxa"/>
          </w:tcPr>
          <w:p w:rsidR="00BB5F48" w:rsidRPr="00A54C2B" w:rsidRDefault="00BB5F48" w:rsidP="00A030B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54C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สำหรับงวด</w:t>
            </w:r>
            <w:r w:rsidR="0084639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เก้า</w:t>
            </w:r>
            <w:r w:rsidRPr="00A54C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เดือนสิ้นสุดวันที่ </w:t>
            </w:r>
          </w:p>
        </w:tc>
        <w:tc>
          <w:tcPr>
            <w:tcW w:w="2142" w:type="dxa"/>
            <w:gridSpan w:val="3"/>
            <w:vAlign w:val="bottom"/>
          </w:tcPr>
          <w:p w:rsidR="00BB5F48" w:rsidRPr="00B162F2" w:rsidRDefault="00BB5F48" w:rsidP="00A030B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 xml:space="preserve">ส่วนงาน </w:t>
            </w:r>
            <w:r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BB5F48" w:rsidRPr="00B162F2" w:rsidRDefault="00BB5F48" w:rsidP="00A030B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BB5F48" w:rsidRPr="00B162F2" w:rsidRDefault="00BB5F48" w:rsidP="00A030B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 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:rsidR="00BB5F48" w:rsidRPr="00B162F2" w:rsidRDefault="00BB5F48" w:rsidP="00A030B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4"/>
            <w:vAlign w:val="bottom"/>
          </w:tcPr>
          <w:p w:rsidR="00BB5F48" w:rsidRPr="00B162F2" w:rsidRDefault="00BB5F48" w:rsidP="00A03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รวม</w:t>
            </w:r>
          </w:p>
        </w:tc>
      </w:tr>
      <w:tr w:rsidR="00BB5F48" w:rsidRPr="00B162F2" w:rsidTr="008C1E6F">
        <w:tc>
          <w:tcPr>
            <w:tcW w:w="3060" w:type="dxa"/>
          </w:tcPr>
          <w:p w:rsidR="00BB5F48" w:rsidRPr="00A54C2B" w:rsidRDefault="00BB5F48" w:rsidP="00A030B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54C2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73112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84639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72" w:type="dxa"/>
          </w:tcPr>
          <w:p w:rsidR="00BB5F48" w:rsidRPr="00B162F2" w:rsidRDefault="00BB5F48" w:rsidP="00A030B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BB5F48" w:rsidRPr="00B162F2" w:rsidRDefault="00BB5F48" w:rsidP="00A03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B5F48" w:rsidRPr="00B162F2" w:rsidRDefault="00BB5F48" w:rsidP="00A03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BB5F48" w:rsidRPr="00B162F2" w:rsidRDefault="00BB5F48" w:rsidP="00A030B0">
            <w:pPr>
              <w:pStyle w:val="acctfourfigures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BB5F48" w:rsidRPr="00B162F2" w:rsidRDefault="00BB5F48" w:rsidP="00A030B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BB5F48" w:rsidRPr="00B162F2" w:rsidRDefault="00BB5F48" w:rsidP="00A03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B5F48" w:rsidRPr="00B162F2" w:rsidRDefault="00BB5F48" w:rsidP="00A03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BB5F48" w:rsidRPr="00B162F2" w:rsidRDefault="00BB5F48" w:rsidP="00A030B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B5F48" w:rsidRPr="00B162F2" w:rsidRDefault="00BB5F48" w:rsidP="00A030B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36" w:type="dxa"/>
          </w:tcPr>
          <w:p w:rsidR="00BB5F48" w:rsidRPr="00B162F2" w:rsidRDefault="00BB5F48" w:rsidP="00A03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</w:tcPr>
          <w:p w:rsidR="00BB5F48" w:rsidRPr="00B162F2" w:rsidRDefault="00BB5F48" w:rsidP="00A03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BB5F48" w:rsidRPr="00B162F2" w:rsidTr="008C1E6F">
        <w:trPr>
          <w:trHeight w:hRule="exact" w:val="299"/>
        </w:trPr>
        <w:tc>
          <w:tcPr>
            <w:tcW w:w="3060" w:type="dxa"/>
            <w:vAlign w:val="center"/>
          </w:tcPr>
          <w:p w:rsidR="00BB5F48" w:rsidRPr="00B162F2" w:rsidRDefault="00BB5F48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912" w:type="dxa"/>
            <w:gridSpan w:val="12"/>
          </w:tcPr>
          <w:p w:rsidR="00BB5F48" w:rsidRPr="00B162F2" w:rsidRDefault="00BB5F48" w:rsidP="00A030B0">
            <w:pPr>
              <w:pStyle w:val="acctfourfigures"/>
              <w:tabs>
                <w:tab w:val="decimal" w:pos="685"/>
              </w:tabs>
              <w:ind w:left="-92" w:right="-6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731124" w:rsidRPr="00B162F2" w:rsidTr="008C1E6F">
        <w:trPr>
          <w:trHeight w:val="74"/>
        </w:trPr>
        <w:tc>
          <w:tcPr>
            <w:tcW w:w="3060" w:type="dxa"/>
          </w:tcPr>
          <w:p w:rsidR="00731124" w:rsidRPr="00B162F2" w:rsidRDefault="00731124" w:rsidP="0073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972" w:type="dxa"/>
          </w:tcPr>
          <w:p w:rsidR="00731124" w:rsidRPr="00B162F2" w:rsidRDefault="00434FCA" w:rsidP="00731124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600,665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731124" w:rsidRPr="00B162F2" w:rsidRDefault="00846399" w:rsidP="00731124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539</w:t>
            </w:r>
            <w:r w:rsidR="0073112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731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731124" w:rsidRPr="00B162F2" w:rsidRDefault="00B3520C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37,991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31124" w:rsidRPr="00B162F2" w:rsidRDefault="00846399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  <w:r w:rsidR="0073112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919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731124" w:rsidRPr="00B162F2" w:rsidRDefault="00B3520C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638,656</w:t>
            </w:r>
          </w:p>
        </w:tc>
        <w:tc>
          <w:tcPr>
            <w:tcW w:w="236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731124" w:rsidRPr="00B162F2" w:rsidRDefault="00846399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587</w:t>
            </w:r>
            <w:r w:rsidR="0073112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650</w:t>
            </w:r>
          </w:p>
        </w:tc>
      </w:tr>
      <w:tr w:rsidR="00731124" w:rsidRPr="00B162F2" w:rsidTr="008C1E6F">
        <w:trPr>
          <w:trHeight w:val="74"/>
        </w:trPr>
        <w:tc>
          <w:tcPr>
            <w:tcW w:w="3060" w:type="dxa"/>
          </w:tcPr>
          <w:p w:rsidR="00731124" w:rsidRPr="00B162F2" w:rsidRDefault="00731124" w:rsidP="0073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731124" w:rsidRPr="00812F39" w:rsidRDefault="00434FCA" w:rsidP="007311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31124" w:rsidRPr="00812F39" w:rsidRDefault="00731124" w:rsidP="007311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31124" w:rsidRPr="00B162F2" w:rsidRDefault="00B3520C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465740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718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31124" w:rsidRPr="00B162F2" w:rsidRDefault="00B3520C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465740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731124" w:rsidRPr="00B162F2" w:rsidRDefault="00846399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718</w:t>
            </w:r>
          </w:p>
        </w:tc>
      </w:tr>
      <w:tr w:rsidR="00731124" w:rsidRPr="00B162F2" w:rsidTr="008C1E6F">
        <w:trPr>
          <w:trHeight w:val="74"/>
        </w:trPr>
        <w:tc>
          <w:tcPr>
            <w:tcW w:w="3060" w:type="dxa"/>
          </w:tcPr>
          <w:p w:rsidR="00731124" w:rsidRPr="00B162F2" w:rsidRDefault="00731124" w:rsidP="0073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23369B" w:rsidRDefault="00434FCA" w:rsidP="00731124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600,665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23369B" w:rsidRDefault="00846399" w:rsidP="00731124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539</w:t>
            </w:r>
            <w:r w:rsidR="0073112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731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B162F2" w:rsidRDefault="00B3520C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38,38</w:t>
            </w:r>
            <w:r w:rsidR="0046574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B162F2" w:rsidRDefault="00846399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48</w:t>
            </w:r>
            <w:r w:rsidR="0073112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637</w:t>
            </w: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31124" w:rsidRPr="00B162F2" w:rsidRDefault="00B3520C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639,04</w:t>
            </w:r>
            <w:r w:rsidR="0046574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31124" w:rsidRPr="00B162F2" w:rsidRDefault="00846399" w:rsidP="0073112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588</w:t>
            </w:r>
            <w:r w:rsidR="0073112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368</w:t>
            </w:r>
          </w:p>
        </w:tc>
      </w:tr>
      <w:tr w:rsidR="00731124" w:rsidRPr="00B162F2" w:rsidTr="008C1E6F">
        <w:trPr>
          <w:trHeight w:val="74"/>
        </w:trPr>
        <w:tc>
          <w:tcPr>
            <w:tcW w:w="3060" w:type="dxa"/>
            <w:vAlign w:val="center"/>
          </w:tcPr>
          <w:p w:rsidR="00731124" w:rsidRPr="00B162F2" w:rsidRDefault="00731124" w:rsidP="0073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:rsidR="00731124" w:rsidRPr="00B162F2" w:rsidRDefault="00731124" w:rsidP="007311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C66BF" w:rsidRPr="00B162F2" w:rsidTr="008C1E6F">
        <w:trPr>
          <w:trHeight w:val="74"/>
        </w:trPr>
        <w:tc>
          <w:tcPr>
            <w:tcW w:w="3060" w:type="dxa"/>
            <w:vAlign w:val="center"/>
          </w:tcPr>
          <w:p w:rsidR="003C66BF" w:rsidRDefault="003C66BF" w:rsidP="003C66BF">
            <w:pPr>
              <w:pStyle w:val="block"/>
              <w:spacing w:after="0" w:line="240" w:lineRule="auto"/>
              <w:ind w:left="0"/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ja-JP" w:bidi="th-TH"/>
              </w:rPr>
              <w:t xml:space="preserve">กำไร 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(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ขาดทุน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)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ตามส่วนงาน</w:t>
            </w:r>
          </w:p>
          <w:p w:rsidR="003C66BF" w:rsidRPr="00B162F2" w:rsidRDefault="003C66BF" w:rsidP="003C66BF">
            <w:pPr>
              <w:pStyle w:val="block"/>
              <w:spacing w:after="0" w:line="240" w:lineRule="auto"/>
              <w:ind w:left="5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  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ก่อนหักภาษีเงินได้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B3520C" w:rsidRPr="00B3520C" w:rsidRDefault="00B3520C" w:rsidP="00B3520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</w:pPr>
            <w:r w:rsidRPr="00B3520C">
              <w:rPr>
                <w:rFonts w:ascii="Angsana New" w:hAnsi="Angsana New" w:cs="Angsana New"/>
                <w:sz w:val="28"/>
                <w:szCs w:val="28"/>
              </w:rPr>
              <w:t>(110,47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B3520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846399" w:rsidP="00B352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3C66B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856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B3520C" w:rsidRPr="00B3520C" w:rsidRDefault="00B3520C" w:rsidP="00B352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</w:pPr>
            <w:r w:rsidRPr="00B3520C">
              <w:rPr>
                <w:rFonts w:ascii="Angsana New" w:hAnsi="Angsana New" w:cs="Angsana New"/>
                <w:sz w:val="28"/>
                <w:szCs w:val="28"/>
              </w:rPr>
              <w:t>2,596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46399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46399">
              <w:rPr>
                <w:rFonts w:ascii="Angsana New" w:hAnsi="Angsana New" w:cs="Angsana New"/>
                <w:sz w:val="28"/>
                <w:szCs w:val="28"/>
              </w:rPr>
              <w:t>642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B3520C" w:rsidRPr="00B3520C" w:rsidRDefault="00B3520C" w:rsidP="008C1E6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</w:pPr>
            <w:r w:rsidRPr="008C1E6F">
              <w:rPr>
                <w:rFonts w:ascii="Angsana New" w:hAnsi="Angsana New" w:cs="Angsana New"/>
                <w:sz w:val="28"/>
                <w:szCs w:val="28"/>
              </w:rPr>
              <w:t>(107,878)</w:t>
            </w:r>
          </w:p>
        </w:tc>
        <w:tc>
          <w:tcPr>
            <w:tcW w:w="236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  <w:p w:rsidR="003C66BF" w:rsidRPr="00B162F2" w:rsidRDefault="00846399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3C66B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214</w:t>
            </w:r>
          </w:p>
        </w:tc>
      </w:tr>
      <w:tr w:rsidR="003C66BF" w:rsidRPr="00B162F2" w:rsidTr="008C1E6F">
        <w:trPr>
          <w:trHeight w:val="74"/>
        </w:trPr>
        <w:tc>
          <w:tcPr>
            <w:tcW w:w="3060" w:type="dxa"/>
            <w:vAlign w:val="center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C66BF" w:rsidTr="008C1E6F">
        <w:trPr>
          <w:trHeight w:val="74"/>
        </w:trPr>
        <w:tc>
          <w:tcPr>
            <w:tcW w:w="3060" w:type="dxa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72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3C66BF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C66BF" w:rsidRPr="00B162F2" w:rsidTr="008C1E6F">
        <w:trPr>
          <w:trHeight w:val="74"/>
        </w:trPr>
        <w:tc>
          <w:tcPr>
            <w:tcW w:w="3060" w:type="dxa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972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3C66BF" w:rsidRPr="00B162F2" w:rsidRDefault="00F15651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4,600</w:t>
            </w:r>
          </w:p>
        </w:tc>
        <w:tc>
          <w:tcPr>
            <w:tcW w:w="236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3C66BF" w:rsidRPr="00B162F2" w:rsidRDefault="00846399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3C66B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475</w:t>
            </w:r>
          </w:p>
        </w:tc>
      </w:tr>
      <w:tr w:rsidR="003C66BF" w:rsidRPr="00B162F2" w:rsidTr="008C1E6F">
        <w:trPr>
          <w:trHeight w:val="74"/>
        </w:trPr>
        <w:tc>
          <w:tcPr>
            <w:tcW w:w="3060" w:type="dxa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162F2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72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3C66BF" w:rsidRPr="00B162F2" w:rsidRDefault="00F15651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(89,086)</w:t>
            </w:r>
          </w:p>
        </w:tc>
        <w:tc>
          <w:tcPr>
            <w:tcW w:w="252" w:type="dxa"/>
            <w:gridSpan w:val="2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846399">
              <w:rPr>
                <w:rFonts w:ascii="Angsana New" w:hAnsi="Angsana New" w:cs="Angsana New"/>
                <w:sz w:val="28"/>
                <w:szCs w:val="28"/>
                <w:lang w:val="en-US"/>
              </w:rPr>
              <w:t>78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846399">
              <w:rPr>
                <w:rFonts w:ascii="Angsana New" w:hAnsi="Angsana New" w:cs="Angsana New"/>
                <w:sz w:val="28"/>
                <w:szCs w:val="28"/>
                <w:lang w:val="en-US"/>
              </w:rPr>
              <w:t>342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3C66BF" w:rsidRPr="00B162F2" w:rsidTr="008C1E6F">
        <w:trPr>
          <w:trHeight w:val="280"/>
        </w:trPr>
        <w:tc>
          <w:tcPr>
            <w:tcW w:w="3060" w:type="dxa"/>
          </w:tcPr>
          <w:p w:rsidR="003C66BF" w:rsidRPr="00B162F2" w:rsidRDefault="003C66BF" w:rsidP="003C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72" w:type="dxa"/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66BF" w:rsidRPr="00B162F2" w:rsidRDefault="00F15651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(192,364)</w:t>
            </w:r>
          </w:p>
        </w:tc>
        <w:tc>
          <w:tcPr>
            <w:tcW w:w="252" w:type="dxa"/>
            <w:gridSpan w:val="2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66BF" w:rsidRPr="00B162F2" w:rsidRDefault="003C66BF" w:rsidP="003C66B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(2</w:t>
            </w:r>
            <w:r w:rsidR="0084639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84639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653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:rsidR="00BB5F48" w:rsidRDefault="00BB5F48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</w:p>
    <w:p w:rsidR="00BB5F48" w:rsidRDefault="00BB5F48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</w:p>
    <w:p w:rsidR="00731124" w:rsidRDefault="00731124" w:rsidP="0073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86D93">
        <w:rPr>
          <w:rFonts w:ascii="Angsana New" w:hAnsi="Angsana New"/>
          <w:b/>
          <w:bCs/>
          <w:sz w:val="30"/>
          <w:szCs w:val="30"/>
        </w:rPr>
        <w:t>1</w:t>
      </w:r>
      <w:r w:rsidRPr="00F024BD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731124" w:rsidRPr="00CE0EE5" w:rsidRDefault="00731124" w:rsidP="0073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22"/>
          <w:szCs w:val="22"/>
        </w:rPr>
      </w:pPr>
    </w:p>
    <w:p w:rsidR="00731124" w:rsidRPr="00F10959" w:rsidRDefault="00731124" w:rsidP="0073112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0959">
        <w:rPr>
          <w:rFonts w:ascii="Angsana New" w:hAnsi="Angsana New"/>
          <w:sz w:val="30"/>
          <w:szCs w:val="30"/>
          <w:cs/>
        </w:rPr>
        <w:t xml:space="preserve">ในปี </w:t>
      </w:r>
      <w:r w:rsidRPr="00F10959">
        <w:rPr>
          <w:rFonts w:ascii="Angsana New" w:hAnsi="Angsana New"/>
          <w:sz w:val="30"/>
          <w:szCs w:val="30"/>
        </w:rPr>
        <w:t>2556</w:t>
      </w:r>
      <w:r w:rsidRPr="00F10959">
        <w:rPr>
          <w:rFonts w:ascii="Angsana New" w:hAnsi="Angsana New"/>
          <w:sz w:val="30"/>
          <w:szCs w:val="30"/>
          <w:cs/>
        </w:rPr>
        <w:t xml:space="preserve"> บริษัทเป็นโจทก์ยื่นฟ้องบริษัทแห่งหนึ่ง (“จำเลย”) ต่อศาลแพ่ง เพื่อเรียกร้องค่าเสียหายในข้อหาผิดสัญญาจ้างเป็นจำนวน </w:t>
      </w:r>
      <w:r w:rsidRPr="00F10959">
        <w:rPr>
          <w:rFonts w:ascii="Angsana New" w:hAnsi="Angsana New"/>
          <w:sz w:val="30"/>
          <w:szCs w:val="30"/>
        </w:rPr>
        <w:t>30.46</w:t>
      </w:r>
      <w:r w:rsidRPr="00F10959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F10959">
        <w:rPr>
          <w:rFonts w:ascii="Angsana New" w:hAnsi="Angsana New"/>
          <w:sz w:val="30"/>
          <w:szCs w:val="30"/>
        </w:rPr>
        <w:t>7.5</w:t>
      </w:r>
      <w:r w:rsidRPr="00F10959">
        <w:rPr>
          <w:rFonts w:ascii="Angsana New" w:hAnsi="Angsana New"/>
          <w:sz w:val="30"/>
          <w:szCs w:val="30"/>
          <w:cs/>
        </w:rPr>
        <w:t xml:space="preserve"> ต่อปี ต่อมาศาลแพ่งได้มีคำพิพากษาให้จำเลยชำระเงินชดใช้ค่าเสียหายเป็นจำนวน </w:t>
      </w:r>
      <w:r w:rsidRPr="00F10959">
        <w:rPr>
          <w:rFonts w:ascii="Angsana New" w:hAnsi="Angsana New"/>
          <w:sz w:val="30"/>
          <w:szCs w:val="30"/>
        </w:rPr>
        <w:t>2.36</w:t>
      </w:r>
      <w:r w:rsidRPr="00F10959">
        <w:rPr>
          <w:rFonts w:ascii="Angsana New" w:hAnsi="Angsana New"/>
          <w:sz w:val="30"/>
          <w:szCs w:val="30"/>
          <w:cs/>
        </w:rPr>
        <w:t xml:space="preserve"> ล้านบาทให้แก่โจทก์ พร้อมดอกเบี้ยในอัตราร้อยละ </w:t>
      </w:r>
      <w:r w:rsidRPr="00F10959">
        <w:rPr>
          <w:rFonts w:ascii="Angsana New" w:hAnsi="Angsana New"/>
          <w:sz w:val="30"/>
          <w:szCs w:val="30"/>
        </w:rPr>
        <w:t>7.5</w:t>
      </w:r>
      <w:r w:rsidRPr="00F10959">
        <w:rPr>
          <w:rFonts w:ascii="Angsana New" w:hAnsi="Angsana New"/>
          <w:sz w:val="30"/>
          <w:szCs w:val="30"/>
          <w:cs/>
        </w:rPr>
        <w:t xml:space="preserve"> ต่อปี ต่อมาโจทก์ยื่นอุทธรณ์ต่อศาลอุทธรณ์ ศาลอุทธรณ์ได้มีคำพิพากษาให้จำเลยชำระเงินชดใช้ค่าเสียหายเป็นจำนวน </w:t>
      </w:r>
      <w:r w:rsidRPr="00F10959">
        <w:rPr>
          <w:rFonts w:ascii="Angsana New" w:hAnsi="Angsana New"/>
          <w:sz w:val="30"/>
          <w:szCs w:val="30"/>
        </w:rPr>
        <w:t>11.57</w:t>
      </w:r>
      <w:r w:rsidRPr="00F10959">
        <w:rPr>
          <w:rFonts w:ascii="Angsana New" w:hAnsi="Angsana New"/>
          <w:sz w:val="30"/>
          <w:szCs w:val="30"/>
          <w:cs/>
        </w:rPr>
        <w:t xml:space="preserve"> ล้านบาทให้แก่โจทก์ พร้อมดอกเบี้ยในอัตราร้อยละ </w:t>
      </w:r>
      <w:r w:rsidRPr="00F10959">
        <w:rPr>
          <w:rFonts w:ascii="Angsana New" w:hAnsi="Angsana New"/>
          <w:sz w:val="30"/>
          <w:szCs w:val="30"/>
        </w:rPr>
        <w:t>7.5</w:t>
      </w:r>
      <w:r w:rsidRPr="00F10959">
        <w:rPr>
          <w:rFonts w:ascii="Angsana New" w:hAnsi="Angsana New"/>
          <w:sz w:val="30"/>
          <w:szCs w:val="30"/>
          <w:cs/>
        </w:rPr>
        <w:t xml:space="preserve"> ต่อปี ต่อมาจำเลยยื่นอุทธรณ์ต่อศาลฎีกา เมื่อวันที่ </w:t>
      </w:r>
      <w:r w:rsidRPr="00F10959">
        <w:rPr>
          <w:rFonts w:ascii="Angsana New" w:hAnsi="Angsana New"/>
          <w:sz w:val="30"/>
          <w:szCs w:val="30"/>
        </w:rPr>
        <w:t>6</w:t>
      </w:r>
      <w:r w:rsidRPr="00F10959">
        <w:rPr>
          <w:rFonts w:ascii="Angsana New" w:hAnsi="Angsana New"/>
          <w:sz w:val="30"/>
          <w:szCs w:val="30"/>
          <w:cs/>
        </w:rPr>
        <w:t xml:space="preserve"> มีนาคม </w:t>
      </w:r>
      <w:r w:rsidRPr="00F10959">
        <w:rPr>
          <w:rFonts w:ascii="Angsana New" w:hAnsi="Angsana New"/>
          <w:sz w:val="30"/>
          <w:szCs w:val="30"/>
        </w:rPr>
        <w:t>2561</w:t>
      </w:r>
      <w:r w:rsidRPr="00F10959">
        <w:rPr>
          <w:rFonts w:ascii="Angsana New" w:hAnsi="Angsana New"/>
          <w:sz w:val="30"/>
          <w:szCs w:val="30"/>
          <w:cs/>
        </w:rPr>
        <w:t xml:space="preserve"> ศาลฎีกาได้มีคำพิพากษายืนตามคำพิพากษาศาลอุทธรณ์ </w:t>
      </w:r>
      <w:r w:rsidRPr="00F10959">
        <w:rPr>
          <w:rFonts w:ascii="Angsana New" w:hAnsi="Angsana New"/>
          <w:sz w:val="30"/>
          <w:szCs w:val="30"/>
        </w:rPr>
        <w:t> </w:t>
      </w:r>
    </w:p>
    <w:p w:rsidR="00731124" w:rsidRPr="00CE0EE5" w:rsidRDefault="00731124" w:rsidP="0073112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731124" w:rsidRPr="00F10959" w:rsidRDefault="00731124" w:rsidP="0073112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30A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C30A4">
        <w:rPr>
          <w:rFonts w:ascii="Angsana New" w:hAnsi="Angsana New"/>
          <w:sz w:val="30"/>
          <w:szCs w:val="30"/>
        </w:rPr>
        <w:t xml:space="preserve">30 </w:t>
      </w:r>
      <w:r w:rsidRPr="003C30A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3C30A4">
        <w:rPr>
          <w:rFonts w:ascii="Angsana New" w:hAnsi="Angsana New"/>
          <w:sz w:val="30"/>
          <w:szCs w:val="30"/>
        </w:rPr>
        <w:t xml:space="preserve">2561 </w:t>
      </w:r>
      <w:r w:rsidRPr="003C30A4">
        <w:rPr>
          <w:rFonts w:ascii="Angsana New" w:hAnsi="Angsana New"/>
          <w:sz w:val="30"/>
          <w:szCs w:val="30"/>
          <w:cs/>
        </w:rPr>
        <w:t xml:space="preserve">บริษัทได้บันทึกเงินชดใช้ค่าเสียหายดังกล่าวเป็นรายได้ค้างรับจำนวน </w:t>
      </w:r>
      <w:r w:rsidRPr="003C30A4">
        <w:rPr>
          <w:rFonts w:ascii="Angsana New" w:hAnsi="Angsana New"/>
          <w:sz w:val="30"/>
          <w:szCs w:val="30"/>
        </w:rPr>
        <w:t xml:space="preserve">15 </w:t>
      </w:r>
      <w:r w:rsidRPr="003C30A4">
        <w:rPr>
          <w:rFonts w:ascii="Angsana New" w:hAnsi="Angsana New"/>
          <w:sz w:val="30"/>
          <w:szCs w:val="30"/>
          <w:cs/>
        </w:rPr>
        <w:t xml:space="preserve">ล้านบาท และต่อมาในเดือนกรกฎาคม </w:t>
      </w:r>
      <w:r w:rsidRPr="003C30A4">
        <w:rPr>
          <w:rFonts w:ascii="Angsana New" w:hAnsi="Angsana New"/>
          <w:sz w:val="30"/>
          <w:szCs w:val="30"/>
        </w:rPr>
        <w:t xml:space="preserve">2561 </w:t>
      </w:r>
      <w:r w:rsidRPr="003C30A4">
        <w:rPr>
          <w:rFonts w:ascii="Angsana New" w:hAnsi="Angsana New"/>
          <w:sz w:val="30"/>
          <w:szCs w:val="30"/>
          <w:cs/>
        </w:rPr>
        <w:t>บริษัทได้รับชำระเงินค่าเสียหายดังกล่าวแล้วทั้งจำนวน</w:t>
      </w:r>
      <w:r w:rsidRPr="00F10959">
        <w:rPr>
          <w:rFonts w:ascii="Angsana New" w:hAnsi="Angsana New"/>
          <w:sz w:val="30"/>
          <w:szCs w:val="30"/>
          <w:cs/>
        </w:rPr>
        <w:t xml:space="preserve"> </w:t>
      </w:r>
    </w:p>
    <w:p w:rsidR="00731124" w:rsidRPr="00CE0EE5" w:rsidRDefault="00731124" w:rsidP="00F1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22"/>
          <w:szCs w:val="22"/>
        </w:rPr>
      </w:pPr>
    </w:p>
    <w:p w:rsidR="00C93FD3" w:rsidRPr="00F024BD" w:rsidRDefault="00731124" w:rsidP="00F1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86D93">
        <w:rPr>
          <w:rFonts w:ascii="Angsana New" w:hAnsi="Angsana New"/>
          <w:b/>
          <w:bCs/>
          <w:sz w:val="30"/>
          <w:szCs w:val="30"/>
        </w:rPr>
        <w:t>2</w:t>
      </w:r>
      <w:r w:rsidR="00C93FD3" w:rsidRPr="00F024BD">
        <w:rPr>
          <w:rFonts w:ascii="Angsana New" w:hAnsi="Angsana New"/>
          <w:b/>
          <w:bCs/>
          <w:sz w:val="30"/>
          <w:szCs w:val="30"/>
        </w:rPr>
        <w:tab/>
      </w:r>
      <w:r w:rsidR="00C93FD3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  <w:r w:rsidR="00494ADF">
        <w:rPr>
          <w:rFonts w:ascii="Angsana New" w:hAnsi="Angsana New" w:hint="cs"/>
          <w:b/>
          <w:bCs/>
          <w:sz w:val="30"/>
          <w:szCs w:val="30"/>
          <w:cs/>
        </w:rPr>
        <w:t>ตามสัญญา</w:t>
      </w:r>
    </w:p>
    <w:p w:rsidR="00C93FD3" w:rsidRPr="00CE0EE5" w:rsidRDefault="00C93FD3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2"/>
          <w:szCs w:val="22"/>
          <w:lang w:val="en-GB"/>
        </w:rPr>
      </w:pPr>
    </w:p>
    <w:p w:rsidR="000E6036" w:rsidRPr="000E6036" w:rsidRDefault="000E6036" w:rsidP="000E603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036">
        <w:rPr>
          <w:rFonts w:asciiTheme="majorBidi" w:hAnsiTheme="majorBidi" w:cstheme="majorBidi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</w:t>
      </w:r>
      <w:r>
        <w:rPr>
          <w:rFonts w:asciiTheme="majorBidi" w:hAnsiTheme="majorBidi" w:cstheme="majorBidi" w:hint="cs"/>
          <w:sz w:val="30"/>
          <w:szCs w:val="30"/>
          <w:cs/>
        </w:rPr>
        <w:t>ท</w:t>
      </w:r>
      <w:r w:rsidRPr="000E6036">
        <w:rPr>
          <w:rFonts w:asciiTheme="majorBidi" w:hAnsiTheme="majorBidi" w:cstheme="majorBidi" w:hint="cs"/>
          <w:sz w:val="30"/>
          <w:szCs w:val="30"/>
          <w:cs/>
        </w:rPr>
        <w:t>ได้มาจากสัญญาที่ทำกับลูกค้า</w:t>
      </w:r>
      <w:r w:rsidR="000B5DE4">
        <w:rPr>
          <w:rFonts w:asciiTheme="majorBidi" w:hAnsiTheme="majorBidi" w:cstheme="majorBidi" w:hint="cs"/>
          <w:sz w:val="30"/>
          <w:szCs w:val="30"/>
          <w:cs/>
        </w:rPr>
        <w:t xml:space="preserve"> ซึ่งมีจังหวะเวลาการรับรู้ตลอดช่วงเวลาหนึ่ง</w:t>
      </w:r>
    </w:p>
    <w:p w:rsidR="000E6036" w:rsidRPr="00CE0EE5" w:rsidRDefault="000E6036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2"/>
          <w:szCs w:val="22"/>
          <w:lang w:val="en-GB"/>
        </w:rPr>
      </w:pPr>
    </w:p>
    <w:p w:rsidR="00881B19" w:rsidRDefault="00881B19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81B19">
        <w:rPr>
          <w:rFonts w:asciiTheme="majorBidi" w:hAnsiTheme="majorBidi" w:cstheme="majorBidi"/>
          <w:sz w:val="30"/>
          <w:szCs w:val="30"/>
          <w:cs/>
        </w:rPr>
        <w:t>ข้อมูลรายได้ตามส่วนงานภูมิศาสตร์หลัก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B56F46"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1B19"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</w:t>
      </w:r>
    </w:p>
    <w:p w:rsidR="00881B19" w:rsidRPr="00DC75F3" w:rsidRDefault="00881B19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:rsidR="00881B19" w:rsidRPr="00DC74D0" w:rsidRDefault="00881B19" w:rsidP="00881B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74D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โดยส่วนใหญ่</w:t>
      </w:r>
      <w:r w:rsidRPr="00DC74D0">
        <w:rPr>
          <w:rFonts w:asciiTheme="majorBidi" w:hAnsiTheme="majorBidi" w:cstheme="majorBidi"/>
          <w:sz w:val="30"/>
          <w:szCs w:val="30"/>
          <w:cs/>
        </w:rPr>
        <w:t>แสดงถึงสิทธิของกลุ่มบริษัทในการได้รับสิ่งตอบแทน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</w:rPr>
        <w:t>งานตามสัญญาระหว่างทำ</w:t>
      </w:r>
      <w:r w:rsidRPr="00DC74D0">
        <w:rPr>
          <w:rFonts w:asciiTheme="majorBidi" w:hAnsiTheme="majorBidi" w:cstheme="majorBidi"/>
          <w:sz w:val="30"/>
          <w:szCs w:val="30"/>
          <w:cs/>
        </w:rPr>
        <w:t xml:space="preserve">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DC74D0">
        <w:rPr>
          <w:rFonts w:asciiTheme="majorBidi" w:hAnsiTheme="majorBidi" w:cstheme="majorBidi"/>
          <w:sz w:val="30"/>
          <w:szCs w:val="30"/>
          <w:cs/>
        </w:rPr>
        <w:t>สิทธิในการได้รับสิ่งตอบแทน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โดยไม่มีเงื่อนไข</w:t>
      </w:r>
      <w:r w:rsidRPr="00DC74D0">
        <w:rPr>
          <w:rFonts w:asciiTheme="majorBidi" w:hAnsiTheme="majorBidi" w:cstheme="majorBidi"/>
          <w:sz w:val="30"/>
          <w:szCs w:val="30"/>
          <w:cs/>
        </w:rPr>
        <w:t xml:space="preserve"> ซึ่งโดย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ทั่วไป</w:t>
      </w:r>
      <w:r w:rsidRPr="00DC74D0">
        <w:rPr>
          <w:rFonts w:asciiTheme="majorBidi" w:hAnsiTheme="majorBidi" w:cstheme="majorBidi"/>
          <w:sz w:val="30"/>
          <w:szCs w:val="30"/>
          <w:cs/>
        </w:rPr>
        <w:t xml:space="preserve">เกิดขึ้นเมื่อออกใบแจ้งหนี้ </w:t>
      </w:r>
    </w:p>
    <w:p w:rsidR="00881B19" w:rsidRPr="00DC75F3" w:rsidRDefault="00881B19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:rsidR="00881B19" w:rsidRDefault="00881B19" w:rsidP="00881B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3888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>โดยส่วนใหญ่</w:t>
      </w:r>
      <w:r w:rsidRPr="00DB3888">
        <w:rPr>
          <w:rFonts w:asciiTheme="majorBidi" w:hAnsiTheme="majorBidi" w:cstheme="majorBidi"/>
          <w:spacing w:val="-4"/>
          <w:sz w:val="30"/>
          <w:szCs w:val="30"/>
          <w:cs/>
        </w:rPr>
        <w:t>เกิดจากสิ่งตอบแทนที่ได้รับล่วงหน้าจากลูกค้าสำหรับ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>งานตามสัญญาระหว่างทำ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Pr="00DC74D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จะรับรู้หนี้สินที่เกิดจากสัญญาดังกล่าวเป็นรายได้เมื่อส่งมอบการควบคุม</w:t>
      </w:r>
      <w:r>
        <w:rPr>
          <w:rFonts w:asciiTheme="majorBidi" w:hAnsiTheme="majorBidi" w:cstheme="majorBidi" w:hint="cs"/>
          <w:sz w:val="30"/>
          <w:szCs w:val="30"/>
          <w:cs/>
        </w:rPr>
        <w:t>งานตามสัญญา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ให้กับลูกค้า</w:t>
      </w:r>
    </w:p>
    <w:p w:rsidR="00881B19" w:rsidRPr="00DC75F3" w:rsidRDefault="00881B19" w:rsidP="00881B19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881B19" w:rsidRDefault="00881B19" w:rsidP="00881B1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3888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ต้นทุนของสัญญา</w:t>
      </w:r>
    </w:p>
    <w:p w:rsidR="00881B19" w:rsidRPr="00DC75F3" w:rsidRDefault="00881B19" w:rsidP="00881B19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881B19" w:rsidRPr="00DB3888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B3888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ดังนั้นกลุ่มบริษัท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DD709E">
        <w:rPr>
          <w:rFonts w:asciiTheme="majorBidi" w:hAnsiTheme="majorBidi" w:cstheme="majorBidi" w:hint="cs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>ค่าตัดจำหน่ายได้รวมอยู่ในค่าใช้จ่ายในการขายในงบกำไรขาดทุนเบ็ดเสร็จ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รวมและ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เฉพาะกิจการ</w:t>
      </w:r>
    </w:p>
    <w:p w:rsidR="00881B19" w:rsidRPr="00DB3888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881B19" w:rsidRPr="00DB3888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กลุ่มบริษัทรับรู้ต้นทุนส่วนเพิ่มในการได้มาซึ่งสัญญาเป็นค่าใช้จ่ายเมื่อเกิดขึ้น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หากคาดว่าระยะเวลาในการตัดจำหน่ายเท่ากับหนึ่งปีหรือสั้นกว่า</w:t>
      </w:r>
    </w:p>
    <w:p w:rsidR="00881B19" w:rsidRDefault="00881B19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2F0872" w:rsidRPr="00C146EC" w:rsidRDefault="00881B19" w:rsidP="00881B1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146EC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กลุ่มบริษัทได้ถือปฏิบัติตาม </w:t>
      </w:r>
      <w:r w:rsidRPr="00C146EC">
        <w:rPr>
          <w:rFonts w:asciiTheme="majorBidi" w:hAnsiTheme="majorBidi" w:cstheme="majorBidi"/>
          <w:spacing w:val="2"/>
          <w:sz w:val="30"/>
          <w:szCs w:val="30"/>
        </w:rPr>
        <w:t xml:space="preserve">TFRS 15 </w:t>
      </w:r>
      <w:r w:rsidRPr="00C146E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เป็นครั้งแรก โดยใช้วิธีรับรู้ผลกระทบสะสมของการเริ่มใช้มาตรฐานฉบับนี้ </w:t>
      </w:r>
    </w:p>
    <w:p w:rsidR="00881B19" w:rsidRPr="00881B19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วันแรกที่ถือปฏิบัติ (วันที่ </w:t>
      </w:r>
      <w:r w:rsidR="00C146EC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C146EC">
        <w:rPr>
          <w:rFonts w:asciiTheme="majorBidi" w:hAnsiTheme="majorBidi" w:cstheme="majorBidi" w:hint="cs"/>
          <w:spacing w:val="-4"/>
          <w:sz w:val="30"/>
          <w:szCs w:val="30"/>
          <w:cs/>
        </w:rPr>
        <w:t>มกราคม</w:t>
      </w:r>
      <w:r w:rsidR="00C146EC"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146EC" w:rsidRPr="00881B19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อย่างไรก็ตามผลกระทบดังกล่าวไม่มีสาระสำคัญต่องบการเงินในงวดที่ถือปฏิบัติ กลุ่มบริษัทจึงไม่ได้ปรับปรุงผลกระทบดังกล่าวเข้ากำไรสะสมต้นงวด </w:t>
      </w:r>
    </w:p>
    <w:p w:rsidR="00881B19" w:rsidRPr="00881B19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881B19" w:rsidRPr="00881B19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14C7B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846399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สินทรัพย์ตามสัญญาแสดงไว้เป็น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มูลค่างานตามสัญญาระหว่างทำที่ยังไม่เรียกเก็บจากลูกค้า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ในขณะที่หนี้สินที่เกิดจากสัญญาแสดงไว้เป็น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เงินที่เรียกเก็บจากลูกค้าที่สูงกว่ามูลค่างานตามสัญญา</w:t>
      </w:r>
      <w:r w:rsidR="00A729F3">
        <w:rPr>
          <w:rFonts w:asciiTheme="majorBidi" w:hAnsiTheme="majorBidi" w:cstheme="majorBidi"/>
          <w:spacing w:val="-4"/>
          <w:sz w:val="30"/>
          <w:szCs w:val="30"/>
        </w:rPr>
        <w:t xml:space="preserve">        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>ระหว่างทำ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:rsidR="00881B19" w:rsidRPr="00881B19" w:rsidRDefault="00881B19" w:rsidP="0088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05580B" w:rsidRPr="00A53034" w:rsidRDefault="0005580B" w:rsidP="00A729F3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53034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  <w:r w:rsidRPr="00A53034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แสดงรายละเอียดของ</w:t>
      </w:r>
      <w:r w:rsidR="00A53034" w:rsidRPr="00A53034">
        <w:rPr>
          <w:rFonts w:asciiTheme="majorBidi" w:hAnsiTheme="majorBidi" w:cstheme="majorBidi"/>
          <w:spacing w:val="-4"/>
          <w:sz w:val="30"/>
          <w:szCs w:val="30"/>
          <w:cs/>
        </w:rPr>
        <w:t>มูลค่างานตามสัญญาระหว่างทำที่ยังไม่เรียกเก็บจากลูกค้า</w:t>
      </w:r>
      <w:r w:rsidR="00A530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A53034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A53034" w:rsidRPr="00A53034">
        <w:rPr>
          <w:rFonts w:asciiTheme="majorBidi" w:hAnsiTheme="majorBidi" w:cstheme="majorBidi"/>
          <w:spacing w:val="-4"/>
          <w:sz w:val="30"/>
          <w:szCs w:val="30"/>
          <w:cs/>
        </w:rPr>
        <w:t>จำนวนที่เรียกเก็บจากลูกค้าสูงกว่ามูลค่างานตามสัญญาระหว่างทำ</w:t>
      </w:r>
    </w:p>
    <w:p w:rsidR="0005580B" w:rsidRDefault="0005580B" w:rsidP="00A729F3">
      <w:pPr>
        <w:jc w:val="thaiDistribute"/>
      </w:pPr>
    </w:p>
    <w:tbl>
      <w:tblPr>
        <w:tblW w:w="4775" w:type="pct"/>
        <w:tblInd w:w="450" w:type="dxa"/>
        <w:tblLook w:val="04A0" w:firstRow="1" w:lastRow="0" w:firstColumn="1" w:lastColumn="0" w:noHBand="0" w:noVBand="1"/>
      </w:tblPr>
      <w:tblGrid>
        <w:gridCol w:w="3561"/>
        <w:gridCol w:w="371"/>
        <w:gridCol w:w="1141"/>
        <w:gridCol w:w="222"/>
        <w:gridCol w:w="1145"/>
        <w:gridCol w:w="222"/>
        <w:gridCol w:w="1141"/>
        <w:gridCol w:w="222"/>
        <w:gridCol w:w="1148"/>
      </w:tblGrid>
      <w:tr w:rsidR="0005580B" w:rsidTr="00965015">
        <w:trPr>
          <w:cantSplit/>
        </w:trPr>
        <w:tc>
          <w:tcPr>
            <w:tcW w:w="1941" w:type="pct"/>
          </w:tcPr>
          <w:p w:rsidR="0005580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05580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1" w:type="pct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9" w:type="pct"/>
            <w:gridSpan w:val="3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46399" w:rsidTr="00965015">
        <w:trPr>
          <w:cantSplit/>
        </w:trPr>
        <w:tc>
          <w:tcPr>
            <w:tcW w:w="1941" w:type="pct"/>
          </w:tcPr>
          <w:p w:rsidR="00846399" w:rsidRDefault="00846399" w:rsidP="00846399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846399" w:rsidRDefault="00846399" w:rsidP="00846399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846399" w:rsidRDefault="00846399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1" w:type="pct"/>
          </w:tcPr>
          <w:p w:rsidR="00846399" w:rsidRDefault="00846399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846399" w:rsidRDefault="00E23538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39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21" w:type="pct"/>
          </w:tcPr>
          <w:p w:rsidR="00846399" w:rsidRDefault="00846399" w:rsidP="00846399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846399" w:rsidRDefault="00846399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1" w:type="pct"/>
          </w:tcPr>
          <w:p w:rsidR="00846399" w:rsidRDefault="00846399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846399" w:rsidRDefault="00E23538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39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26342" w:rsidRPr="00F024BD" w:rsidTr="00965015">
        <w:trPr>
          <w:cantSplit/>
        </w:trPr>
        <w:tc>
          <w:tcPr>
            <w:tcW w:w="1941" w:type="pct"/>
          </w:tcPr>
          <w:p w:rsidR="00426342" w:rsidRDefault="00426342" w:rsidP="0042634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426342" w:rsidRDefault="00426342" w:rsidP="0042634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1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21" w:type="pct"/>
          </w:tcPr>
          <w:p w:rsidR="00426342" w:rsidRPr="00F70FBF" w:rsidRDefault="00426342" w:rsidP="0042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1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05580B" w:rsidTr="00965015">
        <w:trPr>
          <w:cantSplit/>
        </w:trPr>
        <w:tc>
          <w:tcPr>
            <w:tcW w:w="1941" w:type="pct"/>
          </w:tcPr>
          <w:p w:rsidR="0005580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05580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57" w:type="pct"/>
            <w:gridSpan w:val="7"/>
          </w:tcPr>
          <w:p w:rsidR="0005580B" w:rsidRDefault="0005580B" w:rsidP="0005580B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5580B" w:rsidTr="00965015">
        <w:trPr>
          <w:cantSplit/>
        </w:trPr>
        <w:tc>
          <w:tcPr>
            <w:tcW w:w="2143" w:type="pct"/>
            <w:gridSpan w:val="2"/>
            <w:hideMark/>
          </w:tcPr>
          <w:p w:rsidR="0005580B" w:rsidRPr="00E11878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right="5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22" w:type="pct"/>
          </w:tcPr>
          <w:p w:rsidR="0005580B" w:rsidRDefault="0005580B" w:rsidP="0005580B">
            <w:pPr>
              <w:pStyle w:val="E"/>
              <w:tabs>
                <w:tab w:val="decimal" w:pos="1044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05580B" w:rsidRDefault="0005580B" w:rsidP="0005580B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05580B" w:rsidRDefault="0005580B" w:rsidP="0005580B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05580B" w:rsidRDefault="0005580B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05580B" w:rsidRDefault="0005580B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881B19" w:rsidRPr="00881B19" w:rsidTr="00965015">
        <w:trPr>
          <w:cantSplit/>
        </w:trPr>
        <w:tc>
          <w:tcPr>
            <w:tcW w:w="3510" w:type="pct"/>
            <w:gridSpan w:val="5"/>
          </w:tcPr>
          <w:p w:rsidR="00881B19" w:rsidRPr="00F81C06" w:rsidRDefault="00F81C06" w:rsidP="0005580B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  <w:r w:rsidRPr="00F81C06">
              <w:rPr>
                <w:rFonts w:asciiTheme="majorBidi" w:hAnsiTheme="majorBidi" w:cstheme="majorBidi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มูลค่างานตามสัญญาระหว่างทำที่ยัง</w:t>
            </w:r>
          </w:p>
        </w:tc>
        <w:tc>
          <w:tcPr>
            <w:tcW w:w="121" w:type="pct"/>
          </w:tcPr>
          <w:p w:rsidR="00881B19" w:rsidRPr="00881B19" w:rsidRDefault="00881B19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881B19" w:rsidRPr="00881B19" w:rsidRDefault="00881B19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881B19" w:rsidRPr="00881B19" w:rsidRDefault="00881B19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881B19" w:rsidRPr="00881B19" w:rsidRDefault="00881B19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</w:tr>
      <w:tr w:rsidR="00CD6773" w:rsidTr="00965015">
        <w:trPr>
          <w:cantSplit/>
        </w:trPr>
        <w:tc>
          <w:tcPr>
            <w:tcW w:w="1941" w:type="pct"/>
          </w:tcPr>
          <w:p w:rsidR="00CD6773" w:rsidRPr="006651BC" w:rsidRDefault="00D72CF6" w:rsidP="00D72CF6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 xml:space="preserve">    </w:t>
            </w:r>
            <w:r w:rsidRPr="00F81C06">
              <w:rPr>
                <w:rFonts w:asciiTheme="majorBidi" w:hAnsiTheme="majorBidi" w:cstheme="majorBidi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ไม่เรียกเก็บจากลูกค้า</w:t>
            </w:r>
          </w:p>
        </w:tc>
        <w:tc>
          <w:tcPr>
            <w:tcW w:w="202" w:type="pct"/>
          </w:tcPr>
          <w:p w:rsidR="00CD6773" w:rsidRDefault="00CD6773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CD6773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CD6773" w:rsidRDefault="00CD6773" w:rsidP="0005580B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CD6773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CD6773" w:rsidRDefault="00CD6773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CD6773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CD6773" w:rsidRDefault="00CD6773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CD6773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3C66BF" w:rsidTr="00965015">
        <w:trPr>
          <w:cantSplit/>
        </w:trPr>
        <w:tc>
          <w:tcPr>
            <w:tcW w:w="1941" w:type="pct"/>
            <w:hideMark/>
          </w:tcPr>
          <w:p w:rsidR="003C66BF" w:rsidRPr="00E0155A" w:rsidRDefault="003C66BF" w:rsidP="003C66BF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51B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ต้นทุนงานตามสัญญาบวกกำไร</w:t>
            </w:r>
          </w:p>
        </w:tc>
        <w:tc>
          <w:tcPr>
            <w:tcW w:w="202" w:type="pct"/>
          </w:tcPr>
          <w:p w:rsidR="003C66BF" w:rsidRDefault="003C66BF" w:rsidP="003C66BF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3C66BF" w:rsidRDefault="002554E6" w:rsidP="00481B7C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1,022,151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hideMark/>
          </w:tcPr>
          <w:p w:rsidR="003C66BF" w:rsidRDefault="003C66BF" w:rsidP="00481B7C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599,727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3C66BF" w:rsidRDefault="002554E6" w:rsidP="00481B7C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1,022,151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hideMark/>
          </w:tcPr>
          <w:p w:rsidR="003C66BF" w:rsidRDefault="003C66BF" w:rsidP="00481B7C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59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</w:t>
            </w: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727</w:t>
            </w:r>
          </w:p>
        </w:tc>
      </w:tr>
      <w:tr w:rsidR="003C66BF" w:rsidTr="00965015">
        <w:trPr>
          <w:cantSplit/>
        </w:trPr>
        <w:tc>
          <w:tcPr>
            <w:tcW w:w="1941" w:type="pct"/>
            <w:hideMark/>
          </w:tcPr>
          <w:p w:rsidR="003C66BF" w:rsidRDefault="003C66BF" w:rsidP="003C66BF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จำนวนที่เรียกเก็บจากลูกค้า</w:t>
            </w:r>
          </w:p>
        </w:tc>
        <w:tc>
          <w:tcPr>
            <w:tcW w:w="202" w:type="pct"/>
          </w:tcPr>
          <w:p w:rsidR="003C66BF" w:rsidRDefault="003C66BF" w:rsidP="003C66BF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3C66BF" w:rsidRDefault="002554E6" w:rsidP="00ED2E5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(811,342)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66BF" w:rsidRDefault="003C66BF" w:rsidP="00ED2E5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(370,744)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66BF" w:rsidRDefault="002554E6" w:rsidP="00ED2E5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(811,342)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66BF" w:rsidRDefault="003C66BF" w:rsidP="00ED2E5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(3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</w:t>
            </w: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744</w:t>
            </w: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554E6" w:rsidTr="00965015">
        <w:trPr>
          <w:cantSplit/>
        </w:trPr>
        <w:tc>
          <w:tcPr>
            <w:tcW w:w="1941" w:type="pct"/>
          </w:tcPr>
          <w:p w:rsidR="002554E6" w:rsidRPr="00FB4B5A" w:rsidRDefault="002554E6" w:rsidP="002554E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2" w:type="pct"/>
          </w:tcPr>
          <w:p w:rsidR="002554E6" w:rsidRDefault="002554E6" w:rsidP="002554E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2554E6" w:rsidRDefault="002554E6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210,809</w:t>
            </w:r>
          </w:p>
        </w:tc>
        <w:tc>
          <w:tcPr>
            <w:tcW w:w="121" w:type="pct"/>
          </w:tcPr>
          <w:p w:rsidR="002554E6" w:rsidRDefault="002554E6" w:rsidP="002554E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554E6" w:rsidRDefault="002554E6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228,983</w:t>
            </w:r>
          </w:p>
        </w:tc>
        <w:tc>
          <w:tcPr>
            <w:tcW w:w="121" w:type="pct"/>
          </w:tcPr>
          <w:p w:rsidR="002554E6" w:rsidRDefault="002554E6" w:rsidP="002554E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554E6" w:rsidRDefault="002554E6" w:rsidP="00481B7C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210,809</w:t>
            </w:r>
          </w:p>
        </w:tc>
        <w:tc>
          <w:tcPr>
            <w:tcW w:w="121" w:type="pct"/>
          </w:tcPr>
          <w:p w:rsidR="002554E6" w:rsidRDefault="002554E6" w:rsidP="002554E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554E6" w:rsidRDefault="002554E6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4A90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8,983</w:t>
            </w:r>
          </w:p>
        </w:tc>
      </w:tr>
      <w:tr w:rsidR="002554E6" w:rsidTr="00965015">
        <w:trPr>
          <w:cantSplit/>
        </w:trPr>
        <w:tc>
          <w:tcPr>
            <w:tcW w:w="1941" w:type="pct"/>
            <w:hideMark/>
          </w:tcPr>
          <w:p w:rsidR="002554E6" w:rsidRDefault="002554E6" w:rsidP="002554E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pct"/>
          </w:tcPr>
          <w:p w:rsidR="002554E6" w:rsidRDefault="002554E6" w:rsidP="002554E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:rsidR="002554E6" w:rsidRDefault="002554E6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2554E6" w:rsidRDefault="002554E6" w:rsidP="002554E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2554E6" w:rsidRDefault="002554E6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2554E6" w:rsidRDefault="002554E6" w:rsidP="002554E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554E6" w:rsidRDefault="002554E6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2554E6" w:rsidRDefault="002554E6" w:rsidP="002554E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2554E6" w:rsidRDefault="002554E6" w:rsidP="002554E6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</w:tbl>
    <w:p w:rsidR="00F11591" w:rsidRDefault="00F11591">
      <w:r>
        <w:br w:type="page"/>
      </w:r>
    </w:p>
    <w:tbl>
      <w:tblPr>
        <w:tblW w:w="4775" w:type="pct"/>
        <w:tblInd w:w="450" w:type="dxa"/>
        <w:tblLook w:val="04A0" w:firstRow="1" w:lastRow="0" w:firstColumn="1" w:lastColumn="0" w:noHBand="0" w:noVBand="1"/>
      </w:tblPr>
      <w:tblGrid>
        <w:gridCol w:w="3561"/>
        <w:gridCol w:w="371"/>
        <w:gridCol w:w="1141"/>
        <w:gridCol w:w="222"/>
        <w:gridCol w:w="1145"/>
        <w:gridCol w:w="222"/>
        <w:gridCol w:w="1141"/>
        <w:gridCol w:w="222"/>
        <w:gridCol w:w="1148"/>
      </w:tblGrid>
      <w:tr w:rsidR="00F11591" w:rsidRPr="007A1007" w:rsidTr="00965015">
        <w:trPr>
          <w:cantSplit/>
        </w:trPr>
        <w:tc>
          <w:tcPr>
            <w:tcW w:w="1941" w:type="pct"/>
          </w:tcPr>
          <w:p w:rsidR="00F11591" w:rsidRPr="00F11591" w:rsidRDefault="00F11591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F11591" w:rsidRPr="00F11591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:rsidR="00F11591" w:rsidRPr="00F11591" w:rsidRDefault="00F11591" w:rsidP="00F11591">
            <w:pPr>
              <w:pStyle w:val="E"/>
              <w:tabs>
                <w:tab w:val="decimal" w:pos="805"/>
              </w:tabs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1" w:type="pct"/>
          </w:tcPr>
          <w:p w:rsidR="00F11591" w:rsidRPr="00F11591" w:rsidRDefault="00F11591" w:rsidP="0005580B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9" w:type="pct"/>
            <w:gridSpan w:val="3"/>
          </w:tcPr>
          <w:p w:rsidR="00F11591" w:rsidRPr="00F11591" w:rsidRDefault="00F11591" w:rsidP="00F11591">
            <w:pPr>
              <w:pStyle w:val="E"/>
              <w:tabs>
                <w:tab w:val="decimal" w:pos="859"/>
              </w:tabs>
              <w:ind w:left="-18" w:right="-108" w:hanging="92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46399" w:rsidRPr="007A1007" w:rsidTr="00965015">
        <w:trPr>
          <w:cantSplit/>
        </w:trPr>
        <w:tc>
          <w:tcPr>
            <w:tcW w:w="1941" w:type="pct"/>
          </w:tcPr>
          <w:p w:rsidR="00846399" w:rsidRPr="00F11591" w:rsidRDefault="00846399" w:rsidP="00846399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846399" w:rsidRPr="00F11591" w:rsidRDefault="00846399" w:rsidP="00846399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846399" w:rsidRDefault="00846399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1" w:type="pct"/>
          </w:tcPr>
          <w:p w:rsidR="00846399" w:rsidRDefault="00846399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846399" w:rsidRDefault="00E23538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39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21" w:type="pct"/>
          </w:tcPr>
          <w:p w:rsidR="00846399" w:rsidRDefault="00846399" w:rsidP="00846399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846399" w:rsidRDefault="00846399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1" w:type="pct"/>
          </w:tcPr>
          <w:p w:rsidR="00846399" w:rsidRDefault="00846399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846399" w:rsidRDefault="00E23538" w:rsidP="00846399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39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26342" w:rsidRPr="007A1007" w:rsidTr="00965015">
        <w:trPr>
          <w:cantSplit/>
        </w:trPr>
        <w:tc>
          <w:tcPr>
            <w:tcW w:w="1941" w:type="pct"/>
          </w:tcPr>
          <w:p w:rsidR="00426342" w:rsidRPr="00F11591" w:rsidRDefault="00426342" w:rsidP="0042634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426342" w:rsidRPr="00F11591" w:rsidRDefault="00426342" w:rsidP="0042634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1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21" w:type="pct"/>
          </w:tcPr>
          <w:p w:rsidR="00426342" w:rsidRPr="00F70FBF" w:rsidRDefault="00426342" w:rsidP="0042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1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426342" w:rsidRPr="00F024BD" w:rsidRDefault="00426342" w:rsidP="00426342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F11591" w:rsidRPr="007A1007" w:rsidTr="00965015">
        <w:trPr>
          <w:cantSplit/>
        </w:trPr>
        <w:tc>
          <w:tcPr>
            <w:tcW w:w="1941" w:type="pct"/>
          </w:tcPr>
          <w:p w:rsidR="00F11591" w:rsidRPr="00F11591" w:rsidRDefault="00F11591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pct"/>
          </w:tcPr>
          <w:p w:rsidR="00F11591" w:rsidRPr="00F11591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57" w:type="pct"/>
            <w:gridSpan w:val="7"/>
          </w:tcPr>
          <w:p w:rsidR="00F11591" w:rsidRPr="00DD1327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DD132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DD132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D132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11591" w:rsidRPr="007A1007" w:rsidTr="00965015">
        <w:trPr>
          <w:cantSplit/>
        </w:trPr>
        <w:tc>
          <w:tcPr>
            <w:tcW w:w="1941" w:type="pct"/>
          </w:tcPr>
          <w:p w:rsidR="00F11591" w:rsidRPr="007A1007" w:rsidRDefault="00F11591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02" w:type="pct"/>
          </w:tcPr>
          <w:p w:rsidR="00F11591" w:rsidRPr="007A1007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</w:tcPr>
          <w:p w:rsidR="00F11591" w:rsidRPr="007A1007" w:rsidRDefault="00F11591" w:rsidP="00F11591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F11591" w:rsidRPr="007A1007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:rsidR="00F11591" w:rsidRPr="007A1007" w:rsidRDefault="00F11591" w:rsidP="00F11591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F11591" w:rsidRPr="007A1007" w:rsidRDefault="00F11591" w:rsidP="00F11591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2" w:type="pct"/>
          </w:tcPr>
          <w:p w:rsidR="00F11591" w:rsidRPr="007A1007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F11591" w:rsidRPr="007A1007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:rsidR="00F11591" w:rsidRPr="007A1007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F81C06" w:rsidRPr="007A1007" w:rsidTr="00965015">
        <w:trPr>
          <w:cantSplit/>
        </w:trPr>
        <w:tc>
          <w:tcPr>
            <w:tcW w:w="4253" w:type="pct"/>
            <w:gridSpan w:val="7"/>
          </w:tcPr>
          <w:p w:rsidR="00F81C06" w:rsidRPr="00F81C06" w:rsidRDefault="00F81C0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24"/>
                <w:szCs w:val="24"/>
                <w:lang w:val="en-US"/>
              </w:rPr>
            </w:pPr>
            <w:r w:rsidRPr="00F81C06">
              <w:rPr>
                <w:rFonts w:asciiTheme="majorBidi" w:hAnsiTheme="majorBidi" w:cstheme="majorBidi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</w:tc>
        <w:tc>
          <w:tcPr>
            <w:tcW w:w="121" w:type="pct"/>
          </w:tcPr>
          <w:p w:rsidR="00F81C06" w:rsidRPr="007A1007" w:rsidRDefault="00F81C06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:rsidR="00F81C06" w:rsidRPr="007A1007" w:rsidRDefault="00F81C0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D72CF6" w:rsidTr="00965015">
        <w:trPr>
          <w:cantSplit/>
        </w:trPr>
        <w:tc>
          <w:tcPr>
            <w:tcW w:w="1941" w:type="pct"/>
          </w:tcPr>
          <w:p w:rsidR="00D72CF6" w:rsidRPr="00D72CF6" w:rsidRDefault="00D72CF6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  <w:lang w:val="th-TH"/>
              </w:rPr>
              <w:t xml:space="preserve">   </w:t>
            </w:r>
            <w:r w:rsidRPr="00D72CF6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val="th-TH"/>
              </w:rPr>
              <w:t>มูลค่างานตามสัญญาระหว่างทำ</w:t>
            </w:r>
          </w:p>
        </w:tc>
        <w:tc>
          <w:tcPr>
            <w:tcW w:w="202" w:type="pct"/>
          </w:tcPr>
          <w:p w:rsidR="00D72CF6" w:rsidRDefault="00D72CF6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D72CF6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D72CF6" w:rsidRDefault="00D72CF6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D72CF6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D72CF6" w:rsidRDefault="00D72CF6" w:rsidP="00F11591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D72CF6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D72CF6" w:rsidRDefault="00D72CF6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D72CF6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3C66BF" w:rsidTr="00965015">
        <w:trPr>
          <w:cantSplit/>
        </w:trPr>
        <w:tc>
          <w:tcPr>
            <w:tcW w:w="1941" w:type="pct"/>
            <w:hideMark/>
          </w:tcPr>
          <w:p w:rsidR="003C66BF" w:rsidRPr="006651BC" w:rsidRDefault="003C66BF" w:rsidP="003C66BF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</w:t>
            </w:r>
          </w:p>
        </w:tc>
        <w:tc>
          <w:tcPr>
            <w:tcW w:w="202" w:type="pct"/>
          </w:tcPr>
          <w:p w:rsidR="003C66BF" w:rsidRDefault="003C66BF" w:rsidP="003C66BF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3C66BF" w:rsidRDefault="0086007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79,095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28,500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3C66BF" w:rsidRDefault="0086007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79,095</w:t>
            </w:r>
          </w:p>
        </w:tc>
        <w:tc>
          <w:tcPr>
            <w:tcW w:w="121" w:type="pct"/>
          </w:tcPr>
          <w:p w:rsidR="003C66BF" w:rsidRDefault="003C66BF" w:rsidP="003C66BF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3C66BF" w:rsidRDefault="003C66BF" w:rsidP="003C66B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28,500</w:t>
            </w:r>
          </w:p>
        </w:tc>
      </w:tr>
      <w:tr w:rsidR="00C07955" w:rsidTr="00965015">
        <w:trPr>
          <w:cantSplit/>
        </w:trPr>
        <w:tc>
          <w:tcPr>
            <w:tcW w:w="1941" w:type="pct"/>
            <w:hideMark/>
          </w:tcPr>
          <w:p w:rsidR="00C07955" w:rsidRDefault="00C07955" w:rsidP="00C0795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6651B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ต้นทุนงานตามสัญญาบวกกำไร</w:t>
            </w:r>
          </w:p>
        </w:tc>
        <w:tc>
          <w:tcPr>
            <w:tcW w:w="202" w:type="pct"/>
          </w:tcPr>
          <w:p w:rsidR="00C07955" w:rsidRDefault="00C07955" w:rsidP="00C07955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C07955" w:rsidRDefault="00C07955" w:rsidP="00C07955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(58,713)</w:t>
            </w:r>
          </w:p>
        </w:tc>
        <w:tc>
          <w:tcPr>
            <w:tcW w:w="121" w:type="pct"/>
          </w:tcPr>
          <w:p w:rsidR="00C07955" w:rsidRDefault="00C07955" w:rsidP="00C07955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7955" w:rsidRDefault="00C07955" w:rsidP="00C07955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(19,496)</w:t>
            </w:r>
          </w:p>
        </w:tc>
        <w:tc>
          <w:tcPr>
            <w:tcW w:w="121" w:type="pct"/>
          </w:tcPr>
          <w:p w:rsidR="00C07955" w:rsidRDefault="00C07955" w:rsidP="00C07955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7955" w:rsidRDefault="00C07955" w:rsidP="00C07955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(58,713)</w:t>
            </w:r>
          </w:p>
        </w:tc>
        <w:tc>
          <w:tcPr>
            <w:tcW w:w="121" w:type="pct"/>
          </w:tcPr>
          <w:p w:rsidR="00C07955" w:rsidRDefault="00C07955" w:rsidP="00C07955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7955" w:rsidRDefault="00C07955" w:rsidP="00C07955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(19,49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</w:tr>
      <w:tr w:rsidR="00C07955" w:rsidTr="00965015">
        <w:trPr>
          <w:cantSplit/>
        </w:trPr>
        <w:tc>
          <w:tcPr>
            <w:tcW w:w="1941" w:type="pct"/>
            <w:hideMark/>
          </w:tcPr>
          <w:p w:rsidR="00C07955" w:rsidRDefault="00C07955" w:rsidP="00C0795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202" w:type="pct"/>
          </w:tcPr>
          <w:p w:rsidR="00C07955" w:rsidRDefault="00C07955" w:rsidP="00C07955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C07955" w:rsidRDefault="00C07955" w:rsidP="00C07955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20,382</w:t>
            </w:r>
          </w:p>
        </w:tc>
        <w:tc>
          <w:tcPr>
            <w:tcW w:w="121" w:type="pct"/>
          </w:tcPr>
          <w:p w:rsidR="00C07955" w:rsidRDefault="00C07955" w:rsidP="00C07955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07955" w:rsidRDefault="00C07955" w:rsidP="00C07955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9,004</w:t>
            </w:r>
          </w:p>
        </w:tc>
        <w:tc>
          <w:tcPr>
            <w:tcW w:w="121" w:type="pct"/>
          </w:tcPr>
          <w:p w:rsidR="00C07955" w:rsidRDefault="00C07955" w:rsidP="00C07955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7955" w:rsidRDefault="00C07955" w:rsidP="00C07955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20,382</w:t>
            </w:r>
          </w:p>
        </w:tc>
        <w:tc>
          <w:tcPr>
            <w:tcW w:w="121" w:type="pct"/>
          </w:tcPr>
          <w:p w:rsidR="00C07955" w:rsidRDefault="00C07955" w:rsidP="00C07955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07955" w:rsidRDefault="00C07955" w:rsidP="00C07955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E4A9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004</w:t>
            </w:r>
          </w:p>
        </w:tc>
      </w:tr>
    </w:tbl>
    <w:p w:rsidR="00F408C9" w:rsidRDefault="00F408C9" w:rsidP="00F4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408C9" w:rsidRDefault="00F408C9" w:rsidP="00965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86D93">
        <w:rPr>
          <w:rFonts w:ascii="Angsana New" w:hAnsi="Angsana New"/>
          <w:b/>
          <w:bCs/>
          <w:sz w:val="30"/>
          <w:szCs w:val="30"/>
        </w:rPr>
        <w:t>3</w:t>
      </w:r>
      <w:r w:rsidRPr="00645AD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F408C9" w:rsidRDefault="00F408C9" w:rsidP="00F4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408C9" w:rsidRPr="00F408C9" w:rsidRDefault="00F408C9" w:rsidP="00F4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8C9">
        <w:rPr>
          <w:rFonts w:ascii="Angsana New" w:hAnsi="Angsana New"/>
          <w:sz w:val="30"/>
          <w:szCs w:val="30"/>
          <w:cs/>
        </w:rPr>
        <w:t>เงินปันผล</w:t>
      </w:r>
      <w:r w:rsidRPr="00F408C9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F408C9">
        <w:rPr>
          <w:rFonts w:ascii="Angsana New" w:hAnsi="Angsana New"/>
          <w:sz w:val="30"/>
          <w:szCs w:val="30"/>
          <w:cs/>
        </w:rPr>
        <w:t>ดังนี้</w:t>
      </w:r>
      <w:r w:rsidRPr="00F408C9">
        <w:rPr>
          <w:rFonts w:ascii="Angsana New" w:hAnsi="Angsana New" w:hint="cs"/>
          <w:sz w:val="30"/>
          <w:szCs w:val="30"/>
          <w:cs/>
        </w:rPr>
        <w:t xml:space="preserve"> </w:t>
      </w:r>
    </w:p>
    <w:p w:rsidR="00F408C9" w:rsidRPr="00F408C9" w:rsidRDefault="00F408C9" w:rsidP="00F4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440"/>
        <w:gridCol w:w="1692"/>
        <w:gridCol w:w="1350"/>
        <w:gridCol w:w="270"/>
        <w:gridCol w:w="1260"/>
      </w:tblGrid>
      <w:tr w:rsidR="00F408C9" w:rsidRPr="00F408C9" w:rsidDel="00D43E7A" w:rsidTr="00832DE3">
        <w:tc>
          <w:tcPr>
            <w:tcW w:w="3168" w:type="dxa"/>
            <w:vAlign w:val="bottom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" w:name="_Hlk15401195"/>
          </w:p>
        </w:tc>
        <w:tc>
          <w:tcPr>
            <w:tcW w:w="1440" w:type="dxa"/>
            <w:vAlign w:val="bottom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2" w:type="dxa"/>
            <w:vAlign w:val="bottom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:rsidR="00FF3155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ต่</w:t>
            </w:r>
            <w:r w:rsidR="00FF3155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7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F408C9" w:rsidRPr="00F408C9" w:rsidDel="00D43E7A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408C9" w:rsidRPr="00F408C9" w:rsidTr="00832DE3">
        <w:tc>
          <w:tcPr>
            <w:tcW w:w="3168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8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08C9" w:rsidRPr="00F408C9" w:rsidTr="00832DE3">
        <w:tc>
          <w:tcPr>
            <w:tcW w:w="3168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8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408C9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8C9" w:rsidRPr="00F408C9" w:rsidTr="00832DE3">
        <w:tc>
          <w:tcPr>
            <w:tcW w:w="3168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F408C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F408C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92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="009E29FF" w:rsidRPr="00F408C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270" w:type="dxa"/>
          </w:tcPr>
          <w:p w:rsidR="00F408C9" w:rsidRPr="00F408C9" w:rsidRDefault="00F408C9" w:rsidP="00A0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408C9" w:rsidRPr="00F408C9" w:rsidRDefault="00F408C9" w:rsidP="00832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8C9">
              <w:rPr>
                <w:rFonts w:ascii="Angsana New" w:hAnsi="Angsana New"/>
                <w:sz w:val="30"/>
                <w:szCs w:val="30"/>
              </w:rPr>
              <w:t>11.41</w:t>
            </w:r>
          </w:p>
        </w:tc>
      </w:tr>
      <w:bookmarkEnd w:id="1"/>
    </w:tbl>
    <w:p w:rsidR="00F408C9" w:rsidRDefault="00F408C9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F582B" w:rsidRDefault="00EF5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3A4EA5" w:rsidRDefault="00C93FD3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86D93">
        <w:rPr>
          <w:rFonts w:ascii="Angsana New" w:hAnsi="Angsana New"/>
          <w:b/>
          <w:bCs/>
          <w:sz w:val="30"/>
          <w:szCs w:val="30"/>
        </w:rPr>
        <w:t>4</w:t>
      </w:r>
      <w:r w:rsidR="003A4EA5" w:rsidRPr="00645AD0">
        <w:rPr>
          <w:rFonts w:ascii="Angsana New" w:hAnsi="Angsana New"/>
          <w:b/>
          <w:bCs/>
          <w:sz w:val="30"/>
          <w:szCs w:val="30"/>
        </w:rPr>
        <w:tab/>
      </w:r>
      <w:r w:rsidR="003A4EA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3A4EA5" w:rsidRPr="0060672D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3A4EA5" w:rsidRPr="007A1C44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:rsidR="003A4EA5" w:rsidRPr="0060672D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3A4EA5" w:rsidRPr="00341150" w:rsidRDefault="003A4EA5" w:rsidP="00341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93B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tbl>
      <w:tblPr>
        <w:tblpPr w:leftFromText="180" w:rightFromText="180" w:vertAnchor="text" w:horzAnchor="margin" w:tblpX="485" w:tblpY="183"/>
        <w:tblW w:w="9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483"/>
        <w:gridCol w:w="180"/>
        <w:gridCol w:w="1069"/>
        <w:gridCol w:w="180"/>
        <w:gridCol w:w="1080"/>
        <w:gridCol w:w="180"/>
        <w:gridCol w:w="1080"/>
        <w:gridCol w:w="180"/>
        <w:gridCol w:w="1080"/>
      </w:tblGrid>
      <w:tr w:rsidR="003A4EA5" w:rsidRPr="0042334D" w:rsidTr="00965015">
        <w:trPr>
          <w:trHeight w:val="363"/>
          <w:tblHeader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A4EA5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4EA5" w:rsidRPr="0042334D" w:rsidTr="00965015">
        <w:trPr>
          <w:trHeight w:val="363"/>
          <w:tblHeader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A4EA5" w:rsidRPr="0042334D" w:rsidTr="00965015">
        <w:trPr>
          <w:trHeight w:val="363"/>
          <w:tblHeader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42334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A4EA5" w:rsidRPr="0042334D" w:rsidTr="00965015">
        <w:trPr>
          <w:cantSplit/>
        </w:trPr>
        <w:tc>
          <w:tcPr>
            <w:tcW w:w="3679" w:type="dxa"/>
            <w:shd w:val="clear" w:color="auto" w:fill="auto"/>
          </w:tcPr>
          <w:p w:rsidR="003A4EA5" w:rsidRPr="0042334D" w:rsidRDefault="003A4EA5" w:rsidP="0096501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A69F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463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8056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83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EA5" w:rsidRPr="00B32DB6" w:rsidTr="00965015">
        <w:trPr>
          <w:cantSplit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96501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42334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483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61FA2" w:rsidRDefault="00882544" w:rsidP="0096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B32DB6" w:rsidRDefault="008C4D96" w:rsidP="00C23590">
            <w:pPr>
              <w:pStyle w:val="acctfourfigures"/>
              <w:tabs>
                <w:tab w:val="clear" w:pos="765"/>
              </w:tabs>
              <w:spacing w:line="240" w:lineRule="atLeast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657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A4EA5" w:rsidRPr="0042334D" w:rsidTr="00965015">
        <w:trPr>
          <w:cantSplit/>
        </w:trPr>
        <w:tc>
          <w:tcPr>
            <w:tcW w:w="3679" w:type="dxa"/>
            <w:shd w:val="clear" w:color="auto" w:fill="auto"/>
          </w:tcPr>
          <w:p w:rsidR="003A4EA5" w:rsidRPr="007309F4" w:rsidRDefault="003A4EA5" w:rsidP="00965015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3" w:type="dxa"/>
          </w:tcPr>
          <w:p w:rsidR="003A4EA5" w:rsidRPr="007309F4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3A4EA5" w:rsidRPr="007309F4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4EA5" w:rsidRPr="0042334D" w:rsidTr="00965015">
        <w:trPr>
          <w:cantSplit/>
        </w:trPr>
        <w:tc>
          <w:tcPr>
            <w:tcW w:w="3679" w:type="dxa"/>
            <w:shd w:val="clear" w:color="auto" w:fill="auto"/>
          </w:tcPr>
          <w:p w:rsidR="003A4EA5" w:rsidRPr="0042334D" w:rsidRDefault="003A4EA5" w:rsidP="0096501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056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483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9650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2544" w:rsidRPr="0042334D" w:rsidTr="00965015">
        <w:trPr>
          <w:cantSplit/>
        </w:trPr>
        <w:tc>
          <w:tcPr>
            <w:tcW w:w="3679" w:type="dxa"/>
            <w:shd w:val="clear" w:color="auto" w:fill="auto"/>
            <w:vAlign w:val="bottom"/>
          </w:tcPr>
          <w:p w:rsidR="00882544" w:rsidRPr="0042334D" w:rsidRDefault="00882544" w:rsidP="0096501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42334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483" w:type="dxa"/>
          </w:tcPr>
          <w:p w:rsidR="00882544" w:rsidRPr="0042334D" w:rsidRDefault="00882544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82544" w:rsidRPr="0042334D" w:rsidRDefault="00882544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882544" w:rsidRPr="0042334D" w:rsidRDefault="00882544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82544" w:rsidRPr="0042334D" w:rsidRDefault="00882544" w:rsidP="0096501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82544" w:rsidRPr="0042334D" w:rsidRDefault="00882544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82544" w:rsidRPr="0042334D" w:rsidRDefault="00882544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82544" w:rsidRPr="00A94DA5" w:rsidRDefault="00882544" w:rsidP="0096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82544" w:rsidRPr="0042334D" w:rsidRDefault="00882544" w:rsidP="009650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82544" w:rsidRPr="00C87A0F" w:rsidRDefault="00882544" w:rsidP="009650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(271)</w:t>
            </w:r>
          </w:p>
        </w:tc>
      </w:tr>
    </w:tbl>
    <w:p w:rsidR="003A4EA5" w:rsidRPr="00D72CF6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3A4EA5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เพื่อวัตถุประสงค์ในการเปิดเผย กลุ่มบริษัทพิจารณามูลค่ายุติธรรมระดับ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สำหรับสัญญาขายเงินตราต่างประเทศ อ้างอิงราคาจากคู่สัญญา มูลค่ายุติธรรมของเครื่องมือทางการเงินสะท้อนผลกระทบความเสี่ยงด้านเครดิต และได้รวมการปรับปรุงความเสี่ยงด้านเครดิต</w:t>
      </w:r>
    </w:p>
    <w:p w:rsidR="003A4EA5" w:rsidRPr="0060672D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C01920" w:rsidRPr="0060672D" w:rsidRDefault="003A4EA5" w:rsidP="00606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กลุ่มบริษัทไม่ได้เปิดเผยมูลค่ายุติธรรมของเครื่องมือทางการเงิน เช่น ลูกหนี้การค้าและลูกหนี้อื่น และเจ้าหนี้การค้าและเจ้าหนี้อื่น เพราะว่าราคาตามบัญชีใกล้เคียงกับมูลค่ายุติธรรม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8C6E3D" w:rsidRDefault="008C6E3D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A4EA5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86D93"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645AD0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EC5D07" w:rsidRPr="00645AD0" w:rsidRDefault="00EC5D07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243"/>
        <w:gridCol w:w="18"/>
        <w:gridCol w:w="269"/>
        <w:gridCol w:w="1170"/>
      </w:tblGrid>
      <w:tr w:rsidR="00EC5D07" w:rsidRPr="004D6147" w:rsidTr="00F60AAA">
        <w:tc>
          <w:tcPr>
            <w:tcW w:w="6480" w:type="dxa"/>
            <w:vAlign w:val="bottom"/>
          </w:tcPr>
          <w:p w:rsidR="00EC5D07" w:rsidRPr="00F408C9" w:rsidRDefault="00C764C5" w:rsidP="00F6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52" w:firstLine="96"/>
              <w:rPr>
                <w:rFonts w:ascii="Angsana New" w:hAnsi="Angsana New"/>
                <w:sz w:val="30"/>
                <w:szCs w:val="30"/>
              </w:rPr>
            </w:pPr>
            <w:r w:rsidRPr="00E221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221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221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463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221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221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1" w:type="dxa"/>
            <w:gridSpan w:val="2"/>
            <w:vAlign w:val="bottom"/>
          </w:tcPr>
          <w:p w:rsidR="00EC5D07" w:rsidRPr="00E221B2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</w:pPr>
            <w:r w:rsidRPr="00E221B2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งบการเงิ</w:t>
            </w:r>
            <w:r w:rsidR="00C764C5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น</w:t>
            </w:r>
            <w:r w:rsidRPr="00E221B2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:rsidR="00EC5D07" w:rsidRPr="004D6147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EC5D07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1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EC5D07" w:rsidRPr="004D6147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C5D07" w:rsidRPr="00E221B2" w:rsidTr="00F60AAA">
        <w:tc>
          <w:tcPr>
            <w:tcW w:w="6480" w:type="dxa"/>
          </w:tcPr>
          <w:p w:rsidR="00EC5D07" w:rsidRPr="00F408C9" w:rsidRDefault="00EC5D07" w:rsidP="0031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EC5D07" w:rsidRPr="00E221B2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21B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221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221B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64C5" w:rsidRPr="00F408C9" w:rsidTr="00F60AAA">
        <w:tc>
          <w:tcPr>
            <w:tcW w:w="6480" w:type="dxa"/>
          </w:tcPr>
          <w:p w:rsidR="00EC5D07" w:rsidRPr="00E72475" w:rsidRDefault="00E72475" w:rsidP="00F6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24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ภาะผูกพันรายจ่ายฝ่ายทุน</w:t>
            </w:r>
          </w:p>
        </w:tc>
        <w:tc>
          <w:tcPr>
            <w:tcW w:w="1261" w:type="dxa"/>
            <w:gridSpan w:val="2"/>
          </w:tcPr>
          <w:p w:rsidR="00EC5D07" w:rsidRPr="00F408C9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EC5D07" w:rsidRPr="00F408C9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5D07" w:rsidRPr="00F408C9" w:rsidRDefault="00EC5D07" w:rsidP="002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475" w:rsidRPr="00F408C9" w:rsidTr="00F60AAA">
        <w:tc>
          <w:tcPr>
            <w:tcW w:w="6480" w:type="dxa"/>
          </w:tcPr>
          <w:p w:rsidR="00E72475" w:rsidRPr="00E72475" w:rsidRDefault="00E72475" w:rsidP="00F6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24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1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475" w:rsidRPr="00E221B2" w:rsidTr="00F60AAA">
        <w:tc>
          <w:tcPr>
            <w:tcW w:w="6480" w:type="dxa"/>
          </w:tcPr>
          <w:p w:rsidR="00E72475" w:rsidRPr="00F408C9" w:rsidRDefault="00E72475" w:rsidP="00F6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1" w:type="dxa"/>
            <w:gridSpan w:val="2"/>
            <w:tcBorders>
              <w:bottom w:val="double" w:sz="4" w:space="0" w:color="auto"/>
            </w:tcBorders>
          </w:tcPr>
          <w:p w:rsidR="00E72475" w:rsidRPr="00E221B2" w:rsidRDefault="00526473" w:rsidP="00C76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8,988</w:t>
            </w:r>
          </w:p>
        </w:tc>
        <w:tc>
          <w:tcPr>
            <w:tcW w:w="269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72475" w:rsidRPr="00E221B2" w:rsidRDefault="00526473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72475" w:rsidRPr="00E221B2" w:rsidTr="00F60AAA">
        <w:tc>
          <w:tcPr>
            <w:tcW w:w="6480" w:type="dxa"/>
          </w:tcPr>
          <w:p w:rsidR="00E72475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gridSpan w:val="2"/>
            <w:tcBorders>
              <w:top w:val="double" w:sz="4" w:space="0" w:color="auto"/>
            </w:tcBorders>
          </w:tcPr>
          <w:p w:rsidR="00E72475" w:rsidRPr="00E221B2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72475" w:rsidRPr="00E221B2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2475" w:rsidRPr="00F408C9" w:rsidTr="00F60AAA">
        <w:tc>
          <w:tcPr>
            <w:tcW w:w="6480" w:type="dxa"/>
            <w:vAlign w:val="bottom"/>
          </w:tcPr>
          <w:p w:rsidR="00E72475" w:rsidRPr="00F408C9" w:rsidRDefault="00C764C5" w:rsidP="00F6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08"/>
              <w:rPr>
                <w:rFonts w:ascii="Angsana New" w:hAnsi="Angsana New"/>
                <w:sz w:val="30"/>
                <w:szCs w:val="30"/>
              </w:rPr>
            </w:pPr>
            <w:r w:rsidRPr="00E221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E221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221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463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221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221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43" w:type="dxa"/>
            <w:vAlign w:val="bottom"/>
          </w:tcPr>
          <w:p w:rsidR="00E72475" w:rsidRPr="00E221B2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</w:pPr>
            <w:r w:rsidRPr="00E221B2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น</w:t>
            </w:r>
            <w:r w:rsidRPr="00E221B2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287" w:type="dxa"/>
            <w:gridSpan w:val="2"/>
          </w:tcPr>
          <w:p w:rsidR="00E72475" w:rsidRPr="004D6147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E72475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1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E72475" w:rsidRPr="004D6147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E72475" w:rsidRPr="00E221B2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21B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221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221B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F24EC4" w:rsidRDefault="00E72475" w:rsidP="00F6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4E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ภาะผูกพันตามสัญญาเช่าที่ดิน</w:t>
            </w:r>
          </w:p>
        </w:tc>
        <w:tc>
          <w:tcPr>
            <w:tcW w:w="1243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43" w:type="dxa"/>
          </w:tcPr>
          <w:p w:rsidR="00E72475" w:rsidRPr="00FF1065" w:rsidRDefault="00B06EB7" w:rsidP="0096501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672</w:t>
            </w:r>
          </w:p>
        </w:tc>
        <w:tc>
          <w:tcPr>
            <w:tcW w:w="287" w:type="dxa"/>
            <w:gridSpan w:val="2"/>
          </w:tcPr>
          <w:p w:rsidR="00E72475" w:rsidRPr="00F408C9" w:rsidRDefault="00E72475" w:rsidP="0096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72475" w:rsidRPr="00FF1065" w:rsidRDefault="00B06EB7" w:rsidP="0096501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672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E72475" w:rsidRPr="00FF1065" w:rsidRDefault="00B06EB7" w:rsidP="0096501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1,008</w:t>
            </w:r>
          </w:p>
        </w:tc>
        <w:tc>
          <w:tcPr>
            <w:tcW w:w="287" w:type="dxa"/>
            <w:gridSpan w:val="2"/>
          </w:tcPr>
          <w:p w:rsidR="00E72475" w:rsidRPr="00F408C9" w:rsidRDefault="00E72475" w:rsidP="0096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8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72475" w:rsidRPr="00FF1065" w:rsidRDefault="00B06EB7" w:rsidP="0096501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1,008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hanging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E72475" w:rsidRPr="00965015" w:rsidRDefault="00B06EB7" w:rsidP="0096501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1,680</w:t>
            </w:r>
          </w:p>
        </w:tc>
        <w:tc>
          <w:tcPr>
            <w:tcW w:w="287" w:type="dxa"/>
            <w:gridSpan w:val="2"/>
          </w:tcPr>
          <w:p w:rsidR="00E72475" w:rsidRPr="00965015" w:rsidRDefault="00E72475" w:rsidP="0096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1"/>
              </w:tabs>
              <w:spacing w:line="240" w:lineRule="auto"/>
              <w:ind w:left="-18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72475" w:rsidRPr="00FF1065" w:rsidRDefault="00B06EB7" w:rsidP="0096501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1,680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E7247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:rsidR="00E72475" w:rsidRDefault="00E72475" w:rsidP="00E72475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72475" w:rsidRDefault="00E72475" w:rsidP="00E72475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 w:hanging="108"/>
              <w:rPr>
                <w:rFonts w:ascii="Times New Roman" w:hAnsi="Times New Roman" w:cs="Times New Roman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43" w:type="dxa"/>
          </w:tcPr>
          <w:p w:rsidR="00E72475" w:rsidRDefault="00E72475" w:rsidP="00E72475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72475" w:rsidRDefault="00E72475" w:rsidP="00E72475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43" w:type="dxa"/>
          </w:tcPr>
          <w:p w:rsidR="00E72475" w:rsidRPr="00FF1065" w:rsidRDefault="00C21593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264,950</w:t>
            </w: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72475" w:rsidRPr="00FF1065" w:rsidRDefault="00C21593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264,950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43" w:type="dxa"/>
          </w:tcPr>
          <w:p w:rsidR="00E72475" w:rsidRPr="00FF1065" w:rsidRDefault="00C21593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56,566</w:t>
            </w: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72475" w:rsidRPr="00FF1065" w:rsidRDefault="00C21593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56,566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E72475" w:rsidRPr="00FF1065" w:rsidRDefault="00C21593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45</w:t>
            </w: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72475" w:rsidRPr="00FF1065" w:rsidRDefault="00C21593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45</w:t>
            </w:r>
          </w:p>
        </w:tc>
      </w:tr>
      <w:tr w:rsidR="00E72475" w:rsidRPr="00F408C9" w:rsidTr="00F60AAA">
        <w:tc>
          <w:tcPr>
            <w:tcW w:w="6480" w:type="dxa"/>
          </w:tcPr>
          <w:p w:rsidR="00E72475" w:rsidRPr="00645AD0" w:rsidRDefault="00E72475" w:rsidP="00F60AA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hanging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E72475" w:rsidRPr="00FF1065" w:rsidRDefault="00C21593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321,561</w:t>
            </w:r>
          </w:p>
        </w:tc>
        <w:tc>
          <w:tcPr>
            <w:tcW w:w="287" w:type="dxa"/>
            <w:gridSpan w:val="2"/>
          </w:tcPr>
          <w:p w:rsidR="00E72475" w:rsidRPr="00F408C9" w:rsidRDefault="00E72475" w:rsidP="00E7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72475" w:rsidRPr="00FF1065" w:rsidRDefault="00C21593" w:rsidP="00E72475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321,561</w:t>
            </w:r>
          </w:p>
        </w:tc>
      </w:tr>
    </w:tbl>
    <w:p w:rsidR="00B929D9" w:rsidRDefault="00B929D9" w:rsidP="001D4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7C67D6" w:rsidRPr="00645AD0" w:rsidRDefault="007C67D6" w:rsidP="001D4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45AD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E29FF">
        <w:rPr>
          <w:rFonts w:ascii="Angsana New" w:hAnsi="Angsana New"/>
          <w:sz w:val="30"/>
          <w:szCs w:val="30"/>
        </w:rPr>
        <w:t>30</w:t>
      </w:r>
      <w:r w:rsidRPr="00645AD0">
        <w:rPr>
          <w:rFonts w:ascii="Angsana New" w:hAnsi="Angsana New"/>
          <w:sz w:val="30"/>
          <w:szCs w:val="30"/>
          <w:cs/>
        </w:rPr>
        <w:t xml:space="preserve"> </w:t>
      </w:r>
      <w:r w:rsidR="00846399">
        <w:rPr>
          <w:rFonts w:ascii="Angsana New" w:hAnsi="Angsana New" w:hint="cs"/>
          <w:sz w:val="30"/>
          <w:szCs w:val="30"/>
          <w:cs/>
        </w:rPr>
        <w:t>กันยายน</w:t>
      </w:r>
      <w:r w:rsidRPr="00645AD0">
        <w:rPr>
          <w:rFonts w:ascii="Angsana New" w:hAnsi="Angsana New"/>
          <w:sz w:val="30"/>
          <w:szCs w:val="30"/>
          <w:cs/>
        </w:rPr>
        <w:t xml:space="preserve"> </w:t>
      </w:r>
      <w:r w:rsidR="009E29FF" w:rsidRPr="00F408C9">
        <w:rPr>
          <w:rFonts w:ascii="Angsana New" w:hAnsi="Angsana New"/>
          <w:sz w:val="30"/>
          <w:szCs w:val="30"/>
        </w:rPr>
        <w:t>256</w:t>
      </w:r>
      <w:r w:rsidR="009E29FF">
        <w:rPr>
          <w:rFonts w:ascii="Angsana New" w:hAnsi="Angsana New"/>
          <w:sz w:val="30"/>
          <w:szCs w:val="30"/>
        </w:rPr>
        <w:t>2</w:t>
      </w:r>
      <w:r w:rsidRPr="00645AD0">
        <w:rPr>
          <w:rFonts w:ascii="Angsana New" w:hAnsi="Angsana New"/>
          <w:sz w:val="30"/>
          <w:szCs w:val="30"/>
        </w:rPr>
        <w:t xml:space="preserve"> </w:t>
      </w:r>
      <w:r w:rsidR="00214EEB">
        <w:rPr>
          <w:rFonts w:ascii="Angsana New" w:hAnsi="Angsana New" w:hint="cs"/>
          <w:sz w:val="30"/>
          <w:szCs w:val="30"/>
          <w:cs/>
        </w:rPr>
        <w:t>กลุ่ม</w:t>
      </w:r>
      <w:r w:rsidRPr="00645AD0">
        <w:rPr>
          <w:rFonts w:ascii="Angsana New" w:hAnsi="Angsana New"/>
          <w:sz w:val="30"/>
          <w:szCs w:val="30"/>
          <w:cs/>
        </w:rPr>
        <w:t>บริษัทมี</w:t>
      </w:r>
    </w:p>
    <w:p w:rsidR="007C67D6" w:rsidRPr="003962B4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C67D6" w:rsidRPr="00645AD0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  <w:cs/>
        </w:rPr>
      </w:pPr>
      <w:r w:rsidRPr="00645AD0">
        <w:rPr>
          <w:rFonts w:ascii="Angsana New" w:hAnsi="Angsana New"/>
          <w:sz w:val="30"/>
          <w:szCs w:val="30"/>
          <w:cs/>
        </w:rPr>
        <w:t>(ก)</w:t>
      </w:r>
      <w:r w:rsidRPr="00645AD0">
        <w:rPr>
          <w:rFonts w:ascii="Angsana New" w:hAnsi="Angsana New"/>
          <w:sz w:val="30"/>
          <w:szCs w:val="30"/>
          <w:cs/>
        </w:rPr>
        <w:tab/>
        <w:t xml:space="preserve">สัญญาเช่าที่ดินเพื่อเป็นที่ตั้งสำนักงานของบริษัท สัญญาสิ้นสุดในวันที่ </w:t>
      </w:r>
      <w:r w:rsidR="001902CE">
        <w:rPr>
          <w:rFonts w:ascii="Angsana New" w:hAnsi="Angsana New"/>
          <w:sz w:val="30"/>
          <w:szCs w:val="30"/>
        </w:rPr>
        <w:t>3</w:t>
      </w:r>
      <w:r w:rsidR="005B3B1D">
        <w:rPr>
          <w:rFonts w:ascii="Angsana New" w:hAnsi="Angsana New"/>
          <w:sz w:val="30"/>
          <w:szCs w:val="30"/>
        </w:rPr>
        <w:t>1</w:t>
      </w:r>
      <w:r w:rsidRPr="00645AD0">
        <w:rPr>
          <w:rFonts w:ascii="Angsana New" w:hAnsi="Angsana New"/>
          <w:sz w:val="30"/>
          <w:szCs w:val="30"/>
          <w:cs/>
        </w:rPr>
        <w:t xml:space="preserve"> มีนาคม </w:t>
      </w:r>
      <w:r w:rsidR="001902CE" w:rsidRPr="00F408C9">
        <w:rPr>
          <w:rFonts w:ascii="Angsana New" w:hAnsi="Angsana New"/>
          <w:sz w:val="30"/>
          <w:szCs w:val="30"/>
        </w:rPr>
        <w:t>25</w:t>
      </w:r>
      <w:r w:rsidR="001902CE">
        <w:rPr>
          <w:rFonts w:ascii="Angsana New" w:hAnsi="Angsana New"/>
          <w:sz w:val="30"/>
          <w:szCs w:val="30"/>
        </w:rPr>
        <w:t>65</w:t>
      </w:r>
    </w:p>
    <w:p w:rsidR="007C67D6" w:rsidRPr="003962B4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</w:rPr>
      </w:pPr>
    </w:p>
    <w:p w:rsidR="007C67D6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45AD0">
        <w:rPr>
          <w:rFonts w:ascii="Angsana New" w:hAnsi="Angsana New"/>
          <w:sz w:val="30"/>
          <w:szCs w:val="30"/>
          <w:cs/>
        </w:rPr>
        <w:t>(ข)</w:t>
      </w:r>
      <w:r w:rsidRPr="00645AD0">
        <w:rPr>
          <w:rFonts w:ascii="Angsana New" w:hAnsi="Angsana New"/>
          <w:sz w:val="30"/>
          <w:szCs w:val="30"/>
          <w:cs/>
        </w:rPr>
        <w:tab/>
        <w:t>หนังสือค้ำประกันที่ธนาคารออกให้แก่บริษัทเอกชนหลายแห่งและหน่วยงานรัฐบาลสำหรับค้ำประกันการปฏิบัติงานของบริษัทต่อลูกค้าบางรายและการใช้ไฟฟ้า</w:t>
      </w:r>
    </w:p>
    <w:p w:rsidR="003962B4" w:rsidRP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:rsid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ค)</w:t>
      </w:r>
      <w:r w:rsidRPr="00BF0E45">
        <w:rPr>
          <w:rFonts w:ascii="Angsana New" w:hAnsi="Angsana New"/>
          <w:sz w:val="30"/>
          <w:szCs w:val="30"/>
        </w:rPr>
        <w:t xml:space="preserve"> </w:t>
      </w:r>
      <w:r w:rsidRPr="00672535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pacing w:val="6"/>
          <w:sz w:val="30"/>
          <w:szCs w:val="30"/>
          <w:cs/>
        </w:rPr>
        <w:t>สัญญาซื้อ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เงินตราต่างประเทศล่วงหน้ากับธนาคารใน</w:t>
      </w:r>
      <w:r w:rsidRPr="0074451A">
        <w:rPr>
          <w:rFonts w:ascii="Angsana New" w:hAnsi="Angsana New"/>
          <w:spacing w:val="6"/>
          <w:sz w:val="30"/>
          <w:szCs w:val="30"/>
          <w:cs/>
        </w:rPr>
        <w:t>ประเทศแห่ง</w:t>
      </w:r>
      <w:r w:rsidRPr="0074451A">
        <w:rPr>
          <w:rFonts w:ascii="Angsana New" w:hAnsi="Angsana New" w:hint="cs"/>
          <w:spacing w:val="6"/>
          <w:sz w:val="30"/>
          <w:szCs w:val="30"/>
          <w:cs/>
        </w:rPr>
        <w:t>หนึ่ง</w:t>
      </w:r>
      <w:r w:rsidRPr="0074451A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 w:rsidRPr="0074451A"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74451A">
        <w:rPr>
          <w:rFonts w:ascii="Angsana New" w:hAnsi="Angsana New"/>
          <w:spacing w:val="6"/>
          <w:sz w:val="30"/>
          <w:szCs w:val="30"/>
        </w:rPr>
        <w:t xml:space="preserve"> </w:t>
      </w:r>
      <w:r w:rsidR="007B0989">
        <w:rPr>
          <w:rFonts w:ascii="Angsana New" w:hAnsi="Angsana New"/>
          <w:spacing w:val="6"/>
          <w:sz w:val="30"/>
          <w:szCs w:val="30"/>
        </w:rPr>
        <w:t>1.</w:t>
      </w:r>
      <w:r w:rsidR="00C811F3">
        <w:rPr>
          <w:rFonts w:ascii="Angsana New" w:hAnsi="Angsana New"/>
          <w:spacing w:val="6"/>
          <w:sz w:val="30"/>
          <w:szCs w:val="30"/>
        </w:rPr>
        <w:t>74</w:t>
      </w:r>
      <w:r w:rsidR="0008048C">
        <w:rPr>
          <w:rFonts w:ascii="Angsana New" w:hAnsi="Angsana New"/>
          <w:spacing w:val="6"/>
          <w:sz w:val="30"/>
          <w:szCs w:val="30"/>
        </w:rPr>
        <w:t xml:space="preserve"> </w:t>
      </w:r>
      <w:r w:rsidRPr="0074451A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74451A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 w:rsidRPr="0074451A">
        <w:rPr>
          <w:rFonts w:ascii="Angsana New" w:hAnsi="Angsana New" w:hint="cs"/>
          <w:spacing w:val="4"/>
          <w:sz w:val="30"/>
          <w:szCs w:val="30"/>
          <w:cs/>
        </w:rPr>
        <w:t>หรือเทียบเท่ากับ</w:t>
      </w:r>
      <w:r w:rsidR="000B4350" w:rsidRPr="0074451A">
        <w:rPr>
          <w:rFonts w:ascii="Angsana New" w:hAnsi="Angsana New"/>
          <w:spacing w:val="4"/>
          <w:sz w:val="30"/>
          <w:szCs w:val="30"/>
        </w:rPr>
        <w:t xml:space="preserve"> </w:t>
      </w:r>
      <w:r w:rsidR="00C21593">
        <w:rPr>
          <w:rFonts w:ascii="Angsana New" w:hAnsi="Angsana New"/>
          <w:spacing w:val="4"/>
          <w:sz w:val="30"/>
          <w:szCs w:val="30"/>
        </w:rPr>
        <w:t>53.57</w:t>
      </w:r>
      <w:r w:rsidRPr="0074451A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</w:t>
      </w:r>
      <w:r w:rsidRPr="0074451A">
        <w:rPr>
          <w:rFonts w:ascii="Angsana New" w:hAnsi="Angsana New"/>
          <w:spacing w:val="4"/>
          <w:sz w:val="30"/>
          <w:szCs w:val="30"/>
        </w:rPr>
        <w:t xml:space="preserve"> 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 xml:space="preserve">(31 </w:t>
      </w:r>
      <w:r w:rsidRPr="0074451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Pr="0074451A">
        <w:rPr>
          <w:rFonts w:ascii="Angsana New" w:hAnsi="Angsana New"/>
          <w:i/>
          <w:iCs/>
          <w:spacing w:val="4"/>
          <w:sz w:val="30"/>
          <w:szCs w:val="30"/>
          <w:cs/>
        </w:rPr>
        <w:t>.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56</w:t>
      </w:r>
      <w:r w:rsidRPr="0074451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ล้านเหรียญสหรัฐอเมริกาหรือเทียบเท่ากับ 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50</w:t>
      </w:r>
      <w:r w:rsidR="00023620" w:rsidRPr="0074451A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85</w:t>
      </w:r>
      <w:r w:rsidRPr="0074451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Pr="0074451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74451A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</w:t>
      </w:r>
      <w:r w:rsidRPr="00DF1C0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C21593" w:rsidRPr="00DF1C0E">
        <w:rPr>
          <w:rFonts w:ascii="Angsana New" w:hAnsi="Angsana New" w:hint="cs"/>
          <w:spacing w:val="6"/>
          <w:sz w:val="30"/>
          <w:szCs w:val="30"/>
          <w:cs/>
        </w:rPr>
        <w:t>กรกฎาคม</w:t>
      </w:r>
      <w:r w:rsidR="00341150" w:rsidRPr="00DF1C0E">
        <w:rPr>
          <w:rFonts w:ascii="Angsana New" w:hAnsi="Angsana New"/>
          <w:spacing w:val="6"/>
          <w:sz w:val="30"/>
          <w:szCs w:val="30"/>
        </w:rPr>
        <w:t xml:space="preserve"> </w:t>
      </w:r>
      <w:r w:rsidRPr="00DF1C0E">
        <w:rPr>
          <w:rFonts w:ascii="Angsana New" w:hAnsi="Angsana New"/>
          <w:sz w:val="30"/>
          <w:szCs w:val="30"/>
          <w:cs/>
        </w:rPr>
        <w:t>25</w:t>
      </w:r>
      <w:r w:rsidR="00E36151" w:rsidRPr="00DF1C0E">
        <w:rPr>
          <w:rFonts w:ascii="Angsana New" w:hAnsi="Angsana New"/>
          <w:sz w:val="30"/>
          <w:szCs w:val="30"/>
        </w:rPr>
        <w:t>6</w:t>
      </w:r>
      <w:r w:rsidR="00351D41" w:rsidRPr="00DF1C0E">
        <w:rPr>
          <w:rFonts w:ascii="Angsana New" w:hAnsi="Angsana New"/>
          <w:sz w:val="30"/>
          <w:szCs w:val="30"/>
        </w:rPr>
        <w:t>3</w:t>
      </w:r>
      <w:r w:rsidRPr="00DF1C0E">
        <w:rPr>
          <w:rFonts w:ascii="Angsana New" w:hAnsi="Angsana New"/>
          <w:sz w:val="30"/>
          <w:szCs w:val="30"/>
          <w:cs/>
        </w:rPr>
        <w:t xml:space="preserve"> </w:t>
      </w:r>
    </w:p>
    <w:p w:rsidR="003962B4" w:rsidRPr="008946C7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</w:rPr>
      </w:pPr>
    </w:p>
    <w:p w:rsid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72535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672535">
        <w:rPr>
          <w:rFonts w:ascii="Angsana New" w:hAnsi="Angsana New"/>
          <w:sz w:val="30"/>
          <w:szCs w:val="30"/>
          <w:cs/>
        </w:rPr>
        <w:t>)</w:t>
      </w:r>
      <w:r w:rsidRPr="00672535">
        <w:rPr>
          <w:rFonts w:ascii="Angsana New" w:hAnsi="Angsana New"/>
          <w:sz w:val="30"/>
          <w:szCs w:val="30"/>
        </w:rPr>
        <w:tab/>
      </w:r>
      <w:r w:rsidRPr="00BB4E31">
        <w:rPr>
          <w:rFonts w:ascii="Angsana New" w:hAnsi="Angsana New"/>
          <w:spacing w:val="6"/>
          <w:sz w:val="30"/>
          <w:szCs w:val="30"/>
          <w:cs/>
        </w:rPr>
        <w:t>สัญญาขายเงินตราต่างประเทศล่วงหน้ากับธนาคารใน</w:t>
      </w:r>
      <w:r w:rsidRPr="0074451A">
        <w:rPr>
          <w:rFonts w:ascii="Angsana New" w:hAnsi="Angsana New"/>
          <w:spacing w:val="6"/>
          <w:sz w:val="30"/>
          <w:szCs w:val="30"/>
          <w:cs/>
        </w:rPr>
        <w:t>ประเทศ</w:t>
      </w:r>
      <w:r w:rsidRPr="0074451A">
        <w:rPr>
          <w:rFonts w:ascii="Angsana New" w:hAnsi="Angsana New" w:hint="cs"/>
          <w:spacing w:val="6"/>
          <w:sz w:val="30"/>
          <w:szCs w:val="30"/>
          <w:cs/>
        </w:rPr>
        <w:t>หลายแห่ง</w:t>
      </w:r>
      <w:r w:rsidRPr="0074451A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 w:rsidRPr="0074451A">
        <w:rPr>
          <w:rFonts w:ascii="Angsana New" w:hAnsi="Angsana New" w:hint="cs"/>
          <w:spacing w:val="6"/>
          <w:sz w:val="30"/>
          <w:szCs w:val="30"/>
          <w:cs/>
        </w:rPr>
        <w:t xml:space="preserve">น </w:t>
      </w:r>
      <w:r w:rsidR="007B0989">
        <w:rPr>
          <w:rFonts w:ascii="Angsana New" w:hAnsi="Angsana New"/>
          <w:spacing w:val="6"/>
          <w:sz w:val="30"/>
          <w:szCs w:val="30"/>
        </w:rPr>
        <w:t>0.44</w:t>
      </w:r>
      <w:r w:rsidR="00094FCB">
        <w:rPr>
          <w:rFonts w:ascii="Angsana New" w:hAnsi="Angsana New"/>
          <w:spacing w:val="6"/>
          <w:sz w:val="30"/>
          <w:szCs w:val="30"/>
        </w:rPr>
        <w:t xml:space="preserve"> </w:t>
      </w:r>
      <w:r w:rsidRPr="0074451A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74451A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 w:rsidRPr="0074451A">
        <w:rPr>
          <w:rFonts w:ascii="Angsana New" w:hAnsi="Angsana New" w:hint="cs"/>
          <w:spacing w:val="4"/>
          <w:sz w:val="30"/>
          <w:szCs w:val="30"/>
          <w:cs/>
        </w:rPr>
        <w:t xml:space="preserve">หรือเทียบเท่ากับ </w:t>
      </w:r>
      <w:r w:rsidR="00C21593">
        <w:rPr>
          <w:rFonts w:ascii="Angsana New" w:hAnsi="Angsana New"/>
          <w:spacing w:val="4"/>
          <w:sz w:val="30"/>
          <w:szCs w:val="30"/>
        </w:rPr>
        <w:t>13.61</w:t>
      </w:r>
      <w:r w:rsidR="00433CD9" w:rsidRPr="0074451A">
        <w:rPr>
          <w:rFonts w:ascii="Angsana New" w:hAnsi="Angsana New"/>
          <w:spacing w:val="4"/>
          <w:sz w:val="30"/>
          <w:szCs w:val="30"/>
        </w:rPr>
        <w:t xml:space="preserve"> </w:t>
      </w:r>
      <w:r w:rsidRPr="0074451A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74451A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655239" w:rsidRPr="0074451A"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 w:rsidR="00655239" w:rsidRPr="0074451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F140E0" w:rsidRPr="0074451A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0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86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74451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ล้านเหรียญสหรัฐอเมริกาหรือเทียบเท่ากับ 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27</w:t>
      </w:r>
      <w:r w:rsidR="00882572" w:rsidRPr="0074451A">
        <w:rPr>
          <w:rFonts w:ascii="Angsana New" w:hAnsi="Angsana New"/>
          <w:i/>
          <w:iCs/>
          <w:spacing w:val="4"/>
          <w:sz w:val="30"/>
          <w:szCs w:val="30"/>
        </w:rPr>
        <w:t>.7</w:t>
      </w:r>
      <w:r w:rsidR="00341150" w:rsidRPr="0074451A">
        <w:rPr>
          <w:rFonts w:ascii="Angsana New" w:hAnsi="Angsana New"/>
          <w:i/>
          <w:iCs/>
          <w:spacing w:val="4"/>
          <w:sz w:val="30"/>
          <w:szCs w:val="30"/>
        </w:rPr>
        <w:t>9</w:t>
      </w:r>
      <w:r w:rsidRPr="0074451A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74451A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74451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4451A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</w:t>
      </w:r>
      <w:r w:rsidRPr="00DF1C0E">
        <w:rPr>
          <w:rFonts w:ascii="Angsana New" w:hAnsi="Angsana New"/>
          <w:spacing w:val="6"/>
          <w:sz w:val="30"/>
          <w:szCs w:val="30"/>
          <w:cs/>
        </w:rPr>
        <w:t>ภายในเดือน</w:t>
      </w:r>
      <w:r w:rsidR="0074451A" w:rsidRPr="00DF1C0E">
        <w:rPr>
          <w:rFonts w:ascii="Angsana New" w:hAnsi="Angsana New" w:hint="cs"/>
          <w:spacing w:val="6"/>
          <w:sz w:val="30"/>
          <w:szCs w:val="30"/>
          <w:cs/>
        </w:rPr>
        <w:t>ธันว</w:t>
      </w:r>
      <w:r w:rsidR="00C21593" w:rsidRPr="00DF1C0E">
        <w:rPr>
          <w:rFonts w:ascii="Angsana New" w:hAnsi="Angsana New" w:hint="cs"/>
          <w:spacing w:val="6"/>
          <w:sz w:val="30"/>
          <w:szCs w:val="30"/>
          <w:cs/>
        </w:rPr>
        <w:t>าคม</w:t>
      </w:r>
      <w:r w:rsidRPr="00DF1C0E">
        <w:rPr>
          <w:rFonts w:ascii="Angsana New" w:hAnsi="Angsana New"/>
          <w:spacing w:val="6"/>
          <w:sz w:val="30"/>
          <w:szCs w:val="30"/>
        </w:rPr>
        <w:t xml:space="preserve"> 25</w:t>
      </w:r>
      <w:r w:rsidR="001B51FD" w:rsidRPr="00DF1C0E">
        <w:rPr>
          <w:rFonts w:ascii="Angsana New" w:hAnsi="Angsana New"/>
          <w:spacing w:val="6"/>
          <w:sz w:val="30"/>
          <w:szCs w:val="30"/>
        </w:rPr>
        <w:t>6</w:t>
      </w:r>
      <w:r w:rsidR="00C21593" w:rsidRPr="00DF1C0E">
        <w:rPr>
          <w:rFonts w:ascii="Angsana New" w:hAnsi="Angsana New"/>
          <w:spacing w:val="6"/>
          <w:sz w:val="30"/>
          <w:szCs w:val="30"/>
        </w:rPr>
        <w:t>2</w:t>
      </w:r>
    </w:p>
    <w:p w:rsidR="007C67D6" w:rsidRPr="000030C3" w:rsidRDefault="007C67D6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341150" w:rsidRPr="006C0892" w:rsidRDefault="00EF582B" w:rsidP="006C0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05F42" w:rsidRDefault="00F05F42" w:rsidP="00481B7C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645AD0"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</w:rPr>
        <w:t>6</w:t>
      </w:r>
      <w:r w:rsidRPr="00645AD0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มาตรฐานการรายงานทางการเงินที่ยังไม่ได้บังคับใช้</w:t>
      </w:r>
    </w:p>
    <w:p w:rsidR="00F54CE3" w:rsidRPr="00F54CE3" w:rsidRDefault="00F54CE3" w:rsidP="00F54CE3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6B60FE" w:rsidRDefault="007E6D50" w:rsidP="007E6D50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7E6D50">
        <w:rPr>
          <w:rFonts w:ascii="Angsana New" w:hAnsi="Angsana New"/>
          <w:color w:val="000000" w:themeColor="text1"/>
          <w:sz w:val="30"/>
          <w:szCs w:val="30"/>
          <w:cs/>
        </w:rPr>
        <w:t>มาตรฐานการรายงานทางการเงิน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>ที่ออกและปรับปรุงใหม่</w:t>
      </w:r>
      <w:r w:rsidR="0035546F">
        <w:rPr>
          <w:rFonts w:ascii="Angsana New" w:hAnsi="Angsana New" w:hint="cs"/>
          <w:color w:val="000000" w:themeColor="text1"/>
          <w:sz w:val="30"/>
          <w:szCs w:val="30"/>
          <w:cs/>
        </w:rPr>
        <w:t>ซึ่ง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เกี่ยวกับการดำเนินงานของกลุ่มบริษัท </w:t>
      </w:r>
      <w:r w:rsidR="0035546F">
        <w:rPr>
          <w:rFonts w:ascii="Angsana New" w:hAnsi="Angsana New" w:hint="cs"/>
          <w:color w:val="000000" w:themeColor="text1"/>
          <w:sz w:val="30"/>
          <w:szCs w:val="30"/>
          <w:cs/>
        </w:rPr>
        <w:t>และ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คาดว่าจะมีผลกระทบที่มีสาระสำคัญต่องบการเงินรวมและงบการเงินเฉพาะกิจการของบริษัท เมื่อนำมาถือปฏิบัติเป็นครั้งแรก</w:t>
      </w:r>
      <w:r w:rsidRPr="007E6D5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35546F">
        <w:rPr>
          <w:rFonts w:ascii="Angsana New" w:hAnsi="Angsana New" w:hint="cs"/>
          <w:color w:val="000000" w:themeColor="text1"/>
          <w:sz w:val="30"/>
          <w:szCs w:val="30"/>
          <w:cs/>
        </w:rPr>
        <w:t>โดย</w:t>
      </w:r>
      <w:r w:rsidRPr="007E6D50">
        <w:rPr>
          <w:rFonts w:ascii="Angsana New" w:hAnsi="Angsana New"/>
          <w:color w:val="000000" w:themeColor="text1"/>
          <w:sz w:val="30"/>
          <w:szCs w:val="30"/>
          <w:cs/>
        </w:rPr>
        <w:t>มาตรฐานการรายงานทางการเงิน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>ดังกล่าวกำหนดให้ถือปฏิบัติกับงบการเงิน</w:t>
      </w:r>
      <w:r w:rsidRPr="007E6D50">
        <w:rPr>
          <w:rFonts w:ascii="Angsana New" w:hAnsi="Angsana New"/>
          <w:color w:val="000000" w:themeColor="text1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7E6D50">
        <w:rPr>
          <w:rFonts w:ascii="Angsana New" w:hAnsi="Angsana New"/>
          <w:color w:val="000000" w:themeColor="text1"/>
          <w:sz w:val="30"/>
          <w:szCs w:val="30"/>
        </w:rPr>
        <w:t>1</w:t>
      </w:r>
      <w:r w:rsidRPr="007E6D50">
        <w:rPr>
          <w:rFonts w:ascii="Angsana New" w:hAnsi="Angsana New"/>
          <w:color w:val="000000" w:themeColor="text1"/>
          <w:sz w:val="30"/>
          <w:szCs w:val="30"/>
          <w:cs/>
        </w:rPr>
        <w:t xml:space="preserve"> มกราคม </w:t>
      </w:r>
      <w:r w:rsidRPr="007E6D50">
        <w:rPr>
          <w:rFonts w:ascii="Angsana New" w:hAnsi="Angsana New"/>
          <w:color w:val="000000" w:themeColor="text1"/>
          <w:sz w:val="30"/>
          <w:szCs w:val="30"/>
        </w:rPr>
        <w:t xml:space="preserve">2563 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>มีดังต่อไปนี้</w:t>
      </w:r>
    </w:p>
    <w:p w:rsidR="006B60FE" w:rsidRPr="00F54CE3" w:rsidRDefault="006B6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z w:val="30"/>
          <w:szCs w:val="30"/>
          <w:cs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7E6D50" w:rsidRPr="007D527D" w:rsidTr="00716AFD">
        <w:trPr>
          <w:tblHeader/>
        </w:trPr>
        <w:tc>
          <w:tcPr>
            <w:tcW w:w="3960" w:type="dxa"/>
            <w:vAlign w:val="bottom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E6D5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E6D5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E6D50" w:rsidRPr="004A797F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E6D5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6D50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E6D50" w:rsidRPr="004A797F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6D50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E6D50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E6D5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6D50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6D50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7E6D5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7E6D50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7E6D50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7E6D50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E6D50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E6D50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E6D50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E6D50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E6D50" w:rsidRPr="00F54CE3" w:rsidRDefault="007E6D50" w:rsidP="007E6D50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F54CE3" w:rsidRDefault="00FD2594" w:rsidP="00FD2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2594">
        <w:rPr>
          <w:rFonts w:ascii="Angsana New" w:hAnsi="Angsana New"/>
          <w:i/>
          <w:iCs/>
          <w:sz w:val="30"/>
          <w:szCs w:val="30"/>
        </w:rPr>
        <w:t xml:space="preserve">* </w:t>
      </w:r>
      <w:r w:rsidRPr="00FD2594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B212F6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FD2594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286D93" w:rsidRDefault="00286D93" w:rsidP="00FD2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B212F6" w:rsidRDefault="00B212F6" w:rsidP="007A067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212F6" w:rsidRPr="00F54CE3" w:rsidRDefault="00B212F6" w:rsidP="00B212F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:rsidR="00F54CE3" w:rsidRDefault="00B212F6" w:rsidP="00F54CE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" w:name="_Hlk15580843"/>
      <w:bookmarkStart w:id="3" w:name="_Hlk15582546"/>
      <w:r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2"/>
      <w:r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</w:t>
      </w:r>
      <w:bookmarkEnd w:id="3"/>
      <w:r w:rsidR="00F54CE3">
        <w:rPr>
          <w:rFonts w:ascii="Angsana New" w:hAnsi="Angsana New" w:hint="cs"/>
          <w:sz w:val="30"/>
          <w:szCs w:val="30"/>
          <w:cs/>
        </w:rPr>
        <w:t>ป</w:t>
      </w:r>
    </w:p>
    <w:p w:rsidR="00F54CE3" w:rsidRDefault="00F54CE3" w:rsidP="00F54CE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A653C" w:rsidRPr="00F54CE3" w:rsidRDefault="00B212F6" w:rsidP="00F54CE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4CE3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</w:t>
      </w:r>
      <w:r w:rsidR="007A653C" w:rsidRPr="00F54CE3">
        <w:rPr>
          <w:rFonts w:ascii="Angsana New" w:hAnsi="Angsana New" w:hint="cs"/>
          <w:sz w:val="30"/>
          <w:szCs w:val="30"/>
          <w:cs/>
        </w:rPr>
        <w:t xml:space="preserve">น </w:t>
      </w:r>
    </w:p>
    <w:p w:rsidR="00286D93" w:rsidRDefault="00286D93" w:rsidP="007A653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7A653C" w:rsidRPr="00B212F6" w:rsidRDefault="007A653C" w:rsidP="007A65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212F6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B212F6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</w:rPr>
        <w:t>16</w:t>
      </w:r>
      <w:r w:rsidRPr="00B212F6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481B7C" w:rsidRPr="00481B7C" w:rsidRDefault="00481B7C" w:rsidP="00481B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B212F6" w:rsidRDefault="00B212F6" w:rsidP="00B212F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 w:hint="cs"/>
          <w:sz w:val="30"/>
          <w:szCs w:val="30"/>
        </w:rPr>
        <w:t>16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ได้นำเสนอวิธีการ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เมื่อ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481B7C" w:rsidRDefault="00481B7C" w:rsidP="00B212F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212F6" w:rsidRDefault="00B212F6" w:rsidP="00B212F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 xml:space="preserve"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 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           ตามมาตรฐานการรายงานทางการเงิน ฉบับที่ </w:t>
      </w:r>
      <w:r>
        <w:rPr>
          <w:rFonts w:ascii="Angsana New" w:eastAsia="Calibri" w:hAnsi="Angsana New" w:hint="cs"/>
          <w:sz w:val="30"/>
          <w:szCs w:val="30"/>
        </w:rPr>
        <w:t xml:space="preserve">16 </w:t>
      </w:r>
      <w:r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ทั้งหมดที่กลุ่มบริษัทเป็นผู้เช่า 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B212F6" w:rsidRDefault="00B212F6" w:rsidP="00B212F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:rsidR="00DC5E66" w:rsidRDefault="004F311A" w:rsidP="00096CBE">
      <w:pPr>
        <w:pStyle w:val="ListParagraph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96CBE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กลุ่มบริษัทได้ประเมิน</w:t>
      </w:r>
      <w:r w:rsidRPr="00096CBE">
        <w:rPr>
          <w:rFonts w:ascii="Angsana New" w:hAnsi="Angsana New"/>
          <w:spacing w:val="-2"/>
          <w:sz w:val="30"/>
          <w:szCs w:val="30"/>
          <w:cs/>
        </w:rPr>
        <w:t>ผลกระทบ</w:t>
      </w:r>
      <w:r w:rsidRPr="00096CBE">
        <w:rPr>
          <w:rFonts w:ascii="Angsana New" w:hAnsi="Angsana New" w:hint="cs"/>
          <w:spacing w:val="-2"/>
          <w:sz w:val="30"/>
          <w:szCs w:val="30"/>
          <w:cs/>
        </w:rPr>
        <w:t>เบื้องต้น</w:t>
      </w:r>
      <w:r w:rsidRPr="00096CBE">
        <w:rPr>
          <w:rFonts w:ascii="Angsana New" w:hAnsi="Angsana New"/>
          <w:spacing w:val="-2"/>
          <w:sz w:val="30"/>
          <w:szCs w:val="30"/>
          <w:cs/>
        </w:rPr>
        <w:t>ที่อาจเกิดขึ้นจากการถือปฏิบัติตามมาตรฐานการรายงานทางการเงิน</w:t>
      </w:r>
      <w:r w:rsidRPr="00096CBE">
        <w:rPr>
          <w:rFonts w:ascii="Angsana New" w:hAnsi="Angsana New"/>
          <w:spacing w:val="-2"/>
          <w:sz w:val="30"/>
          <w:szCs w:val="30"/>
        </w:rPr>
        <w:t xml:space="preserve"> </w:t>
      </w:r>
      <w:r w:rsidR="00B212F6"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DC5E66">
        <w:rPr>
          <w:rFonts w:ascii="Angsana New" w:hAnsi="Angsana New" w:hint="cs"/>
          <w:spacing w:val="4"/>
          <w:sz w:val="30"/>
          <w:szCs w:val="30"/>
          <w:cs/>
        </w:rPr>
        <w:t xml:space="preserve">ฉบับที่ </w:t>
      </w:r>
      <w:r w:rsidRPr="00DC5E66">
        <w:rPr>
          <w:rFonts w:ascii="Angsana New" w:hAnsi="Angsana New"/>
          <w:spacing w:val="4"/>
          <w:sz w:val="30"/>
          <w:szCs w:val="30"/>
        </w:rPr>
        <w:t>16</w:t>
      </w:r>
      <w:r w:rsidRPr="00DC5E6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C5E66">
        <w:rPr>
          <w:rFonts w:ascii="Angsana New" w:hAnsi="Angsana New"/>
          <w:spacing w:val="4"/>
          <w:sz w:val="30"/>
          <w:szCs w:val="30"/>
          <w:cs/>
        </w:rPr>
        <w:t>เป็นครั้งแรกต่องบการเงินรวม</w:t>
      </w:r>
      <w:r w:rsidRPr="00DC5E66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DC5E66">
        <w:rPr>
          <w:rFonts w:ascii="Angsana New" w:hAnsi="Angsana New"/>
          <w:spacing w:val="4"/>
          <w:sz w:val="30"/>
          <w:szCs w:val="30"/>
          <w:cs/>
        </w:rPr>
        <w:t>งบการเงินเฉพาะกิจการ</w:t>
      </w:r>
      <w:r w:rsidRPr="00DC5E66">
        <w:rPr>
          <w:rFonts w:ascii="Angsana New" w:hAnsi="Angsana New" w:hint="cs"/>
          <w:spacing w:val="4"/>
          <w:sz w:val="30"/>
          <w:szCs w:val="30"/>
          <w:cs/>
        </w:rPr>
        <w:t>ซึ่ง</w:t>
      </w:r>
      <w:r w:rsidRPr="00DC5E66">
        <w:rPr>
          <w:rFonts w:ascii="Angsana New" w:hAnsi="Angsana New"/>
          <w:spacing w:val="4"/>
          <w:sz w:val="30"/>
          <w:szCs w:val="30"/>
          <w:cs/>
        </w:rPr>
        <w:t>คาดว่า</w:t>
      </w:r>
      <w:r w:rsidRPr="00DC5E66">
        <w:rPr>
          <w:rFonts w:ascii="Angsana New" w:hAnsi="Angsana New" w:hint="cs"/>
          <w:spacing w:val="4"/>
          <w:sz w:val="30"/>
          <w:szCs w:val="30"/>
          <w:cs/>
        </w:rPr>
        <w:t>ไม่</w:t>
      </w:r>
      <w:r w:rsidRPr="00DC5E66">
        <w:rPr>
          <w:rFonts w:ascii="Angsana New" w:hAnsi="Angsana New"/>
          <w:spacing w:val="4"/>
          <w:sz w:val="30"/>
          <w:szCs w:val="30"/>
          <w:cs/>
        </w:rPr>
        <w:t>มีผลกระทบ</w:t>
      </w:r>
      <w:r w:rsidRPr="00DC5E66">
        <w:rPr>
          <w:rFonts w:ascii="Angsana New" w:hAnsi="Angsana New" w:hint="cs"/>
          <w:spacing w:val="4"/>
          <w:sz w:val="30"/>
          <w:szCs w:val="30"/>
          <w:cs/>
        </w:rPr>
        <w:t>ที่มี</w:t>
      </w:r>
      <w:r w:rsidRPr="00DC5E66">
        <w:rPr>
          <w:rFonts w:ascii="Angsana New" w:hAnsi="Angsana New"/>
          <w:spacing w:val="4"/>
          <w:sz w:val="30"/>
          <w:szCs w:val="30"/>
          <w:cs/>
        </w:rPr>
        <w:t>สาระสำคัญต่อ</w:t>
      </w:r>
    </w:p>
    <w:p w:rsidR="00F54CE3" w:rsidRDefault="004F311A" w:rsidP="00096CBE">
      <w:pPr>
        <w:pStyle w:val="ListParagraph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96CBE">
        <w:rPr>
          <w:rFonts w:ascii="Angsana New" w:hAnsi="Angsana New"/>
          <w:spacing w:val="-2"/>
          <w:sz w:val="30"/>
          <w:szCs w:val="30"/>
          <w:cs/>
        </w:rPr>
        <w:t>งบการเงินรวม</w:t>
      </w:r>
      <w:r w:rsidRPr="00096CB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096CBE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</w:t>
      </w:r>
      <w:r w:rsidRPr="00096CBE">
        <w:rPr>
          <w:rFonts w:ascii="Angsana New" w:hAnsi="Angsana New" w:hint="cs"/>
          <w:spacing w:val="-2"/>
          <w:sz w:val="30"/>
          <w:szCs w:val="30"/>
          <w:cs/>
        </w:rPr>
        <w:t>ในงวดแรกที่ถือปฏิบัติ</w:t>
      </w:r>
    </w:p>
    <w:sectPr w:rsidR="00F54CE3" w:rsidSect="00620079">
      <w:head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914" w:rsidRDefault="000D5914">
      <w:r>
        <w:separator/>
      </w:r>
    </w:p>
  </w:endnote>
  <w:endnote w:type="continuationSeparator" w:id="0">
    <w:p w:rsidR="000D5914" w:rsidRDefault="000D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884" w:rsidRPr="002F79FF" w:rsidRDefault="00F84884" w:rsidP="0041713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B71AB6">
      <w:rPr>
        <w:rFonts w:ascii="Angsana New" w:hAnsi="Angsana New"/>
        <w:sz w:val="30"/>
        <w:szCs w:val="30"/>
        <w:lang w:val="en-US"/>
      </w:rPr>
      <w:fldChar w:fldCharType="begin"/>
    </w:r>
    <w:r w:rsidRPr="00B71AB6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B71AB6">
      <w:rPr>
        <w:rFonts w:ascii="Angsana New" w:hAnsi="Angsana New"/>
        <w:sz w:val="30"/>
        <w:szCs w:val="30"/>
        <w:lang w:val="en-US"/>
      </w:rPr>
      <w:fldChar w:fldCharType="separate"/>
    </w:r>
    <w:r w:rsidRPr="00B71AB6">
      <w:rPr>
        <w:rFonts w:ascii="Angsana New" w:hAnsi="Angsana New"/>
        <w:noProof/>
        <w:sz w:val="30"/>
        <w:szCs w:val="30"/>
        <w:lang w:val="en-US"/>
      </w:rPr>
      <w:t>1</w:t>
    </w:r>
    <w:r w:rsidRPr="00B71AB6">
      <w:rPr>
        <w:rFonts w:ascii="Angsana New" w:hAnsi="Angsana New"/>
        <w:noProof/>
        <w:sz w:val="30"/>
        <w:szCs w:val="3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914" w:rsidRDefault="000D5914">
      <w:r>
        <w:separator/>
      </w:r>
    </w:p>
  </w:footnote>
  <w:footnote w:type="continuationSeparator" w:id="0">
    <w:p w:rsidR="000D5914" w:rsidRDefault="000D5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884" w:rsidRPr="00850208" w:rsidRDefault="00F8488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84884" w:rsidRPr="00850208" w:rsidRDefault="00F8488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F84884" w:rsidRDefault="00F8488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F84884" w:rsidRPr="007578CD" w:rsidRDefault="00F84884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884" w:rsidRPr="00850208" w:rsidRDefault="00F8488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84884" w:rsidRPr="00850208" w:rsidRDefault="00F8488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F84884" w:rsidRDefault="00F8488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Pr="00850208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F84884" w:rsidRPr="007578CD" w:rsidRDefault="00F84884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884" w:rsidRPr="00850208" w:rsidRDefault="00F8488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84884" w:rsidRPr="00850208" w:rsidRDefault="00F8488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F84884" w:rsidRDefault="00F84884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F84884" w:rsidRPr="007578CD" w:rsidRDefault="00F84884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26886F8"/>
    <w:lvl w:ilvl="0" w:tplc="61348EC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6"/>
  </w:num>
  <w:num w:numId="14">
    <w:abstractNumId w:val="13"/>
  </w:num>
  <w:num w:numId="15">
    <w:abstractNumId w:val="15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30C3"/>
    <w:rsid w:val="00006E02"/>
    <w:rsid w:val="00006ED9"/>
    <w:rsid w:val="000073C6"/>
    <w:rsid w:val="000076BA"/>
    <w:rsid w:val="00010072"/>
    <w:rsid w:val="00010CAB"/>
    <w:rsid w:val="00010F79"/>
    <w:rsid w:val="00011648"/>
    <w:rsid w:val="00012334"/>
    <w:rsid w:val="00012D51"/>
    <w:rsid w:val="0001579C"/>
    <w:rsid w:val="00015879"/>
    <w:rsid w:val="000166B1"/>
    <w:rsid w:val="00016EA8"/>
    <w:rsid w:val="00020A06"/>
    <w:rsid w:val="00020DA6"/>
    <w:rsid w:val="00020FB9"/>
    <w:rsid w:val="00021142"/>
    <w:rsid w:val="00022395"/>
    <w:rsid w:val="00022D15"/>
    <w:rsid w:val="00023620"/>
    <w:rsid w:val="00025C88"/>
    <w:rsid w:val="00025FFC"/>
    <w:rsid w:val="000265BA"/>
    <w:rsid w:val="000302D3"/>
    <w:rsid w:val="000306FE"/>
    <w:rsid w:val="00031103"/>
    <w:rsid w:val="00031144"/>
    <w:rsid w:val="00032573"/>
    <w:rsid w:val="00032975"/>
    <w:rsid w:val="00032AC8"/>
    <w:rsid w:val="00032E27"/>
    <w:rsid w:val="00033E34"/>
    <w:rsid w:val="000344B6"/>
    <w:rsid w:val="000348AE"/>
    <w:rsid w:val="0003706C"/>
    <w:rsid w:val="0003752C"/>
    <w:rsid w:val="00037A57"/>
    <w:rsid w:val="00037DD9"/>
    <w:rsid w:val="00040F9C"/>
    <w:rsid w:val="0004145C"/>
    <w:rsid w:val="00042615"/>
    <w:rsid w:val="00042FBA"/>
    <w:rsid w:val="00043474"/>
    <w:rsid w:val="00043D35"/>
    <w:rsid w:val="00044345"/>
    <w:rsid w:val="0004559F"/>
    <w:rsid w:val="0004782A"/>
    <w:rsid w:val="0005078A"/>
    <w:rsid w:val="000509C1"/>
    <w:rsid w:val="000514D6"/>
    <w:rsid w:val="00051597"/>
    <w:rsid w:val="00052344"/>
    <w:rsid w:val="000527A1"/>
    <w:rsid w:val="0005291C"/>
    <w:rsid w:val="00052C7E"/>
    <w:rsid w:val="0005580B"/>
    <w:rsid w:val="000560DD"/>
    <w:rsid w:val="000567E3"/>
    <w:rsid w:val="00056B30"/>
    <w:rsid w:val="00056C16"/>
    <w:rsid w:val="00060091"/>
    <w:rsid w:val="00060799"/>
    <w:rsid w:val="00061EC9"/>
    <w:rsid w:val="00063009"/>
    <w:rsid w:val="00063EC3"/>
    <w:rsid w:val="00063F64"/>
    <w:rsid w:val="000646F4"/>
    <w:rsid w:val="0006511C"/>
    <w:rsid w:val="0006563C"/>
    <w:rsid w:val="00066A24"/>
    <w:rsid w:val="0006707A"/>
    <w:rsid w:val="00067292"/>
    <w:rsid w:val="000724A9"/>
    <w:rsid w:val="000726D8"/>
    <w:rsid w:val="0007320E"/>
    <w:rsid w:val="00074587"/>
    <w:rsid w:val="00074F74"/>
    <w:rsid w:val="0007572D"/>
    <w:rsid w:val="000768D8"/>
    <w:rsid w:val="00077A3D"/>
    <w:rsid w:val="0008048C"/>
    <w:rsid w:val="00081F7A"/>
    <w:rsid w:val="000821BC"/>
    <w:rsid w:val="00082450"/>
    <w:rsid w:val="000831AE"/>
    <w:rsid w:val="0008493A"/>
    <w:rsid w:val="0008518C"/>
    <w:rsid w:val="00085DB1"/>
    <w:rsid w:val="000862A1"/>
    <w:rsid w:val="00086B06"/>
    <w:rsid w:val="00087EC3"/>
    <w:rsid w:val="000909D1"/>
    <w:rsid w:val="0009161F"/>
    <w:rsid w:val="0009168F"/>
    <w:rsid w:val="00093062"/>
    <w:rsid w:val="00093950"/>
    <w:rsid w:val="00094FCB"/>
    <w:rsid w:val="00095471"/>
    <w:rsid w:val="000956EA"/>
    <w:rsid w:val="00096560"/>
    <w:rsid w:val="00096CBE"/>
    <w:rsid w:val="00096D43"/>
    <w:rsid w:val="00096F4B"/>
    <w:rsid w:val="00097084"/>
    <w:rsid w:val="000A12D1"/>
    <w:rsid w:val="000A2B6A"/>
    <w:rsid w:val="000A35AD"/>
    <w:rsid w:val="000A3CC4"/>
    <w:rsid w:val="000A3F4B"/>
    <w:rsid w:val="000A5A12"/>
    <w:rsid w:val="000A5B27"/>
    <w:rsid w:val="000A6AD8"/>
    <w:rsid w:val="000A73B0"/>
    <w:rsid w:val="000A7492"/>
    <w:rsid w:val="000A767C"/>
    <w:rsid w:val="000B0BD2"/>
    <w:rsid w:val="000B0FBD"/>
    <w:rsid w:val="000B1510"/>
    <w:rsid w:val="000B18C4"/>
    <w:rsid w:val="000B2D72"/>
    <w:rsid w:val="000B3D12"/>
    <w:rsid w:val="000B3ECD"/>
    <w:rsid w:val="000B4350"/>
    <w:rsid w:val="000B55C7"/>
    <w:rsid w:val="000B5DE4"/>
    <w:rsid w:val="000B6B51"/>
    <w:rsid w:val="000B72B9"/>
    <w:rsid w:val="000C18B1"/>
    <w:rsid w:val="000C27C1"/>
    <w:rsid w:val="000C40F7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5914"/>
    <w:rsid w:val="000D6CAC"/>
    <w:rsid w:val="000D7FC3"/>
    <w:rsid w:val="000E0F46"/>
    <w:rsid w:val="000E112F"/>
    <w:rsid w:val="000E174F"/>
    <w:rsid w:val="000E1E2E"/>
    <w:rsid w:val="000E22EF"/>
    <w:rsid w:val="000E36C2"/>
    <w:rsid w:val="000E3F2E"/>
    <w:rsid w:val="000E4242"/>
    <w:rsid w:val="000E4D1D"/>
    <w:rsid w:val="000E54B3"/>
    <w:rsid w:val="000E5865"/>
    <w:rsid w:val="000E5FCB"/>
    <w:rsid w:val="000E6036"/>
    <w:rsid w:val="000E6B55"/>
    <w:rsid w:val="000E6D79"/>
    <w:rsid w:val="000F069B"/>
    <w:rsid w:val="000F1221"/>
    <w:rsid w:val="000F12D2"/>
    <w:rsid w:val="000F14DE"/>
    <w:rsid w:val="000F1E9D"/>
    <w:rsid w:val="000F2E3B"/>
    <w:rsid w:val="000F328F"/>
    <w:rsid w:val="000F39B0"/>
    <w:rsid w:val="000F3F8A"/>
    <w:rsid w:val="000F577B"/>
    <w:rsid w:val="000F5BC6"/>
    <w:rsid w:val="000F77D2"/>
    <w:rsid w:val="00100FFC"/>
    <w:rsid w:val="00101619"/>
    <w:rsid w:val="00101A6D"/>
    <w:rsid w:val="00103ABC"/>
    <w:rsid w:val="001042D1"/>
    <w:rsid w:val="00105180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3DB6"/>
    <w:rsid w:val="00114C7B"/>
    <w:rsid w:val="00115DBF"/>
    <w:rsid w:val="001164F8"/>
    <w:rsid w:val="0011734C"/>
    <w:rsid w:val="00120BAB"/>
    <w:rsid w:val="00120CF0"/>
    <w:rsid w:val="00120D7A"/>
    <w:rsid w:val="00120E1A"/>
    <w:rsid w:val="00121DCC"/>
    <w:rsid w:val="00122F17"/>
    <w:rsid w:val="00123F9E"/>
    <w:rsid w:val="001240CF"/>
    <w:rsid w:val="0012588D"/>
    <w:rsid w:val="00125961"/>
    <w:rsid w:val="0012614D"/>
    <w:rsid w:val="0012675F"/>
    <w:rsid w:val="00127507"/>
    <w:rsid w:val="001276E5"/>
    <w:rsid w:val="0013160E"/>
    <w:rsid w:val="00131FD4"/>
    <w:rsid w:val="0013217E"/>
    <w:rsid w:val="00132334"/>
    <w:rsid w:val="00132B7F"/>
    <w:rsid w:val="00133DC8"/>
    <w:rsid w:val="00134E94"/>
    <w:rsid w:val="00137650"/>
    <w:rsid w:val="00137D23"/>
    <w:rsid w:val="00140167"/>
    <w:rsid w:val="00140C90"/>
    <w:rsid w:val="00141E22"/>
    <w:rsid w:val="00141F05"/>
    <w:rsid w:val="00142721"/>
    <w:rsid w:val="00142AD9"/>
    <w:rsid w:val="0014345C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E83"/>
    <w:rsid w:val="00155C9C"/>
    <w:rsid w:val="00156082"/>
    <w:rsid w:val="00156964"/>
    <w:rsid w:val="00157936"/>
    <w:rsid w:val="00157F07"/>
    <w:rsid w:val="00160354"/>
    <w:rsid w:val="0016121B"/>
    <w:rsid w:val="00161A41"/>
    <w:rsid w:val="00162125"/>
    <w:rsid w:val="001628CB"/>
    <w:rsid w:val="00163B7A"/>
    <w:rsid w:val="00164185"/>
    <w:rsid w:val="001646ED"/>
    <w:rsid w:val="00164B7F"/>
    <w:rsid w:val="00164D8E"/>
    <w:rsid w:val="00165860"/>
    <w:rsid w:val="00166EB2"/>
    <w:rsid w:val="00170EEF"/>
    <w:rsid w:val="0017102D"/>
    <w:rsid w:val="001711FA"/>
    <w:rsid w:val="001734BB"/>
    <w:rsid w:val="00173DB7"/>
    <w:rsid w:val="00174938"/>
    <w:rsid w:val="00174EB6"/>
    <w:rsid w:val="00176E07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2CE"/>
    <w:rsid w:val="00190EBA"/>
    <w:rsid w:val="00191AA0"/>
    <w:rsid w:val="00191AFF"/>
    <w:rsid w:val="00191FB9"/>
    <w:rsid w:val="001925CD"/>
    <w:rsid w:val="00192802"/>
    <w:rsid w:val="00192AE4"/>
    <w:rsid w:val="00193221"/>
    <w:rsid w:val="00193337"/>
    <w:rsid w:val="00193A3D"/>
    <w:rsid w:val="00195A14"/>
    <w:rsid w:val="00196688"/>
    <w:rsid w:val="001971DA"/>
    <w:rsid w:val="001A02A9"/>
    <w:rsid w:val="001A0956"/>
    <w:rsid w:val="001A0CC0"/>
    <w:rsid w:val="001A1778"/>
    <w:rsid w:val="001A1C0D"/>
    <w:rsid w:val="001A1EDD"/>
    <w:rsid w:val="001A20CA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B0FED"/>
    <w:rsid w:val="001B1177"/>
    <w:rsid w:val="001B1668"/>
    <w:rsid w:val="001B18FB"/>
    <w:rsid w:val="001B2805"/>
    <w:rsid w:val="001B2888"/>
    <w:rsid w:val="001B2E9F"/>
    <w:rsid w:val="001B2EE5"/>
    <w:rsid w:val="001B33F6"/>
    <w:rsid w:val="001B3449"/>
    <w:rsid w:val="001B51FD"/>
    <w:rsid w:val="001B55D8"/>
    <w:rsid w:val="001B6534"/>
    <w:rsid w:val="001B7806"/>
    <w:rsid w:val="001B7F4A"/>
    <w:rsid w:val="001C0BAF"/>
    <w:rsid w:val="001C3865"/>
    <w:rsid w:val="001C4987"/>
    <w:rsid w:val="001C5A9D"/>
    <w:rsid w:val="001C69A4"/>
    <w:rsid w:val="001C6BC4"/>
    <w:rsid w:val="001C78FD"/>
    <w:rsid w:val="001C7F6C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E26"/>
    <w:rsid w:val="001E0F70"/>
    <w:rsid w:val="001E1EC6"/>
    <w:rsid w:val="001E1EF0"/>
    <w:rsid w:val="001E2AD8"/>
    <w:rsid w:val="001E388C"/>
    <w:rsid w:val="001E58E2"/>
    <w:rsid w:val="001E63EE"/>
    <w:rsid w:val="001E692D"/>
    <w:rsid w:val="001E7619"/>
    <w:rsid w:val="001E7720"/>
    <w:rsid w:val="001F032B"/>
    <w:rsid w:val="001F1DF4"/>
    <w:rsid w:val="001F222E"/>
    <w:rsid w:val="001F2A43"/>
    <w:rsid w:val="001F2AD3"/>
    <w:rsid w:val="001F35BE"/>
    <w:rsid w:val="001F4E4F"/>
    <w:rsid w:val="001F4FFC"/>
    <w:rsid w:val="001F6070"/>
    <w:rsid w:val="001F63CD"/>
    <w:rsid w:val="001F763B"/>
    <w:rsid w:val="002011C6"/>
    <w:rsid w:val="00201320"/>
    <w:rsid w:val="0020212E"/>
    <w:rsid w:val="00205F3F"/>
    <w:rsid w:val="00206A0E"/>
    <w:rsid w:val="00207D41"/>
    <w:rsid w:val="00210116"/>
    <w:rsid w:val="002101EB"/>
    <w:rsid w:val="00212DDA"/>
    <w:rsid w:val="00213BC7"/>
    <w:rsid w:val="00214590"/>
    <w:rsid w:val="002149BE"/>
    <w:rsid w:val="00214EEB"/>
    <w:rsid w:val="00215517"/>
    <w:rsid w:val="00215E2C"/>
    <w:rsid w:val="00216574"/>
    <w:rsid w:val="00216C44"/>
    <w:rsid w:val="00220A44"/>
    <w:rsid w:val="00222E40"/>
    <w:rsid w:val="00223AC3"/>
    <w:rsid w:val="002246A0"/>
    <w:rsid w:val="00224CB8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4AC"/>
    <w:rsid w:val="002266CF"/>
    <w:rsid w:val="00226E83"/>
    <w:rsid w:val="002278A6"/>
    <w:rsid w:val="002279F1"/>
    <w:rsid w:val="00227DA6"/>
    <w:rsid w:val="00230113"/>
    <w:rsid w:val="0023049E"/>
    <w:rsid w:val="002326C4"/>
    <w:rsid w:val="00233536"/>
    <w:rsid w:val="0023369B"/>
    <w:rsid w:val="00234F41"/>
    <w:rsid w:val="00234F50"/>
    <w:rsid w:val="0023557E"/>
    <w:rsid w:val="0023566E"/>
    <w:rsid w:val="00235711"/>
    <w:rsid w:val="00235819"/>
    <w:rsid w:val="00235B34"/>
    <w:rsid w:val="00235D9E"/>
    <w:rsid w:val="002360A0"/>
    <w:rsid w:val="0023636F"/>
    <w:rsid w:val="002365DB"/>
    <w:rsid w:val="00237482"/>
    <w:rsid w:val="00240611"/>
    <w:rsid w:val="002408AE"/>
    <w:rsid w:val="00240EBC"/>
    <w:rsid w:val="00242087"/>
    <w:rsid w:val="00242B4B"/>
    <w:rsid w:val="00242ED1"/>
    <w:rsid w:val="002437B9"/>
    <w:rsid w:val="002453CB"/>
    <w:rsid w:val="00245A94"/>
    <w:rsid w:val="0024614D"/>
    <w:rsid w:val="002466E0"/>
    <w:rsid w:val="00246B4A"/>
    <w:rsid w:val="002478E3"/>
    <w:rsid w:val="00247F6D"/>
    <w:rsid w:val="00250132"/>
    <w:rsid w:val="00250558"/>
    <w:rsid w:val="00251802"/>
    <w:rsid w:val="00251AF4"/>
    <w:rsid w:val="00252138"/>
    <w:rsid w:val="0025330A"/>
    <w:rsid w:val="00253C69"/>
    <w:rsid w:val="00254A20"/>
    <w:rsid w:val="00254E5C"/>
    <w:rsid w:val="002554E6"/>
    <w:rsid w:val="00256C82"/>
    <w:rsid w:val="00256FFC"/>
    <w:rsid w:val="00257BF0"/>
    <w:rsid w:val="00257CE2"/>
    <w:rsid w:val="00260BAC"/>
    <w:rsid w:val="0026172C"/>
    <w:rsid w:val="00263B40"/>
    <w:rsid w:val="00263D92"/>
    <w:rsid w:val="00263F3E"/>
    <w:rsid w:val="00265C44"/>
    <w:rsid w:val="00265DEF"/>
    <w:rsid w:val="00266798"/>
    <w:rsid w:val="00266980"/>
    <w:rsid w:val="002675B8"/>
    <w:rsid w:val="00267DB7"/>
    <w:rsid w:val="002705A2"/>
    <w:rsid w:val="00271227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47C5"/>
    <w:rsid w:val="002851DB"/>
    <w:rsid w:val="00285E3A"/>
    <w:rsid w:val="0028691A"/>
    <w:rsid w:val="00286CE9"/>
    <w:rsid w:val="00286D93"/>
    <w:rsid w:val="00287EC4"/>
    <w:rsid w:val="00287EC9"/>
    <w:rsid w:val="002905E3"/>
    <w:rsid w:val="002911AE"/>
    <w:rsid w:val="0029148C"/>
    <w:rsid w:val="0029293D"/>
    <w:rsid w:val="00292D79"/>
    <w:rsid w:val="00293BE7"/>
    <w:rsid w:val="00295FC7"/>
    <w:rsid w:val="00296500"/>
    <w:rsid w:val="00297051"/>
    <w:rsid w:val="00297F22"/>
    <w:rsid w:val="00297FCB"/>
    <w:rsid w:val="002A0281"/>
    <w:rsid w:val="002A0BC2"/>
    <w:rsid w:val="002A2988"/>
    <w:rsid w:val="002A528B"/>
    <w:rsid w:val="002A5376"/>
    <w:rsid w:val="002A7206"/>
    <w:rsid w:val="002A76A4"/>
    <w:rsid w:val="002A778E"/>
    <w:rsid w:val="002A7C19"/>
    <w:rsid w:val="002A7F33"/>
    <w:rsid w:val="002A7FB9"/>
    <w:rsid w:val="002B29D0"/>
    <w:rsid w:val="002B30C0"/>
    <w:rsid w:val="002B32C9"/>
    <w:rsid w:val="002B3FAB"/>
    <w:rsid w:val="002B4480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5172"/>
    <w:rsid w:val="002C55AF"/>
    <w:rsid w:val="002C562D"/>
    <w:rsid w:val="002C6427"/>
    <w:rsid w:val="002D0A00"/>
    <w:rsid w:val="002D12EE"/>
    <w:rsid w:val="002D1C16"/>
    <w:rsid w:val="002D2797"/>
    <w:rsid w:val="002D2BB7"/>
    <w:rsid w:val="002D3716"/>
    <w:rsid w:val="002D3C09"/>
    <w:rsid w:val="002D4D12"/>
    <w:rsid w:val="002D5067"/>
    <w:rsid w:val="002D6B24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4D52"/>
    <w:rsid w:val="002E56CC"/>
    <w:rsid w:val="002E5B20"/>
    <w:rsid w:val="002E6149"/>
    <w:rsid w:val="002E6707"/>
    <w:rsid w:val="002E710A"/>
    <w:rsid w:val="002E784E"/>
    <w:rsid w:val="002F0872"/>
    <w:rsid w:val="002F0E3F"/>
    <w:rsid w:val="002F1073"/>
    <w:rsid w:val="002F322A"/>
    <w:rsid w:val="002F3664"/>
    <w:rsid w:val="002F3A07"/>
    <w:rsid w:val="002F3A4C"/>
    <w:rsid w:val="002F534C"/>
    <w:rsid w:val="002F7154"/>
    <w:rsid w:val="002F7639"/>
    <w:rsid w:val="002F79FF"/>
    <w:rsid w:val="0030169A"/>
    <w:rsid w:val="0030219B"/>
    <w:rsid w:val="0030314F"/>
    <w:rsid w:val="00304666"/>
    <w:rsid w:val="00306A40"/>
    <w:rsid w:val="0030737C"/>
    <w:rsid w:val="00307453"/>
    <w:rsid w:val="00307551"/>
    <w:rsid w:val="0031012D"/>
    <w:rsid w:val="0031221C"/>
    <w:rsid w:val="003132AA"/>
    <w:rsid w:val="00313811"/>
    <w:rsid w:val="003148BE"/>
    <w:rsid w:val="00315545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866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0D6"/>
    <w:rsid w:val="00331775"/>
    <w:rsid w:val="00331DBA"/>
    <w:rsid w:val="00331DFA"/>
    <w:rsid w:val="003329DB"/>
    <w:rsid w:val="00332D83"/>
    <w:rsid w:val="00335FFC"/>
    <w:rsid w:val="003372E3"/>
    <w:rsid w:val="00337582"/>
    <w:rsid w:val="0033780C"/>
    <w:rsid w:val="00340716"/>
    <w:rsid w:val="00340CC1"/>
    <w:rsid w:val="00341150"/>
    <w:rsid w:val="00341F4F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C89"/>
    <w:rsid w:val="00351D41"/>
    <w:rsid w:val="00351EA9"/>
    <w:rsid w:val="00352260"/>
    <w:rsid w:val="00353DAC"/>
    <w:rsid w:val="003548A2"/>
    <w:rsid w:val="00354AEB"/>
    <w:rsid w:val="0035500B"/>
    <w:rsid w:val="0035546F"/>
    <w:rsid w:val="0035549F"/>
    <w:rsid w:val="00355D43"/>
    <w:rsid w:val="0036111F"/>
    <w:rsid w:val="00361143"/>
    <w:rsid w:val="00361C7E"/>
    <w:rsid w:val="00363769"/>
    <w:rsid w:val="0036498A"/>
    <w:rsid w:val="00364E37"/>
    <w:rsid w:val="00365C37"/>
    <w:rsid w:val="0036629E"/>
    <w:rsid w:val="003663B4"/>
    <w:rsid w:val="00366CDD"/>
    <w:rsid w:val="003670F3"/>
    <w:rsid w:val="00370602"/>
    <w:rsid w:val="00370FD7"/>
    <w:rsid w:val="00372E9D"/>
    <w:rsid w:val="003733E4"/>
    <w:rsid w:val="00375172"/>
    <w:rsid w:val="00375617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D89"/>
    <w:rsid w:val="00387B5B"/>
    <w:rsid w:val="00387B85"/>
    <w:rsid w:val="00387BBB"/>
    <w:rsid w:val="0039236E"/>
    <w:rsid w:val="00392CAB"/>
    <w:rsid w:val="00393937"/>
    <w:rsid w:val="00393EE6"/>
    <w:rsid w:val="003944F6"/>
    <w:rsid w:val="003957DE"/>
    <w:rsid w:val="003962B4"/>
    <w:rsid w:val="00397303"/>
    <w:rsid w:val="003977F7"/>
    <w:rsid w:val="003A0F98"/>
    <w:rsid w:val="003A13F7"/>
    <w:rsid w:val="003A2A22"/>
    <w:rsid w:val="003A3229"/>
    <w:rsid w:val="003A38A4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5FB4"/>
    <w:rsid w:val="003B62B2"/>
    <w:rsid w:val="003B62CC"/>
    <w:rsid w:val="003B66B8"/>
    <w:rsid w:val="003B78B1"/>
    <w:rsid w:val="003C30A4"/>
    <w:rsid w:val="003C316E"/>
    <w:rsid w:val="003C345F"/>
    <w:rsid w:val="003C403F"/>
    <w:rsid w:val="003C42CC"/>
    <w:rsid w:val="003C446B"/>
    <w:rsid w:val="003C4473"/>
    <w:rsid w:val="003C4D98"/>
    <w:rsid w:val="003C5B4B"/>
    <w:rsid w:val="003C66BF"/>
    <w:rsid w:val="003C75AE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9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71B"/>
    <w:rsid w:val="003F388D"/>
    <w:rsid w:val="003F3DD4"/>
    <w:rsid w:val="0040111E"/>
    <w:rsid w:val="00402C80"/>
    <w:rsid w:val="0040353A"/>
    <w:rsid w:val="00403F6E"/>
    <w:rsid w:val="0040461F"/>
    <w:rsid w:val="0040579B"/>
    <w:rsid w:val="00406D78"/>
    <w:rsid w:val="00406F4E"/>
    <w:rsid w:val="00406F71"/>
    <w:rsid w:val="004071A4"/>
    <w:rsid w:val="00407BF4"/>
    <w:rsid w:val="00407FAF"/>
    <w:rsid w:val="00411BFD"/>
    <w:rsid w:val="004125AE"/>
    <w:rsid w:val="004126CB"/>
    <w:rsid w:val="00413A48"/>
    <w:rsid w:val="00413ED5"/>
    <w:rsid w:val="00415001"/>
    <w:rsid w:val="004151C4"/>
    <w:rsid w:val="00415B21"/>
    <w:rsid w:val="00416229"/>
    <w:rsid w:val="0041673A"/>
    <w:rsid w:val="00416961"/>
    <w:rsid w:val="00417131"/>
    <w:rsid w:val="00417884"/>
    <w:rsid w:val="00420B62"/>
    <w:rsid w:val="00420E73"/>
    <w:rsid w:val="0042311B"/>
    <w:rsid w:val="00424B2B"/>
    <w:rsid w:val="004254E7"/>
    <w:rsid w:val="00426191"/>
    <w:rsid w:val="00426342"/>
    <w:rsid w:val="00426680"/>
    <w:rsid w:val="00426CC3"/>
    <w:rsid w:val="0042744C"/>
    <w:rsid w:val="00427FF1"/>
    <w:rsid w:val="00430742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453B"/>
    <w:rsid w:val="00434FCA"/>
    <w:rsid w:val="0043514B"/>
    <w:rsid w:val="00435955"/>
    <w:rsid w:val="004361EA"/>
    <w:rsid w:val="00436320"/>
    <w:rsid w:val="00437941"/>
    <w:rsid w:val="004402E1"/>
    <w:rsid w:val="00440CCF"/>
    <w:rsid w:val="00440F57"/>
    <w:rsid w:val="0044322B"/>
    <w:rsid w:val="0044391D"/>
    <w:rsid w:val="00443983"/>
    <w:rsid w:val="004446B5"/>
    <w:rsid w:val="004459CE"/>
    <w:rsid w:val="00445C8C"/>
    <w:rsid w:val="00446014"/>
    <w:rsid w:val="00446058"/>
    <w:rsid w:val="00447BAF"/>
    <w:rsid w:val="00450B39"/>
    <w:rsid w:val="004511EE"/>
    <w:rsid w:val="00451BB4"/>
    <w:rsid w:val="00453F75"/>
    <w:rsid w:val="00454943"/>
    <w:rsid w:val="00454D49"/>
    <w:rsid w:val="004550C4"/>
    <w:rsid w:val="004551A1"/>
    <w:rsid w:val="00456F4F"/>
    <w:rsid w:val="0045775B"/>
    <w:rsid w:val="00457A12"/>
    <w:rsid w:val="004601B4"/>
    <w:rsid w:val="004602A0"/>
    <w:rsid w:val="00460596"/>
    <w:rsid w:val="00461038"/>
    <w:rsid w:val="00461948"/>
    <w:rsid w:val="00461B24"/>
    <w:rsid w:val="00461E61"/>
    <w:rsid w:val="00461FA2"/>
    <w:rsid w:val="004627A3"/>
    <w:rsid w:val="00462B4F"/>
    <w:rsid w:val="00462BA7"/>
    <w:rsid w:val="004642DB"/>
    <w:rsid w:val="00465070"/>
    <w:rsid w:val="00465740"/>
    <w:rsid w:val="004660F6"/>
    <w:rsid w:val="004662DE"/>
    <w:rsid w:val="004679F3"/>
    <w:rsid w:val="004707A7"/>
    <w:rsid w:val="00470D8C"/>
    <w:rsid w:val="0047152A"/>
    <w:rsid w:val="00471DB2"/>
    <w:rsid w:val="0047220E"/>
    <w:rsid w:val="00472920"/>
    <w:rsid w:val="004732CB"/>
    <w:rsid w:val="004736B1"/>
    <w:rsid w:val="00473703"/>
    <w:rsid w:val="00474494"/>
    <w:rsid w:val="0047500B"/>
    <w:rsid w:val="004755CA"/>
    <w:rsid w:val="00475E9C"/>
    <w:rsid w:val="004764A4"/>
    <w:rsid w:val="00476622"/>
    <w:rsid w:val="00476B91"/>
    <w:rsid w:val="00480944"/>
    <w:rsid w:val="00481B7C"/>
    <w:rsid w:val="00481BDF"/>
    <w:rsid w:val="00482792"/>
    <w:rsid w:val="00482C3F"/>
    <w:rsid w:val="0048347A"/>
    <w:rsid w:val="0048526D"/>
    <w:rsid w:val="00485393"/>
    <w:rsid w:val="0048669C"/>
    <w:rsid w:val="0049023F"/>
    <w:rsid w:val="00492267"/>
    <w:rsid w:val="004927D7"/>
    <w:rsid w:val="00493D51"/>
    <w:rsid w:val="00494063"/>
    <w:rsid w:val="00494ADF"/>
    <w:rsid w:val="00494F75"/>
    <w:rsid w:val="004A10AD"/>
    <w:rsid w:val="004A3087"/>
    <w:rsid w:val="004A38B2"/>
    <w:rsid w:val="004A3E1F"/>
    <w:rsid w:val="004A3E5D"/>
    <w:rsid w:val="004A5173"/>
    <w:rsid w:val="004A5C26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71D"/>
    <w:rsid w:val="004B7B5F"/>
    <w:rsid w:val="004C14C2"/>
    <w:rsid w:val="004C15F0"/>
    <w:rsid w:val="004C2C73"/>
    <w:rsid w:val="004C2EFD"/>
    <w:rsid w:val="004C4847"/>
    <w:rsid w:val="004C53E3"/>
    <w:rsid w:val="004C6DC6"/>
    <w:rsid w:val="004C7F15"/>
    <w:rsid w:val="004D100F"/>
    <w:rsid w:val="004D1C6C"/>
    <w:rsid w:val="004D2255"/>
    <w:rsid w:val="004D2BDD"/>
    <w:rsid w:val="004D30E4"/>
    <w:rsid w:val="004D437F"/>
    <w:rsid w:val="004D4DF9"/>
    <w:rsid w:val="004D5898"/>
    <w:rsid w:val="004D5BC2"/>
    <w:rsid w:val="004D5D8B"/>
    <w:rsid w:val="004D6F83"/>
    <w:rsid w:val="004D70A9"/>
    <w:rsid w:val="004D7A3D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B02"/>
    <w:rsid w:val="004E64F5"/>
    <w:rsid w:val="004E76BE"/>
    <w:rsid w:val="004E7F69"/>
    <w:rsid w:val="004F1F9C"/>
    <w:rsid w:val="004F2D98"/>
    <w:rsid w:val="004F311A"/>
    <w:rsid w:val="004F33AA"/>
    <w:rsid w:val="004F3C91"/>
    <w:rsid w:val="004F4361"/>
    <w:rsid w:val="004F4C6E"/>
    <w:rsid w:val="004F757A"/>
    <w:rsid w:val="004F7F8B"/>
    <w:rsid w:val="00500552"/>
    <w:rsid w:val="00501422"/>
    <w:rsid w:val="00502092"/>
    <w:rsid w:val="00502A9D"/>
    <w:rsid w:val="00503559"/>
    <w:rsid w:val="0050393B"/>
    <w:rsid w:val="00503BE9"/>
    <w:rsid w:val="00503F3B"/>
    <w:rsid w:val="005058AE"/>
    <w:rsid w:val="0050634A"/>
    <w:rsid w:val="005063DD"/>
    <w:rsid w:val="0050735C"/>
    <w:rsid w:val="0050736B"/>
    <w:rsid w:val="005073FC"/>
    <w:rsid w:val="00507A61"/>
    <w:rsid w:val="00510E59"/>
    <w:rsid w:val="00512C99"/>
    <w:rsid w:val="00513036"/>
    <w:rsid w:val="00513EE0"/>
    <w:rsid w:val="00514198"/>
    <w:rsid w:val="0051501B"/>
    <w:rsid w:val="00515700"/>
    <w:rsid w:val="00516CAA"/>
    <w:rsid w:val="005205BA"/>
    <w:rsid w:val="005207A3"/>
    <w:rsid w:val="00520D00"/>
    <w:rsid w:val="005226A6"/>
    <w:rsid w:val="00522F37"/>
    <w:rsid w:val="00523144"/>
    <w:rsid w:val="00523CFB"/>
    <w:rsid w:val="00525520"/>
    <w:rsid w:val="00525854"/>
    <w:rsid w:val="00525EEE"/>
    <w:rsid w:val="00526473"/>
    <w:rsid w:val="00530BF2"/>
    <w:rsid w:val="005318F9"/>
    <w:rsid w:val="00531BAF"/>
    <w:rsid w:val="00532C96"/>
    <w:rsid w:val="00533325"/>
    <w:rsid w:val="005348C8"/>
    <w:rsid w:val="00534997"/>
    <w:rsid w:val="00534B81"/>
    <w:rsid w:val="00535238"/>
    <w:rsid w:val="00536F07"/>
    <w:rsid w:val="00537CC3"/>
    <w:rsid w:val="00540512"/>
    <w:rsid w:val="0054130E"/>
    <w:rsid w:val="00541D94"/>
    <w:rsid w:val="005424D5"/>
    <w:rsid w:val="00542CF5"/>
    <w:rsid w:val="005435E0"/>
    <w:rsid w:val="00543C6E"/>
    <w:rsid w:val="00543FDD"/>
    <w:rsid w:val="00544166"/>
    <w:rsid w:val="00544D29"/>
    <w:rsid w:val="00545DFB"/>
    <w:rsid w:val="005476C0"/>
    <w:rsid w:val="00550B5B"/>
    <w:rsid w:val="005523FB"/>
    <w:rsid w:val="005525AD"/>
    <w:rsid w:val="00553A1A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35FD"/>
    <w:rsid w:val="00564A79"/>
    <w:rsid w:val="00564C07"/>
    <w:rsid w:val="0056500A"/>
    <w:rsid w:val="00566207"/>
    <w:rsid w:val="00566E84"/>
    <w:rsid w:val="0056712E"/>
    <w:rsid w:val="005676D1"/>
    <w:rsid w:val="00570DE3"/>
    <w:rsid w:val="00571E72"/>
    <w:rsid w:val="00572AF0"/>
    <w:rsid w:val="00572C28"/>
    <w:rsid w:val="0057374B"/>
    <w:rsid w:val="005738A4"/>
    <w:rsid w:val="00573CF0"/>
    <w:rsid w:val="00573E42"/>
    <w:rsid w:val="00573E4A"/>
    <w:rsid w:val="005742D0"/>
    <w:rsid w:val="00574B8D"/>
    <w:rsid w:val="00574DA8"/>
    <w:rsid w:val="00575516"/>
    <w:rsid w:val="005759DC"/>
    <w:rsid w:val="005759E6"/>
    <w:rsid w:val="00576BD8"/>
    <w:rsid w:val="00577F82"/>
    <w:rsid w:val="00577FDC"/>
    <w:rsid w:val="00580501"/>
    <w:rsid w:val="00580B48"/>
    <w:rsid w:val="00581786"/>
    <w:rsid w:val="00581DE9"/>
    <w:rsid w:val="0058292D"/>
    <w:rsid w:val="00585A1B"/>
    <w:rsid w:val="00586605"/>
    <w:rsid w:val="005868DC"/>
    <w:rsid w:val="00590630"/>
    <w:rsid w:val="0059070F"/>
    <w:rsid w:val="00590EA8"/>
    <w:rsid w:val="00591ABF"/>
    <w:rsid w:val="00592BAD"/>
    <w:rsid w:val="00593084"/>
    <w:rsid w:val="005931CE"/>
    <w:rsid w:val="0059376A"/>
    <w:rsid w:val="00594D5A"/>
    <w:rsid w:val="00596705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4915"/>
    <w:rsid w:val="005A5126"/>
    <w:rsid w:val="005A597F"/>
    <w:rsid w:val="005A6E83"/>
    <w:rsid w:val="005A7CD1"/>
    <w:rsid w:val="005B2498"/>
    <w:rsid w:val="005B2E56"/>
    <w:rsid w:val="005B2E61"/>
    <w:rsid w:val="005B392D"/>
    <w:rsid w:val="005B3B1D"/>
    <w:rsid w:val="005B493C"/>
    <w:rsid w:val="005B4DDE"/>
    <w:rsid w:val="005B5E09"/>
    <w:rsid w:val="005B5EDC"/>
    <w:rsid w:val="005B6BB2"/>
    <w:rsid w:val="005B6E2B"/>
    <w:rsid w:val="005C0229"/>
    <w:rsid w:val="005C075F"/>
    <w:rsid w:val="005C1375"/>
    <w:rsid w:val="005C2A82"/>
    <w:rsid w:val="005C3784"/>
    <w:rsid w:val="005C38A1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2C4B"/>
    <w:rsid w:val="005D443C"/>
    <w:rsid w:val="005D62E0"/>
    <w:rsid w:val="005D6563"/>
    <w:rsid w:val="005D6DAD"/>
    <w:rsid w:val="005D7545"/>
    <w:rsid w:val="005D7D79"/>
    <w:rsid w:val="005E01BE"/>
    <w:rsid w:val="005E0EF7"/>
    <w:rsid w:val="005E30BB"/>
    <w:rsid w:val="005E3112"/>
    <w:rsid w:val="005E43FA"/>
    <w:rsid w:val="005E55E9"/>
    <w:rsid w:val="005E5F28"/>
    <w:rsid w:val="005E6A15"/>
    <w:rsid w:val="005F0A42"/>
    <w:rsid w:val="005F15E4"/>
    <w:rsid w:val="005F162F"/>
    <w:rsid w:val="005F2094"/>
    <w:rsid w:val="005F2166"/>
    <w:rsid w:val="005F2950"/>
    <w:rsid w:val="005F37C8"/>
    <w:rsid w:val="005F60CB"/>
    <w:rsid w:val="005F665A"/>
    <w:rsid w:val="005F66D1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37E"/>
    <w:rsid w:val="00605D2F"/>
    <w:rsid w:val="00605FC7"/>
    <w:rsid w:val="0060672D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1B21"/>
    <w:rsid w:val="00622196"/>
    <w:rsid w:val="00622388"/>
    <w:rsid w:val="0062250D"/>
    <w:rsid w:val="00623DF6"/>
    <w:rsid w:val="00624F6C"/>
    <w:rsid w:val="0062540B"/>
    <w:rsid w:val="00626951"/>
    <w:rsid w:val="00626A2F"/>
    <w:rsid w:val="00626BDF"/>
    <w:rsid w:val="00627006"/>
    <w:rsid w:val="006278BC"/>
    <w:rsid w:val="00627EBD"/>
    <w:rsid w:val="00630AFA"/>
    <w:rsid w:val="006323A6"/>
    <w:rsid w:val="00632FBA"/>
    <w:rsid w:val="00632FCF"/>
    <w:rsid w:val="00633277"/>
    <w:rsid w:val="00634719"/>
    <w:rsid w:val="00634870"/>
    <w:rsid w:val="00635BDB"/>
    <w:rsid w:val="0063719E"/>
    <w:rsid w:val="006413F0"/>
    <w:rsid w:val="00641492"/>
    <w:rsid w:val="0064160F"/>
    <w:rsid w:val="00641B73"/>
    <w:rsid w:val="00641D51"/>
    <w:rsid w:val="0064241D"/>
    <w:rsid w:val="00642694"/>
    <w:rsid w:val="006429F6"/>
    <w:rsid w:val="00642D8D"/>
    <w:rsid w:val="00642DB4"/>
    <w:rsid w:val="0064464F"/>
    <w:rsid w:val="00644FE9"/>
    <w:rsid w:val="00645155"/>
    <w:rsid w:val="00645AD0"/>
    <w:rsid w:val="006463B5"/>
    <w:rsid w:val="00646B46"/>
    <w:rsid w:val="0064708E"/>
    <w:rsid w:val="00647C65"/>
    <w:rsid w:val="006503AF"/>
    <w:rsid w:val="006515B2"/>
    <w:rsid w:val="00651C12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2BC1"/>
    <w:rsid w:val="006631F5"/>
    <w:rsid w:val="006639EE"/>
    <w:rsid w:val="00663F04"/>
    <w:rsid w:val="0066403B"/>
    <w:rsid w:val="006651BC"/>
    <w:rsid w:val="00665ED5"/>
    <w:rsid w:val="00666BCA"/>
    <w:rsid w:val="00670088"/>
    <w:rsid w:val="00670612"/>
    <w:rsid w:val="00671F85"/>
    <w:rsid w:val="00673291"/>
    <w:rsid w:val="006736FD"/>
    <w:rsid w:val="0067519C"/>
    <w:rsid w:val="0067589D"/>
    <w:rsid w:val="00676060"/>
    <w:rsid w:val="00676265"/>
    <w:rsid w:val="0068015C"/>
    <w:rsid w:val="00681365"/>
    <w:rsid w:val="00681C6E"/>
    <w:rsid w:val="0068347F"/>
    <w:rsid w:val="006837DD"/>
    <w:rsid w:val="00683CFD"/>
    <w:rsid w:val="00685347"/>
    <w:rsid w:val="00690113"/>
    <w:rsid w:val="006906FB"/>
    <w:rsid w:val="00691154"/>
    <w:rsid w:val="006923F2"/>
    <w:rsid w:val="00693D95"/>
    <w:rsid w:val="0069405F"/>
    <w:rsid w:val="006942E3"/>
    <w:rsid w:val="006971CF"/>
    <w:rsid w:val="00697586"/>
    <w:rsid w:val="006978F3"/>
    <w:rsid w:val="00697C5F"/>
    <w:rsid w:val="006A0349"/>
    <w:rsid w:val="006A07DC"/>
    <w:rsid w:val="006A3AA3"/>
    <w:rsid w:val="006A4AA0"/>
    <w:rsid w:val="006A576F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60FE"/>
    <w:rsid w:val="006B71B8"/>
    <w:rsid w:val="006B7FF7"/>
    <w:rsid w:val="006C0645"/>
    <w:rsid w:val="006C0892"/>
    <w:rsid w:val="006C147B"/>
    <w:rsid w:val="006C18D1"/>
    <w:rsid w:val="006C1B87"/>
    <w:rsid w:val="006C2650"/>
    <w:rsid w:val="006C29F7"/>
    <w:rsid w:val="006C2C6D"/>
    <w:rsid w:val="006C5371"/>
    <w:rsid w:val="006C5F1F"/>
    <w:rsid w:val="006C6811"/>
    <w:rsid w:val="006C6D3F"/>
    <w:rsid w:val="006C732E"/>
    <w:rsid w:val="006C789A"/>
    <w:rsid w:val="006C7B7E"/>
    <w:rsid w:val="006C7DFE"/>
    <w:rsid w:val="006D0628"/>
    <w:rsid w:val="006D0ECB"/>
    <w:rsid w:val="006D118E"/>
    <w:rsid w:val="006D1FA3"/>
    <w:rsid w:val="006D2154"/>
    <w:rsid w:val="006D2644"/>
    <w:rsid w:val="006D4798"/>
    <w:rsid w:val="006D5491"/>
    <w:rsid w:val="006D5DAB"/>
    <w:rsid w:val="006D5FBD"/>
    <w:rsid w:val="006D6A83"/>
    <w:rsid w:val="006E0025"/>
    <w:rsid w:val="006E1857"/>
    <w:rsid w:val="006E18D6"/>
    <w:rsid w:val="006E1C49"/>
    <w:rsid w:val="006E2C0F"/>
    <w:rsid w:val="006E3160"/>
    <w:rsid w:val="006E3244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E94"/>
    <w:rsid w:val="006F5881"/>
    <w:rsid w:val="006F6E49"/>
    <w:rsid w:val="006F75EB"/>
    <w:rsid w:val="006F7887"/>
    <w:rsid w:val="00700529"/>
    <w:rsid w:val="00700C6F"/>
    <w:rsid w:val="00703E80"/>
    <w:rsid w:val="00704E49"/>
    <w:rsid w:val="00705583"/>
    <w:rsid w:val="00706117"/>
    <w:rsid w:val="0070762C"/>
    <w:rsid w:val="00710B13"/>
    <w:rsid w:val="007116B4"/>
    <w:rsid w:val="00712A25"/>
    <w:rsid w:val="00714F96"/>
    <w:rsid w:val="00715AE7"/>
    <w:rsid w:val="00715C65"/>
    <w:rsid w:val="007161D0"/>
    <w:rsid w:val="007164D1"/>
    <w:rsid w:val="00716AFD"/>
    <w:rsid w:val="0071754A"/>
    <w:rsid w:val="00717C89"/>
    <w:rsid w:val="00717D59"/>
    <w:rsid w:val="00720688"/>
    <w:rsid w:val="00720FE8"/>
    <w:rsid w:val="00721809"/>
    <w:rsid w:val="00721DD2"/>
    <w:rsid w:val="007221AC"/>
    <w:rsid w:val="007223AB"/>
    <w:rsid w:val="0072263E"/>
    <w:rsid w:val="007227BA"/>
    <w:rsid w:val="00723072"/>
    <w:rsid w:val="00723A5A"/>
    <w:rsid w:val="00724646"/>
    <w:rsid w:val="007246B8"/>
    <w:rsid w:val="00724F8B"/>
    <w:rsid w:val="00725180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124"/>
    <w:rsid w:val="007312C3"/>
    <w:rsid w:val="00731360"/>
    <w:rsid w:val="007332B4"/>
    <w:rsid w:val="00733732"/>
    <w:rsid w:val="007337D7"/>
    <w:rsid w:val="00733802"/>
    <w:rsid w:val="00733B4D"/>
    <w:rsid w:val="00734256"/>
    <w:rsid w:val="0073455D"/>
    <w:rsid w:val="00735733"/>
    <w:rsid w:val="00736367"/>
    <w:rsid w:val="007378CD"/>
    <w:rsid w:val="00737994"/>
    <w:rsid w:val="00740AA1"/>
    <w:rsid w:val="0074164E"/>
    <w:rsid w:val="007429F0"/>
    <w:rsid w:val="0074451A"/>
    <w:rsid w:val="00744A57"/>
    <w:rsid w:val="00744AD8"/>
    <w:rsid w:val="00744F05"/>
    <w:rsid w:val="00744FE4"/>
    <w:rsid w:val="00745FC4"/>
    <w:rsid w:val="007466EC"/>
    <w:rsid w:val="007471AE"/>
    <w:rsid w:val="00747651"/>
    <w:rsid w:val="00747BA4"/>
    <w:rsid w:val="007515B8"/>
    <w:rsid w:val="0075316D"/>
    <w:rsid w:val="00753240"/>
    <w:rsid w:val="0075481A"/>
    <w:rsid w:val="007548B9"/>
    <w:rsid w:val="0075558C"/>
    <w:rsid w:val="00755A67"/>
    <w:rsid w:val="007578CD"/>
    <w:rsid w:val="00760CBE"/>
    <w:rsid w:val="00760D31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44A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13F5"/>
    <w:rsid w:val="00781805"/>
    <w:rsid w:val="007841FF"/>
    <w:rsid w:val="00785856"/>
    <w:rsid w:val="00786B94"/>
    <w:rsid w:val="00786D94"/>
    <w:rsid w:val="007870A1"/>
    <w:rsid w:val="007905DF"/>
    <w:rsid w:val="00790E5B"/>
    <w:rsid w:val="007910A3"/>
    <w:rsid w:val="00791475"/>
    <w:rsid w:val="007914B4"/>
    <w:rsid w:val="007917D4"/>
    <w:rsid w:val="00791B16"/>
    <w:rsid w:val="00791D66"/>
    <w:rsid w:val="00792CA6"/>
    <w:rsid w:val="00793B3A"/>
    <w:rsid w:val="00793DCA"/>
    <w:rsid w:val="00793DCB"/>
    <w:rsid w:val="00794CF3"/>
    <w:rsid w:val="00795E20"/>
    <w:rsid w:val="00796D9E"/>
    <w:rsid w:val="00797AED"/>
    <w:rsid w:val="007A0673"/>
    <w:rsid w:val="007A0879"/>
    <w:rsid w:val="007A19F4"/>
    <w:rsid w:val="007A1C44"/>
    <w:rsid w:val="007A2F30"/>
    <w:rsid w:val="007A32D3"/>
    <w:rsid w:val="007A653C"/>
    <w:rsid w:val="007A69F0"/>
    <w:rsid w:val="007A7DCD"/>
    <w:rsid w:val="007B0989"/>
    <w:rsid w:val="007B1819"/>
    <w:rsid w:val="007B2387"/>
    <w:rsid w:val="007B3FDE"/>
    <w:rsid w:val="007B4071"/>
    <w:rsid w:val="007B415B"/>
    <w:rsid w:val="007B4B56"/>
    <w:rsid w:val="007B548C"/>
    <w:rsid w:val="007B5F1A"/>
    <w:rsid w:val="007B61D6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29D"/>
    <w:rsid w:val="007C37F7"/>
    <w:rsid w:val="007C40B5"/>
    <w:rsid w:val="007C410C"/>
    <w:rsid w:val="007C4A0E"/>
    <w:rsid w:val="007C4BB7"/>
    <w:rsid w:val="007C4CE5"/>
    <w:rsid w:val="007C5090"/>
    <w:rsid w:val="007C57C5"/>
    <w:rsid w:val="007C5B35"/>
    <w:rsid w:val="007C5B69"/>
    <w:rsid w:val="007C67D6"/>
    <w:rsid w:val="007C76D1"/>
    <w:rsid w:val="007D00CE"/>
    <w:rsid w:val="007D1DDE"/>
    <w:rsid w:val="007D4A45"/>
    <w:rsid w:val="007D55E3"/>
    <w:rsid w:val="007D56BB"/>
    <w:rsid w:val="007D5A37"/>
    <w:rsid w:val="007D63D8"/>
    <w:rsid w:val="007D7F1A"/>
    <w:rsid w:val="007E0ABB"/>
    <w:rsid w:val="007E34CA"/>
    <w:rsid w:val="007E375A"/>
    <w:rsid w:val="007E3EF0"/>
    <w:rsid w:val="007E4609"/>
    <w:rsid w:val="007E6426"/>
    <w:rsid w:val="007E6D41"/>
    <w:rsid w:val="007E6D50"/>
    <w:rsid w:val="007E7C2F"/>
    <w:rsid w:val="007E7CD8"/>
    <w:rsid w:val="007E7ECE"/>
    <w:rsid w:val="007E7F34"/>
    <w:rsid w:val="007F2C74"/>
    <w:rsid w:val="007F2F11"/>
    <w:rsid w:val="007F330A"/>
    <w:rsid w:val="007F3A60"/>
    <w:rsid w:val="007F3B6A"/>
    <w:rsid w:val="007F3C2D"/>
    <w:rsid w:val="007F3F0A"/>
    <w:rsid w:val="007F46D6"/>
    <w:rsid w:val="007F561E"/>
    <w:rsid w:val="007F5FDD"/>
    <w:rsid w:val="007F7974"/>
    <w:rsid w:val="008005DA"/>
    <w:rsid w:val="00800829"/>
    <w:rsid w:val="008013EA"/>
    <w:rsid w:val="0080147F"/>
    <w:rsid w:val="00802555"/>
    <w:rsid w:val="00803088"/>
    <w:rsid w:val="0080560C"/>
    <w:rsid w:val="008063E0"/>
    <w:rsid w:val="0080661C"/>
    <w:rsid w:val="0080709B"/>
    <w:rsid w:val="0080753D"/>
    <w:rsid w:val="008106CE"/>
    <w:rsid w:val="00810FB1"/>
    <w:rsid w:val="008118E4"/>
    <w:rsid w:val="00812A02"/>
    <w:rsid w:val="00812B38"/>
    <w:rsid w:val="00812F39"/>
    <w:rsid w:val="00813A37"/>
    <w:rsid w:val="00813E7E"/>
    <w:rsid w:val="0081413A"/>
    <w:rsid w:val="00814525"/>
    <w:rsid w:val="00814650"/>
    <w:rsid w:val="00814E63"/>
    <w:rsid w:val="00820E0E"/>
    <w:rsid w:val="008219AB"/>
    <w:rsid w:val="008234B3"/>
    <w:rsid w:val="00823853"/>
    <w:rsid w:val="00823C2C"/>
    <w:rsid w:val="00824796"/>
    <w:rsid w:val="00824816"/>
    <w:rsid w:val="00825EA4"/>
    <w:rsid w:val="008263C6"/>
    <w:rsid w:val="00826BCC"/>
    <w:rsid w:val="00830054"/>
    <w:rsid w:val="00830AAF"/>
    <w:rsid w:val="0083127A"/>
    <w:rsid w:val="0083179C"/>
    <w:rsid w:val="00831BDC"/>
    <w:rsid w:val="008321D7"/>
    <w:rsid w:val="0083242A"/>
    <w:rsid w:val="00832C14"/>
    <w:rsid w:val="00832DE3"/>
    <w:rsid w:val="00834670"/>
    <w:rsid w:val="00834CFA"/>
    <w:rsid w:val="0083519C"/>
    <w:rsid w:val="00837171"/>
    <w:rsid w:val="00837580"/>
    <w:rsid w:val="008401B6"/>
    <w:rsid w:val="00840500"/>
    <w:rsid w:val="0084240E"/>
    <w:rsid w:val="008442E8"/>
    <w:rsid w:val="00844E8A"/>
    <w:rsid w:val="00845F4A"/>
    <w:rsid w:val="00846399"/>
    <w:rsid w:val="00846D7C"/>
    <w:rsid w:val="0084771E"/>
    <w:rsid w:val="00850208"/>
    <w:rsid w:val="0085056D"/>
    <w:rsid w:val="00850A04"/>
    <w:rsid w:val="00850C69"/>
    <w:rsid w:val="00850D93"/>
    <w:rsid w:val="00850FAF"/>
    <w:rsid w:val="00851E9E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6007F"/>
    <w:rsid w:val="008600C4"/>
    <w:rsid w:val="008609D2"/>
    <w:rsid w:val="00860C2F"/>
    <w:rsid w:val="00862F49"/>
    <w:rsid w:val="00863E5E"/>
    <w:rsid w:val="0086404B"/>
    <w:rsid w:val="00864718"/>
    <w:rsid w:val="0086473E"/>
    <w:rsid w:val="008649E2"/>
    <w:rsid w:val="00865134"/>
    <w:rsid w:val="00865DBB"/>
    <w:rsid w:val="00867038"/>
    <w:rsid w:val="00867F38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6405"/>
    <w:rsid w:val="00876501"/>
    <w:rsid w:val="008805AF"/>
    <w:rsid w:val="008805EF"/>
    <w:rsid w:val="00880D0E"/>
    <w:rsid w:val="00881B19"/>
    <w:rsid w:val="00882544"/>
    <w:rsid w:val="00882572"/>
    <w:rsid w:val="008833DD"/>
    <w:rsid w:val="0088426D"/>
    <w:rsid w:val="008843D7"/>
    <w:rsid w:val="00885197"/>
    <w:rsid w:val="008852AB"/>
    <w:rsid w:val="00885FC8"/>
    <w:rsid w:val="008865DC"/>
    <w:rsid w:val="00887816"/>
    <w:rsid w:val="00887F13"/>
    <w:rsid w:val="00890DF1"/>
    <w:rsid w:val="0089435D"/>
    <w:rsid w:val="008946C7"/>
    <w:rsid w:val="00895A5B"/>
    <w:rsid w:val="00897775"/>
    <w:rsid w:val="00897944"/>
    <w:rsid w:val="008A0D60"/>
    <w:rsid w:val="008A1496"/>
    <w:rsid w:val="008A1CC3"/>
    <w:rsid w:val="008A2066"/>
    <w:rsid w:val="008A37F5"/>
    <w:rsid w:val="008A3842"/>
    <w:rsid w:val="008A4521"/>
    <w:rsid w:val="008A4B21"/>
    <w:rsid w:val="008A5625"/>
    <w:rsid w:val="008A6792"/>
    <w:rsid w:val="008A684C"/>
    <w:rsid w:val="008A6A31"/>
    <w:rsid w:val="008A7CE4"/>
    <w:rsid w:val="008B1A1D"/>
    <w:rsid w:val="008B2C97"/>
    <w:rsid w:val="008B2EF0"/>
    <w:rsid w:val="008B3502"/>
    <w:rsid w:val="008B3833"/>
    <w:rsid w:val="008B3884"/>
    <w:rsid w:val="008B398D"/>
    <w:rsid w:val="008B3D54"/>
    <w:rsid w:val="008B420D"/>
    <w:rsid w:val="008B4744"/>
    <w:rsid w:val="008B4838"/>
    <w:rsid w:val="008B4888"/>
    <w:rsid w:val="008B498D"/>
    <w:rsid w:val="008B4AA9"/>
    <w:rsid w:val="008B59B4"/>
    <w:rsid w:val="008B60C8"/>
    <w:rsid w:val="008B7A49"/>
    <w:rsid w:val="008C1E6F"/>
    <w:rsid w:val="008C20B2"/>
    <w:rsid w:val="008C267B"/>
    <w:rsid w:val="008C277F"/>
    <w:rsid w:val="008C4D96"/>
    <w:rsid w:val="008C5028"/>
    <w:rsid w:val="008C5B30"/>
    <w:rsid w:val="008C6084"/>
    <w:rsid w:val="008C6E3D"/>
    <w:rsid w:val="008C7274"/>
    <w:rsid w:val="008C763C"/>
    <w:rsid w:val="008C7735"/>
    <w:rsid w:val="008C7BED"/>
    <w:rsid w:val="008D0005"/>
    <w:rsid w:val="008D00BD"/>
    <w:rsid w:val="008D0704"/>
    <w:rsid w:val="008D10A5"/>
    <w:rsid w:val="008D1521"/>
    <w:rsid w:val="008D1A4F"/>
    <w:rsid w:val="008D34C3"/>
    <w:rsid w:val="008D3A38"/>
    <w:rsid w:val="008D4181"/>
    <w:rsid w:val="008D55AB"/>
    <w:rsid w:val="008D5AFD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734"/>
    <w:rsid w:val="008E564E"/>
    <w:rsid w:val="008E5A8F"/>
    <w:rsid w:val="008E5C2E"/>
    <w:rsid w:val="008E6AB2"/>
    <w:rsid w:val="008E7408"/>
    <w:rsid w:val="008E7773"/>
    <w:rsid w:val="008F0BD2"/>
    <w:rsid w:val="008F12B9"/>
    <w:rsid w:val="008F1C28"/>
    <w:rsid w:val="008F1E5B"/>
    <w:rsid w:val="008F2E43"/>
    <w:rsid w:val="008F3D90"/>
    <w:rsid w:val="008F5092"/>
    <w:rsid w:val="008F5D60"/>
    <w:rsid w:val="008F6547"/>
    <w:rsid w:val="008F6689"/>
    <w:rsid w:val="008F7C21"/>
    <w:rsid w:val="00901513"/>
    <w:rsid w:val="009016D2"/>
    <w:rsid w:val="00903749"/>
    <w:rsid w:val="009047AD"/>
    <w:rsid w:val="009054DF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9B3"/>
    <w:rsid w:val="00917B48"/>
    <w:rsid w:val="00920498"/>
    <w:rsid w:val="00920D1F"/>
    <w:rsid w:val="00921993"/>
    <w:rsid w:val="009225F4"/>
    <w:rsid w:val="0092454A"/>
    <w:rsid w:val="009250B0"/>
    <w:rsid w:val="00927E65"/>
    <w:rsid w:val="00927FD5"/>
    <w:rsid w:val="00930BA9"/>
    <w:rsid w:val="00931979"/>
    <w:rsid w:val="00932007"/>
    <w:rsid w:val="00932614"/>
    <w:rsid w:val="00932CA9"/>
    <w:rsid w:val="0093340D"/>
    <w:rsid w:val="0093463C"/>
    <w:rsid w:val="0093480E"/>
    <w:rsid w:val="00934D3B"/>
    <w:rsid w:val="00936262"/>
    <w:rsid w:val="009372B0"/>
    <w:rsid w:val="009379E0"/>
    <w:rsid w:val="00937BB8"/>
    <w:rsid w:val="00940B7D"/>
    <w:rsid w:val="00941122"/>
    <w:rsid w:val="00941570"/>
    <w:rsid w:val="00942051"/>
    <w:rsid w:val="0094276A"/>
    <w:rsid w:val="0094281E"/>
    <w:rsid w:val="00942C11"/>
    <w:rsid w:val="00942CB9"/>
    <w:rsid w:val="00943A1A"/>
    <w:rsid w:val="00944224"/>
    <w:rsid w:val="00944F59"/>
    <w:rsid w:val="00945DEA"/>
    <w:rsid w:val="00945F7A"/>
    <w:rsid w:val="00946213"/>
    <w:rsid w:val="00946A31"/>
    <w:rsid w:val="0094723B"/>
    <w:rsid w:val="0095001B"/>
    <w:rsid w:val="0095003F"/>
    <w:rsid w:val="00951BC5"/>
    <w:rsid w:val="00951CCE"/>
    <w:rsid w:val="00951EF6"/>
    <w:rsid w:val="009521FD"/>
    <w:rsid w:val="00952E98"/>
    <w:rsid w:val="00953D93"/>
    <w:rsid w:val="00956275"/>
    <w:rsid w:val="00956504"/>
    <w:rsid w:val="00957ED5"/>
    <w:rsid w:val="00961097"/>
    <w:rsid w:val="00961387"/>
    <w:rsid w:val="0096150D"/>
    <w:rsid w:val="009619F4"/>
    <w:rsid w:val="00961C70"/>
    <w:rsid w:val="0096232C"/>
    <w:rsid w:val="009625B2"/>
    <w:rsid w:val="009638C3"/>
    <w:rsid w:val="0096441C"/>
    <w:rsid w:val="00965015"/>
    <w:rsid w:val="00965BBB"/>
    <w:rsid w:val="00967088"/>
    <w:rsid w:val="009707EA"/>
    <w:rsid w:val="00970BE0"/>
    <w:rsid w:val="0097172E"/>
    <w:rsid w:val="009719D9"/>
    <w:rsid w:val="00972882"/>
    <w:rsid w:val="00973B51"/>
    <w:rsid w:val="00974EDA"/>
    <w:rsid w:val="00975C0D"/>
    <w:rsid w:val="009762E8"/>
    <w:rsid w:val="00976408"/>
    <w:rsid w:val="0097682E"/>
    <w:rsid w:val="00977356"/>
    <w:rsid w:val="009773CC"/>
    <w:rsid w:val="00980C31"/>
    <w:rsid w:val="00980F80"/>
    <w:rsid w:val="0098227B"/>
    <w:rsid w:val="00982911"/>
    <w:rsid w:val="0098616F"/>
    <w:rsid w:val="009868A8"/>
    <w:rsid w:val="00986C43"/>
    <w:rsid w:val="0098796B"/>
    <w:rsid w:val="00987E17"/>
    <w:rsid w:val="00990144"/>
    <w:rsid w:val="009904D2"/>
    <w:rsid w:val="00990ED1"/>
    <w:rsid w:val="009916B8"/>
    <w:rsid w:val="009924E8"/>
    <w:rsid w:val="00994099"/>
    <w:rsid w:val="00994BB4"/>
    <w:rsid w:val="0099535A"/>
    <w:rsid w:val="00995C31"/>
    <w:rsid w:val="0099664B"/>
    <w:rsid w:val="00996717"/>
    <w:rsid w:val="009969A8"/>
    <w:rsid w:val="00996B4F"/>
    <w:rsid w:val="00996F36"/>
    <w:rsid w:val="009972D7"/>
    <w:rsid w:val="009A0D39"/>
    <w:rsid w:val="009A17CB"/>
    <w:rsid w:val="009A3564"/>
    <w:rsid w:val="009A35DA"/>
    <w:rsid w:val="009A3C21"/>
    <w:rsid w:val="009A3EF2"/>
    <w:rsid w:val="009A3F96"/>
    <w:rsid w:val="009A4216"/>
    <w:rsid w:val="009A4571"/>
    <w:rsid w:val="009A49FE"/>
    <w:rsid w:val="009A55BC"/>
    <w:rsid w:val="009A7A10"/>
    <w:rsid w:val="009B0992"/>
    <w:rsid w:val="009B14B8"/>
    <w:rsid w:val="009B1F6C"/>
    <w:rsid w:val="009B213C"/>
    <w:rsid w:val="009B221B"/>
    <w:rsid w:val="009B25B0"/>
    <w:rsid w:val="009B2743"/>
    <w:rsid w:val="009B41D3"/>
    <w:rsid w:val="009B49EB"/>
    <w:rsid w:val="009B6114"/>
    <w:rsid w:val="009B617B"/>
    <w:rsid w:val="009B6769"/>
    <w:rsid w:val="009C0E80"/>
    <w:rsid w:val="009C0F85"/>
    <w:rsid w:val="009C1572"/>
    <w:rsid w:val="009C5F36"/>
    <w:rsid w:val="009C6BE5"/>
    <w:rsid w:val="009C6F67"/>
    <w:rsid w:val="009C7954"/>
    <w:rsid w:val="009D024E"/>
    <w:rsid w:val="009D09EC"/>
    <w:rsid w:val="009D0C12"/>
    <w:rsid w:val="009D1995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1C62"/>
    <w:rsid w:val="009E23FA"/>
    <w:rsid w:val="009E29FF"/>
    <w:rsid w:val="009E4052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9F62A5"/>
    <w:rsid w:val="009F64C4"/>
    <w:rsid w:val="00A00052"/>
    <w:rsid w:val="00A004D8"/>
    <w:rsid w:val="00A01C8C"/>
    <w:rsid w:val="00A01DD7"/>
    <w:rsid w:val="00A02728"/>
    <w:rsid w:val="00A030B0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1927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D03"/>
    <w:rsid w:val="00A275EB"/>
    <w:rsid w:val="00A305CA"/>
    <w:rsid w:val="00A321DB"/>
    <w:rsid w:val="00A33AA5"/>
    <w:rsid w:val="00A33DA3"/>
    <w:rsid w:val="00A34291"/>
    <w:rsid w:val="00A34BEE"/>
    <w:rsid w:val="00A34F4E"/>
    <w:rsid w:val="00A358DB"/>
    <w:rsid w:val="00A36E34"/>
    <w:rsid w:val="00A37619"/>
    <w:rsid w:val="00A40839"/>
    <w:rsid w:val="00A40D4C"/>
    <w:rsid w:val="00A41103"/>
    <w:rsid w:val="00A41689"/>
    <w:rsid w:val="00A41A9B"/>
    <w:rsid w:val="00A41B9C"/>
    <w:rsid w:val="00A424DC"/>
    <w:rsid w:val="00A425E0"/>
    <w:rsid w:val="00A4277C"/>
    <w:rsid w:val="00A43509"/>
    <w:rsid w:val="00A43F6E"/>
    <w:rsid w:val="00A44723"/>
    <w:rsid w:val="00A4530A"/>
    <w:rsid w:val="00A47330"/>
    <w:rsid w:val="00A475E9"/>
    <w:rsid w:val="00A47716"/>
    <w:rsid w:val="00A47F25"/>
    <w:rsid w:val="00A47F5B"/>
    <w:rsid w:val="00A47FCE"/>
    <w:rsid w:val="00A5003A"/>
    <w:rsid w:val="00A50753"/>
    <w:rsid w:val="00A50CEC"/>
    <w:rsid w:val="00A50E5D"/>
    <w:rsid w:val="00A51945"/>
    <w:rsid w:val="00A52751"/>
    <w:rsid w:val="00A53034"/>
    <w:rsid w:val="00A53195"/>
    <w:rsid w:val="00A537B7"/>
    <w:rsid w:val="00A53FFD"/>
    <w:rsid w:val="00A54C2B"/>
    <w:rsid w:val="00A55C91"/>
    <w:rsid w:val="00A56AF3"/>
    <w:rsid w:val="00A56CD2"/>
    <w:rsid w:val="00A60C8D"/>
    <w:rsid w:val="00A61464"/>
    <w:rsid w:val="00A61885"/>
    <w:rsid w:val="00A61BFC"/>
    <w:rsid w:val="00A6343A"/>
    <w:rsid w:val="00A638D2"/>
    <w:rsid w:val="00A64B47"/>
    <w:rsid w:val="00A65171"/>
    <w:rsid w:val="00A652A4"/>
    <w:rsid w:val="00A66877"/>
    <w:rsid w:val="00A701EB"/>
    <w:rsid w:val="00A70378"/>
    <w:rsid w:val="00A718EB"/>
    <w:rsid w:val="00A729F3"/>
    <w:rsid w:val="00A738ED"/>
    <w:rsid w:val="00A739F5"/>
    <w:rsid w:val="00A73D59"/>
    <w:rsid w:val="00A75A47"/>
    <w:rsid w:val="00A76379"/>
    <w:rsid w:val="00A80631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C6D"/>
    <w:rsid w:val="00A90DD3"/>
    <w:rsid w:val="00A9136E"/>
    <w:rsid w:val="00A91A9B"/>
    <w:rsid w:val="00A920E9"/>
    <w:rsid w:val="00A925C6"/>
    <w:rsid w:val="00A9344D"/>
    <w:rsid w:val="00A935E9"/>
    <w:rsid w:val="00A939A9"/>
    <w:rsid w:val="00A93B8E"/>
    <w:rsid w:val="00A95046"/>
    <w:rsid w:val="00A950F7"/>
    <w:rsid w:val="00A9518F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304"/>
    <w:rsid w:val="00AA24AD"/>
    <w:rsid w:val="00AA32F2"/>
    <w:rsid w:val="00AA3370"/>
    <w:rsid w:val="00AA3A4A"/>
    <w:rsid w:val="00AA3CFB"/>
    <w:rsid w:val="00AA48BF"/>
    <w:rsid w:val="00AA49F9"/>
    <w:rsid w:val="00AA59EF"/>
    <w:rsid w:val="00AA60AF"/>
    <w:rsid w:val="00AA6995"/>
    <w:rsid w:val="00AA6A5A"/>
    <w:rsid w:val="00AA7C24"/>
    <w:rsid w:val="00AB0D31"/>
    <w:rsid w:val="00AB0FC6"/>
    <w:rsid w:val="00AB186E"/>
    <w:rsid w:val="00AB1ADC"/>
    <w:rsid w:val="00AB1D2B"/>
    <w:rsid w:val="00AB3B94"/>
    <w:rsid w:val="00AB4FFD"/>
    <w:rsid w:val="00AB5A85"/>
    <w:rsid w:val="00AB6B00"/>
    <w:rsid w:val="00AC042E"/>
    <w:rsid w:val="00AC0E29"/>
    <w:rsid w:val="00AC1170"/>
    <w:rsid w:val="00AC1C32"/>
    <w:rsid w:val="00AC1D47"/>
    <w:rsid w:val="00AC4151"/>
    <w:rsid w:val="00AC48F3"/>
    <w:rsid w:val="00AC555B"/>
    <w:rsid w:val="00AC55E2"/>
    <w:rsid w:val="00AC5A2E"/>
    <w:rsid w:val="00AC63C1"/>
    <w:rsid w:val="00AC70D4"/>
    <w:rsid w:val="00AD048C"/>
    <w:rsid w:val="00AD2FEA"/>
    <w:rsid w:val="00AD36E9"/>
    <w:rsid w:val="00AD45B8"/>
    <w:rsid w:val="00AD4BE5"/>
    <w:rsid w:val="00AD4E40"/>
    <w:rsid w:val="00AD5CE6"/>
    <w:rsid w:val="00AD6C05"/>
    <w:rsid w:val="00AE1508"/>
    <w:rsid w:val="00AE2B9C"/>
    <w:rsid w:val="00AE2C80"/>
    <w:rsid w:val="00AE323D"/>
    <w:rsid w:val="00AE37E9"/>
    <w:rsid w:val="00AE3B1D"/>
    <w:rsid w:val="00AE41FA"/>
    <w:rsid w:val="00AE4B22"/>
    <w:rsid w:val="00AE545B"/>
    <w:rsid w:val="00AE5909"/>
    <w:rsid w:val="00AE66C5"/>
    <w:rsid w:val="00AE6CB2"/>
    <w:rsid w:val="00AE7335"/>
    <w:rsid w:val="00AF0759"/>
    <w:rsid w:val="00AF09A5"/>
    <w:rsid w:val="00AF0E91"/>
    <w:rsid w:val="00AF0F34"/>
    <w:rsid w:val="00AF2378"/>
    <w:rsid w:val="00AF2C05"/>
    <w:rsid w:val="00AF2C85"/>
    <w:rsid w:val="00AF51E9"/>
    <w:rsid w:val="00AF5847"/>
    <w:rsid w:val="00AF6042"/>
    <w:rsid w:val="00AF673A"/>
    <w:rsid w:val="00AF7121"/>
    <w:rsid w:val="00B0035F"/>
    <w:rsid w:val="00B00641"/>
    <w:rsid w:val="00B00E81"/>
    <w:rsid w:val="00B00FD1"/>
    <w:rsid w:val="00B018AF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06EB7"/>
    <w:rsid w:val="00B1020D"/>
    <w:rsid w:val="00B10531"/>
    <w:rsid w:val="00B10734"/>
    <w:rsid w:val="00B119C0"/>
    <w:rsid w:val="00B11FCB"/>
    <w:rsid w:val="00B12CFF"/>
    <w:rsid w:val="00B134A2"/>
    <w:rsid w:val="00B1395F"/>
    <w:rsid w:val="00B13DC1"/>
    <w:rsid w:val="00B161A8"/>
    <w:rsid w:val="00B162F2"/>
    <w:rsid w:val="00B175CA"/>
    <w:rsid w:val="00B20B49"/>
    <w:rsid w:val="00B212F6"/>
    <w:rsid w:val="00B22671"/>
    <w:rsid w:val="00B229BC"/>
    <w:rsid w:val="00B230DC"/>
    <w:rsid w:val="00B231DC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DB6"/>
    <w:rsid w:val="00B32EB5"/>
    <w:rsid w:val="00B33D74"/>
    <w:rsid w:val="00B34B42"/>
    <w:rsid w:val="00B3520C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071"/>
    <w:rsid w:val="00B54FD2"/>
    <w:rsid w:val="00B55069"/>
    <w:rsid w:val="00B55D08"/>
    <w:rsid w:val="00B55E3D"/>
    <w:rsid w:val="00B56F46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B49"/>
    <w:rsid w:val="00B71AB6"/>
    <w:rsid w:val="00B73A76"/>
    <w:rsid w:val="00B74518"/>
    <w:rsid w:val="00B75BDB"/>
    <w:rsid w:val="00B75F32"/>
    <w:rsid w:val="00B76BB7"/>
    <w:rsid w:val="00B76E80"/>
    <w:rsid w:val="00B8047A"/>
    <w:rsid w:val="00B8196D"/>
    <w:rsid w:val="00B83505"/>
    <w:rsid w:val="00B83A26"/>
    <w:rsid w:val="00B84B52"/>
    <w:rsid w:val="00B876D5"/>
    <w:rsid w:val="00B901CE"/>
    <w:rsid w:val="00B90216"/>
    <w:rsid w:val="00B91B3E"/>
    <w:rsid w:val="00B928DC"/>
    <w:rsid w:val="00B929D9"/>
    <w:rsid w:val="00B9340A"/>
    <w:rsid w:val="00B9388B"/>
    <w:rsid w:val="00B93A72"/>
    <w:rsid w:val="00B940C0"/>
    <w:rsid w:val="00B953B3"/>
    <w:rsid w:val="00B96F1A"/>
    <w:rsid w:val="00B973FA"/>
    <w:rsid w:val="00B976C5"/>
    <w:rsid w:val="00BA023C"/>
    <w:rsid w:val="00BA0F58"/>
    <w:rsid w:val="00BA1CE3"/>
    <w:rsid w:val="00BA1F94"/>
    <w:rsid w:val="00BA26C6"/>
    <w:rsid w:val="00BA2D3F"/>
    <w:rsid w:val="00BA3D0F"/>
    <w:rsid w:val="00BA46B2"/>
    <w:rsid w:val="00BA4CA8"/>
    <w:rsid w:val="00BA5B1D"/>
    <w:rsid w:val="00BA6032"/>
    <w:rsid w:val="00BA607B"/>
    <w:rsid w:val="00BA6326"/>
    <w:rsid w:val="00BA6466"/>
    <w:rsid w:val="00BA6B6E"/>
    <w:rsid w:val="00BA7396"/>
    <w:rsid w:val="00BA794C"/>
    <w:rsid w:val="00BB0D0B"/>
    <w:rsid w:val="00BB1AA3"/>
    <w:rsid w:val="00BB26CF"/>
    <w:rsid w:val="00BB348D"/>
    <w:rsid w:val="00BB3562"/>
    <w:rsid w:val="00BB3587"/>
    <w:rsid w:val="00BB3C4C"/>
    <w:rsid w:val="00BB3F12"/>
    <w:rsid w:val="00BB4C42"/>
    <w:rsid w:val="00BB5187"/>
    <w:rsid w:val="00BB5B20"/>
    <w:rsid w:val="00BB5F48"/>
    <w:rsid w:val="00BB6102"/>
    <w:rsid w:val="00BB69C6"/>
    <w:rsid w:val="00BB6F4E"/>
    <w:rsid w:val="00BC0AC1"/>
    <w:rsid w:val="00BC0CB5"/>
    <w:rsid w:val="00BC0CEE"/>
    <w:rsid w:val="00BC11E2"/>
    <w:rsid w:val="00BC1CA1"/>
    <w:rsid w:val="00BC251C"/>
    <w:rsid w:val="00BC2604"/>
    <w:rsid w:val="00BC393F"/>
    <w:rsid w:val="00BC4ADD"/>
    <w:rsid w:val="00BC5445"/>
    <w:rsid w:val="00BC75E2"/>
    <w:rsid w:val="00BC75E9"/>
    <w:rsid w:val="00BC7C00"/>
    <w:rsid w:val="00BC7EA6"/>
    <w:rsid w:val="00BD0D71"/>
    <w:rsid w:val="00BD1DBB"/>
    <w:rsid w:val="00BD265C"/>
    <w:rsid w:val="00BD268B"/>
    <w:rsid w:val="00BD3CC5"/>
    <w:rsid w:val="00BD493F"/>
    <w:rsid w:val="00BD4D87"/>
    <w:rsid w:val="00BD62EE"/>
    <w:rsid w:val="00BE01CB"/>
    <w:rsid w:val="00BE0737"/>
    <w:rsid w:val="00BE14CB"/>
    <w:rsid w:val="00BE1569"/>
    <w:rsid w:val="00BE2023"/>
    <w:rsid w:val="00BE26BB"/>
    <w:rsid w:val="00BE2D4C"/>
    <w:rsid w:val="00BE330D"/>
    <w:rsid w:val="00BE41FD"/>
    <w:rsid w:val="00BE4D35"/>
    <w:rsid w:val="00BE636F"/>
    <w:rsid w:val="00BE757F"/>
    <w:rsid w:val="00BE78FE"/>
    <w:rsid w:val="00BF05AD"/>
    <w:rsid w:val="00BF23CC"/>
    <w:rsid w:val="00BF2DB8"/>
    <w:rsid w:val="00BF336B"/>
    <w:rsid w:val="00BF49A6"/>
    <w:rsid w:val="00BF4EEF"/>
    <w:rsid w:val="00BF5F5A"/>
    <w:rsid w:val="00BF753B"/>
    <w:rsid w:val="00C01920"/>
    <w:rsid w:val="00C02FA2"/>
    <w:rsid w:val="00C03411"/>
    <w:rsid w:val="00C035D5"/>
    <w:rsid w:val="00C035FD"/>
    <w:rsid w:val="00C04552"/>
    <w:rsid w:val="00C058EE"/>
    <w:rsid w:val="00C05D33"/>
    <w:rsid w:val="00C0611A"/>
    <w:rsid w:val="00C06161"/>
    <w:rsid w:val="00C06B76"/>
    <w:rsid w:val="00C0729B"/>
    <w:rsid w:val="00C07955"/>
    <w:rsid w:val="00C10983"/>
    <w:rsid w:val="00C10AEE"/>
    <w:rsid w:val="00C11F8B"/>
    <w:rsid w:val="00C120B1"/>
    <w:rsid w:val="00C12509"/>
    <w:rsid w:val="00C14201"/>
    <w:rsid w:val="00C142D2"/>
    <w:rsid w:val="00C146EC"/>
    <w:rsid w:val="00C14CA3"/>
    <w:rsid w:val="00C1523B"/>
    <w:rsid w:val="00C15345"/>
    <w:rsid w:val="00C1552A"/>
    <w:rsid w:val="00C16F07"/>
    <w:rsid w:val="00C2066F"/>
    <w:rsid w:val="00C20F85"/>
    <w:rsid w:val="00C2131B"/>
    <w:rsid w:val="00C21593"/>
    <w:rsid w:val="00C21F60"/>
    <w:rsid w:val="00C22A4B"/>
    <w:rsid w:val="00C23590"/>
    <w:rsid w:val="00C24AE2"/>
    <w:rsid w:val="00C2509A"/>
    <w:rsid w:val="00C2518E"/>
    <w:rsid w:val="00C25248"/>
    <w:rsid w:val="00C2630E"/>
    <w:rsid w:val="00C26440"/>
    <w:rsid w:val="00C26F5B"/>
    <w:rsid w:val="00C26FC0"/>
    <w:rsid w:val="00C2772D"/>
    <w:rsid w:val="00C303E0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50287"/>
    <w:rsid w:val="00C5213A"/>
    <w:rsid w:val="00C522F3"/>
    <w:rsid w:val="00C52D73"/>
    <w:rsid w:val="00C5367E"/>
    <w:rsid w:val="00C53AB0"/>
    <w:rsid w:val="00C54595"/>
    <w:rsid w:val="00C558E4"/>
    <w:rsid w:val="00C55F5B"/>
    <w:rsid w:val="00C57A3C"/>
    <w:rsid w:val="00C61203"/>
    <w:rsid w:val="00C61CF3"/>
    <w:rsid w:val="00C6386A"/>
    <w:rsid w:val="00C649E5"/>
    <w:rsid w:val="00C64B1F"/>
    <w:rsid w:val="00C65E50"/>
    <w:rsid w:val="00C67339"/>
    <w:rsid w:val="00C6793F"/>
    <w:rsid w:val="00C70480"/>
    <w:rsid w:val="00C7077F"/>
    <w:rsid w:val="00C71014"/>
    <w:rsid w:val="00C71F9C"/>
    <w:rsid w:val="00C7250F"/>
    <w:rsid w:val="00C7395B"/>
    <w:rsid w:val="00C74300"/>
    <w:rsid w:val="00C764C5"/>
    <w:rsid w:val="00C800D0"/>
    <w:rsid w:val="00C804F6"/>
    <w:rsid w:val="00C80FA6"/>
    <w:rsid w:val="00C811F3"/>
    <w:rsid w:val="00C813B1"/>
    <w:rsid w:val="00C814A2"/>
    <w:rsid w:val="00C81D55"/>
    <w:rsid w:val="00C83BAC"/>
    <w:rsid w:val="00C83C73"/>
    <w:rsid w:val="00C84B4F"/>
    <w:rsid w:val="00C851CD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302"/>
    <w:rsid w:val="00C92655"/>
    <w:rsid w:val="00C92765"/>
    <w:rsid w:val="00C92F2F"/>
    <w:rsid w:val="00C9329B"/>
    <w:rsid w:val="00C93FD3"/>
    <w:rsid w:val="00C9402B"/>
    <w:rsid w:val="00C94428"/>
    <w:rsid w:val="00C9442E"/>
    <w:rsid w:val="00C94CE8"/>
    <w:rsid w:val="00C96460"/>
    <w:rsid w:val="00CA0592"/>
    <w:rsid w:val="00CA0768"/>
    <w:rsid w:val="00CA0ADF"/>
    <w:rsid w:val="00CA11B9"/>
    <w:rsid w:val="00CA2BB8"/>
    <w:rsid w:val="00CA3AEE"/>
    <w:rsid w:val="00CA461E"/>
    <w:rsid w:val="00CA466F"/>
    <w:rsid w:val="00CA5116"/>
    <w:rsid w:val="00CA5891"/>
    <w:rsid w:val="00CA6474"/>
    <w:rsid w:val="00CA697D"/>
    <w:rsid w:val="00CA6F9D"/>
    <w:rsid w:val="00CA7F6C"/>
    <w:rsid w:val="00CA7FFE"/>
    <w:rsid w:val="00CB24D7"/>
    <w:rsid w:val="00CB2627"/>
    <w:rsid w:val="00CB2DBF"/>
    <w:rsid w:val="00CB4026"/>
    <w:rsid w:val="00CB48DF"/>
    <w:rsid w:val="00CB4A8B"/>
    <w:rsid w:val="00CB4B6C"/>
    <w:rsid w:val="00CB569B"/>
    <w:rsid w:val="00CB67FA"/>
    <w:rsid w:val="00CC0102"/>
    <w:rsid w:val="00CC12BC"/>
    <w:rsid w:val="00CC136C"/>
    <w:rsid w:val="00CC1CEC"/>
    <w:rsid w:val="00CC2EEC"/>
    <w:rsid w:val="00CC4A17"/>
    <w:rsid w:val="00CC5DC2"/>
    <w:rsid w:val="00CC6BA1"/>
    <w:rsid w:val="00CC7499"/>
    <w:rsid w:val="00CC7AAB"/>
    <w:rsid w:val="00CD0EBD"/>
    <w:rsid w:val="00CD0F52"/>
    <w:rsid w:val="00CD2CD9"/>
    <w:rsid w:val="00CD3D37"/>
    <w:rsid w:val="00CD5196"/>
    <w:rsid w:val="00CD6214"/>
    <w:rsid w:val="00CD6773"/>
    <w:rsid w:val="00CD6885"/>
    <w:rsid w:val="00CD799B"/>
    <w:rsid w:val="00CD7D32"/>
    <w:rsid w:val="00CD7E7B"/>
    <w:rsid w:val="00CE02A3"/>
    <w:rsid w:val="00CE06D0"/>
    <w:rsid w:val="00CE0EE5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D7A"/>
    <w:rsid w:val="00CE781C"/>
    <w:rsid w:val="00CE792E"/>
    <w:rsid w:val="00CE7D5D"/>
    <w:rsid w:val="00CF0487"/>
    <w:rsid w:val="00CF0BAD"/>
    <w:rsid w:val="00CF1B17"/>
    <w:rsid w:val="00CF5B0E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483C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C8C"/>
    <w:rsid w:val="00D109AE"/>
    <w:rsid w:val="00D122A4"/>
    <w:rsid w:val="00D1261E"/>
    <w:rsid w:val="00D12D24"/>
    <w:rsid w:val="00D1306D"/>
    <w:rsid w:val="00D13B50"/>
    <w:rsid w:val="00D13E82"/>
    <w:rsid w:val="00D1558C"/>
    <w:rsid w:val="00D158B9"/>
    <w:rsid w:val="00D15C67"/>
    <w:rsid w:val="00D164A8"/>
    <w:rsid w:val="00D16EE6"/>
    <w:rsid w:val="00D17131"/>
    <w:rsid w:val="00D1779F"/>
    <w:rsid w:val="00D204E6"/>
    <w:rsid w:val="00D20A9A"/>
    <w:rsid w:val="00D220DF"/>
    <w:rsid w:val="00D2320A"/>
    <w:rsid w:val="00D24B8A"/>
    <w:rsid w:val="00D2626B"/>
    <w:rsid w:val="00D26A40"/>
    <w:rsid w:val="00D26E27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52D0"/>
    <w:rsid w:val="00D366A4"/>
    <w:rsid w:val="00D36CC3"/>
    <w:rsid w:val="00D37A75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29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AB"/>
    <w:rsid w:val="00D62C17"/>
    <w:rsid w:val="00D641D8"/>
    <w:rsid w:val="00D65A8F"/>
    <w:rsid w:val="00D674F8"/>
    <w:rsid w:val="00D707A5"/>
    <w:rsid w:val="00D7095C"/>
    <w:rsid w:val="00D70A7E"/>
    <w:rsid w:val="00D71532"/>
    <w:rsid w:val="00D71BDB"/>
    <w:rsid w:val="00D71FD2"/>
    <w:rsid w:val="00D72CF6"/>
    <w:rsid w:val="00D73910"/>
    <w:rsid w:val="00D73B8F"/>
    <w:rsid w:val="00D742B2"/>
    <w:rsid w:val="00D75EFF"/>
    <w:rsid w:val="00D76367"/>
    <w:rsid w:val="00D77273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542"/>
    <w:rsid w:val="00D865C1"/>
    <w:rsid w:val="00D86891"/>
    <w:rsid w:val="00D87A19"/>
    <w:rsid w:val="00D90F25"/>
    <w:rsid w:val="00D91EDA"/>
    <w:rsid w:val="00D91F15"/>
    <w:rsid w:val="00D938B5"/>
    <w:rsid w:val="00D93C72"/>
    <w:rsid w:val="00D94DA9"/>
    <w:rsid w:val="00D9530F"/>
    <w:rsid w:val="00D959FF"/>
    <w:rsid w:val="00D95A74"/>
    <w:rsid w:val="00D96035"/>
    <w:rsid w:val="00D96FCA"/>
    <w:rsid w:val="00DA1E61"/>
    <w:rsid w:val="00DA1EE1"/>
    <w:rsid w:val="00DA24EC"/>
    <w:rsid w:val="00DA265C"/>
    <w:rsid w:val="00DA2D53"/>
    <w:rsid w:val="00DA41F4"/>
    <w:rsid w:val="00DA4D57"/>
    <w:rsid w:val="00DA603C"/>
    <w:rsid w:val="00DA6A8A"/>
    <w:rsid w:val="00DB06D5"/>
    <w:rsid w:val="00DB32D5"/>
    <w:rsid w:val="00DB3888"/>
    <w:rsid w:val="00DB3CB3"/>
    <w:rsid w:val="00DB3D89"/>
    <w:rsid w:val="00DB53EB"/>
    <w:rsid w:val="00DB6797"/>
    <w:rsid w:val="00DB72FD"/>
    <w:rsid w:val="00DB744A"/>
    <w:rsid w:val="00DB7486"/>
    <w:rsid w:val="00DB7B40"/>
    <w:rsid w:val="00DC06F2"/>
    <w:rsid w:val="00DC0F48"/>
    <w:rsid w:val="00DC10B6"/>
    <w:rsid w:val="00DC113E"/>
    <w:rsid w:val="00DC1BB4"/>
    <w:rsid w:val="00DC24F1"/>
    <w:rsid w:val="00DC2544"/>
    <w:rsid w:val="00DC2A64"/>
    <w:rsid w:val="00DC3229"/>
    <w:rsid w:val="00DC4061"/>
    <w:rsid w:val="00DC5014"/>
    <w:rsid w:val="00DC5E66"/>
    <w:rsid w:val="00DC62D0"/>
    <w:rsid w:val="00DC6498"/>
    <w:rsid w:val="00DC696C"/>
    <w:rsid w:val="00DC6E27"/>
    <w:rsid w:val="00DC6FAA"/>
    <w:rsid w:val="00DC7427"/>
    <w:rsid w:val="00DC75F3"/>
    <w:rsid w:val="00DC7827"/>
    <w:rsid w:val="00DC79F7"/>
    <w:rsid w:val="00DD1327"/>
    <w:rsid w:val="00DD27FE"/>
    <w:rsid w:val="00DD3687"/>
    <w:rsid w:val="00DD3E9D"/>
    <w:rsid w:val="00DD4029"/>
    <w:rsid w:val="00DD4CC3"/>
    <w:rsid w:val="00DD524F"/>
    <w:rsid w:val="00DD709E"/>
    <w:rsid w:val="00DD745D"/>
    <w:rsid w:val="00DD750A"/>
    <w:rsid w:val="00DD7E4E"/>
    <w:rsid w:val="00DE01DC"/>
    <w:rsid w:val="00DE19EB"/>
    <w:rsid w:val="00DE21BA"/>
    <w:rsid w:val="00DE236E"/>
    <w:rsid w:val="00DE35A7"/>
    <w:rsid w:val="00DE36C2"/>
    <w:rsid w:val="00DE414B"/>
    <w:rsid w:val="00DE438B"/>
    <w:rsid w:val="00DE4783"/>
    <w:rsid w:val="00DE4796"/>
    <w:rsid w:val="00DE632D"/>
    <w:rsid w:val="00DE63EE"/>
    <w:rsid w:val="00DE74A3"/>
    <w:rsid w:val="00DE772D"/>
    <w:rsid w:val="00DF18C4"/>
    <w:rsid w:val="00DF1C0E"/>
    <w:rsid w:val="00DF3E56"/>
    <w:rsid w:val="00DF53D0"/>
    <w:rsid w:val="00DF56B4"/>
    <w:rsid w:val="00DF7B18"/>
    <w:rsid w:val="00E0130D"/>
    <w:rsid w:val="00E0155A"/>
    <w:rsid w:val="00E01F0F"/>
    <w:rsid w:val="00E01FE3"/>
    <w:rsid w:val="00E02335"/>
    <w:rsid w:val="00E03436"/>
    <w:rsid w:val="00E06267"/>
    <w:rsid w:val="00E066C7"/>
    <w:rsid w:val="00E070C3"/>
    <w:rsid w:val="00E07353"/>
    <w:rsid w:val="00E07676"/>
    <w:rsid w:val="00E07BF7"/>
    <w:rsid w:val="00E10092"/>
    <w:rsid w:val="00E10553"/>
    <w:rsid w:val="00E10C4F"/>
    <w:rsid w:val="00E11304"/>
    <w:rsid w:val="00E1175D"/>
    <w:rsid w:val="00E1261E"/>
    <w:rsid w:val="00E12D53"/>
    <w:rsid w:val="00E13264"/>
    <w:rsid w:val="00E143E0"/>
    <w:rsid w:val="00E1477F"/>
    <w:rsid w:val="00E15B8C"/>
    <w:rsid w:val="00E15BAC"/>
    <w:rsid w:val="00E15D8B"/>
    <w:rsid w:val="00E16053"/>
    <w:rsid w:val="00E16838"/>
    <w:rsid w:val="00E17BE2"/>
    <w:rsid w:val="00E2102F"/>
    <w:rsid w:val="00E21D87"/>
    <w:rsid w:val="00E224AD"/>
    <w:rsid w:val="00E228FD"/>
    <w:rsid w:val="00E22E08"/>
    <w:rsid w:val="00E23538"/>
    <w:rsid w:val="00E23C2C"/>
    <w:rsid w:val="00E24D27"/>
    <w:rsid w:val="00E25469"/>
    <w:rsid w:val="00E26B4D"/>
    <w:rsid w:val="00E26FA8"/>
    <w:rsid w:val="00E30228"/>
    <w:rsid w:val="00E311D7"/>
    <w:rsid w:val="00E31282"/>
    <w:rsid w:val="00E31C9A"/>
    <w:rsid w:val="00E3200F"/>
    <w:rsid w:val="00E324D9"/>
    <w:rsid w:val="00E328E8"/>
    <w:rsid w:val="00E330E4"/>
    <w:rsid w:val="00E33A56"/>
    <w:rsid w:val="00E34447"/>
    <w:rsid w:val="00E36022"/>
    <w:rsid w:val="00E36151"/>
    <w:rsid w:val="00E36621"/>
    <w:rsid w:val="00E367C2"/>
    <w:rsid w:val="00E3791C"/>
    <w:rsid w:val="00E4036D"/>
    <w:rsid w:val="00E4040D"/>
    <w:rsid w:val="00E40FF5"/>
    <w:rsid w:val="00E417CC"/>
    <w:rsid w:val="00E418CB"/>
    <w:rsid w:val="00E436E7"/>
    <w:rsid w:val="00E43DB4"/>
    <w:rsid w:val="00E4444C"/>
    <w:rsid w:val="00E44D5B"/>
    <w:rsid w:val="00E45463"/>
    <w:rsid w:val="00E459A6"/>
    <w:rsid w:val="00E4673D"/>
    <w:rsid w:val="00E50787"/>
    <w:rsid w:val="00E50C77"/>
    <w:rsid w:val="00E50CEC"/>
    <w:rsid w:val="00E50DC9"/>
    <w:rsid w:val="00E51072"/>
    <w:rsid w:val="00E54B38"/>
    <w:rsid w:val="00E5700A"/>
    <w:rsid w:val="00E6134E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6762D"/>
    <w:rsid w:val="00E707CD"/>
    <w:rsid w:val="00E70CE5"/>
    <w:rsid w:val="00E72475"/>
    <w:rsid w:val="00E72DE2"/>
    <w:rsid w:val="00E7490E"/>
    <w:rsid w:val="00E75611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82C"/>
    <w:rsid w:val="00E95BB4"/>
    <w:rsid w:val="00E96720"/>
    <w:rsid w:val="00E96B01"/>
    <w:rsid w:val="00EA082A"/>
    <w:rsid w:val="00EA0F5C"/>
    <w:rsid w:val="00EA12EC"/>
    <w:rsid w:val="00EA1AEF"/>
    <w:rsid w:val="00EA23AC"/>
    <w:rsid w:val="00EA269A"/>
    <w:rsid w:val="00EA28EB"/>
    <w:rsid w:val="00EA2A90"/>
    <w:rsid w:val="00EA30FF"/>
    <w:rsid w:val="00EA3D9C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C59"/>
    <w:rsid w:val="00EB0DBB"/>
    <w:rsid w:val="00EB13D3"/>
    <w:rsid w:val="00EB17E2"/>
    <w:rsid w:val="00EB1A7D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C0263"/>
    <w:rsid w:val="00EC05FB"/>
    <w:rsid w:val="00EC0F94"/>
    <w:rsid w:val="00EC15D4"/>
    <w:rsid w:val="00EC1778"/>
    <w:rsid w:val="00EC21B4"/>
    <w:rsid w:val="00EC3525"/>
    <w:rsid w:val="00EC440B"/>
    <w:rsid w:val="00EC515B"/>
    <w:rsid w:val="00EC5D07"/>
    <w:rsid w:val="00EC635D"/>
    <w:rsid w:val="00EC6403"/>
    <w:rsid w:val="00EC7048"/>
    <w:rsid w:val="00EC7874"/>
    <w:rsid w:val="00ED1600"/>
    <w:rsid w:val="00ED18A6"/>
    <w:rsid w:val="00ED2E5F"/>
    <w:rsid w:val="00ED35AD"/>
    <w:rsid w:val="00ED4867"/>
    <w:rsid w:val="00ED61E6"/>
    <w:rsid w:val="00ED7233"/>
    <w:rsid w:val="00ED78CA"/>
    <w:rsid w:val="00EE01CB"/>
    <w:rsid w:val="00EE06A9"/>
    <w:rsid w:val="00EE1EF4"/>
    <w:rsid w:val="00EE228A"/>
    <w:rsid w:val="00EE3737"/>
    <w:rsid w:val="00EE46EF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82B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3876"/>
    <w:rsid w:val="00F04E09"/>
    <w:rsid w:val="00F055C6"/>
    <w:rsid w:val="00F055F4"/>
    <w:rsid w:val="00F05F42"/>
    <w:rsid w:val="00F065C4"/>
    <w:rsid w:val="00F065C8"/>
    <w:rsid w:val="00F0766C"/>
    <w:rsid w:val="00F07AF4"/>
    <w:rsid w:val="00F07AF8"/>
    <w:rsid w:val="00F07B81"/>
    <w:rsid w:val="00F07FAE"/>
    <w:rsid w:val="00F10276"/>
    <w:rsid w:val="00F10ACD"/>
    <w:rsid w:val="00F10C32"/>
    <w:rsid w:val="00F10E30"/>
    <w:rsid w:val="00F1148C"/>
    <w:rsid w:val="00F11591"/>
    <w:rsid w:val="00F1263B"/>
    <w:rsid w:val="00F130E4"/>
    <w:rsid w:val="00F131FA"/>
    <w:rsid w:val="00F1379B"/>
    <w:rsid w:val="00F13AB1"/>
    <w:rsid w:val="00F13ED5"/>
    <w:rsid w:val="00F140E0"/>
    <w:rsid w:val="00F14E24"/>
    <w:rsid w:val="00F15651"/>
    <w:rsid w:val="00F1571C"/>
    <w:rsid w:val="00F16811"/>
    <w:rsid w:val="00F16FF8"/>
    <w:rsid w:val="00F17278"/>
    <w:rsid w:val="00F20FDA"/>
    <w:rsid w:val="00F21950"/>
    <w:rsid w:val="00F22F10"/>
    <w:rsid w:val="00F2320D"/>
    <w:rsid w:val="00F234F4"/>
    <w:rsid w:val="00F23BAD"/>
    <w:rsid w:val="00F23E21"/>
    <w:rsid w:val="00F23EDE"/>
    <w:rsid w:val="00F24104"/>
    <w:rsid w:val="00F24EC4"/>
    <w:rsid w:val="00F25C3B"/>
    <w:rsid w:val="00F26070"/>
    <w:rsid w:val="00F260C0"/>
    <w:rsid w:val="00F27086"/>
    <w:rsid w:val="00F306F8"/>
    <w:rsid w:val="00F30DBF"/>
    <w:rsid w:val="00F31787"/>
    <w:rsid w:val="00F31DCA"/>
    <w:rsid w:val="00F32839"/>
    <w:rsid w:val="00F33781"/>
    <w:rsid w:val="00F337AA"/>
    <w:rsid w:val="00F3382F"/>
    <w:rsid w:val="00F338B5"/>
    <w:rsid w:val="00F349D9"/>
    <w:rsid w:val="00F34F1E"/>
    <w:rsid w:val="00F3502B"/>
    <w:rsid w:val="00F353CB"/>
    <w:rsid w:val="00F36683"/>
    <w:rsid w:val="00F36D58"/>
    <w:rsid w:val="00F405C0"/>
    <w:rsid w:val="00F408C9"/>
    <w:rsid w:val="00F40AD1"/>
    <w:rsid w:val="00F40E4D"/>
    <w:rsid w:val="00F42274"/>
    <w:rsid w:val="00F42ACB"/>
    <w:rsid w:val="00F42EC5"/>
    <w:rsid w:val="00F433E5"/>
    <w:rsid w:val="00F445FE"/>
    <w:rsid w:val="00F448DF"/>
    <w:rsid w:val="00F44E33"/>
    <w:rsid w:val="00F4574E"/>
    <w:rsid w:val="00F4582D"/>
    <w:rsid w:val="00F4661F"/>
    <w:rsid w:val="00F46987"/>
    <w:rsid w:val="00F46A81"/>
    <w:rsid w:val="00F50BE5"/>
    <w:rsid w:val="00F52BF2"/>
    <w:rsid w:val="00F52E34"/>
    <w:rsid w:val="00F54322"/>
    <w:rsid w:val="00F54541"/>
    <w:rsid w:val="00F54CE3"/>
    <w:rsid w:val="00F5518E"/>
    <w:rsid w:val="00F5565C"/>
    <w:rsid w:val="00F56431"/>
    <w:rsid w:val="00F56908"/>
    <w:rsid w:val="00F60A12"/>
    <w:rsid w:val="00F60AAA"/>
    <w:rsid w:val="00F61183"/>
    <w:rsid w:val="00F62BF0"/>
    <w:rsid w:val="00F62EFD"/>
    <w:rsid w:val="00F632CF"/>
    <w:rsid w:val="00F63EC6"/>
    <w:rsid w:val="00F63F54"/>
    <w:rsid w:val="00F656F8"/>
    <w:rsid w:val="00F65910"/>
    <w:rsid w:val="00F66056"/>
    <w:rsid w:val="00F6664D"/>
    <w:rsid w:val="00F669E2"/>
    <w:rsid w:val="00F718EC"/>
    <w:rsid w:val="00F71CE7"/>
    <w:rsid w:val="00F72FD1"/>
    <w:rsid w:val="00F735F8"/>
    <w:rsid w:val="00F73C20"/>
    <w:rsid w:val="00F74E55"/>
    <w:rsid w:val="00F75B70"/>
    <w:rsid w:val="00F76DC7"/>
    <w:rsid w:val="00F772C3"/>
    <w:rsid w:val="00F77793"/>
    <w:rsid w:val="00F77BF9"/>
    <w:rsid w:val="00F77F25"/>
    <w:rsid w:val="00F803CF"/>
    <w:rsid w:val="00F80A3A"/>
    <w:rsid w:val="00F80AFC"/>
    <w:rsid w:val="00F81A3F"/>
    <w:rsid w:val="00F81C06"/>
    <w:rsid w:val="00F82AC9"/>
    <w:rsid w:val="00F82C10"/>
    <w:rsid w:val="00F83D1E"/>
    <w:rsid w:val="00F84884"/>
    <w:rsid w:val="00F84A28"/>
    <w:rsid w:val="00F851EF"/>
    <w:rsid w:val="00F853BC"/>
    <w:rsid w:val="00F85ECB"/>
    <w:rsid w:val="00F85ED3"/>
    <w:rsid w:val="00F86173"/>
    <w:rsid w:val="00F86666"/>
    <w:rsid w:val="00F873D7"/>
    <w:rsid w:val="00F9001A"/>
    <w:rsid w:val="00F90546"/>
    <w:rsid w:val="00F906E4"/>
    <w:rsid w:val="00F909D2"/>
    <w:rsid w:val="00F909E3"/>
    <w:rsid w:val="00F90E33"/>
    <w:rsid w:val="00F917E9"/>
    <w:rsid w:val="00F92B9F"/>
    <w:rsid w:val="00F93F92"/>
    <w:rsid w:val="00F944B9"/>
    <w:rsid w:val="00F96030"/>
    <w:rsid w:val="00F96058"/>
    <w:rsid w:val="00F9633C"/>
    <w:rsid w:val="00F96539"/>
    <w:rsid w:val="00F9755E"/>
    <w:rsid w:val="00FA06A9"/>
    <w:rsid w:val="00FA1A47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215B"/>
    <w:rsid w:val="00FB2D3A"/>
    <w:rsid w:val="00FB3E1A"/>
    <w:rsid w:val="00FB48E1"/>
    <w:rsid w:val="00FB5463"/>
    <w:rsid w:val="00FB57B0"/>
    <w:rsid w:val="00FB5F77"/>
    <w:rsid w:val="00FB6C27"/>
    <w:rsid w:val="00FB74B0"/>
    <w:rsid w:val="00FB7521"/>
    <w:rsid w:val="00FB792D"/>
    <w:rsid w:val="00FB7DDF"/>
    <w:rsid w:val="00FC053F"/>
    <w:rsid w:val="00FC0896"/>
    <w:rsid w:val="00FC1082"/>
    <w:rsid w:val="00FC18AA"/>
    <w:rsid w:val="00FC1FA6"/>
    <w:rsid w:val="00FC2B51"/>
    <w:rsid w:val="00FC3F8D"/>
    <w:rsid w:val="00FC4616"/>
    <w:rsid w:val="00FC4ECE"/>
    <w:rsid w:val="00FC5181"/>
    <w:rsid w:val="00FC625B"/>
    <w:rsid w:val="00FC6D95"/>
    <w:rsid w:val="00FC7368"/>
    <w:rsid w:val="00FC7B36"/>
    <w:rsid w:val="00FC7ED8"/>
    <w:rsid w:val="00FD00CB"/>
    <w:rsid w:val="00FD08E4"/>
    <w:rsid w:val="00FD1BFE"/>
    <w:rsid w:val="00FD1D8D"/>
    <w:rsid w:val="00FD2594"/>
    <w:rsid w:val="00FD4181"/>
    <w:rsid w:val="00FD41FA"/>
    <w:rsid w:val="00FD53EB"/>
    <w:rsid w:val="00FD6772"/>
    <w:rsid w:val="00FD71B7"/>
    <w:rsid w:val="00FD78A8"/>
    <w:rsid w:val="00FD7C14"/>
    <w:rsid w:val="00FD7E9E"/>
    <w:rsid w:val="00FE01A7"/>
    <w:rsid w:val="00FE17B2"/>
    <w:rsid w:val="00FE1A17"/>
    <w:rsid w:val="00FE1DE8"/>
    <w:rsid w:val="00FE25A4"/>
    <w:rsid w:val="00FE291F"/>
    <w:rsid w:val="00FE29B2"/>
    <w:rsid w:val="00FE2BA7"/>
    <w:rsid w:val="00FE356F"/>
    <w:rsid w:val="00FE411F"/>
    <w:rsid w:val="00FE4626"/>
    <w:rsid w:val="00FE5394"/>
    <w:rsid w:val="00FE5A7A"/>
    <w:rsid w:val="00FE6432"/>
    <w:rsid w:val="00FE737C"/>
    <w:rsid w:val="00FF05DD"/>
    <w:rsid w:val="00FF1998"/>
    <w:rsid w:val="00FF1A43"/>
    <w:rsid w:val="00FF1F65"/>
    <w:rsid w:val="00FF257A"/>
    <w:rsid w:val="00FF2FC4"/>
    <w:rsid w:val="00FF3155"/>
    <w:rsid w:val="00FF3252"/>
    <w:rsid w:val="00FF336F"/>
    <w:rsid w:val="00FF3BF6"/>
    <w:rsid w:val="00FF43AB"/>
    <w:rsid w:val="00FF4998"/>
    <w:rsid w:val="00FF5FB8"/>
    <w:rsid w:val="00FF6353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uiPriority w:val="99"/>
    <w:locked/>
    <w:rsid w:val="007F2F11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6134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A60D0-9DFA-49E9-B666-4487A8C0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17</Pages>
  <Words>4142</Words>
  <Characters>17785</Characters>
  <Application>Microsoft Office Word</Application>
  <DocSecurity>0</DocSecurity>
  <Lines>148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21884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Orathai, Nuchprasert</cp:lastModifiedBy>
  <cp:revision>3</cp:revision>
  <cp:lastPrinted>2019-11-12T07:33:00Z</cp:lastPrinted>
  <dcterms:created xsi:type="dcterms:W3CDTF">2019-11-12T09:57:00Z</dcterms:created>
  <dcterms:modified xsi:type="dcterms:W3CDTF">2019-11-12T09:58:00Z</dcterms:modified>
</cp:coreProperties>
</file>