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Pr="00005ACB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A4230F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>
        <w:rPr>
          <w:rFonts w:ascii="Angsana New" w:hAnsi="Angsana New" w:cs="Angsana New" w:hint="cs"/>
          <w:sz w:val="52"/>
          <w:szCs w:val="52"/>
          <w:cs/>
        </w:rPr>
        <w:t>อลูคอน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>(มหาชน)</w:t>
      </w:r>
    </w:p>
    <w:p w:rsidR="008733B6" w:rsidRPr="00A4230F" w:rsidRDefault="008733B6" w:rsidP="008D0EA9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E52BA6" w:rsidRPr="005A6861" w:rsidRDefault="00E52BA6" w:rsidP="00E52B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400A2F"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:rsidR="001B2708" w:rsidRPr="005A6861" w:rsidRDefault="002D1DAE" w:rsidP="00E52BA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สามเดือนและเก้าเดือน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กันยายน</w:t>
      </w:r>
      <w:r w:rsidR="001B2708" w:rsidRPr="005A6861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012D23" w:rsidRPr="005A686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8905C9" w:rsidRPr="005A686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1B2708" w:rsidRPr="005A6861" w:rsidRDefault="001B2708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1B2708" w:rsidRPr="00A4230F" w:rsidRDefault="001B2708" w:rsidP="001B27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400A2F" w:rsidRPr="005A686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5A686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</w:t>
      </w:r>
      <w:r w:rsidRPr="001B2708">
        <w:rPr>
          <w:rFonts w:ascii="Angsana New" w:hAnsi="Angsana New" w:cs="Angsana New"/>
          <w:b w:val="0"/>
          <w:bCs w:val="0"/>
          <w:sz w:val="32"/>
          <w:szCs w:val="32"/>
          <w:cs/>
        </w:rPr>
        <w:t>รับอนุญาต</w:t>
      </w:r>
    </w:p>
    <w:p w:rsidR="008733B6" w:rsidRPr="008733B6" w:rsidRDefault="008733B6" w:rsidP="008D0EA9">
      <w:pPr>
        <w:spacing w:line="240" w:lineRule="atLeast"/>
        <w:ind w:right="-45"/>
        <w:outlineLvl w:val="0"/>
        <w:rPr>
          <w:rFonts w:ascii="Angsana New" w:hAnsi="Angsana New"/>
          <w:b/>
          <w:bCs/>
          <w:sz w:val="32"/>
          <w:szCs w:val="32"/>
        </w:rPr>
        <w:sectPr w:rsidR="008733B6" w:rsidRPr="008733B6" w:rsidSect="00AA29BE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 w:code="9"/>
          <w:pgMar w:top="691" w:right="1152" w:bottom="576" w:left="1152" w:header="720" w:footer="720" w:gutter="0"/>
          <w:paperSrc w:first="1" w:other="1"/>
          <w:pgNumType w:start="0"/>
          <w:cols w:space="737"/>
          <w:titlePg/>
        </w:sectPr>
      </w:pPr>
    </w:p>
    <w:p w:rsidR="00F502E9" w:rsidRPr="00F502E9" w:rsidRDefault="00F502E9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24"/>
          <w:szCs w:val="24"/>
        </w:rPr>
      </w:pPr>
      <w:bookmarkStart w:id="0" w:name="_GoBack"/>
      <w:bookmarkEnd w:id="0"/>
    </w:p>
    <w:p w:rsidR="004A5132" w:rsidRPr="005A6861" w:rsidRDefault="004A5132" w:rsidP="008D0EA9">
      <w:pPr>
        <w:spacing w:line="240" w:lineRule="atLeast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5A6861">
        <w:rPr>
          <w:rFonts w:ascii="Angsana New" w:hAnsi="Angsana New" w:hint="cs"/>
          <w:b/>
          <w:bCs/>
          <w:sz w:val="32"/>
          <w:szCs w:val="32"/>
          <w:cs/>
        </w:rPr>
        <w:t>ราย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งาน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3145BF" w:rsidRPr="005A686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2D11CE" w:rsidRPr="005A6861">
        <w:rPr>
          <w:rFonts w:ascii="Angsana New" w:hAnsi="Angsana New" w:hint="cs"/>
          <w:b/>
          <w:bCs/>
          <w:sz w:val="32"/>
          <w:szCs w:val="32"/>
          <w:cs/>
        </w:rPr>
        <w:t>โดย</w:t>
      </w:r>
      <w:r w:rsidRPr="005A6861">
        <w:rPr>
          <w:rFonts w:ascii="Angsana New" w:hAnsi="Angsana New" w:hint="cs"/>
          <w:b/>
          <w:bCs/>
          <w:sz w:val="32"/>
          <w:szCs w:val="32"/>
          <w:cs/>
        </w:rPr>
        <w:t>ผู้</w:t>
      </w:r>
      <w:r w:rsidRPr="005A6861">
        <w:rPr>
          <w:rFonts w:ascii="Angsana New" w:hAnsi="Angsana New"/>
          <w:b/>
          <w:bCs/>
          <w:sz w:val="32"/>
          <w:szCs w:val="32"/>
          <w:cs/>
        </w:rPr>
        <w:t>สอบบัญชีรับอนุญาต</w:t>
      </w:r>
    </w:p>
    <w:p w:rsidR="00DF141B" w:rsidRPr="005A6861" w:rsidRDefault="00DF141B" w:rsidP="00012D2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p w:rsidR="004A5132" w:rsidRPr="005A6861" w:rsidRDefault="004A5132" w:rsidP="00012D23">
      <w:pPr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733B6" w:rsidRPr="005A6861">
        <w:rPr>
          <w:rFonts w:ascii="Angsana New" w:hAnsi="Angsana New"/>
          <w:b/>
          <w:bCs/>
          <w:sz w:val="30"/>
          <w:szCs w:val="30"/>
          <w:cs/>
        </w:rPr>
        <w:t>คณะกรรมการ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09636A" w:rsidRPr="005A6861">
        <w:rPr>
          <w:rFonts w:ascii="Angsana New" w:hAnsi="Angsana New"/>
          <w:b/>
          <w:bCs/>
          <w:sz w:val="30"/>
          <w:szCs w:val="30"/>
          <w:cs/>
        </w:rPr>
        <w:t>อลูคอน</w:t>
      </w:r>
      <w:r w:rsidRPr="005A686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394FCE" w:rsidRPr="005A6861">
        <w:rPr>
          <w:rFonts w:ascii="Angsana New" w:hAnsi="Angsana New"/>
          <w:b/>
          <w:bCs/>
          <w:sz w:val="30"/>
          <w:szCs w:val="30"/>
        </w:rPr>
        <w:t xml:space="preserve"> </w:t>
      </w:r>
      <w:r w:rsidR="00394FCE" w:rsidRPr="005A6861">
        <w:rPr>
          <w:rFonts w:ascii="Angsana New" w:hAnsi="Angsana New"/>
          <w:b/>
          <w:bCs/>
          <w:sz w:val="30"/>
          <w:szCs w:val="30"/>
          <w:cs/>
        </w:rPr>
        <w:t>(มหาชน)</w:t>
      </w: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45BF" w:rsidRPr="005A6861" w:rsidRDefault="00F7070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 w:rsidR="002D1DAE">
        <w:rPr>
          <w:rFonts w:ascii="Angsana New" w:hAnsi="Angsana New" w:cs="Angsana New"/>
          <w:sz w:val="30"/>
          <w:szCs w:val="30"/>
          <w:cs/>
        </w:rPr>
        <w:t>30 กันยายน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5A6861">
        <w:rPr>
          <w:rFonts w:ascii="Angsana New" w:hAnsi="Angsana New" w:cs="Angsana New"/>
          <w:sz w:val="30"/>
          <w:szCs w:val="30"/>
          <w:lang w:val="en-US"/>
        </w:rPr>
        <w:t>62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งบกำไรขาดทุนเบ็ดเสร็จ สำหรับงวดสามเดือน</w:t>
      </w:r>
      <w:r w:rsidRPr="005A6861">
        <w:rPr>
          <w:rFonts w:ascii="Angsana New" w:hAnsi="Angsana New" w:cs="Angsana New" w:hint="cs"/>
          <w:sz w:val="30"/>
          <w:szCs w:val="30"/>
          <w:cs/>
        </w:rPr>
        <w:t>และ</w:t>
      </w:r>
      <w:r w:rsidR="0009767A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09767A" w:rsidRPr="00012D23">
        <w:rPr>
          <w:rFonts w:ascii="Angsana New" w:hAnsi="Angsana New" w:cs="Angsana New"/>
          <w:sz w:val="30"/>
          <w:szCs w:val="30"/>
          <w:cs/>
        </w:rPr>
        <w:t>สิ้นสุด</w:t>
      </w:r>
      <w:r w:rsidR="0009767A" w:rsidRPr="00012D23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09767A">
        <w:rPr>
          <w:rFonts w:ascii="Angsana New" w:hAnsi="Angsana New" w:cs="Angsana New"/>
          <w:sz w:val="30"/>
          <w:szCs w:val="30"/>
          <w:cs/>
        </w:rPr>
        <w:t>30 กันยายน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5A6861">
        <w:rPr>
          <w:rFonts w:ascii="Angsana New" w:hAnsi="Angsana New" w:cs="Angsana New"/>
          <w:sz w:val="30"/>
          <w:szCs w:val="30"/>
          <w:lang w:val="en-US"/>
        </w:rPr>
        <w:t xml:space="preserve">62 </w:t>
      </w:r>
      <w:r w:rsidRPr="005A686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และงบกระแสเงินสด สำหรับงวด</w:t>
      </w:r>
      <w:r w:rsidR="0009767A">
        <w:rPr>
          <w:rFonts w:ascii="Angsana New" w:hAnsi="Angsana New" w:cs="Angsana New"/>
          <w:sz w:val="30"/>
          <w:szCs w:val="30"/>
          <w:cs/>
        </w:rPr>
        <w:br/>
      </w:r>
      <w:r w:rsidR="0009767A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="0009767A" w:rsidRPr="00012D23">
        <w:rPr>
          <w:rFonts w:ascii="Angsana New" w:hAnsi="Angsana New" w:cs="Angsana New"/>
          <w:sz w:val="30"/>
          <w:szCs w:val="30"/>
          <w:cs/>
        </w:rPr>
        <w:t>สิ้นสุด</w:t>
      </w:r>
      <w:r w:rsidR="0009767A" w:rsidRPr="00012D23">
        <w:rPr>
          <w:rFonts w:ascii="Angsana New" w:hAnsi="Angsana New" w:cs="Angsana New"/>
          <w:sz w:val="30"/>
          <w:szCs w:val="30"/>
          <w:cs/>
          <w:lang w:val="en-US"/>
        </w:rPr>
        <w:t xml:space="preserve">วันที่ </w:t>
      </w:r>
      <w:r w:rsidR="0009767A">
        <w:rPr>
          <w:rFonts w:ascii="Angsana New" w:hAnsi="Angsana New" w:cs="Angsana New"/>
          <w:sz w:val="30"/>
          <w:szCs w:val="30"/>
          <w:cs/>
        </w:rPr>
        <w:t>30 กันยายน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25</w:t>
      </w:r>
      <w:r w:rsidRPr="005A6861">
        <w:rPr>
          <w:rFonts w:ascii="Angsana New" w:hAnsi="Angsana New" w:cs="Angsana New"/>
          <w:sz w:val="30"/>
          <w:szCs w:val="30"/>
          <w:lang w:val="en-US"/>
        </w:rPr>
        <w:t>62</w:t>
      </w:r>
      <w:r w:rsidRPr="005A6861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5A6861">
        <w:rPr>
          <w:rFonts w:ascii="Angsana New" w:hAnsi="Angsana New" w:cs="Angsana New"/>
          <w:sz w:val="30"/>
          <w:szCs w:val="30"/>
        </w:rPr>
        <w:t>(</w:t>
      </w:r>
      <w:r w:rsidRPr="005A686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</w:t>
      </w:r>
      <w:r w:rsidRPr="005E2AE7">
        <w:rPr>
          <w:rFonts w:ascii="Angsana New" w:hAnsi="Angsana New" w:cs="Angsana New"/>
          <w:spacing w:val="-10"/>
          <w:sz w:val="30"/>
          <w:szCs w:val="30"/>
          <w:cs/>
        </w:rPr>
        <w:t>บริษัท อลูคอน จำกัด (มหาชน) ซึ่งผู้บริหารของกิจการเป็นผู้รับผิดชอบในการจัดทำและนำเสนอข้อมูลทางการเงินระหว่าง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กาลเหล่านี้ตามมาตรฐานการบัญชีฉบับที่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เรื่อง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การรายงานทาง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="0089098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F141B" w:rsidRPr="005A6861" w:rsidRDefault="00DF141B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45BF" w:rsidRPr="005A6861" w:rsidRDefault="003145BF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5A6861">
        <w:rPr>
          <w:rFonts w:ascii="Angsana New" w:hAnsi="Angsana New" w:cs="Angsana New"/>
          <w:sz w:val="30"/>
          <w:szCs w:val="30"/>
        </w:rPr>
        <w:t xml:space="preserve"> 2410 “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A6861">
        <w:rPr>
          <w:rFonts w:ascii="Angsana New" w:hAnsi="Angsana New" w:cs="Angsana New"/>
          <w:sz w:val="30"/>
          <w:szCs w:val="30"/>
        </w:rPr>
        <w:t>”</w:t>
      </w:r>
      <w:r w:rsidRPr="005A686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</w:t>
      </w:r>
      <w:r w:rsidR="00F26C7A" w:rsidRPr="005A6861">
        <w:rPr>
          <w:rFonts w:ascii="Angsana New" w:hAnsi="Angsana New" w:cs="Angsana New"/>
          <w:sz w:val="30"/>
          <w:szCs w:val="30"/>
          <w:cs/>
        </w:rPr>
        <w:br/>
      </w:r>
      <w:r w:rsidRPr="005A6861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A6861">
        <w:rPr>
          <w:rFonts w:ascii="Angsana New" w:hAnsi="Angsana New" w:cs="Angsana New"/>
          <w:sz w:val="30"/>
          <w:szCs w:val="30"/>
        </w:rPr>
        <w:t xml:space="preserve"> </w:t>
      </w:r>
      <w:r w:rsidRPr="005A6861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</w:t>
      </w:r>
      <w:r w:rsidR="00E35175"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:rsidR="002E0B47" w:rsidRPr="005A6861" w:rsidRDefault="002E0B47" w:rsidP="00012D23">
      <w:pPr>
        <w:pStyle w:val="BlockText"/>
        <w:spacing w:before="0"/>
        <w:ind w:left="0" w:right="-43" w:firstLine="0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</w:p>
    <w:p w:rsidR="00EF12A9" w:rsidRPr="005A6861" w:rsidRDefault="00EF12A9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EF12A9" w:rsidRPr="005A6861" w:rsidSect="00A81D96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37"/>
          <w:titlePg/>
          <w:docGrid w:linePitch="299"/>
        </w:sectPr>
      </w:pPr>
    </w:p>
    <w:p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A6861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5A6861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3145BF" w:rsidRPr="005A6861" w:rsidRDefault="003145BF" w:rsidP="00D20405">
      <w:pPr>
        <w:pStyle w:val="BlockText"/>
        <w:spacing w:before="0" w:line="240" w:lineRule="atLeast"/>
        <w:ind w:left="0" w:right="-43" w:firstLine="0"/>
        <w:jc w:val="thaiDistribute"/>
        <w:rPr>
          <w:rFonts w:ascii="Angsana New" w:hAnsi="Angsana New" w:cs="Angsana New"/>
          <w:sz w:val="30"/>
          <w:szCs w:val="30"/>
        </w:rPr>
      </w:pPr>
      <w:r w:rsidRPr="005A6861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5A6861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5A6861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D20405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5A6861">
        <w:rPr>
          <w:rFonts w:ascii="Angsana New" w:hAnsi="Angsana New" w:cs="Angsana New"/>
          <w:sz w:val="30"/>
          <w:szCs w:val="30"/>
          <w:cs/>
        </w:rPr>
        <w:t>ตาม</w:t>
      </w:r>
      <w:r w:rsidRPr="005A6861">
        <w:rPr>
          <w:rFonts w:ascii="Angsana New" w:hAnsi="Angsana New" w:cs="Angsana New" w:hint="cs"/>
          <w:spacing w:val="-6"/>
          <w:sz w:val="30"/>
          <w:szCs w:val="30"/>
          <w:cs/>
        </w:rPr>
        <w:t>มาตรฐานการบัญชี ฉบับที่</w:t>
      </w:r>
      <w:r w:rsidR="00676C7F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5A6861">
        <w:rPr>
          <w:rFonts w:ascii="Angsana New" w:hAnsi="Angsana New" w:cs="Angsana New"/>
          <w:sz w:val="30"/>
          <w:szCs w:val="30"/>
        </w:rPr>
        <w:t>34</w:t>
      </w:r>
      <w:r w:rsidRPr="005A6861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 w:rsidR="00E53C09" w:rsidRPr="005A686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E53C09" w:rsidRPr="005A6861"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 </w:t>
      </w:r>
      <w:r w:rsidRPr="005A6861">
        <w:rPr>
          <w:rFonts w:ascii="Angsana New" w:hAnsi="Angsana New" w:cs="Angsana New" w:hint="cs"/>
          <w:sz w:val="30"/>
          <w:szCs w:val="30"/>
          <w:cs/>
        </w:rPr>
        <w:t>ในสาระสำคัญ</w:t>
      </w:r>
      <w:r w:rsidRPr="005A6861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:rsidR="003145BF" w:rsidRPr="005A6861" w:rsidRDefault="003145BF" w:rsidP="003145BF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B44B77" w:rsidRPr="005A6861" w:rsidRDefault="00B44B77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012D23" w:rsidRPr="005A6861" w:rsidRDefault="00012D23" w:rsidP="008D0EA9">
      <w:pPr>
        <w:pStyle w:val="BlockText"/>
        <w:spacing w:before="0" w:line="240" w:lineRule="atLeast"/>
        <w:ind w:left="0" w:right="-45" w:firstLine="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76984" w:rsidRPr="005A6861" w:rsidRDefault="00376984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:rsidR="00B44B77" w:rsidRPr="005A6861" w:rsidRDefault="00A9780E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 w:hint="cs"/>
          <w:sz w:val="30"/>
          <w:szCs w:val="30"/>
          <w:cs/>
        </w:rPr>
        <w:t>(</w:t>
      </w:r>
      <w:r w:rsidR="00C116B1" w:rsidRPr="005A6861">
        <w:rPr>
          <w:rFonts w:ascii="Angsana New" w:hAnsi="Angsana New" w:hint="cs"/>
          <w:sz w:val="30"/>
          <w:szCs w:val="30"/>
          <w:cs/>
        </w:rPr>
        <w:t>สุเมธ แจ้งสามสี</w:t>
      </w:r>
      <w:r w:rsidRPr="005A6861">
        <w:rPr>
          <w:rFonts w:ascii="Angsana New" w:hAnsi="Angsana New" w:hint="cs"/>
          <w:sz w:val="30"/>
          <w:szCs w:val="30"/>
          <w:cs/>
        </w:rPr>
        <w:t>)</w:t>
      </w:r>
    </w:p>
    <w:p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5A686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B44B77" w:rsidRPr="005A6861" w:rsidRDefault="00C116B1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A686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5A6861">
        <w:rPr>
          <w:rFonts w:ascii="Angsana New" w:hAnsi="Angsana New"/>
          <w:sz w:val="30"/>
          <w:szCs w:val="30"/>
          <w:lang w:val="en-US"/>
        </w:rPr>
        <w:t>9362</w:t>
      </w:r>
    </w:p>
    <w:p w:rsidR="00B44B77" w:rsidRPr="005A6861" w:rsidRDefault="00B44B77" w:rsidP="00B44B77">
      <w:pPr>
        <w:spacing w:line="240" w:lineRule="atLeast"/>
        <w:ind w:right="-45"/>
        <w:jc w:val="thaiDistribute"/>
        <w:rPr>
          <w:rFonts w:ascii="Angsana New" w:hAnsi="Angsana New"/>
          <w:sz w:val="30"/>
          <w:szCs w:val="30"/>
        </w:rPr>
      </w:pPr>
    </w:p>
    <w:p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:rsidR="00B44B77" w:rsidRPr="005A6861" w:rsidRDefault="00B44B77" w:rsidP="00B44B77">
      <w:pPr>
        <w:tabs>
          <w:tab w:val="left" w:pos="2160"/>
        </w:tabs>
        <w:spacing w:line="240" w:lineRule="atLeast"/>
        <w:ind w:right="-45"/>
        <w:jc w:val="both"/>
        <w:outlineLvl w:val="0"/>
        <w:rPr>
          <w:rFonts w:ascii="Angsana New" w:hAnsi="Angsana New"/>
          <w:sz w:val="30"/>
          <w:szCs w:val="30"/>
        </w:rPr>
      </w:pPr>
      <w:r w:rsidRPr="005A6861">
        <w:rPr>
          <w:rFonts w:ascii="Angsana New" w:hAnsi="Angsana New"/>
          <w:sz w:val="30"/>
          <w:szCs w:val="30"/>
          <w:cs/>
        </w:rPr>
        <w:t>กรุงเทพ</w:t>
      </w:r>
      <w:r w:rsidRPr="005A6861">
        <w:rPr>
          <w:rFonts w:ascii="Angsana New" w:hAnsi="Angsana New" w:hint="cs"/>
          <w:sz w:val="30"/>
          <w:szCs w:val="30"/>
          <w:cs/>
        </w:rPr>
        <w:t>มหานคร</w:t>
      </w:r>
    </w:p>
    <w:p w:rsidR="003A778F" w:rsidRDefault="00B15677" w:rsidP="00EA65E1">
      <w:pPr>
        <w:pStyle w:val="BlockText"/>
        <w:spacing w:before="0" w:line="240" w:lineRule="atLeast"/>
        <w:ind w:left="0" w:right="-45" w:firstLine="0"/>
        <w:jc w:val="left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>13</w:t>
      </w:r>
      <w:r w:rsidR="002D7D93" w:rsidRPr="005A6861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9767A" w:rsidRPr="00D308B5">
        <w:rPr>
          <w:rFonts w:ascii="Angsana New" w:hAnsi="Angsana New" w:cs="Angsana New" w:hint="cs"/>
          <w:sz w:val="30"/>
          <w:szCs w:val="30"/>
          <w:cs/>
          <w:lang w:val="en-US"/>
        </w:rPr>
        <w:t>พฤศจิกายน</w:t>
      </w:r>
      <w:r w:rsidR="002D7D93" w:rsidRPr="005A6861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="009033D4" w:rsidRPr="005A6861">
        <w:rPr>
          <w:rFonts w:ascii="Angsana New" w:hAnsi="Angsana New" w:cs="Angsana New"/>
          <w:sz w:val="30"/>
          <w:szCs w:val="30"/>
          <w:lang w:val="en-US"/>
        </w:rPr>
        <w:t>256</w:t>
      </w:r>
      <w:r w:rsidR="008905C9" w:rsidRPr="005A6861">
        <w:rPr>
          <w:rFonts w:ascii="Angsana New" w:hAnsi="Angsana New" w:cs="Angsana New"/>
          <w:sz w:val="30"/>
          <w:szCs w:val="30"/>
          <w:lang w:val="en-US"/>
        </w:rPr>
        <w:t>2</w:t>
      </w:r>
    </w:p>
    <w:p w:rsidR="006E0655" w:rsidRPr="00F90429" w:rsidRDefault="006E0655" w:rsidP="00A81D96">
      <w:pPr>
        <w:pStyle w:val="IndexHeading1"/>
        <w:spacing w:after="0"/>
        <w:ind w:left="1440" w:hanging="1440"/>
        <w:outlineLvl w:val="0"/>
        <w:rPr>
          <w:rFonts w:ascii="Angsana New" w:hAnsi="Angsana New"/>
          <w:sz w:val="30"/>
          <w:szCs w:val="30"/>
        </w:rPr>
      </w:pPr>
    </w:p>
    <w:sectPr w:rsidR="006E0655" w:rsidRPr="00F90429" w:rsidSect="00A81D96">
      <w:headerReference w:type="default" r:id="rId16"/>
      <w:footerReference w:type="default" r:id="rId17"/>
      <w:headerReference w:type="first" r:id="rId18"/>
      <w:footerReference w:type="first" r:id="rId19"/>
      <w:pgSz w:w="11907" w:h="16840" w:code="9"/>
      <w:pgMar w:top="691" w:right="1152" w:bottom="576" w:left="1152" w:header="720" w:footer="720" w:gutter="0"/>
      <w:paperSrc w:first="7" w:other="7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384" w:rsidRDefault="00372384">
      <w:r>
        <w:separator/>
      </w:r>
    </w:p>
  </w:endnote>
  <w:endnote w:type="continuationSeparator" w:id="0">
    <w:p w:rsidR="00372384" w:rsidRDefault="00372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Default="00D33668" w:rsidP="00D260C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26</w:t>
    </w:r>
    <w:r>
      <w:rPr>
        <w:rStyle w:val="PageNumber"/>
      </w:rPr>
      <w:fldChar w:fldCharType="end"/>
    </w:r>
  </w:p>
  <w:p w:rsidR="00D33668" w:rsidRDefault="00D336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Default="00D33668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</w:rPr>
      <w:fldChar w:fldCharType="begin"/>
    </w:r>
    <w:r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26</w:t>
    </w:r>
    <w:r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33668" w:rsidRDefault="00D33668">
    <w:pPr>
      <w:pStyle w:val="Footer"/>
      <w:ind w:right="360"/>
      <w:rPr>
        <w:lang w:val="en-US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Pr="005B2E06" w:rsidRDefault="00D33668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D33668" w:rsidRPr="00186B8D" w:rsidRDefault="00D33668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D96" w:rsidRDefault="00A81D9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1D96" w:rsidRPr="005B2E06" w:rsidRDefault="00A81D96" w:rsidP="006B7128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 w:rsidRPr="005B2E06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5B2E06">
      <w:rPr>
        <w:rStyle w:val="PageNumber"/>
        <w:rFonts w:ascii="Angsana New" w:hAnsi="Angsana New" w:cs="Angsana New"/>
        <w:sz w:val="30"/>
        <w:szCs w:val="30"/>
      </w:rPr>
      <w:instrText xml:space="preserve"> PAGE </w:instrTex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20</w:t>
    </w:r>
    <w:r w:rsidRPr="005B2E06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A81D96" w:rsidRPr="00186B8D" w:rsidRDefault="00A81D96" w:rsidP="00012D23">
    <w:pPr>
      <w:pStyle w:val="Footer"/>
      <w:ind w:right="360"/>
      <w:rPr>
        <w:rFonts w:ascii="Angsana New" w:hAnsi="Angsana New" w:cs="Angsana New"/>
        <w:sz w:val="30"/>
        <w:szCs w:val="30"/>
        <w:lang w:val="en-US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Pr="005B2E06" w:rsidRDefault="00D33668" w:rsidP="00A8515E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  <w:lang w:val="en-US"/>
      </w:rPr>
    </w:pPr>
    <w:r>
      <w:rPr>
        <w:rStyle w:val="PageNumber"/>
        <w:rFonts w:ascii="Angsana New" w:hAnsi="Angsana New" w:cs="Angsana New"/>
        <w:sz w:val="30"/>
        <w:szCs w:val="30"/>
        <w:lang w:val="en-US"/>
      </w:rPr>
      <w:t>2</w:t>
    </w:r>
  </w:p>
  <w:p w:rsidR="00D33668" w:rsidRDefault="00D336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384" w:rsidRDefault="00372384">
      <w:r>
        <w:separator/>
      </w:r>
    </w:p>
  </w:footnote>
  <w:footnote w:type="continuationSeparator" w:id="0">
    <w:p w:rsidR="00372384" w:rsidRDefault="00372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Default="00D33668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D33668" w:rsidRDefault="00D33668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 </w:t>
    </w:r>
  </w:p>
  <w:p w:rsidR="00D33668" w:rsidRPr="00006D1D" w:rsidRDefault="00D33668" w:rsidP="00AB2493">
    <w:pPr>
      <w:spacing w:line="240" w:lineRule="atLeast"/>
      <w:ind w:right="38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  <w:lang w:val="th-TH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50</w:t>
    </w:r>
    <w:r>
      <w:rPr>
        <w:rFonts w:ascii="Angsana New" w:hAnsi="Angsana New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D33668" w:rsidRPr="00DF141B" w:rsidRDefault="00D33668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  <w:p w:rsidR="00D33668" w:rsidRPr="00DF141B" w:rsidRDefault="00D33668" w:rsidP="008519CE">
    <w:pPr>
      <w:pStyle w:val="Header"/>
      <w:jc w:val="left"/>
      <w:rPr>
        <w:rFonts w:ascii="Angsana New" w:hAnsi="Angsana New" w:cs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Default="00D33668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D33668" w:rsidRPr="00DF141B" w:rsidRDefault="00D33668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D33668" w:rsidRDefault="00D33668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D33668" w:rsidRDefault="00D33668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D33668" w:rsidRPr="00DF141B" w:rsidRDefault="00D33668" w:rsidP="00EF12A9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D33668" w:rsidRPr="00DF141B" w:rsidRDefault="00D33668" w:rsidP="00EF12A9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Default="00D33668" w:rsidP="00492152">
    <w:pPr>
      <w:tabs>
        <w:tab w:val="left" w:pos="3047"/>
      </w:tabs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อลูคอน</w:t>
    </w:r>
    <w:r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D33668" w:rsidRDefault="00D33668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4F6428">
      <w:rPr>
        <w:rFonts w:ascii="Angsana New" w:hAnsi="Angsana New" w:hint="cs"/>
        <w:b/>
        <w:bCs/>
        <w:sz w:val="32"/>
        <w:szCs w:val="32"/>
        <w:highlight w:val="yellow"/>
        <w:cs/>
      </w:rPr>
      <w:t>แบบย่อ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:rsidR="00D33668" w:rsidRDefault="00D33668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25</w:t>
    </w:r>
    <w:r>
      <w:rPr>
        <w:rFonts w:ascii="Angsana New" w:hAnsi="Angsana New"/>
        <w:b/>
        <w:bCs/>
        <w:sz w:val="32"/>
        <w:szCs w:val="32"/>
      </w:rPr>
      <w:t xml:space="preserve">62 </w:t>
    </w:r>
    <w:r>
      <w:rPr>
        <w:rFonts w:ascii="Angsana New" w:hAnsi="Angsana New" w:hint="cs"/>
        <w:b/>
        <w:bCs/>
        <w:sz w:val="32"/>
        <w:szCs w:val="32"/>
        <w:cs/>
        <w:lang w:val="th-TH"/>
      </w:rPr>
      <w:t>(ไม่ได้ตรวจสอบ)</w:t>
    </w:r>
  </w:p>
  <w:p w:rsidR="00D33668" w:rsidRDefault="00D33668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Pr="00012D23" w:rsidRDefault="00D33668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D33668" w:rsidRPr="00012D23" w:rsidRDefault="00D33668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D33668" w:rsidRPr="00012D23" w:rsidRDefault="00D33668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D33668" w:rsidRPr="00012D23" w:rsidRDefault="00D33668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D33668" w:rsidRPr="00012D23" w:rsidRDefault="00D33668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D33668" w:rsidRDefault="00D33668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D33668" w:rsidRDefault="00D33668" w:rsidP="00EF12A9">
    <w:pPr>
      <w:pStyle w:val="Header"/>
      <w:spacing w:line="240" w:lineRule="auto"/>
      <w:jc w:val="left"/>
      <w:rPr>
        <w:rFonts w:ascii="Angsana New" w:hAnsi="Angsana New" w:cs="Angsana New"/>
        <w:sz w:val="32"/>
        <w:szCs w:val="32"/>
      </w:rPr>
    </w:pPr>
  </w:p>
  <w:p w:rsidR="00D33668" w:rsidRPr="00EF12A9" w:rsidRDefault="00D33668" w:rsidP="00EF12A9">
    <w:pPr>
      <w:pStyle w:val="Header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Default="00D33668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:rsidR="00A81D96" w:rsidRDefault="00A81D96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  <w:p w:rsidR="00A81D96" w:rsidRDefault="00A81D96" w:rsidP="008519CE">
    <w:pPr>
      <w:spacing w:line="240" w:lineRule="atLeast"/>
      <w:ind w:right="387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668" w:rsidRDefault="00D33668" w:rsidP="008733B6">
    <w:pPr>
      <w:pStyle w:val="Header"/>
      <w:spacing w:line="240" w:lineRule="atLeast"/>
      <w:jc w:val="left"/>
      <w:rPr>
        <w:rFonts w:ascii="Angsana New" w:hAnsi="Angsana New" w:cs="Angsana New"/>
        <w:sz w:val="28"/>
        <w:szCs w:val="28"/>
      </w:rPr>
    </w:pPr>
  </w:p>
  <w:p w:rsidR="00D33668" w:rsidRPr="00DF141B" w:rsidRDefault="00D33668" w:rsidP="008733B6">
    <w:pPr>
      <w:pStyle w:val="Header"/>
      <w:jc w:val="left"/>
      <w:rPr>
        <w:rFonts w:ascii="Angsana New" w:hAnsi="Angsana New" w:cs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BDB0257"/>
    <w:multiLevelType w:val="hybridMultilevel"/>
    <w:tmpl w:val="DC5C5B02"/>
    <w:lvl w:ilvl="0" w:tplc="3BF6A57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158F53E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D88C343E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75F25576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EFE6C94A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9046773A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5400FB7A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200A6B44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701C5708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3" w15:restartNumberingAfterBreak="0">
    <w:nsid w:val="0EA57CCF"/>
    <w:multiLevelType w:val="hybridMultilevel"/>
    <w:tmpl w:val="6D864C80"/>
    <w:lvl w:ilvl="0" w:tplc="D8CCC0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75313"/>
    <w:multiLevelType w:val="hybridMultilevel"/>
    <w:tmpl w:val="FB824F34"/>
    <w:lvl w:ilvl="0" w:tplc="6CD6DFC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A62F0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7EE3364"/>
    <w:multiLevelType w:val="multilevel"/>
    <w:tmpl w:val="69229A22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FA1272A"/>
    <w:multiLevelType w:val="hybridMultilevel"/>
    <w:tmpl w:val="B28E7808"/>
    <w:lvl w:ilvl="0" w:tplc="2E1A240E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980EBBE4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88D84AAC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202ED696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C74C5442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C68EDA3E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F54AD854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B470BCBE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4198E0B4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10" w15:restartNumberingAfterBreak="0">
    <w:nsid w:val="21043BFD"/>
    <w:multiLevelType w:val="hybridMultilevel"/>
    <w:tmpl w:val="FBB600F8"/>
    <w:lvl w:ilvl="0" w:tplc="A7D2AB02">
      <w:start w:val="1"/>
      <w:numFmt w:val="thaiLetters"/>
      <w:lvlText w:val="(%1)"/>
      <w:lvlJc w:val="left"/>
      <w:pPr>
        <w:ind w:left="1267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A234BA7"/>
    <w:multiLevelType w:val="hybridMultilevel"/>
    <w:tmpl w:val="66A40936"/>
    <w:lvl w:ilvl="0" w:tplc="A46E7D86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FA703E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7E7A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C881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863A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4F415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56E97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7E41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8F5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411759"/>
    <w:multiLevelType w:val="hybridMultilevel"/>
    <w:tmpl w:val="3FC6DC3C"/>
    <w:lvl w:ilvl="0" w:tplc="9AA40E7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033246"/>
    <w:multiLevelType w:val="hybridMultilevel"/>
    <w:tmpl w:val="C80E6EDA"/>
    <w:lvl w:ilvl="0" w:tplc="6E9E01AE">
      <w:start w:val="1"/>
      <w:numFmt w:val="thaiLetters"/>
      <w:lvlText w:val="(%1)"/>
      <w:lvlJc w:val="left"/>
      <w:pPr>
        <w:ind w:left="1132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903DA8"/>
    <w:multiLevelType w:val="hybridMultilevel"/>
    <w:tmpl w:val="BCCC614A"/>
    <w:lvl w:ilvl="0" w:tplc="2994714A">
      <w:start w:val="1"/>
      <w:numFmt w:val="decimal"/>
      <w:lvlText w:val="%1."/>
      <w:lvlJc w:val="left"/>
      <w:pPr>
        <w:tabs>
          <w:tab w:val="num" w:pos="878"/>
        </w:tabs>
        <w:ind w:left="878" w:hanging="360"/>
      </w:pPr>
      <w:rPr>
        <w:rFonts w:hint="default"/>
      </w:rPr>
    </w:lvl>
    <w:lvl w:ilvl="1" w:tplc="BF0A8EDA" w:tentative="1">
      <w:start w:val="1"/>
      <w:numFmt w:val="lowerLetter"/>
      <w:lvlText w:val="%2."/>
      <w:lvlJc w:val="left"/>
      <w:pPr>
        <w:tabs>
          <w:tab w:val="num" w:pos="1598"/>
        </w:tabs>
        <w:ind w:left="1598" w:hanging="360"/>
      </w:pPr>
    </w:lvl>
    <w:lvl w:ilvl="2" w:tplc="DD6C0DA4" w:tentative="1">
      <w:start w:val="1"/>
      <w:numFmt w:val="lowerRoman"/>
      <w:lvlText w:val="%3."/>
      <w:lvlJc w:val="right"/>
      <w:pPr>
        <w:tabs>
          <w:tab w:val="num" w:pos="2318"/>
        </w:tabs>
        <w:ind w:left="2318" w:hanging="180"/>
      </w:pPr>
    </w:lvl>
    <w:lvl w:ilvl="3" w:tplc="8CE48714" w:tentative="1">
      <w:start w:val="1"/>
      <w:numFmt w:val="decimal"/>
      <w:lvlText w:val="%4."/>
      <w:lvlJc w:val="left"/>
      <w:pPr>
        <w:tabs>
          <w:tab w:val="num" w:pos="3038"/>
        </w:tabs>
        <w:ind w:left="3038" w:hanging="360"/>
      </w:pPr>
    </w:lvl>
    <w:lvl w:ilvl="4" w:tplc="6C022536" w:tentative="1">
      <w:start w:val="1"/>
      <w:numFmt w:val="lowerLetter"/>
      <w:lvlText w:val="%5."/>
      <w:lvlJc w:val="left"/>
      <w:pPr>
        <w:tabs>
          <w:tab w:val="num" w:pos="3758"/>
        </w:tabs>
        <w:ind w:left="3758" w:hanging="360"/>
      </w:pPr>
    </w:lvl>
    <w:lvl w:ilvl="5" w:tplc="CA360116" w:tentative="1">
      <w:start w:val="1"/>
      <w:numFmt w:val="lowerRoman"/>
      <w:lvlText w:val="%6."/>
      <w:lvlJc w:val="right"/>
      <w:pPr>
        <w:tabs>
          <w:tab w:val="num" w:pos="4478"/>
        </w:tabs>
        <w:ind w:left="4478" w:hanging="180"/>
      </w:pPr>
    </w:lvl>
    <w:lvl w:ilvl="6" w:tplc="1FCAE800" w:tentative="1">
      <w:start w:val="1"/>
      <w:numFmt w:val="decimal"/>
      <w:lvlText w:val="%7."/>
      <w:lvlJc w:val="left"/>
      <w:pPr>
        <w:tabs>
          <w:tab w:val="num" w:pos="5198"/>
        </w:tabs>
        <w:ind w:left="5198" w:hanging="360"/>
      </w:pPr>
    </w:lvl>
    <w:lvl w:ilvl="7" w:tplc="EE3AD5B6" w:tentative="1">
      <w:start w:val="1"/>
      <w:numFmt w:val="lowerLetter"/>
      <w:lvlText w:val="%8."/>
      <w:lvlJc w:val="left"/>
      <w:pPr>
        <w:tabs>
          <w:tab w:val="num" w:pos="5918"/>
        </w:tabs>
        <w:ind w:left="5918" w:hanging="360"/>
      </w:pPr>
    </w:lvl>
    <w:lvl w:ilvl="8" w:tplc="3B88354A" w:tentative="1">
      <w:start w:val="1"/>
      <w:numFmt w:val="lowerRoman"/>
      <w:lvlText w:val="%9."/>
      <w:lvlJc w:val="right"/>
      <w:pPr>
        <w:tabs>
          <w:tab w:val="num" w:pos="6638"/>
        </w:tabs>
        <w:ind w:left="6638" w:hanging="180"/>
      </w:pPr>
    </w:lvl>
  </w:abstractNum>
  <w:abstractNum w:abstractNumId="19" w15:restartNumberingAfterBreak="0">
    <w:nsid w:val="3AFC0843"/>
    <w:multiLevelType w:val="hybridMultilevel"/>
    <w:tmpl w:val="3E8CD216"/>
    <w:lvl w:ilvl="0" w:tplc="04090019">
      <w:start w:val="1"/>
      <w:numFmt w:val="bullet"/>
      <w:lvlText w:val="-"/>
      <w:lvlJc w:val="left"/>
      <w:pPr>
        <w:ind w:left="1620" w:hanging="360"/>
      </w:pPr>
      <w:rPr>
        <w:rFonts w:ascii="Agency FB" w:hAnsi="Agency FB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44133F4"/>
    <w:multiLevelType w:val="hybridMultilevel"/>
    <w:tmpl w:val="9F643CA4"/>
    <w:lvl w:ilvl="0" w:tplc="5EB00086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4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4C720856"/>
    <w:multiLevelType w:val="hybridMultilevel"/>
    <w:tmpl w:val="DACC4414"/>
    <w:lvl w:ilvl="0" w:tplc="526C5F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3704FF8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40BD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D2CC1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10EDE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78B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9299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66D5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5B2BA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54435438"/>
    <w:multiLevelType w:val="hybridMultilevel"/>
    <w:tmpl w:val="B23E600E"/>
    <w:lvl w:ilvl="0" w:tplc="4A2E2AF8">
      <w:start w:val="1"/>
      <w:numFmt w:val="decimal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9E128FD"/>
    <w:multiLevelType w:val="hybridMultilevel"/>
    <w:tmpl w:val="3AAA0252"/>
    <w:lvl w:ilvl="0" w:tplc="BA7E0096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D8D043FE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E41A651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C18D784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DEAF1F2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7C96E35E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2BC825B8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5BE23F7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4B94DB52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F7536C4"/>
    <w:multiLevelType w:val="hybridMultilevel"/>
    <w:tmpl w:val="BE6477E0"/>
    <w:lvl w:ilvl="0" w:tplc="04090001">
      <w:start w:val="1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447D72"/>
    <w:multiLevelType w:val="singleLevel"/>
    <w:tmpl w:val="C4D8145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72707C69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76417124"/>
    <w:multiLevelType w:val="hybridMultilevel"/>
    <w:tmpl w:val="43C09E48"/>
    <w:lvl w:ilvl="0" w:tplc="BB08C954">
      <w:start w:val="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F543ED"/>
    <w:multiLevelType w:val="hybridMultilevel"/>
    <w:tmpl w:val="782EF3E6"/>
    <w:lvl w:ilvl="0" w:tplc="3A0C3D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56AC85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A2C7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189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5849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283A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AEE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283C4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167A1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3"/>
  </w:num>
  <w:num w:numId="4">
    <w:abstractNumId w:val="36"/>
  </w:num>
  <w:num w:numId="5">
    <w:abstractNumId w:val="3"/>
  </w:num>
  <w:num w:numId="6">
    <w:abstractNumId w:val="9"/>
  </w:num>
  <w:num w:numId="7">
    <w:abstractNumId w:val="1"/>
  </w:num>
  <w:num w:numId="8">
    <w:abstractNumId w:val="31"/>
  </w:num>
  <w:num w:numId="9">
    <w:abstractNumId w:val="28"/>
  </w:num>
  <w:num w:numId="10">
    <w:abstractNumId w:val="5"/>
  </w:num>
  <w:num w:numId="11">
    <w:abstractNumId w:val="0"/>
  </w:num>
  <w:num w:numId="12">
    <w:abstractNumId w:val="16"/>
  </w:num>
  <w:num w:numId="13">
    <w:abstractNumId w:val="30"/>
  </w:num>
  <w:num w:numId="14">
    <w:abstractNumId w:val="25"/>
  </w:num>
  <w:num w:numId="15">
    <w:abstractNumId w:val="26"/>
  </w:num>
  <w:num w:numId="16">
    <w:abstractNumId w:val="32"/>
  </w:num>
  <w:num w:numId="17">
    <w:abstractNumId w:val="26"/>
  </w:num>
  <w:num w:numId="18">
    <w:abstractNumId w:val="8"/>
  </w:num>
  <w:num w:numId="19">
    <w:abstractNumId w:val="2"/>
  </w:num>
  <w:num w:numId="20">
    <w:abstractNumId w:val="33"/>
  </w:num>
  <w:num w:numId="21">
    <w:abstractNumId w:val="18"/>
  </w:num>
  <w:num w:numId="22">
    <w:abstractNumId w:val="7"/>
  </w:num>
  <w:num w:numId="23">
    <w:abstractNumId w:val="34"/>
  </w:num>
  <w:num w:numId="24">
    <w:abstractNumId w:val="22"/>
  </w:num>
  <w:num w:numId="25">
    <w:abstractNumId w:val="23"/>
  </w:num>
  <w:num w:numId="26">
    <w:abstractNumId w:val="17"/>
  </w:num>
  <w:num w:numId="27">
    <w:abstractNumId w:val="24"/>
  </w:num>
  <w:num w:numId="28">
    <w:abstractNumId w:val="14"/>
  </w:num>
  <w:num w:numId="29">
    <w:abstractNumId w:val="12"/>
  </w:num>
  <w:num w:numId="30">
    <w:abstractNumId w:val="20"/>
  </w:num>
  <w:num w:numId="31">
    <w:abstractNumId w:val="29"/>
  </w:num>
  <w:num w:numId="32">
    <w:abstractNumId w:val="4"/>
  </w:num>
  <w:num w:numId="33">
    <w:abstractNumId w:val="11"/>
  </w:num>
  <w:num w:numId="34">
    <w:abstractNumId w:val="10"/>
  </w:num>
  <w:num w:numId="35">
    <w:abstractNumId w:val="15"/>
  </w:num>
  <w:num w:numId="36">
    <w:abstractNumId w:val="35"/>
  </w:num>
  <w:num w:numId="37">
    <w:abstractNumId w:val="21"/>
  </w:num>
  <w:num w:numId="38">
    <w:abstractNumId w:val="27"/>
  </w:num>
  <w:num w:numId="39">
    <w:abstractNumId w:val="1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DB1"/>
    <w:rsid w:val="00000BF6"/>
    <w:rsid w:val="0000175F"/>
    <w:rsid w:val="00002C42"/>
    <w:rsid w:val="0000329F"/>
    <w:rsid w:val="00003B9C"/>
    <w:rsid w:val="00004FB5"/>
    <w:rsid w:val="00006754"/>
    <w:rsid w:val="00006D1D"/>
    <w:rsid w:val="00006D44"/>
    <w:rsid w:val="000070CB"/>
    <w:rsid w:val="0000750A"/>
    <w:rsid w:val="00011E1E"/>
    <w:rsid w:val="00012647"/>
    <w:rsid w:val="00012D23"/>
    <w:rsid w:val="000136CF"/>
    <w:rsid w:val="00016248"/>
    <w:rsid w:val="00022E54"/>
    <w:rsid w:val="0002320E"/>
    <w:rsid w:val="000245AE"/>
    <w:rsid w:val="00024D4C"/>
    <w:rsid w:val="00025C19"/>
    <w:rsid w:val="00026B9B"/>
    <w:rsid w:val="0002729C"/>
    <w:rsid w:val="00027E0C"/>
    <w:rsid w:val="00030827"/>
    <w:rsid w:val="00030F28"/>
    <w:rsid w:val="000314DE"/>
    <w:rsid w:val="00031DB8"/>
    <w:rsid w:val="00032490"/>
    <w:rsid w:val="000332FC"/>
    <w:rsid w:val="00033328"/>
    <w:rsid w:val="000334D8"/>
    <w:rsid w:val="000347AA"/>
    <w:rsid w:val="0003613A"/>
    <w:rsid w:val="000403FF"/>
    <w:rsid w:val="00040CAD"/>
    <w:rsid w:val="00041694"/>
    <w:rsid w:val="0004170A"/>
    <w:rsid w:val="00043BCA"/>
    <w:rsid w:val="000443D2"/>
    <w:rsid w:val="00044540"/>
    <w:rsid w:val="00045512"/>
    <w:rsid w:val="0004569B"/>
    <w:rsid w:val="00045D39"/>
    <w:rsid w:val="00046C7F"/>
    <w:rsid w:val="00046F6D"/>
    <w:rsid w:val="00047FD5"/>
    <w:rsid w:val="00050573"/>
    <w:rsid w:val="00050DB3"/>
    <w:rsid w:val="0005276E"/>
    <w:rsid w:val="00052944"/>
    <w:rsid w:val="00052B61"/>
    <w:rsid w:val="000534FE"/>
    <w:rsid w:val="00054548"/>
    <w:rsid w:val="00054716"/>
    <w:rsid w:val="00055B06"/>
    <w:rsid w:val="00055B63"/>
    <w:rsid w:val="00055B9A"/>
    <w:rsid w:val="000568B2"/>
    <w:rsid w:val="00056E08"/>
    <w:rsid w:val="00056E1D"/>
    <w:rsid w:val="0005726C"/>
    <w:rsid w:val="00057447"/>
    <w:rsid w:val="00057DC3"/>
    <w:rsid w:val="000616CB"/>
    <w:rsid w:val="00061F64"/>
    <w:rsid w:val="000625B7"/>
    <w:rsid w:val="00063631"/>
    <w:rsid w:val="0006561B"/>
    <w:rsid w:val="0006629B"/>
    <w:rsid w:val="00066B80"/>
    <w:rsid w:val="000708C7"/>
    <w:rsid w:val="000715D6"/>
    <w:rsid w:val="00072814"/>
    <w:rsid w:val="000736B8"/>
    <w:rsid w:val="00073EA2"/>
    <w:rsid w:val="00074150"/>
    <w:rsid w:val="0007415D"/>
    <w:rsid w:val="0007472C"/>
    <w:rsid w:val="00074B7D"/>
    <w:rsid w:val="00077A43"/>
    <w:rsid w:val="000809A3"/>
    <w:rsid w:val="000829A2"/>
    <w:rsid w:val="0008335B"/>
    <w:rsid w:val="00083A2C"/>
    <w:rsid w:val="00084D30"/>
    <w:rsid w:val="00086ACE"/>
    <w:rsid w:val="000873F1"/>
    <w:rsid w:val="00087ACE"/>
    <w:rsid w:val="00090AE2"/>
    <w:rsid w:val="00091BD5"/>
    <w:rsid w:val="00092683"/>
    <w:rsid w:val="00094483"/>
    <w:rsid w:val="0009448E"/>
    <w:rsid w:val="000950F2"/>
    <w:rsid w:val="00095501"/>
    <w:rsid w:val="00095E07"/>
    <w:rsid w:val="00096204"/>
    <w:rsid w:val="0009636A"/>
    <w:rsid w:val="00096D05"/>
    <w:rsid w:val="0009767A"/>
    <w:rsid w:val="000A08FC"/>
    <w:rsid w:val="000A173A"/>
    <w:rsid w:val="000A2280"/>
    <w:rsid w:val="000A415F"/>
    <w:rsid w:val="000A6132"/>
    <w:rsid w:val="000A7CE0"/>
    <w:rsid w:val="000B0104"/>
    <w:rsid w:val="000B09CD"/>
    <w:rsid w:val="000B2393"/>
    <w:rsid w:val="000B3546"/>
    <w:rsid w:val="000B369D"/>
    <w:rsid w:val="000B3C4E"/>
    <w:rsid w:val="000B51AB"/>
    <w:rsid w:val="000B587B"/>
    <w:rsid w:val="000B5A17"/>
    <w:rsid w:val="000B5F93"/>
    <w:rsid w:val="000B72DA"/>
    <w:rsid w:val="000B748C"/>
    <w:rsid w:val="000B7F6C"/>
    <w:rsid w:val="000C05D4"/>
    <w:rsid w:val="000C11E5"/>
    <w:rsid w:val="000C13EB"/>
    <w:rsid w:val="000C2BD4"/>
    <w:rsid w:val="000C34B8"/>
    <w:rsid w:val="000C4713"/>
    <w:rsid w:val="000C5B1B"/>
    <w:rsid w:val="000C5C6A"/>
    <w:rsid w:val="000C61A9"/>
    <w:rsid w:val="000C7810"/>
    <w:rsid w:val="000D1E01"/>
    <w:rsid w:val="000D1E5C"/>
    <w:rsid w:val="000D1E6C"/>
    <w:rsid w:val="000D4403"/>
    <w:rsid w:val="000D5681"/>
    <w:rsid w:val="000D5E48"/>
    <w:rsid w:val="000D64D0"/>
    <w:rsid w:val="000D6542"/>
    <w:rsid w:val="000D7139"/>
    <w:rsid w:val="000D71C6"/>
    <w:rsid w:val="000D7431"/>
    <w:rsid w:val="000E0B2F"/>
    <w:rsid w:val="000E1F62"/>
    <w:rsid w:val="000E28EE"/>
    <w:rsid w:val="000E34FE"/>
    <w:rsid w:val="000E4830"/>
    <w:rsid w:val="000E5303"/>
    <w:rsid w:val="000E5473"/>
    <w:rsid w:val="000E5874"/>
    <w:rsid w:val="000E58B6"/>
    <w:rsid w:val="000E6951"/>
    <w:rsid w:val="000F09BD"/>
    <w:rsid w:val="000F11AE"/>
    <w:rsid w:val="000F1502"/>
    <w:rsid w:val="000F1D01"/>
    <w:rsid w:val="000F2305"/>
    <w:rsid w:val="000F2D3A"/>
    <w:rsid w:val="000F498A"/>
    <w:rsid w:val="000F4DF6"/>
    <w:rsid w:val="000F4E22"/>
    <w:rsid w:val="000F50E2"/>
    <w:rsid w:val="000F5330"/>
    <w:rsid w:val="000F5BE4"/>
    <w:rsid w:val="000F5EE6"/>
    <w:rsid w:val="000F6568"/>
    <w:rsid w:val="00103304"/>
    <w:rsid w:val="0010402D"/>
    <w:rsid w:val="00105686"/>
    <w:rsid w:val="00106B12"/>
    <w:rsid w:val="001131C2"/>
    <w:rsid w:val="001140B1"/>
    <w:rsid w:val="00114446"/>
    <w:rsid w:val="00115109"/>
    <w:rsid w:val="0011521A"/>
    <w:rsid w:val="001159D3"/>
    <w:rsid w:val="0012007B"/>
    <w:rsid w:val="00120E4E"/>
    <w:rsid w:val="001216E8"/>
    <w:rsid w:val="00121E04"/>
    <w:rsid w:val="00121F9D"/>
    <w:rsid w:val="00122747"/>
    <w:rsid w:val="00122F99"/>
    <w:rsid w:val="00123A1D"/>
    <w:rsid w:val="00123C4D"/>
    <w:rsid w:val="00123CD0"/>
    <w:rsid w:val="00124312"/>
    <w:rsid w:val="00124754"/>
    <w:rsid w:val="001250B0"/>
    <w:rsid w:val="001250F6"/>
    <w:rsid w:val="00125B22"/>
    <w:rsid w:val="001265DD"/>
    <w:rsid w:val="00126FAD"/>
    <w:rsid w:val="0012757F"/>
    <w:rsid w:val="00127BF7"/>
    <w:rsid w:val="00130C93"/>
    <w:rsid w:val="00131603"/>
    <w:rsid w:val="001318D4"/>
    <w:rsid w:val="00132593"/>
    <w:rsid w:val="0013293F"/>
    <w:rsid w:val="00132CBE"/>
    <w:rsid w:val="0013327D"/>
    <w:rsid w:val="001338EF"/>
    <w:rsid w:val="00134A85"/>
    <w:rsid w:val="00137902"/>
    <w:rsid w:val="00137F97"/>
    <w:rsid w:val="0014044D"/>
    <w:rsid w:val="001408D8"/>
    <w:rsid w:val="00140ABB"/>
    <w:rsid w:val="00143A58"/>
    <w:rsid w:val="00143FB8"/>
    <w:rsid w:val="001446DC"/>
    <w:rsid w:val="001456C3"/>
    <w:rsid w:val="00145761"/>
    <w:rsid w:val="0014783A"/>
    <w:rsid w:val="00147CFD"/>
    <w:rsid w:val="00147FF1"/>
    <w:rsid w:val="00150DC6"/>
    <w:rsid w:val="00150FAA"/>
    <w:rsid w:val="001531B7"/>
    <w:rsid w:val="0015325C"/>
    <w:rsid w:val="00153A1C"/>
    <w:rsid w:val="00153DB4"/>
    <w:rsid w:val="0015446F"/>
    <w:rsid w:val="0015497A"/>
    <w:rsid w:val="00155A31"/>
    <w:rsid w:val="0015628C"/>
    <w:rsid w:val="00156989"/>
    <w:rsid w:val="0016155B"/>
    <w:rsid w:val="001615D5"/>
    <w:rsid w:val="00162BE3"/>
    <w:rsid w:val="00162D19"/>
    <w:rsid w:val="00165094"/>
    <w:rsid w:val="00165CD4"/>
    <w:rsid w:val="00167315"/>
    <w:rsid w:val="00167443"/>
    <w:rsid w:val="00170EA1"/>
    <w:rsid w:val="001716EF"/>
    <w:rsid w:val="0017453D"/>
    <w:rsid w:val="001754D9"/>
    <w:rsid w:val="00175C24"/>
    <w:rsid w:val="0017624B"/>
    <w:rsid w:val="00177C9C"/>
    <w:rsid w:val="00180228"/>
    <w:rsid w:val="001802EE"/>
    <w:rsid w:val="001805A9"/>
    <w:rsid w:val="0018067A"/>
    <w:rsid w:val="00180F3D"/>
    <w:rsid w:val="00182E2E"/>
    <w:rsid w:val="00183455"/>
    <w:rsid w:val="001840A9"/>
    <w:rsid w:val="001842BA"/>
    <w:rsid w:val="0018570D"/>
    <w:rsid w:val="00185A9D"/>
    <w:rsid w:val="00185B48"/>
    <w:rsid w:val="00185C6D"/>
    <w:rsid w:val="0018601C"/>
    <w:rsid w:val="001866F5"/>
    <w:rsid w:val="00186B8D"/>
    <w:rsid w:val="0018775F"/>
    <w:rsid w:val="00187DCB"/>
    <w:rsid w:val="001907F4"/>
    <w:rsid w:val="00193BD9"/>
    <w:rsid w:val="001971AD"/>
    <w:rsid w:val="00197CC0"/>
    <w:rsid w:val="001A0417"/>
    <w:rsid w:val="001A2184"/>
    <w:rsid w:val="001A2F95"/>
    <w:rsid w:val="001A46EA"/>
    <w:rsid w:val="001A5029"/>
    <w:rsid w:val="001A7840"/>
    <w:rsid w:val="001B0382"/>
    <w:rsid w:val="001B15D6"/>
    <w:rsid w:val="001B1E9F"/>
    <w:rsid w:val="001B2559"/>
    <w:rsid w:val="001B2708"/>
    <w:rsid w:val="001B2D16"/>
    <w:rsid w:val="001B3911"/>
    <w:rsid w:val="001B51D0"/>
    <w:rsid w:val="001B5992"/>
    <w:rsid w:val="001B7529"/>
    <w:rsid w:val="001B7829"/>
    <w:rsid w:val="001C3216"/>
    <w:rsid w:val="001C49BD"/>
    <w:rsid w:val="001C51F4"/>
    <w:rsid w:val="001C59EE"/>
    <w:rsid w:val="001C5A2F"/>
    <w:rsid w:val="001C6CC0"/>
    <w:rsid w:val="001C7227"/>
    <w:rsid w:val="001C77AF"/>
    <w:rsid w:val="001D011F"/>
    <w:rsid w:val="001D0CDB"/>
    <w:rsid w:val="001D1A60"/>
    <w:rsid w:val="001D20DD"/>
    <w:rsid w:val="001D2CB3"/>
    <w:rsid w:val="001D3689"/>
    <w:rsid w:val="001D53D9"/>
    <w:rsid w:val="001D5EB9"/>
    <w:rsid w:val="001D746E"/>
    <w:rsid w:val="001E031A"/>
    <w:rsid w:val="001E08BB"/>
    <w:rsid w:val="001E1060"/>
    <w:rsid w:val="001E10CE"/>
    <w:rsid w:val="001E125D"/>
    <w:rsid w:val="001E1D2B"/>
    <w:rsid w:val="001E1DF3"/>
    <w:rsid w:val="001E2309"/>
    <w:rsid w:val="001E297D"/>
    <w:rsid w:val="001E2D4C"/>
    <w:rsid w:val="001E3453"/>
    <w:rsid w:val="001E4F63"/>
    <w:rsid w:val="001E52AA"/>
    <w:rsid w:val="001E5DF0"/>
    <w:rsid w:val="001E6086"/>
    <w:rsid w:val="001E6CE6"/>
    <w:rsid w:val="001E7707"/>
    <w:rsid w:val="001E7AB4"/>
    <w:rsid w:val="001F10FC"/>
    <w:rsid w:val="001F153E"/>
    <w:rsid w:val="001F1682"/>
    <w:rsid w:val="001F46E0"/>
    <w:rsid w:val="001F4E3E"/>
    <w:rsid w:val="001F5741"/>
    <w:rsid w:val="001F57FE"/>
    <w:rsid w:val="001F68DA"/>
    <w:rsid w:val="001F6AFB"/>
    <w:rsid w:val="001F6CF3"/>
    <w:rsid w:val="001F7010"/>
    <w:rsid w:val="001F7247"/>
    <w:rsid w:val="001F7CF5"/>
    <w:rsid w:val="002007BD"/>
    <w:rsid w:val="00201623"/>
    <w:rsid w:val="00202912"/>
    <w:rsid w:val="00202B72"/>
    <w:rsid w:val="0020301D"/>
    <w:rsid w:val="0020594B"/>
    <w:rsid w:val="00205A12"/>
    <w:rsid w:val="00205F4A"/>
    <w:rsid w:val="00206D23"/>
    <w:rsid w:val="002101CA"/>
    <w:rsid w:val="00210359"/>
    <w:rsid w:val="0021051B"/>
    <w:rsid w:val="00210AF2"/>
    <w:rsid w:val="002116A0"/>
    <w:rsid w:val="00211859"/>
    <w:rsid w:val="00211A3C"/>
    <w:rsid w:val="00211BA6"/>
    <w:rsid w:val="0021316C"/>
    <w:rsid w:val="002137C9"/>
    <w:rsid w:val="00213AB2"/>
    <w:rsid w:val="00213C50"/>
    <w:rsid w:val="00213CA4"/>
    <w:rsid w:val="00214377"/>
    <w:rsid w:val="002145EE"/>
    <w:rsid w:val="00214F13"/>
    <w:rsid w:val="00215A60"/>
    <w:rsid w:val="00215FF9"/>
    <w:rsid w:val="002162E7"/>
    <w:rsid w:val="0021663A"/>
    <w:rsid w:val="002168AC"/>
    <w:rsid w:val="00216C45"/>
    <w:rsid w:val="00216C5F"/>
    <w:rsid w:val="00217F48"/>
    <w:rsid w:val="00220755"/>
    <w:rsid w:val="00222207"/>
    <w:rsid w:val="00222FEC"/>
    <w:rsid w:val="00223630"/>
    <w:rsid w:val="0022425F"/>
    <w:rsid w:val="00225065"/>
    <w:rsid w:val="002266DA"/>
    <w:rsid w:val="00226D26"/>
    <w:rsid w:val="00230865"/>
    <w:rsid w:val="00231267"/>
    <w:rsid w:val="00231DD1"/>
    <w:rsid w:val="00232191"/>
    <w:rsid w:val="002321B5"/>
    <w:rsid w:val="00233273"/>
    <w:rsid w:val="00233B89"/>
    <w:rsid w:val="00234995"/>
    <w:rsid w:val="00237A17"/>
    <w:rsid w:val="002403F4"/>
    <w:rsid w:val="00240D10"/>
    <w:rsid w:val="00241553"/>
    <w:rsid w:val="002417BD"/>
    <w:rsid w:val="00241908"/>
    <w:rsid w:val="002422F3"/>
    <w:rsid w:val="00242B1F"/>
    <w:rsid w:val="00243373"/>
    <w:rsid w:val="00243E81"/>
    <w:rsid w:val="00244C74"/>
    <w:rsid w:val="002456CB"/>
    <w:rsid w:val="00245ABF"/>
    <w:rsid w:val="0024688D"/>
    <w:rsid w:val="00246E18"/>
    <w:rsid w:val="0024771F"/>
    <w:rsid w:val="00250624"/>
    <w:rsid w:val="002507A0"/>
    <w:rsid w:val="00250FDF"/>
    <w:rsid w:val="00251556"/>
    <w:rsid w:val="00252ADB"/>
    <w:rsid w:val="00252E1B"/>
    <w:rsid w:val="002533DB"/>
    <w:rsid w:val="0025496F"/>
    <w:rsid w:val="00255140"/>
    <w:rsid w:val="002557ED"/>
    <w:rsid w:val="002561C7"/>
    <w:rsid w:val="0026073B"/>
    <w:rsid w:val="00261846"/>
    <w:rsid w:val="00261977"/>
    <w:rsid w:val="00262113"/>
    <w:rsid w:val="002636B3"/>
    <w:rsid w:val="00263EDB"/>
    <w:rsid w:val="00264B78"/>
    <w:rsid w:val="0026563B"/>
    <w:rsid w:val="00265E69"/>
    <w:rsid w:val="00266E15"/>
    <w:rsid w:val="002672B3"/>
    <w:rsid w:val="00267990"/>
    <w:rsid w:val="002705E9"/>
    <w:rsid w:val="0027184F"/>
    <w:rsid w:val="00271B83"/>
    <w:rsid w:val="002724A2"/>
    <w:rsid w:val="002743F6"/>
    <w:rsid w:val="0027440B"/>
    <w:rsid w:val="00275DAD"/>
    <w:rsid w:val="0027601B"/>
    <w:rsid w:val="002767C1"/>
    <w:rsid w:val="0027759A"/>
    <w:rsid w:val="0028092D"/>
    <w:rsid w:val="00280C17"/>
    <w:rsid w:val="0028169E"/>
    <w:rsid w:val="00281D78"/>
    <w:rsid w:val="00285340"/>
    <w:rsid w:val="002879B6"/>
    <w:rsid w:val="00292481"/>
    <w:rsid w:val="002924CC"/>
    <w:rsid w:val="002929FF"/>
    <w:rsid w:val="00292B13"/>
    <w:rsid w:val="0029361F"/>
    <w:rsid w:val="0029393C"/>
    <w:rsid w:val="0029457F"/>
    <w:rsid w:val="002950BB"/>
    <w:rsid w:val="002954FC"/>
    <w:rsid w:val="002957A5"/>
    <w:rsid w:val="002976D8"/>
    <w:rsid w:val="00297B42"/>
    <w:rsid w:val="00297B53"/>
    <w:rsid w:val="002A0496"/>
    <w:rsid w:val="002A0779"/>
    <w:rsid w:val="002A230B"/>
    <w:rsid w:val="002A3277"/>
    <w:rsid w:val="002A32EB"/>
    <w:rsid w:val="002A3664"/>
    <w:rsid w:val="002A37B2"/>
    <w:rsid w:val="002A43C0"/>
    <w:rsid w:val="002A4424"/>
    <w:rsid w:val="002A5F39"/>
    <w:rsid w:val="002A7359"/>
    <w:rsid w:val="002A7808"/>
    <w:rsid w:val="002A7825"/>
    <w:rsid w:val="002A7AA8"/>
    <w:rsid w:val="002B2462"/>
    <w:rsid w:val="002B4BBC"/>
    <w:rsid w:val="002B500F"/>
    <w:rsid w:val="002B55B1"/>
    <w:rsid w:val="002B5DB9"/>
    <w:rsid w:val="002B78C2"/>
    <w:rsid w:val="002C021A"/>
    <w:rsid w:val="002C12A0"/>
    <w:rsid w:val="002C1CC0"/>
    <w:rsid w:val="002C21C4"/>
    <w:rsid w:val="002C31B6"/>
    <w:rsid w:val="002C4F38"/>
    <w:rsid w:val="002C54F2"/>
    <w:rsid w:val="002C591F"/>
    <w:rsid w:val="002C5EC1"/>
    <w:rsid w:val="002C7BB4"/>
    <w:rsid w:val="002C7CA9"/>
    <w:rsid w:val="002D11CE"/>
    <w:rsid w:val="002D12E5"/>
    <w:rsid w:val="002D1DAE"/>
    <w:rsid w:val="002D25AE"/>
    <w:rsid w:val="002D31EC"/>
    <w:rsid w:val="002D3451"/>
    <w:rsid w:val="002D4772"/>
    <w:rsid w:val="002D49B3"/>
    <w:rsid w:val="002D4E4A"/>
    <w:rsid w:val="002D5D6E"/>
    <w:rsid w:val="002D6352"/>
    <w:rsid w:val="002D6AB0"/>
    <w:rsid w:val="002D6CD8"/>
    <w:rsid w:val="002D7D93"/>
    <w:rsid w:val="002D7E04"/>
    <w:rsid w:val="002E005E"/>
    <w:rsid w:val="002E0848"/>
    <w:rsid w:val="002E0B47"/>
    <w:rsid w:val="002E116C"/>
    <w:rsid w:val="002E1DC4"/>
    <w:rsid w:val="002E3440"/>
    <w:rsid w:val="002E3BBE"/>
    <w:rsid w:val="002E3C86"/>
    <w:rsid w:val="002E4DFB"/>
    <w:rsid w:val="002E4FA6"/>
    <w:rsid w:val="002E54A7"/>
    <w:rsid w:val="002E67CF"/>
    <w:rsid w:val="002E6AD4"/>
    <w:rsid w:val="002E76FB"/>
    <w:rsid w:val="002F0418"/>
    <w:rsid w:val="002F067B"/>
    <w:rsid w:val="002F17C2"/>
    <w:rsid w:val="002F1A53"/>
    <w:rsid w:val="002F1A89"/>
    <w:rsid w:val="002F1B9B"/>
    <w:rsid w:val="002F2646"/>
    <w:rsid w:val="002F277E"/>
    <w:rsid w:val="002F2973"/>
    <w:rsid w:val="002F34BE"/>
    <w:rsid w:val="002F4BF1"/>
    <w:rsid w:val="002F61B8"/>
    <w:rsid w:val="002F6E25"/>
    <w:rsid w:val="0030012A"/>
    <w:rsid w:val="00300174"/>
    <w:rsid w:val="003010CA"/>
    <w:rsid w:val="003023BD"/>
    <w:rsid w:val="00302EA0"/>
    <w:rsid w:val="003033FE"/>
    <w:rsid w:val="00304585"/>
    <w:rsid w:val="00305010"/>
    <w:rsid w:val="00305847"/>
    <w:rsid w:val="00306002"/>
    <w:rsid w:val="003079BC"/>
    <w:rsid w:val="00307F21"/>
    <w:rsid w:val="00314038"/>
    <w:rsid w:val="003145BF"/>
    <w:rsid w:val="00314BE9"/>
    <w:rsid w:val="003155B4"/>
    <w:rsid w:val="003160D2"/>
    <w:rsid w:val="00316EF8"/>
    <w:rsid w:val="003175B9"/>
    <w:rsid w:val="003176FF"/>
    <w:rsid w:val="0032186F"/>
    <w:rsid w:val="0032400F"/>
    <w:rsid w:val="00325D39"/>
    <w:rsid w:val="00327006"/>
    <w:rsid w:val="00327919"/>
    <w:rsid w:val="00327FEB"/>
    <w:rsid w:val="00332D8B"/>
    <w:rsid w:val="00333C76"/>
    <w:rsid w:val="00336B6C"/>
    <w:rsid w:val="00337098"/>
    <w:rsid w:val="0033796B"/>
    <w:rsid w:val="00337D15"/>
    <w:rsid w:val="00343170"/>
    <w:rsid w:val="00343448"/>
    <w:rsid w:val="00343C1F"/>
    <w:rsid w:val="003453AE"/>
    <w:rsid w:val="003455CF"/>
    <w:rsid w:val="003458F2"/>
    <w:rsid w:val="00346C85"/>
    <w:rsid w:val="00346EF4"/>
    <w:rsid w:val="00350907"/>
    <w:rsid w:val="00350C49"/>
    <w:rsid w:val="00350E05"/>
    <w:rsid w:val="00351D9E"/>
    <w:rsid w:val="003525C7"/>
    <w:rsid w:val="00354683"/>
    <w:rsid w:val="003548C4"/>
    <w:rsid w:val="003554DE"/>
    <w:rsid w:val="00356F09"/>
    <w:rsid w:val="00357C84"/>
    <w:rsid w:val="00360127"/>
    <w:rsid w:val="003601AD"/>
    <w:rsid w:val="003603D5"/>
    <w:rsid w:val="00360557"/>
    <w:rsid w:val="00361050"/>
    <w:rsid w:val="003622A5"/>
    <w:rsid w:val="0036293C"/>
    <w:rsid w:val="0036324A"/>
    <w:rsid w:val="003632B4"/>
    <w:rsid w:val="00363A3F"/>
    <w:rsid w:val="00365498"/>
    <w:rsid w:val="0036574C"/>
    <w:rsid w:val="00365AE1"/>
    <w:rsid w:val="0036638F"/>
    <w:rsid w:val="0036713C"/>
    <w:rsid w:val="00367C08"/>
    <w:rsid w:val="00367C1A"/>
    <w:rsid w:val="00367C68"/>
    <w:rsid w:val="00367EB5"/>
    <w:rsid w:val="00372384"/>
    <w:rsid w:val="00372F20"/>
    <w:rsid w:val="00373215"/>
    <w:rsid w:val="003739E9"/>
    <w:rsid w:val="00373B2E"/>
    <w:rsid w:val="00373C3A"/>
    <w:rsid w:val="0037541B"/>
    <w:rsid w:val="00376984"/>
    <w:rsid w:val="00376B65"/>
    <w:rsid w:val="003770C5"/>
    <w:rsid w:val="003770D7"/>
    <w:rsid w:val="00377116"/>
    <w:rsid w:val="00380688"/>
    <w:rsid w:val="00380A90"/>
    <w:rsid w:val="003812F8"/>
    <w:rsid w:val="00382167"/>
    <w:rsid w:val="0038611E"/>
    <w:rsid w:val="00387CA4"/>
    <w:rsid w:val="00387E8E"/>
    <w:rsid w:val="003905E1"/>
    <w:rsid w:val="003909FC"/>
    <w:rsid w:val="00391325"/>
    <w:rsid w:val="00391652"/>
    <w:rsid w:val="00394FCE"/>
    <w:rsid w:val="0039542B"/>
    <w:rsid w:val="00395C8F"/>
    <w:rsid w:val="00397518"/>
    <w:rsid w:val="003977A0"/>
    <w:rsid w:val="003A1CB9"/>
    <w:rsid w:val="003A3D3E"/>
    <w:rsid w:val="003A40F8"/>
    <w:rsid w:val="003A46A2"/>
    <w:rsid w:val="003A69CA"/>
    <w:rsid w:val="003A6E5F"/>
    <w:rsid w:val="003A7488"/>
    <w:rsid w:val="003A778F"/>
    <w:rsid w:val="003B0965"/>
    <w:rsid w:val="003B1A45"/>
    <w:rsid w:val="003B262E"/>
    <w:rsid w:val="003B29D5"/>
    <w:rsid w:val="003B4CB2"/>
    <w:rsid w:val="003B4EE7"/>
    <w:rsid w:val="003B5989"/>
    <w:rsid w:val="003B7E7C"/>
    <w:rsid w:val="003C0992"/>
    <w:rsid w:val="003C0A61"/>
    <w:rsid w:val="003C0F27"/>
    <w:rsid w:val="003C2409"/>
    <w:rsid w:val="003C3453"/>
    <w:rsid w:val="003C3803"/>
    <w:rsid w:val="003C5016"/>
    <w:rsid w:val="003C65C7"/>
    <w:rsid w:val="003D14BF"/>
    <w:rsid w:val="003D1EDC"/>
    <w:rsid w:val="003D29C6"/>
    <w:rsid w:val="003D3CC6"/>
    <w:rsid w:val="003D454D"/>
    <w:rsid w:val="003D4BD6"/>
    <w:rsid w:val="003D55DD"/>
    <w:rsid w:val="003D5C08"/>
    <w:rsid w:val="003D5F07"/>
    <w:rsid w:val="003D6696"/>
    <w:rsid w:val="003D6CE4"/>
    <w:rsid w:val="003E0B4E"/>
    <w:rsid w:val="003E1124"/>
    <w:rsid w:val="003E38DF"/>
    <w:rsid w:val="003E3E86"/>
    <w:rsid w:val="003E4311"/>
    <w:rsid w:val="003E4B54"/>
    <w:rsid w:val="003E5033"/>
    <w:rsid w:val="003E64EF"/>
    <w:rsid w:val="003E6698"/>
    <w:rsid w:val="003E7045"/>
    <w:rsid w:val="003E7211"/>
    <w:rsid w:val="003E7EE8"/>
    <w:rsid w:val="003F0AC7"/>
    <w:rsid w:val="003F1A0D"/>
    <w:rsid w:val="003F2581"/>
    <w:rsid w:val="003F27AA"/>
    <w:rsid w:val="003F5C87"/>
    <w:rsid w:val="003F636D"/>
    <w:rsid w:val="003F6AFA"/>
    <w:rsid w:val="003F6D0A"/>
    <w:rsid w:val="003F738C"/>
    <w:rsid w:val="003F7643"/>
    <w:rsid w:val="003F7A8A"/>
    <w:rsid w:val="00400A2F"/>
    <w:rsid w:val="00402F5A"/>
    <w:rsid w:val="00403656"/>
    <w:rsid w:val="00403A26"/>
    <w:rsid w:val="00404481"/>
    <w:rsid w:val="004071B5"/>
    <w:rsid w:val="00410D96"/>
    <w:rsid w:val="004119CE"/>
    <w:rsid w:val="00411EE6"/>
    <w:rsid w:val="004124F4"/>
    <w:rsid w:val="004128AD"/>
    <w:rsid w:val="00412B4A"/>
    <w:rsid w:val="00412D96"/>
    <w:rsid w:val="00413477"/>
    <w:rsid w:val="00413598"/>
    <w:rsid w:val="004151A1"/>
    <w:rsid w:val="00415432"/>
    <w:rsid w:val="004205B5"/>
    <w:rsid w:val="0042096C"/>
    <w:rsid w:val="00420E4B"/>
    <w:rsid w:val="0042115B"/>
    <w:rsid w:val="00421DC9"/>
    <w:rsid w:val="004220A3"/>
    <w:rsid w:val="00423003"/>
    <w:rsid w:val="00423056"/>
    <w:rsid w:val="00423489"/>
    <w:rsid w:val="00426A1C"/>
    <w:rsid w:val="00426E0F"/>
    <w:rsid w:val="004271E5"/>
    <w:rsid w:val="00427D4C"/>
    <w:rsid w:val="004316B1"/>
    <w:rsid w:val="00432356"/>
    <w:rsid w:val="0043280A"/>
    <w:rsid w:val="004329A1"/>
    <w:rsid w:val="0043320C"/>
    <w:rsid w:val="004333E1"/>
    <w:rsid w:val="00433936"/>
    <w:rsid w:val="004341BB"/>
    <w:rsid w:val="004348C9"/>
    <w:rsid w:val="0043515B"/>
    <w:rsid w:val="00436040"/>
    <w:rsid w:val="0044004D"/>
    <w:rsid w:val="0044281F"/>
    <w:rsid w:val="00443FE1"/>
    <w:rsid w:val="004444AE"/>
    <w:rsid w:val="00445167"/>
    <w:rsid w:val="004457F1"/>
    <w:rsid w:val="00445B6F"/>
    <w:rsid w:val="0044665D"/>
    <w:rsid w:val="00447088"/>
    <w:rsid w:val="00447933"/>
    <w:rsid w:val="0045124F"/>
    <w:rsid w:val="00452B7F"/>
    <w:rsid w:val="00452FA8"/>
    <w:rsid w:val="004538A0"/>
    <w:rsid w:val="00453BDF"/>
    <w:rsid w:val="00454309"/>
    <w:rsid w:val="00454391"/>
    <w:rsid w:val="00454528"/>
    <w:rsid w:val="00454C98"/>
    <w:rsid w:val="00456344"/>
    <w:rsid w:val="00457A2F"/>
    <w:rsid w:val="0046139F"/>
    <w:rsid w:val="00462115"/>
    <w:rsid w:val="00462906"/>
    <w:rsid w:val="00462FD0"/>
    <w:rsid w:val="00466076"/>
    <w:rsid w:val="004667E5"/>
    <w:rsid w:val="004679B5"/>
    <w:rsid w:val="00470154"/>
    <w:rsid w:val="00470232"/>
    <w:rsid w:val="00470F28"/>
    <w:rsid w:val="00472456"/>
    <w:rsid w:val="00472A8E"/>
    <w:rsid w:val="00472BCD"/>
    <w:rsid w:val="00473A2D"/>
    <w:rsid w:val="004753E0"/>
    <w:rsid w:val="00480502"/>
    <w:rsid w:val="00481C5F"/>
    <w:rsid w:val="0048336F"/>
    <w:rsid w:val="00484774"/>
    <w:rsid w:val="00484F5A"/>
    <w:rsid w:val="00485AE7"/>
    <w:rsid w:val="00485F57"/>
    <w:rsid w:val="004861C4"/>
    <w:rsid w:val="0048760D"/>
    <w:rsid w:val="004879C7"/>
    <w:rsid w:val="00490128"/>
    <w:rsid w:val="004902F0"/>
    <w:rsid w:val="004904D7"/>
    <w:rsid w:val="004907BB"/>
    <w:rsid w:val="004910A1"/>
    <w:rsid w:val="00491F8C"/>
    <w:rsid w:val="00492152"/>
    <w:rsid w:val="004928E0"/>
    <w:rsid w:val="00492AA6"/>
    <w:rsid w:val="00492F97"/>
    <w:rsid w:val="00493234"/>
    <w:rsid w:val="004940DE"/>
    <w:rsid w:val="00496242"/>
    <w:rsid w:val="004962B7"/>
    <w:rsid w:val="004962E0"/>
    <w:rsid w:val="004963E2"/>
    <w:rsid w:val="0049676E"/>
    <w:rsid w:val="00497ABE"/>
    <w:rsid w:val="004A205B"/>
    <w:rsid w:val="004A2B1A"/>
    <w:rsid w:val="004A2FB5"/>
    <w:rsid w:val="004A351A"/>
    <w:rsid w:val="004A3A60"/>
    <w:rsid w:val="004A5132"/>
    <w:rsid w:val="004A5826"/>
    <w:rsid w:val="004A742D"/>
    <w:rsid w:val="004A75B6"/>
    <w:rsid w:val="004A7BD6"/>
    <w:rsid w:val="004B050B"/>
    <w:rsid w:val="004B23B8"/>
    <w:rsid w:val="004B249D"/>
    <w:rsid w:val="004B28C9"/>
    <w:rsid w:val="004B3783"/>
    <w:rsid w:val="004B69D9"/>
    <w:rsid w:val="004B7730"/>
    <w:rsid w:val="004C05E7"/>
    <w:rsid w:val="004C1B1A"/>
    <w:rsid w:val="004C1F57"/>
    <w:rsid w:val="004C2758"/>
    <w:rsid w:val="004C383E"/>
    <w:rsid w:val="004C4C1D"/>
    <w:rsid w:val="004C4C6F"/>
    <w:rsid w:val="004C4E76"/>
    <w:rsid w:val="004C5222"/>
    <w:rsid w:val="004C5284"/>
    <w:rsid w:val="004C537E"/>
    <w:rsid w:val="004C7047"/>
    <w:rsid w:val="004C722A"/>
    <w:rsid w:val="004C7DC4"/>
    <w:rsid w:val="004C7FE1"/>
    <w:rsid w:val="004D02F3"/>
    <w:rsid w:val="004D0998"/>
    <w:rsid w:val="004D0F57"/>
    <w:rsid w:val="004D2423"/>
    <w:rsid w:val="004D266C"/>
    <w:rsid w:val="004D279A"/>
    <w:rsid w:val="004D2949"/>
    <w:rsid w:val="004D3B8F"/>
    <w:rsid w:val="004D51BB"/>
    <w:rsid w:val="004D52FE"/>
    <w:rsid w:val="004D61B8"/>
    <w:rsid w:val="004D646B"/>
    <w:rsid w:val="004D6504"/>
    <w:rsid w:val="004D7BCA"/>
    <w:rsid w:val="004E0185"/>
    <w:rsid w:val="004E3B92"/>
    <w:rsid w:val="004E3F9B"/>
    <w:rsid w:val="004E5683"/>
    <w:rsid w:val="004E5886"/>
    <w:rsid w:val="004E6318"/>
    <w:rsid w:val="004E749C"/>
    <w:rsid w:val="004E74EE"/>
    <w:rsid w:val="004E776A"/>
    <w:rsid w:val="004E7917"/>
    <w:rsid w:val="004E7C1C"/>
    <w:rsid w:val="004F17E1"/>
    <w:rsid w:val="004F1A2A"/>
    <w:rsid w:val="004F2308"/>
    <w:rsid w:val="004F2911"/>
    <w:rsid w:val="004F36F0"/>
    <w:rsid w:val="004F42A8"/>
    <w:rsid w:val="004F49B8"/>
    <w:rsid w:val="004F5BC1"/>
    <w:rsid w:val="004F615D"/>
    <w:rsid w:val="004F6428"/>
    <w:rsid w:val="004F7AEC"/>
    <w:rsid w:val="004F7AF9"/>
    <w:rsid w:val="004F7C45"/>
    <w:rsid w:val="00500E8D"/>
    <w:rsid w:val="00501EAB"/>
    <w:rsid w:val="0050334C"/>
    <w:rsid w:val="00504E0F"/>
    <w:rsid w:val="005050AB"/>
    <w:rsid w:val="00505987"/>
    <w:rsid w:val="005074CE"/>
    <w:rsid w:val="00507CB7"/>
    <w:rsid w:val="00507D23"/>
    <w:rsid w:val="00510832"/>
    <w:rsid w:val="00511F26"/>
    <w:rsid w:val="0051276C"/>
    <w:rsid w:val="00512CF5"/>
    <w:rsid w:val="005141EE"/>
    <w:rsid w:val="00514A98"/>
    <w:rsid w:val="005170A5"/>
    <w:rsid w:val="0051752D"/>
    <w:rsid w:val="005179D7"/>
    <w:rsid w:val="00520FFF"/>
    <w:rsid w:val="005211D0"/>
    <w:rsid w:val="005215C0"/>
    <w:rsid w:val="005218FF"/>
    <w:rsid w:val="00522C5E"/>
    <w:rsid w:val="005230B2"/>
    <w:rsid w:val="0052354F"/>
    <w:rsid w:val="00523893"/>
    <w:rsid w:val="005243A7"/>
    <w:rsid w:val="005243AE"/>
    <w:rsid w:val="005244B1"/>
    <w:rsid w:val="0052484A"/>
    <w:rsid w:val="00525BEA"/>
    <w:rsid w:val="0052610F"/>
    <w:rsid w:val="005319FC"/>
    <w:rsid w:val="005334EC"/>
    <w:rsid w:val="00535A23"/>
    <w:rsid w:val="00535D05"/>
    <w:rsid w:val="00536C98"/>
    <w:rsid w:val="00537750"/>
    <w:rsid w:val="00537C8B"/>
    <w:rsid w:val="0054300E"/>
    <w:rsid w:val="0054343B"/>
    <w:rsid w:val="00546FC9"/>
    <w:rsid w:val="00550A72"/>
    <w:rsid w:val="005510B3"/>
    <w:rsid w:val="00551789"/>
    <w:rsid w:val="005518C8"/>
    <w:rsid w:val="0055366E"/>
    <w:rsid w:val="00554CC8"/>
    <w:rsid w:val="00554FB9"/>
    <w:rsid w:val="00555365"/>
    <w:rsid w:val="00555F10"/>
    <w:rsid w:val="00556CB1"/>
    <w:rsid w:val="00561A72"/>
    <w:rsid w:val="00563E86"/>
    <w:rsid w:val="0056418A"/>
    <w:rsid w:val="005656B7"/>
    <w:rsid w:val="00565E9C"/>
    <w:rsid w:val="00566BC3"/>
    <w:rsid w:val="00566EEA"/>
    <w:rsid w:val="00567CBC"/>
    <w:rsid w:val="00570431"/>
    <w:rsid w:val="0057185A"/>
    <w:rsid w:val="00573EAC"/>
    <w:rsid w:val="00574098"/>
    <w:rsid w:val="005754C0"/>
    <w:rsid w:val="0057558A"/>
    <w:rsid w:val="005760DC"/>
    <w:rsid w:val="00576251"/>
    <w:rsid w:val="0057700A"/>
    <w:rsid w:val="005809EC"/>
    <w:rsid w:val="00580FBC"/>
    <w:rsid w:val="00582362"/>
    <w:rsid w:val="00582679"/>
    <w:rsid w:val="00582877"/>
    <w:rsid w:val="00584745"/>
    <w:rsid w:val="005854D1"/>
    <w:rsid w:val="005858FC"/>
    <w:rsid w:val="00586029"/>
    <w:rsid w:val="00586574"/>
    <w:rsid w:val="00586622"/>
    <w:rsid w:val="00586B27"/>
    <w:rsid w:val="005901C7"/>
    <w:rsid w:val="0059065A"/>
    <w:rsid w:val="005911A7"/>
    <w:rsid w:val="0059272E"/>
    <w:rsid w:val="00593C87"/>
    <w:rsid w:val="0059447F"/>
    <w:rsid w:val="00595625"/>
    <w:rsid w:val="00597848"/>
    <w:rsid w:val="005A114B"/>
    <w:rsid w:val="005A15C4"/>
    <w:rsid w:val="005A2794"/>
    <w:rsid w:val="005A3266"/>
    <w:rsid w:val="005A37F1"/>
    <w:rsid w:val="005A4B05"/>
    <w:rsid w:val="005A52A2"/>
    <w:rsid w:val="005A601A"/>
    <w:rsid w:val="005A6685"/>
    <w:rsid w:val="005A6861"/>
    <w:rsid w:val="005A6A9E"/>
    <w:rsid w:val="005B1006"/>
    <w:rsid w:val="005B1628"/>
    <w:rsid w:val="005B1EAD"/>
    <w:rsid w:val="005B2E06"/>
    <w:rsid w:val="005B3364"/>
    <w:rsid w:val="005B3E48"/>
    <w:rsid w:val="005B52F7"/>
    <w:rsid w:val="005B5A9F"/>
    <w:rsid w:val="005C001E"/>
    <w:rsid w:val="005C113F"/>
    <w:rsid w:val="005C154A"/>
    <w:rsid w:val="005C2B69"/>
    <w:rsid w:val="005C325C"/>
    <w:rsid w:val="005C43ED"/>
    <w:rsid w:val="005C4686"/>
    <w:rsid w:val="005C4C0A"/>
    <w:rsid w:val="005C4CE0"/>
    <w:rsid w:val="005C520C"/>
    <w:rsid w:val="005C5AF6"/>
    <w:rsid w:val="005C5BC6"/>
    <w:rsid w:val="005C6CDE"/>
    <w:rsid w:val="005C7015"/>
    <w:rsid w:val="005D0452"/>
    <w:rsid w:val="005D0483"/>
    <w:rsid w:val="005D10D8"/>
    <w:rsid w:val="005D13A5"/>
    <w:rsid w:val="005D215F"/>
    <w:rsid w:val="005D27E3"/>
    <w:rsid w:val="005D2BA0"/>
    <w:rsid w:val="005D4459"/>
    <w:rsid w:val="005D611E"/>
    <w:rsid w:val="005D659E"/>
    <w:rsid w:val="005D7B6D"/>
    <w:rsid w:val="005E035E"/>
    <w:rsid w:val="005E2AE7"/>
    <w:rsid w:val="005E30D3"/>
    <w:rsid w:val="005E4346"/>
    <w:rsid w:val="005E4E86"/>
    <w:rsid w:val="005E523B"/>
    <w:rsid w:val="005E54F4"/>
    <w:rsid w:val="005E6BAD"/>
    <w:rsid w:val="005E6C03"/>
    <w:rsid w:val="005E6C2C"/>
    <w:rsid w:val="005F0BCA"/>
    <w:rsid w:val="005F2C21"/>
    <w:rsid w:val="005F3EBF"/>
    <w:rsid w:val="005F4273"/>
    <w:rsid w:val="005F53AA"/>
    <w:rsid w:val="005F53CD"/>
    <w:rsid w:val="005F6CA7"/>
    <w:rsid w:val="005F71B7"/>
    <w:rsid w:val="005F71F5"/>
    <w:rsid w:val="005F7B2E"/>
    <w:rsid w:val="00600C77"/>
    <w:rsid w:val="00600CED"/>
    <w:rsid w:val="00600DE7"/>
    <w:rsid w:val="00600FD7"/>
    <w:rsid w:val="00601228"/>
    <w:rsid w:val="0060340C"/>
    <w:rsid w:val="00603AD6"/>
    <w:rsid w:val="0060402D"/>
    <w:rsid w:val="00605037"/>
    <w:rsid w:val="00605870"/>
    <w:rsid w:val="00610195"/>
    <w:rsid w:val="006104AB"/>
    <w:rsid w:val="006104D9"/>
    <w:rsid w:val="00610753"/>
    <w:rsid w:val="006115A5"/>
    <w:rsid w:val="00612168"/>
    <w:rsid w:val="00612A63"/>
    <w:rsid w:val="00615CA3"/>
    <w:rsid w:val="00616BAD"/>
    <w:rsid w:val="0061754D"/>
    <w:rsid w:val="00620070"/>
    <w:rsid w:val="006211D8"/>
    <w:rsid w:val="00622706"/>
    <w:rsid w:val="00622F4F"/>
    <w:rsid w:val="00623503"/>
    <w:rsid w:val="00624B0A"/>
    <w:rsid w:val="00624FC5"/>
    <w:rsid w:val="006251AD"/>
    <w:rsid w:val="00625E9E"/>
    <w:rsid w:val="00627455"/>
    <w:rsid w:val="0063087C"/>
    <w:rsid w:val="006323A6"/>
    <w:rsid w:val="006343AF"/>
    <w:rsid w:val="0063721E"/>
    <w:rsid w:val="0064030F"/>
    <w:rsid w:val="00640427"/>
    <w:rsid w:val="0064224B"/>
    <w:rsid w:val="00642886"/>
    <w:rsid w:val="006440D3"/>
    <w:rsid w:val="00645F64"/>
    <w:rsid w:val="0064614A"/>
    <w:rsid w:val="006461A0"/>
    <w:rsid w:val="00646216"/>
    <w:rsid w:val="006464DD"/>
    <w:rsid w:val="00646B8A"/>
    <w:rsid w:val="00650A30"/>
    <w:rsid w:val="00650CEF"/>
    <w:rsid w:val="00651455"/>
    <w:rsid w:val="0065180D"/>
    <w:rsid w:val="00653269"/>
    <w:rsid w:val="006533C5"/>
    <w:rsid w:val="00653869"/>
    <w:rsid w:val="006547CC"/>
    <w:rsid w:val="00655641"/>
    <w:rsid w:val="00656888"/>
    <w:rsid w:val="00657312"/>
    <w:rsid w:val="006577F8"/>
    <w:rsid w:val="00660250"/>
    <w:rsid w:val="00661704"/>
    <w:rsid w:val="00663857"/>
    <w:rsid w:val="00663EA7"/>
    <w:rsid w:val="00663F49"/>
    <w:rsid w:val="00664852"/>
    <w:rsid w:val="00664F3A"/>
    <w:rsid w:val="00666DC5"/>
    <w:rsid w:val="006672D4"/>
    <w:rsid w:val="00667FC3"/>
    <w:rsid w:val="006706C1"/>
    <w:rsid w:val="006709A3"/>
    <w:rsid w:val="006714EE"/>
    <w:rsid w:val="0067377C"/>
    <w:rsid w:val="00675AEC"/>
    <w:rsid w:val="00675C5A"/>
    <w:rsid w:val="0067686D"/>
    <w:rsid w:val="00676B29"/>
    <w:rsid w:val="00676C7F"/>
    <w:rsid w:val="00676F0B"/>
    <w:rsid w:val="006771C6"/>
    <w:rsid w:val="006775BB"/>
    <w:rsid w:val="00677DEC"/>
    <w:rsid w:val="0068103B"/>
    <w:rsid w:val="006825F4"/>
    <w:rsid w:val="00683960"/>
    <w:rsid w:val="00685E29"/>
    <w:rsid w:val="00686F15"/>
    <w:rsid w:val="0068771F"/>
    <w:rsid w:val="00691F55"/>
    <w:rsid w:val="00692506"/>
    <w:rsid w:val="00692A60"/>
    <w:rsid w:val="00692D4F"/>
    <w:rsid w:val="006940EE"/>
    <w:rsid w:val="006974CC"/>
    <w:rsid w:val="00697C1D"/>
    <w:rsid w:val="006A03FC"/>
    <w:rsid w:val="006A081A"/>
    <w:rsid w:val="006A187B"/>
    <w:rsid w:val="006A5E57"/>
    <w:rsid w:val="006A6585"/>
    <w:rsid w:val="006B05F7"/>
    <w:rsid w:val="006B2477"/>
    <w:rsid w:val="006B307C"/>
    <w:rsid w:val="006B38C2"/>
    <w:rsid w:val="006B4409"/>
    <w:rsid w:val="006B5895"/>
    <w:rsid w:val="006B7128"/>
    <w:rsid w:val="006B7DC0"/>
    <w:rsid w:val="006C0ACD"/>
    <w:rsid w:val="006C0F2A"/>
    <w:rsid w:val="006C3AC1"/>
    <w:rsid w:val="006C4129"/>
    <w:rsid w:val="006C4271"/>
    <w:rsid w:val="006C44C1"/>
    <w:rsid w:val="006C4CC8"/>
    <w:rsid w:val="006C4F13"/>
    <w:rsid w:val="006C7B29"/>
    <w:rsid w:val="006D03FC"/>
    <w:rsid w:val="006D0E41"/>
    <w:rsid w:val="006D15DD"/>
    <w:rsid w:val="006D16CA"/>
    <w:rsid w:val="006D301C"/>
    <w:rsid w:val="006D3E94"/>
    <w:rsid w:val="006D47BB"/>
    <w:rsid w:val="006D5279"/>
    <w:rsid w:val="006D6C91"/>
    <w:rsid w:val="006D738D"/>
    <w:rsid w:val="006E0655"/>
    <w:rsid w:val="006E17AF"/>
    <w:rsid w:val="006E2288"/>
    <w:rsid w:val="006E2869"/>
    <w:rsid w:val="006E2F2E"/>
    <w:rsid w:val="006E48A1"/>
    <w:rsid w:val="006E4CC0"/>
    <w:rsid w:val="006E507B"/>
    <w:rsid w:val="006E6CCD"/>
    <w:rsid w:val="006E6D3E"/>
    <w:rsid w:val="006F049E"/>
    <w:rsid w:val="006F16C0"/>
    <w:rsid w:val="006F19DA"/>
    <w:rsid w:val="006F2CB3"/>
    <w:rsid w:val="006F3DC7"/>
    <w:rsid w:val="006F4188"/>
    <w:rsid w:val="006F501E"/>
    <w:rsid w:val="006F6328"/>
    <w:rsid w:val="006F6F06"/>
    <w:rsid w:val="006F793B"/>
    <w:rsid w:val="006F7B32"/>
    <w:rsid w:val="007001F9"/>
    <w:rsid w:val="00702837"/>
    <w:rsid w:val="00702D69"/>
    <w:rsid w:val="00703923"/>
    <w:rsid w:val="00704AB3"/>
    <w:rsid w:val="00706A8C"/>
    <w:rsid w:val="00707FBB"/>
    <w:rsid w:val="007100E2"/>
    <w:rsid w:val="00711131"/>
    <w:rsid w:val="00711952"/>
    <w:rsid w:val="00711D9E"/>
    <w:rsid w:val="00712D59"/>
    <w:rsid w:val="00713294"/>
    <w:rsid w:val="007140C0"/>
    <w:rsid w:val="007148FE"/>
    <w:rsid w:val="007154E5"/>
    <w:rsid w:val="00715906"/>
    <w:rsid w:val="00715ADA"/>
    <w:rsid w:val="00717047"/>
    <w:rsid w:val="007170D0"/>
    <w:rsid w:val="00717164"/>
    <w:rsid w:val="007172E2"/>
    <w:rsid w:val="0072021C"/>
    <w:rsid w:val="007203E2"/>
    <w:rsid w:val="0072041B"/>
    <w:rsid w:val="00720CF8"/>
    <w:rsid w:val="00720DDB"/>
    <w:rsid w:val="0072133C"/>
    <w:rsid w:val="007221FE"/>
    <w:rsid w:val="0072225F"/>
    <w:rsid w:val="00722A92"/>
    <w:rsid w:val="00722ABC"/>
    <w:rsid w:val="007237F4"/>
    <w:rsid w:val="00723A55"/>
    <w:rsid w:val="00724AE7"/>
    <w:rsid w:val="00724E01"/>
    <w:rsid w:val="00725793"/>
    <w:rsid w:val="00725CF8"/>
    <w:rsid w:val="0072682A"/>
    <w:rsid w:val="00726EA0"/>
    <w:rsid w:val="00727B84"/>
    <w:rsid w:val="00733A6D"/>
    <w:rsid w:val="0073598B"/>
    <w:rsid w:val="00735CFE"/>
    <w:rsid w:val="00735D65"/>
    <w:rsid w:val="0073703B"/>
    <w:rsid w:val="00741201"/>
    <w:rsid w:val="007417D6"/>
    <w:rsid w:val="00741BBD"/>
    <w:rsid w:val="007459AE"/>
    <w:rsid w:val="00746F89"/>
    <w:rsid w:val="0074742A"/>
    <w:rsid w:val="007474D3"/>
    <w:rsid w:val="007476B1"/>
    <w:rsid w:val="00747D2F"/>
    <w:rsid w:val="00750600"/>
    <w:rsid w:val="00750E5B"/>
    <w:rsid w:val="007515A9"/>
    <w:rsid w:val="007518FF"/>
    <w:rsid w:val="00751D64"/>
    <w:rsid w:val="00753678"/>
    <w:rsid w:val="0075386A"/>
    <w:rsid w:val="00754239"/>
    <w:rsid w:val="00754ED1"/>
    <w:rsid w:val="00755664"/>
    <w:rsid w:val="00755FE3"/>
    <w:rsid w:val="00757215"/>
    <w:rsid w:val="00760407"/>
    <w:rsid w:val="00761747"/>
    <w:rsid w:val="00761ACE"/>
    <w:rsid w:val="007629A5"/>
    <w:rsid w:val="00762E8F"/>
    <w:rsid w:val="007638AD"/>
    <w:rsid w:val="00763B7C"/>
    <w:rsid w:val="00765C79"/>
    <w:rsid w:val="007660C9"/>
    <w:rsid w:val="00767668"/>
    <w:rsid w:val="007700E3"/>
    <w:rsid w:val="00770E05"/>
    <w:rsid w:val="007710F4"/>
    <w:rsid w:val="00774CD8"/>
    <w:rsid w:val="007760EC"/>
    <w:rsid w:val="0077708B"/>
    <w:rsid w:val="007774D1"/>
    <w:rsid w:val="00777CBC"/>
    <w:rsid w:val="00777D2D"/>
    <w:rsid w:val="00780CC5"/>
    <w:rsid w:val="00781604"/>
    <w:rsid w:val="00781A51"/>
    <w:rsid w:val="00782DCE"/>
    <w:rsid w:val="007830DE"/>
    <w:rsid w:val="00784A4D"/>
    <w:rsid w:val="00784CB2"/>
    <w:rsid w:val="00785C9D"/>
    <w:rsid w:val="00786B08"/>
    <w:rsid w:val="00786BC8"/>
    <w:rsid w:val="00786BFE"/>
    <w:rsid w:val="00786D12"/>
    <w:rsid w:val="0079030C"/>
    <w:rsid w:val="00791CAA"/>
    <w:rsid w:val="00791F49"/>
    <w:rsid w:val="007924B6"/>
    <w:rsid w:val="0079271F"/>
    <w:rsid w:val="00793BC0"/>
    <w:rsid w:val="00794276"/>
    <w:rsid w:val="0079505F"/>
    <w:rsid w:val="00795154"/>
    <w:rsid w:val="007962B1"/>
    <w:rsid w:val="00796D26"/>
    <w:rsid w:val="007A0208"/>
    <w:rsid w:val="007A0A94"/>
    <w:rsid w:val="007A0E1D"/>
    <w:rsid w:val="007A26C3"/>
    <w:rsid w:val="007A390A"/>
    <w:rsid w:val="007A3DAD"/>
    <w:rsid w:val="007A4005"/>
    <w:rsid w:val="007A4652"/>
    <w:rsid w:val="007A51FF"/>
    <w:rsid w:val="007A53B5"/>
    <w:rsid w:val="007A566F"/>
    <w:rsid w:val="007A6917"/>
    <w:rsid w:val="007B0B42"/>
    <w:rsid w:val="007B1146"/>
    <w:rsid w:val="007B1B1D"/>
    <w:rsid w:val="007B5DF9"/>
    <w:rsid w:val="007C04FB"/>
    <w:rsid w:val="007C32A1"/>
    <w:rsid w:val="007C32C7"/>
    <w:rsid w:val="007C341E"/>
    <w:rsid w:val="007C5AC9"/>
    <w:rsid w:val="007C5BC4"/>
    <w:rsid w:val="007C5F61"/>
    <w:rsid w:val="007D0BEC"/>
    <w:rsid w:val="007D0F15"/>
    <w:rsid w:val="007D1025"/>
    <w:rsid w:val="007D28AD"/>
    <w:rsid w:val="007D2CC1"/>
    <w:rsid w:val="007D33AB"/>
    <w:rsid w:val="007D3BDD"/>
    <w:rsid w:val="007D449D"/>
    <w:rsid w:val="007D50A1"/>
    <w:rsid w:val="007D50CE"/>
    <w:rsid w:val="007D6021"/>
    <w:rsid w:val="007D6955"/>
    <w:rsid w:val="007D723E"/>
    <w:rsid w:val="007D7635"/>
    <w:rsid w:val="007D7845"/>
    <w:rsid w:val="007D7CF2"/>
    <w:rsid w:val="007D7FD6"/>
    <w:rsid w:val="007E24B5"/>
    <w:rsid w:val="007E39C6"/>
    <w:rsid w:val="007E6937"/>
    <w:rsid w:val="007E6A0F"/>
    <w:rsid w:val="007E6E57"/>
    <w:rsid w:val="007E7C2E"/>
    <w:rsid w:val="007F0268"/>
    <w:rsid w:val="007F259F"/>
    <w:rsid w:val="007F3203"/>
    <w:rsid w:val="007F5B3D"/>
    <w:rsid w:val="007F6A7E"/>
    <w:rsid w:val="008000BB"/>
    <w:rsid w:val="00800568"/>
    <w:rsid w:val="008005FA"/>
    <w:rsid w:val="00800F73"/>
    <w:rsid w:val="008013A8"/>
    <w:rsid w:val="00801AC8"/>
    <w:rsid w:val="00801E41"/>
    <w:rsid w:val="0080336B"/>
    <w:rsid w:val="00803AE6"/>
    <w:rsid w:val="00804124"/>
    <w:rsid w:val="0080598E"/>
    <w:rsid w:val="0080787F"/>
    <w:rsid w:val="0081020E"/>
    <w:rsid w:val="00812C95"/>
    <w:rsid w:val="00812CCC"/>
    <w:rsid w:val="00814F13"/>
    <w:rsid w:val="00815070"/>
    <w:rsid w:val="008152F8"/>
    <w:rsid w:val="008153AF"/>
    <w:rsid w:val="008166C5"/>
    <w:rsid w:val="00817CC3"/>
    <w:rsid w:val="008219D6"/>
    <w:rsid w:val="00824A4D"/>
    <w:rsid w:val="008251FD"/>
    <w:rsid w:val="0082522A"/>
    <w:rsid w:val="00825ADD"/>
    <w:rsid w:val="00826E4C"/>
    <w:rsid w:val="008304AD"/>
    <w:rsid w:val="00830CB9"/>
    <w:rsid w:val="00830EEE"/>
    <w:rsid w:val="0083171F"/>
    <w:rsid w:val="0083177C"/>
    <w:rsid w:val="00832245"/>
    <w:rsid w:val="0083304F"/>
    <w:rsid w:val="00833101"/>
    <w:rsid w:val="008338B9"/>
    <w:rsid w:val="00834829"/>
    <w:rsid w:val="008367C1"/>
    <w:rsid w:val="0083682C"/>
    <w:rsid w:val="00836D9E"/>
    <w:rsid w:val="008416A8"/>
    <w:rsid w:val="008417EC"/>
    <w:rsid w:val="00841FAA"/>
    <w:rsid w:val="008424AF"/>
    <w:rsid w:val="00843C87"/>
    <w:rsid w:val="00843E60"/>
    <w:rsid w:val="00843EF6"/>
    <w:rsid w:val="00847690"/>
    <w:rsid w:val="008478DB"/>
    <w:rsid w:val="00847ED2"/>
    <w:rsid w:val="008504D2"/>
    <w:rsid w:val="00850D4A"/>
    <w:rsid w:val="008511D7"/>
    <w:rsid w:val="0085120F"/>
    <w:rsid w:val="008519CE"/>
    <w:rsid w:val="0085258E"/>
    <w:rsid w:val="00853150"/>
    <w:rsid w:val="00853463"/>
    <w:rsid w:val="00853D0C"/>
    <w:rsid w:val="00853F26"/>
    <w:rsid w:val="0085441F"/>
    <w:rsid w:val="00855423"/>
    <w:rsid w:val="0085666E"/>
    <w:rsid w:val="0085678F"/>
    <w:rsid w:val="008567B8"/>
    <w:rsid w:val="0085688A"/>
    <w:rsid w:val="00856BCB"/>
    <w:rsid w:val="00856C0B"/>
    <w:rsid w:val="00857253"/>
    <w:rsid w:val="008602D3"/>
    <w:rsid w:val="00862B30"/>
    <w:rsid w:val="008646F2"/>
    <w:rsid w:val="0086486E"/>
    <w:rsid w:val="00865152"/>
    <w:rsid w:val="008662A5"/>
    <w:rsid w:val="00866360"/>
    <w:rsid w:val="00866E32"/>
    <w:rsid w:val="0086726D"/>
    <w:rsid w:val="00871B45"/>
    <w:rsid w:val="008723E4"/>
    <w:rsid w:val="00873186"/>
    <w:rsid w:val="008733B6"/>
    <w:rsid w:val="00875C2A"/>
    <w:rsid w:val="00877E39"/>
    <w:rsid w:val="00877FE1"/>
    <w:rsid w:val="00880C27"/>
    <w:rsid w:val="00881053"/>
    <w:rsid w:val="00882604"/>
    <w:rsid w:val="00882B5A"/>
    <w:rsid w:val="0088301C"/>
    <w:rsid w:val="00884878"/>
    <w:rsid w:val="00885ABA"/>
    <w:rsid w:val="0088670C"/>
    <w:rsid w:val="008905C9"/>
    <w:rsid w:val="00890981"/>
    <w:rsid w:val="00890E64"/>
    <w:rsid w:val="0089204B"/>
    <w:rsid w:val="00893441"/>
    <w:rsid w:val="00893792"/>
    <w:rsid w:val="00894C27"/>
    <w:rsid w:val="00894CD8"/>
    <w:rsid w:val="0089515B"/>
    <w:rsid w:val="0089596F"/>
    <w:rsid w:val="00895F09"/>
    <w:rsid w:val="00896009"/>
    <w:rsid w:val="0089657C"/>
    <w:rsid w:val="00896DF2"/>
    <w:rsid w:val="008A1316"/>
    <w:rsid w:val="008A17E4"/>
    <w:rsid w:val="008A1A41"/>
    <w:rsid w:val="008A2417"/>
    <w:rsid w:val="008A2838"/>
    <w:rsid w:val="008A2C55"/>
    <w:rsid w:val="008A3174"/>
    <w:rsid w:val="008A44DF"/>
    <w:rsid w:val="008A4679"/>
    <w:rsid w:val="008A48A6"/>
    <w:rsid w:val="008A512D"/>
    <w:rsid w:val="008A5A7D"/>
    <w:rsid w:val="008A731D"/>
    <w:rsid w:val="008A7BF5"/>
    <w:rsid w:val="008A7EF0"/>
    <w:rsid w:val="008B0F42"/>
    <w:rsid w:val="008B0FA7"/>
    <w:rsid w:val="008B1D1B"/>
    <w:rsid w:val="008B2900"/>
    <w:rsid w:val="008B2E34"/>
    <w:rsid w:val="008B42F1"/>
    <w:rsid w:val="008B43D0"/>
    <w:rsid w:val="008B52BE"/>
    <w:rsid w:val="008B57B0"/>
    <w:rsid w:val="008B67E9"/>
    <w:rsid w:val="008B6A23"/>
    <w:rsid w:val="008B74CB"/>
    <w:rsid w:val="008C28F3"/>
    <w:rsid w:val="008C4664"/>
    <w:rsid w:val="008C51A6"/>
    <w:rsid w:val="008C62C7"/>
    <w:rsid w:val="008C66B3"/>
    <w:rsid w:val="008C680A"/>
    <w:rsid w:val="008C68C6"/>
    <w:rsid w:val="008C7079"/>
    <w:rsid w:val="008C70C1"/>
    <w:rsid w:val="008C7EDE"/>
    <w:rsid w:val="008D0EA9"/>
    <w:rsid w:val="008D15CF"/>
    <w:rsid w:val="008D236B"/>
    <w:rsid w:val="008D2386"/>
    <w:rsid w:val="008D2C43"/>
    <w:rsid w:val="008D3065"/>
    <w:rsid w:val="008D5082"/>
    <w:rsid w:val="008D56F3"/>
    <w:rsid w:val="008D60CB"/>
    <w:rsid w:val="008D610A"/>
    <w:rsid w:val="008D672D"/>
    <w:rsid w:val="008D6EF8"/>
    <w:rsid w:val="008D6F55"/>
    <w:rsid w:val="008D7DBF"/>
    <w:rsid w:val="008E04DF"/>
    <w:rsid w:val="008E14AD"/>
    <w:rsid w:val="008E14E1"/>
    <w:rsid w:val="008E3B03"/>
    <w:rsid w:val="008E41A5"/>
    <w:rsid w:val="008E64E2"/>
    <w:rsid w:val="008E66D3"/>
    <w:rsid w:val="008E705F"/>
    <w:rsid w:val="008F1612"/>
    <w:rsid w:val="008F1633"/>
    <w:rsid w:val="008F1A68"/>
    <w:rsid w:val="008F3AC1"/>
    <w:rsid w:val="008F464B"/>
    <w:rsid w:val="00900A05"/>
    <w:rsid w:val="00900EBD"/>
    <w:rsid w:val="0090112E"/>
    <w:rsid w:val="00901549"/>
    <w:rsid w:val="0090219A"/>
    <w:rsid w:val="0090317E"/>
    <w:rsid w:val="009033D4"/>
    <w:rsid w:val="00903CF7"/>
    <w:rsid w:val="00904C94"/>
    <w:rsid w:val="00904DA7"/>
    <w:rsid w:val="0090571C"/>
    <w:rsid w:val="00906434"/>
    <w:rsid w:val="009112B1"/>
    <w:rsid w:val="00911F54"/>
    <w:rsid w:val="009127B5"/>
    <w:rsid w:val="009128E1"/>
    <w:rsid w:val="0091291C"/>
    <w:rsid w:val="009129AB"/>
    <w:rsid w:val="00912BA1"/>
    <w:rsid w:val="00913821"/>
    <w:rsid w:val="00914553"/>
    <w:rsid w:val="00914938"/>
    <w:rsid w:val="0091596C"/>
    <w:rsid w:val="00915D0C"/>
    <w:rsid w:val="00916276"/>
    <w:rsid w:val="009164B3"/>
    <w:rsid w:val="00916F71"/>
    <w:rsid w:val="009202E7"/>
    <w:rsid w:val="00920D65"/>
    <w:rsid w:val="00923010"/>
    <w:rsid w:val="0092330E"/>
    <w:rsid w:val="0092377A"/>
    <w:rsid w:val="00923905"/>
    <w:rsid w:val="0092459A"/>
    <w:rsid w:val="00924B1F"/>
    <w:rsid w:val="009254F8"/>
    <w:rsid w:val="009258CC"/>
    <w:rsid w:val="00925AE1"/>
    <w:rsid w:val="00926D08"/>
    <w:rsid w:val="00927FF3"/>
    <w:rsid w:val="00930683"/>
    <w:rsid w:val="0093134A"/>
    <w:rsid w:val="00932349"/>
    <w:rsid w:val="009325A2"/>
    <w:rsid w:val="00933A5A"/>
    <w:rsid w:val="00934824"/>
    <w:rsid w:val="00934C52"/>
    <w:rsid w:val="009355BA"/>
    <w:rsid w:val="00935DA3"/>
    <w:rsid w:val="009368B4"/>
    <w:rsid w:val="00936D4F"/>
    <w:rsid w:val="00936E47"/>
    <w:rsid w:val="009374D6"/>
    <w:rsid w:val="009423A9"/>
    <w:rsid w:val="009428A5"/>
    <w:rsid w:val="00942AA0"/>
    <w:rsid w:val="009444E2"/>
    <w:rsid w:val="00945308"/>
    <w:rsid w:val="00945DF0"/>
    <w:rsid w:val="00947292"/>
    <w:rsid w:val="009523D0"/>
    <w:rsid w:val="009528E6"/>
    <w:rsid w:val="00952ECD"/>
    <w:rsid w:val="00954683"/>
    <w:rsid w:val="00954F3C"/>
    <w:rsid w:val="00954FAC"/>
    <w:rsid w:val="009554CB"/>
    <w:rsid w:val="00955CE0"/>
    <w:rsid w:val="00955DF5"/>
    <w:rsid w:val="00957DC1"/>
    <w:rsid w:val="009619F7"/>
    <w:rsid w:val="00961A80"/>
    <w:rsid w:val="00961F39"/>
    <w:rsid w:val="0096501F"/>
    <w:rsid w:val="009674EC"/>
    <w:rsid w:val="00971218"/>
    <w:rsid w:val="00971234"/>
    <w:rsid w:val="009715BF"/>
    <w:rsid w:val="00971DE9"/>
    <w:rsid w:val="00972219"/>
    <w:rsid w:val="0097276D"/>
    <w:rsid w:val="00974E77"/>
    <w:rsid w:val="00976BA1"/>
    <w:rsid w:val="00977414"/>
    <w:rsid w:val="00977802"/>
    <w:rsid w:val="00977A3B"/>
    <w:rsid w:val="00980281"/>
    <w:rsid w:val="00980287"/>
    <w:rsid w:val="009813BA"/>
    <w:rsid w:val="009815B7"/>
    <w:rsid w:val="00981DFF"/>
    <w:rsid w:val="009829A6"/>
    <w:rsid w:val="00983CDB"/>
    <w:rsid w:val="009850C6"/>
    <w:rsid w:val="009851AF"/>
    <w:rsid w:val="009852DF"/>
    <w:rsid w:val="0098534A"/>
    <w:rsid w:val="00985CB7"/>
    <w:rsid w:val="00986DEE"/>
    <w:rsid w:val="00986EEB"/>
    <w:rsid w:val="009875FE"/>
    <w:rsid w:val="00987EDD"/>
    <w:rsid w:val="00987F26"/>
    <w:rsid w:val="00991207"/>
    <w:rsid w:val="0099168B"/>
    <w:rsid w:val="0099222E"/>
    <w:rsid w:val="00992289"/>
    <w:rsid w:val="00992BB2"/>
    <w:rsid w:val="009930C8"/>
    <w:rsid w:val="009936B0"/>
    <w:rsid w:val="00993DCD"/>
    <w:rsid w:val="0099462E"/>
    <w:rsid w:val="00994BC3"/>
    <w:rsid w:val="00994D79"/>
    <w:rsid w:val="00995D7D"/>
    <w:rsid w:val="00996300"/>
    <w:rsid w:val="0099637D"/>
    <w:rsid w:val="00996F2C"/>
    <w:rsid w:val="009A0258"/>
    <w:rsid w:val="009A0CA9"/>
    <w:rsid w:val="009A1927"/>
    <w:rsid w:val="009A1ED6"/>
    <w:rsid w:val="009A2991"/>
    <w:rsid w:val="009A5439"/>
    <w:rsid w:val="009A57DF"/>
    <w:rsid w:val="009A5D81"/>
    <w:rsid w:val="009B058A"/>
    <w:rsid w:val="009B10B5"/>
    <w:rsid w:val="009B1118"/>
    <w:rsid w:val="009B1CF3"/>
    <w:rsid w:val="009B3E54"/>
    <w:rsid w:val="009B4F4F"/>
    <w:rsid w:val="009B6465"/>
    <w:rsid w:val="009B741B"/>
    <w:rsid w:val="009B7783"/>
    <w:rsid w:val="009B7B00"/>
    <w:rsid w:val="009B7DCA"/>
    <w:rsid w:val="009C0288"/>
    <w:rsid w:val="009C0F86"/>
    <w:rsid w:val="009C1CAD"/>
    <w:rsid w:val="009C304D"/>
    <w:rsid w:val="009C414F"/>
    <w:rsid w:val="009C42BA"/>
    <w:rsid w:val="009C459D"/>
    <w:rsid w:val="009C4F46"/>
    <w:rsid w:val="009C5B0A"/>
    <w:rsid w:val="009C5C45"/>
    <w:rsid w:val="009C73C7"/>
    <w:rsid w:val="009C7D09"/>
    <w:rsid w:val="009D021E"/>
    <w:rsid w:val="009D1665"/>
    <w:rsid w:val="009D1B93"/>
    <w:rsid w:val="009D1C7B"/>
    <w:rsid w:val="009D3838"/>
    <w:rsid w:val="009D3893"/>
    <w:rsid w:val="009D5376"/>
    <w:rsid w:val="009D5749"/>
    <w:rsid w:val="009E0BD2"/>
    <w:rsid w:val="009E2069"/>
    <w:rsid w:val="009E2A22"/>
    <w:rsid w:val="009E3352"/>
    <w:rsid w:val="009E348E"/>
    <w:rsid w:val="009E464D"/>
    <w:rsid w:val="009E5349"/>
    <w:rsid w:val="009E5CD8"/>
    <w:rsid w:val="009E6817"/>
    <w:rsid w:val="009E73DB"/>
    <w:rsid w:val="009E74FC"/>
    <w:rsid w:val="009E7C85"/>
    <w:rsid w:val="009F0F06"/>
    <w:rsid w:val="009F1240"/>
    <w:rsid w:val="009F140E"/>
    <w:rsid w:val="009F144D"/>
    <w:rsid w:val="009F1B85"/>
    <w:rsid w:val="009F1FAF"/>
    <w:rsid w:val="009F21DD"/>
    <w:rsid w:val="009F34DA"/>
    <w:rsid w:val="009F3746"/>
    <w:rsid w:val="009F3D29"/>
    <w:rsid w:val="009F3F1A"/>
    <w:rsid w:val="009F491C"/>
    <w:rsid w:val="009F4E7E"/>
    <w:rsid w:val="00A0063A"/>
    <w:rsid w:val="00A00F9E"/>
    <w:rsid w:val="00A0119C"/>
    <w:rsid w:val="00A01C92"/>
    <w:rsid w:val="00A02359"/>
    <w:rsid w:val="00A03D23"/>
    <w:rsid w:val="00A0446F"/>
    <w:rsid w:val="00A0678E"/>
    <w:rsid w:val="00A06B43"/>
    <w:rsid w:val="00A111E1"/>
    <w:rsid w:val="00A12B0D"/>
    <w:rsid w:val="00A130FA"/>
    <w:rsid w:val="00A13973"/>
    <w:rsid w:val="00A1419A"/>
    <w:rsid w:val="00A1455B"/>
    <w:rsid w:val="00A14ABE"/>
    <w:rsid w:val="00A14EEA"/>
    <w:rsid w:val="00A153AD"/>
    <w:rsid w:val="00A160F9"/>
    <w:rsid w:val="00A16741"/>
    <w:rsid w:val="00A168B4"/>
    <w:rsid w:val="00A20462"/>
    <w:rsid w:val="00A2052F"/>
    <w:rsid w:val="00A214C4"/>
    <w:rsid w:val="00A214EA"/>
    <w:rsid w:val="00A21B62"/>
    <w:rsid w:val="00A24BA1"/>
    <w:rsid w:val="00A250EA"/>
    <w:rsid w:val="00A255F7"/>
    <w:rsid w:val="00A2619F"/>
    <w:rsid w:val="00A2768A"/>
    <w:rsid w:val="00A27FE6"/>
    <w:rsid w:val="00A32344"/>
    <w:rsid w:val="00A33B01"/>
    <w:rsid w:val="00A3422F"/>
    <w:rsid w:val="00A34580"/>
    <w:rsid w:val="00A36702"/>
    <w:rsid w:val="00A36B8C"/>
    <w:rsid w:val="00A36E54"/>
    <w:rsid w:val="00A37200"/>
    <w:rsid w:val="00A376FA"/>
    <w:rsid w:val="00A37F0C"/>
    <w:rsid w:val="00A40234"/>
    <w:rsid w:val="00A40261"/>
    <w:rsid w:val="00A426ED"/>
    <w:rsid w:val="00A431B8"/>
    <w:rsid w:val="00A43278"/>
    <w:rsid w:val="00A44CE9"/>
    <w:rsid w:val="00A45193"/>
    <w:rsid w:val="00A46835"/>
    <w:rsid w:val="00A500E5"/>
    <w:rsid w:val="00A50877"/>
    <w:rsid w:val="00A51018"/>
    <w:rsid w:val="00A525D2"/>
    <w:rsid w:val="00A534BC"/>
    <w:rsid w:val="00A53906"/>
    <w:rsid w:val="00A53CEB"/>
    <w:rsid w:val="00A54410"/>
    <w:rsid w:val="00A54A31"/>
    <w:rsid w:val="00A55C7F"/>
    <w:rsid w:val="00A55F71"/>
    <w:rsid w:val="00A5670A"/>
    <w:rsid w:val="00A57375"/>
    <w:rsid w:val="00A6042B"/>
    <w:rsid w:val="00A61128"/>
    <w:rsid w:val="00A619A2"/>
    <w:rsid w:val="00A62D02"/>
    <w:rsid w:val="00A62E0C"/>
    <w:rsid w:val="00A63C90"/>
    <w:rsid w:val="00A655F3"/>
    <w:rsid w:val="00A662CF"/>
    <w:rsid w:val="00A66810"/>
    <w:rsid w:val="00A66E22"/>
    <w:rsid w:val="00A674A5"/>
    <w:rsid w:val="00A711E0"/>
    <w:rsid w:val="00A71C87"/>
    <w:rsid w:val="00A73B77"/>
    <w:rsid w:val="00A74881"/>
    <w:rsid w:val="00A7726D"/>
    <w:rsid w:val="00A7774C"/>
    <w:rsid w:val="00A815DB"/>
    <w:rsid w:val="00A81D96"/>
    <w:rsid w:val="00A81F0A"/>
    <w:rsid w:val="00A82AC6"/>
    <w:rsid w:val="00A8454F"/>
    <w:rsid w:val="00A845D6"/>
    <w:rsid w:val="00A84962"/>
    <w:rsid w:val="00A8515E"/>
    <w:rsid w:val="00A87199"/>
    <w:rsid w:val="00A91A5B"/>
    <w:rsid w:val="00A9212B"/>
    <w:rsid w:val="00A928D3"/>
    <w:rsid w:val="00A92A4C"/>
    <w:rsid w:val="00A970A5"/>
    <w:rsid w:val="00A9780E"/>
    <w:rsid w:val="00AA0575"/>
    <w:rsid w:val="00AA1432"/>
    <w:rsid w:val="00AA220A"/>
    <w:rsid w:val="00AA28C8"/>
    <w:rsid w:val="00AA29BE"/>
    <w:rsid w:val="00AA2B8D"/>
    <w:rsid w:val="00AA2F5E"/>
    <w:rsid w:val="00AA31EE"/>
    <w:rsid w:val="00AA32CD"/>
    <w:rsid w:val="00AA3A45"/>
    <w:rsid w:val="00AA4C06"/>
    <w:rsid w:val="00AA7884"/>
    <w:rsid w:val="00AB0161"/>
    <w:rsid w:val="00AB0D56"/>
    <w:rsid w:val="00AB18D4"/>
    <w:rsid w:val="00AB1A08"/>
    <w:rsid w:val="00AB1E7F"/>
    <w:rsid w:val="00AB2493"/>
    <w:rsid w:val="00AB3F27"/>
    <w:rsid w:val="00AB4BF1"/>
    <w:rsid w:val="00AB70D8"/>
    <w:rsid w:val="00AB743D"/>
    <w:rsid w:val="00AB7B2D"/>
    <w:rsid w:val="00AB7C5B"/>
    <w:rsid w:val="00AC01AA"/>
    <w:rsid w:val="00AC0B81"/>
    <w:rsid w:val="00AC1EC4"/>
    <w:rsid w:val="00AC3B39"/>
    <w:rsid w:val="00AC4B1B"/>
    <w:rsid w:val="00AC51AB"/>
    <w:rsid w:val="00AC5DA8"/>
    <w:rsid w:val="00AC65F7"/>
    <w:rsid w:val="00AC6900"/>
    <w:rsid w:val="00AD049A"/>
    <w:rsid w:val="00AD06F1"/>
    <w:rsid w:val="00AD072B"/>
    <w:rsid w:val="00AD13C0"/>
    <w:rsid w:val="00AD1C4C"/>
    <w:rsid w:val="00AD44A7"/>
    <w:rsid w:val="00AD5926"/>
    <w:rsid w:val="00AD7C04"/>
    <w:rsid w:val="00AD7DBD"/>
    <w:rsid w:val="00AD7E77"/>
    <w:rsid w:val="00AE001B"/>
    <w:rsid w:val="00AE0440"/>
    <w:rsid w:val="00AE058E"/>
    <w:rsid w:val="00AE0A9B"/>
    <w:rsid w:val="00AE118C"/>
    <w:rsid w:val="00AE1AEA"/>
    <w:rsid w:val="00AE1C15"/>
    <w:rsid w:val="00AE2643"/>
    <w:rsid w:val="00AE2919"/>
    <w:rsid w:val="00AE3A85"/>
    <w:rsid w:val="00AE4D7F"/>
    <w:rsid w:val="00AE5F89"/>
    <w:rsid w:val="00AE74C1"/>
    <w:rsid w:val="00AE76C5"/>
    <w:rsid w:val="00AF0FB6"/>
    <w:rsid w:val="00AF132D"/>
    <w:rsid w:val="00AF4573"/>
    <w:rsid w:val="00AF5624"/>
    <w:rsid w:val="00AF633F"/>
    <w:rsid w:val="00AF71A2"/>
    <w:rsid w:val="00B02E1C"/>
    <w:rsid w:val="00B0382E"/>
    <w:rsid w:val="00B03FF0"/>
    <w:rsid w:val="00B0521B"/>
    <w:rsid w:val="00B07CB5"/>
    <w:rsid w:val="00B1174A"/>
    <w:rsid w:val="00B11C30"/>
    <w:rsid w:val="00B120E8"/>
    <w:rsid w:val="00B126A1"/>
    <w:rsid w:val="00B13203"/>
    <w:rsid w:val="00B14133"/>
    <w:rsid w:val="00B143C6"/>
    <w:rsid w:val="00B15677"/>
    <w:rsid w:val="00B165D0"/>
    <w:rsid w:val="00B166E9"/>
    <w:rsid w:val="00B17130"/>
    <w:rsid w:val="00B175DA"/>
    <w:rsid w:val="00B17783"/>
    <w:rsid w:val="00B20140"/>
    <w:rsid w:val="00B2175C"/>
    <w:rsid w:val="00B23904"/>
    <w:rsid w:val="00B23D4F"/>
    <w:rsid w:val="00B24D65"/>
    <w:rsid w:val="00B2584D"/>
    <w:rsid w:val="00B25EC1"/>
    <w:rsid w:val="00B2761A"/>
    <w:rsid w:val="00B3167A"/>
    <w:rsid w:val="00B3198D"/>
    <w:rsid w:val="00B3207D"/>
    <w:rsid w:val="00B32950"/>
    <w:rsid w:val="00B3397A"/>
    <w:rsid w:val="00B340BC"/>
    <w:rsid w:val="00B3469A"/>
    <w:rsid w:val="00B34737"/>
    <w:rsid w:val="00B3490B"/>
    <w:rsid w:val="00B3637C"/>
    <w:rsid w:val="00B41BD2"/>
    <w:rsid w:val="00B42917"/>
    <w:rsid w:val="00B42FD5"/>
    <w:rsid w:val="00B4401E"/>
    <w:rsid w:val="00B4452A"/>
    <w:rsid w:val="00B4484E"/>
    <w:rsid w:val="00B44B77"/>
    <w:rsid w:val="00B44CF0"/>
    <w:rsid w:val="00B46A10"/>
    <w:rsid w:val="00B46F0D"/>
    <w:rsid w:val="00B477A1"/>
    <w:rsid w:val="00B47894"/>
    <w:rsid w:val="00B47905"/>
    <w:rsid w:val="00B47B88"/>
    <w:rsid w:val="00B47C74"/>
    <w:rsid w:val="00B50A93"/>
    <w:rsid w:val="00B50F81"/>
    <w:rsid w:val="00B51400"/>
    <w:rsid w:val="00B517A8"/>
    <w:rsid w:val="00B51AA2"/>
    <w:rsid w:val="00B5272B"/>
    <w:rsid w:val="00B52EEA"/>
    <w:rsid w:val="00B53E35"/>
    <w:rsid w:val="00B54361"/>
    <w:rsid w:val="00B54AE1"/>
    <w:rsid w:val="00B552ED"/>
    <w:rsid w:val="00B576F0"/>
    <w:rsid w:val="00B57FB4"/>
    <w:rsid w:val="00B60CBD"/>
    <w:rsid w:val="00B61659"/>
    <w:rsid w:val="00B61A06"/>
    <w:rsid w:val="00B63083"/>
    <w:rsid w:val="00B648F9"/>
    <w:rsid w:val="00B64936"/>
    <w:rsid w:val="00B65252"/>
    <w:rsid w:val="00B6581D"/>
    <w:rsid w:val="00B65863"/>
    <w:rsid w:val="00B659CF"/>
    <w:rsid w:val="00B65CE5"/>
    <w:rsid w:val="00B7076B"/>
    <w:rsid w:val="00B7306F"/>
    <w:rsid w:val="00B75498"/>
    <w:rsid w:val="00B756BB"/>
    <w:rsid w:val="00B75989"/>
    <w:rsid w:val="00B76228"/>
    <w:rsid w:val="00B777BA"/>
    <w:rsid w:val="00B808FE"/>
    <w:rsid w:val="00B81126"/>
    <w:rsid w:val="00B81E56"/>
    <w:rsid w:val="00B83A0B"/>
    <w:rsid w:val="00B84C9E"/>
    <w:rsid w:val="00B859C6"/>
    <w:rsid w:val="00B87164"/>
    <w:rsid w:val="00B87FE9"/>
    <w:rsid w:val="00B90144"/>
    <w:rsid w:val="00B90271"/>
    <w:rsid w:val="00B92762"/>
    <w:rsid w:val="00B92D4F"/>
    <w:rsid w:val="00B944CE"/>
    <w:rsid w:val="00B946FB"/>
    <w:rsid w:val="00B94F33"/>
    <w:rsid w:val="00B966D4"/>
    <w:rsid w:val="00BA0305"/>
    <w:rsid w:val="00BA0461"/>
    <w:rsid w:val="00BA0577"/>
    <w:rsid w:val="00BA085C"/>
    <w:rsid w:val="00BA08CC"/>
    <w:rsid w:val="00BA0B32"/>
    <w:rsid w:val="00BA1041"/>
    <w:rsid w:val="00BA1530"/>
    <w:rsid w:val="00BA15C5"/>
    <w:rsid w:val="00BA2379"/>
    <w:rsid w:val="00BA267E"/>
    <w:rsid w:val="00BA4C85"/>
    <w:rsid w:val="00BA4D6F"/>
    <w:rsid w:val="00BA50BB"/>
    <w:rsid w:val="00BA6552"/>
    <w:rsid w:val="00BA7007"/>
    <w:rsid w:val="00BA71AC"/>
    <w:rsid w:val="00BB351D"/>
    <w:rsid w:val="00BB433A"/>
    <w:rsid w:val="00BB50AE"/>
    <w:rsid w:val="00BB5CB2"/>
    <w:rsid w:val="00BB5E4C"/>
    <w:rsid w:val="00BB662A"/>
    <w:rsid w:val="00BB6666"/>
    <w:rsid w:val="00BB75C5"/>
    <w:rsid w:val="00BC1661"/>
    <w:rsid w:val="00BC1948"/>
    <w:rsid w:val="00BC20EB"/>
    <w:rsid w:val="00BC3E9C"/>
    <w:rsid w:val="00BC407B"/>
    <w:rsid w:val="00BC44A8"/>
    <w:rsid w:val="00BC4726"/>
    <w:rsid w:val="00BC5297"/>
    <w:rsid w:val="00BC6EC5"/>
    <w:rsid w:val="00BC7337"/>
    <w:rsid w:val="00BC7DD6"/>
    <w:rsid w:val="00BD0219"/>
    <w:rsid w:val="00BD0986"/>
    <w:rsid w:val="00BD11AD"/>
    <w:rsid w:val="00BD1B60"/>
    <w:rsid w:val="00BD1E80"/>
    <w:rsid w:val="00BD24A8"/>
    <w:rsid w:val="00BD3EB7"/>
    <w:rsid w:val="00BD61DA"/>
    <w:rsid w:val="00BD6C68"/>
    <w:rsid w:val="00BD74B8"/>
    <w:rsid w:val="00BE03AB"/>
    <w:rsid w:val="00BE0482"/>
    <w:rsid w:val="00BE2B84"/>
    <w:rsid w:val="00BE3135"/>
    <w:rsid w:val="00BE5DE3"/>
    <w:rsid w:val="00BE5EA7"/>
    <w:rsid w:val="00BE6F8C"/>
    <w:rsid w:val="00BE7AD8"/>
    <w:rsid w:val="00BF0727"/>
    <w:rsid w:val="00BF211C"/>
    <w:rsid w:val="00BF4B2F"/>
    <w:rsid w:val="00BF5271"/>
    <w:rsid w:val="00BF5F0A"/>
    <w:rsid w:val="00BF6342"/>
    <w:rsid w:val="00BF769F"/>
    <w:rsid w:val="00C03FD8"/>
    <w:rsid w:val="00C0402E"/>
    <w:rsid w:val="00C04139"/>
    <w:rsid w:val="00C048BA"/>
    <w:rsid w:val="00C04A2A"/>
    <w:rsid w:val="00C0514D"/>
    <w:rsid w:val="00C0572A"/>
    <w:rsid w:val="00C06517"/>
    <w:rsid w:val="00C06DAC"/>
    <w:rsid w:val="00C071A9"/>
    <w:rsid w:val="00C116B1"/>
    <w:rsid w:val="00C1323F"/>
    <w:rsid w:val="00C13971"/>
    <w:rsid w:val="00C1467B"/>
    <w:rsid w:val="00C15901"/>
    <w:rsid w:val="00C16CCB"/>
    <w:rsid w:val="00C17F6C"/>
    <w:rsid w:val="00C214F1"/>
    <w:rsid w:val="00C23E45"/>
    <w:rsid w:val="00C24462"/>
    <w:rsid w:val="00C25135"/>
    <w:rsid w:val="00C26BF6"/>
    <w:rsid w:val="00C26C3A"/>
    <w:rsid w:val="00C33A74"/>
    <w:rsid w:val="00C33EA0"/>
    <w:rsid w:val="00C3500E"/>
    <w:rsid w:val="00C35F70"/>
    <w:rsid w:val="00C36133"/>
    <w:rsid w:val="00C3678F"/>
    <w:rsid w:val="00C36B06"/>
    <w:rsid w:val="00C36F0F"/>
    <w:rsid w:val="00C378E2"/>
    <w:rsid w:val="00C37C5F"/>
    <w:rsid w:val="00C41132"/>
    <w:rsid w:val="00C41526"/>
    <w:rsid w:val="00C41A19"/>
    <w:rsid w:val="00C41B2E"/>
    <w:rsid w:val="00C41E8A"/>
    <w:rsid w:val="00C45403"/>
    <w:rsid w:val="00C463F3"/>
    <w:rsid w:val="00C467B5"/>
    <w:rsid w:val="00C50DBF"/>
    <w:rsid w:val="00C50E1D"/>
    <w:rsid w:val="00C51215"/>
    <w:rsid w:val="00C51B58"/>
    <w:rsid w:val="00C5248D"/>
    <w:rsid w:val="00C53957"/>
    <w:rsid w:val="00C543A5"/>
    <w:rsid w:val="00C54DB8"/>
    <w:rsid w:val="00C553AA"/>
    <w:rsid w:val="00C56887"/>
    <w:rsid w:val="00C56D84"/>
    <w:rsid w:val="00C60D4C"/>
    <w:rsid w:val="00C60E18"/>
    <w:rsid w:val="00C63426"/>
    <w:rsid w:val="00C640AA"/>
    <w:rsid w:val="00C643CD"/>
    <w:rsid w:val="00C6652C"/>
    <w:rsid w:val="00C66A77"/>
    <w:rsid w:val="00C66AF5"/>
    <w:rsid w:val="00C66D7B"/>
    <w:rsid w:val="00C67D4D"/>
    <w:rsid w:val="00C707CE"/>
    <w:rsid w:val="00C707D5"/>
    <w:rsid w:val="00C71191"/>
    <w:rsid w:val="00C721EE"/>
    <w:rsid w:val="00C732CC"/>
    <w:rsid w:val="00C735F9"/>
    <w:rsid w:val="00C74065"/>
    <w:rsid w:val="00C747DA"/>
    <w:rsid w:val="00C759F6"/>
    <w:rsid w:val="00C763A1"/>
    <w:rsid w:val="00C76C43"/>
    <w:rsid w:val="00C76F89"/>
    <w:rsid w:val="00C7775B"/>
    <w:rsid w:val="00C8097C"/>
    <w:rsid w:val="00C80A5B"/>
    <w:rsid w:val="00C81047"/>
    <w:rsid w:val="00C810B2"/>
    <w:rsid w:val="00C815F7"/>
    <w:rsid w:val="00C821D3"/>
    <w:rsid w:val="00C82776"/>
    <w:rsid w:val="00C838BA"/>
    <w:rsid w:val="00C84230"/>
    <w:rsid w:val="00C8645D"/>
    <w:rsid w:val="00C86565"/>
    <w:rsid w:val="00C86CA1"/>
    <w:rsid w:val="00C86EE4"/>
    <w:rsid w:val="00C876CB"/>
    <w:rsid w:val="00C8789A"/>
    <w:rsid w:val="00C902D0"/>
    <w:rsid w:val="00C9062B"/>
    <w:rsid w:val="00C9067D"/>
    <w:rsid w:val="00C91980"/>
    <w:rsid w:val="00C93731"/>
    <w:rsid w:val="00C9385C"/>
    <w:rsid w:val="00C9457B"/>
    <w:rsid w:val="00C94A3B"/>
    <w:rsid w:val="00C97A33"/>
    <w:rsid w:val="00C97C97"/>
    <w:rsid w:val="00CA046D"/>
    <w:rsid w:val="00CA1DE8"/>
    <w:rsid w:val="00CA33B5"/>
    <w:rsid w:val="00CA3764"/>
    <w:rsid w:val="00CA5A5B"/>
    <w:rsid w:val="00CA5DE2"/>
    <w:rsid w:val="00CA6D41"/>
    <w:rsid w:val="00CA79B2"/>
    <w:rsid w:val="00CA7E6D"/>
    <w:rsid w:val="00CB004E"/>
    <w:rsid w:val="00CB02A8"/>
    <w:rsid w:val="00CB05BB"/>
    <w:rsid w:val="00CB1763"/>
    <w:rsid w:val="00CB17BB"/>
    <w:rsid w:val="00CB1ADB"/>
    <w:rsid w:val="00CB275B"/>
    <w:rsid w:val="00CB280B"/>
    <w:rsid w:val="00CB331C"/>
    <w:rsid w:val="00CB3D00"/>
    <w:rsid w:val="00CB4012"/>
    <w:rsid w:val="00CB5ED5"/>
    <w:rsid w:val="00CB78B3"/>
    <w:rsid w:val="00CC0C72"/>
    <w:rsid w:val="00CC116B"/>
    <w:rsid w:val="00CC1CB1"/>
    <w:rsid w:val="00CC2E40"/>
    <w:rsid w:val="00CC3613"/>
    <w:rsid w:val="00CC3CDB"/>
    <w:rsid w:val="00CC3FF3"/>
    <w:rsid w:val="00CC4D80"/>
    <w:rsid w:val="00CC6D64"/>
    <w:rsid w:val="00CC713B"/>
    <w:rsid w:val="00CD098F"/>
    <w:rsid w:val="00CD2BA8"/>
    <w:rsid w:val="00CD36D7"/>
    <w:rsid w:val="00CD4243"/>
    <w:rsid w:val="00CD4A25"/>
    <w:rsid w:val="00CD4C54"/>
    <w:rsid w:val="00CD4FC7"/>
    <w:rsid w:val="00CD5654"/>
    <w:rsid w:val="00CD7A98"/>
    <w:rsid w:val="00CE0841"/>
    <w:rsid w:val="00CE1CFF"/>
    <w:rsid w:val="00CE3148"/>
    <w:rsid w:val="00CE4ABA"/>
    <w:rsid w:val="00CF480F"/>
    <w:rsid w:val="00CF5EC8"/>
    <w:rsid w:val="00CF685B"/>
    <w:rsid w:val="00CF7787"/>
    <w:rsid w:val="00D00EF2"/>
    <w:rsid w:val="00D02AE1"/>
    <w:rsid w:val="00D03716"/>
    <w:rsid w:val="00D049CE"/>
    <w:rsid w:val="00D05730"/>
    <w:rsid w:val="00D06F26"/>
    <w:rsid w:val="00D071FD"/>
    <w:rsid w:val="00D1060F"/>
    <w:rsid w:val="00D1091D"/>
    <w:rsid w:val="00D11AB6"/>
    <w:rsid w:val="00D12C23"/>
    <w:rsid w:val="00D13CA7"/>
    <w:rsid w:val="00D14A1D"/>
    <w:rsid w:val="00D16E3D"/>
    <w:rsid w:val="00D17327"/>
    <w:rsid w:val="00D20405"/>
    <w:rsid w:val="00D206C9"/>
    <w:rsid w:val="00D21263"/>
    <w:rsid w:val="00D220C3"/>
    <w:rsid w:val="00D230CD"/>
    <w:rsid w:val="00D23925"/>
    <w:rsid w:val="00D23DBB"/>
    <w:rsid w:val="00D24454"/>
    <w:rsid w:val="00D25D6E"/>
    <w:rsid w:val="00D260C2"/>
    <w:rsid w:val="00D26705"/>
    <w:rsid w:val="00D26DDE"/>
    <w:rsid w:val="00D2715B"/>
    <w:rsid w:val="00D27344"/>
    <w:rsid w:val="00D27506"/>
    <w:rsid w:val="00D27C51"/>
    <w:rsid w:val="00D30277"/>
    <w:rsid w:val="00D31101"/>
    <w:rsid w:val="00D31801"/>
    <w:rsid w:val="00D31DED"/>
    <w:rsid w:val="00D323D0"/>
    <w:rsid w:val="00D33668"/>
    <w:rsid w:val="00D33BD0"/>
    <w:rsid w:val="00D33DC8"/>
    <w:rsid w:val="00D35852"/>
    <w:rsid w:val="00D36303"/>
    <w:rsid w:val="00D36667"/>
    <w:rsid w:val="00D36F64"/>
    <w:rsid w:val="00D37340"/>
    <w:rsid w:val="00D40187"/>
    <w:rsid w:val="00D403EA"/>
    <w:rsid w:val="00D41B67"/>
    <w:rsid w:val="00D42AE2"/>
    <w:rsid w:val="00D42DAE"/>
    <w:rsid w:val="00D42DD4"/>
    <w:rsid w:val="00D42FCB"/>
    <w:rsid w:val="00D44203"/>
    <w:rsid w:val="00D44A9F"/>
    <w:rsid w:val="00D45499"/>
    <w:rsid w:val="00D45ECA"/>
    <w:rsid w:val="00D46302"/>
    <w:rsid w:val="00D50796"/>
    <w:rsid w:val="00D52892"/>
    <w:rsid w:val="00D53D71"/>
    <w:rsid w:val="00D5551F"/>
    <w:rsid w:val="00D55C0B"/>
    <w:rsid w:val="00D60510"/>
    <w:rsid w:val="00D6276A"/>
    <w:rsid w:val="00D62873"/>
    <w:rsid w:val="00D633DB"/>
    <w:rsid w:val="00D63425"/>
    <w:rsid w:val="00D64412"/>
    <w:rsid w:val="00D645EF"/>
    <w:rsid w:val="00D646AC"/>
    <w:rsid w:val="00D65CF8"/>
    <w:rsid w:val="00D660EE"/>
    <w:rsid w:val="00D6673A"/>
    <w:rsid w:val="00D669A7"/>
    <w:rsid w:val="00D671C4"/>
    <w:rsid w:val="00D706B5"/>
    <w:rsid w:val="00D71F4D"/>
    <w:rsid w:val="00D71FAB"/>
    <w:rsid w:val="00D72354"/>
    <w:rsid w:val="00D734A0"/>
    <w:rsid w:val="00D75D25"/>
    <w:rsid w:val="00D76DE4"/>
    <w:rsid w:val="00D8076E"/>
    <w:rsid w:val="00D80F2E"/>
    <w:rsid w:val="00D815B4"/>
    <w:rsid w:val="00D832FF"/>
    <w:rsid w:val="00D836B7"/>
    <w:rsid w:val="00D84782"/>
    <w:rsid w:val="00D862C2"/>
    <w:rsid w:val="00D8662A"/>
    <w:rsid w:val="00D875D0"/>
    <w:rsid w:val="00D9043F"/>
    <w:rsid w:val="00D91DE9"/>
    <w:rsid w:val="00D92971"/>
    <w:rsid w:val="00D93230"/>
    <w:rsid w:val="00D93AF1"/>
    <w:rsid w:val="00D95537"/>
    <w:rsid w:val="00D95DD2"/>
    <w:rsid w:val="00D96506"/>
    <w:rsid w:val="00D9673E"/>
    <w:rsid w:val="00DA0BD1"/>
    <w:rsid w:val="00DA1109"/>
    <w:rsid w:val="00DA22D8"/>
    <w:rsid w:val="00DA2FFF"/>
    <w:rsid w:val="00DA4FF6"/>
    <w:rsid w:val="00DA610C"/>
    <w:rsid w:val="00DA7B5F"/>
    <w:rsid w:val="00DB13C4"/>
    <w:rsid w:val="00DB4155"/>
    <w:rsid w:val="00DB4C72"/>
    <w:rsid w:val="00DB674B"/>
    <w:rsid w:val="00DB7686"/>
    <w:rsid w:val="00DB78AA"/>
    <w:rsid w:val="00DC0F8E"/>
    <w:rsid w:val="00DC1106"/>
    <w:rsid w:val="00DC12BC"/>
    <w:rsid w:val="00DC1BD6"/>
    <w:rsid w:val="00DC1BFF"/>
    <w:rsid w:val="00DC220B"/>
    <w:rsid w:val="00DC5065"/>
    <w:rsid w:val="00DC509B"/>
    <w:rsid w:val="00DD040D"/>
    <w:rsid w:val="00DD0E81"/>
    <w:rsid w:val="00DD141C"/>
    <w:rsid w:val="00DD239C"/>
    <w:rsid w:val="00DD5F3F"/>
    <w:rsid w:val="00DD606B"/>
    <w:rsid w:val="00DD7DDA"/>
    <w:rsid w:val="00DD7FA3"/>
    <w:rsid w:val="00DE0044"/>
    <w:rsid w:val="00DE0319"/>
    <w:rsid w:val="00DE2757"/>
    <w:rsid w:val="00DE2F38"/>
    <w:rsid w:val="00DE39F3"/>
    <w:rsid w:val="00DE4415"/>
    <w:rsid w:val="00DE5EB3"/>
    <w:rsid w:val="00DE6C76"/>
    <w:rsid w:val="00DF00AC"/>
    <w:rsid w:val="00DF010E"/>
    <w:rsid w:val="00DF03E1"/>
    <w:rsid w:val="00DF0855"/>
    <w:rsid w:val="00DF085A"/>
    <w:rsid w:val="00DF141B"/>
    <w:rsid w:val="00DF343F"/>
    <w:rsid w:val="00DF37CC"/>
    <w:rsid w:val="00DF3CCF"/>
    <w:rsid w:val="00DF519E"/>
    <w:rsid w:val="00DF6397"/>
    <w:rsid w:val="00DF68D8"/>
    <w:rsid w:val="00DF6D89"/>
    <w:rsid w:val="00DF7F1E"/>
    <w:rsid w:val="00E01938"/>
    <w:rsid w:val="00E01CB5"/>
    <w:rsid w:val="00E01CCB"/>
    <w:rsid w:val="00E03107"/>
    <w:rsid w:val="00E0341B"/>
    <w:rsid w:val="00E0417E"/>
    <w:rsid w:val="00E04E14"/>
    <w:rsid w:val="00E05ED1"/>
    <w:rsid w:val="00E061DB"/>
    <w:rsid w:val="00E06289"/>
    <w:rsid w:val="00E06FBF"/>
    <w:rsid w:val="00E07131"/>
    <w:rsid w:val="00E101B2"/>
    <w:rsid w:val="00E13439"/>
    <w:rsid w:val="00E1376E"/>
    <w:rsid w:val="00E13985"/>
    <w:rsid w:val="00E14DC3"/>
    <w:rsid w:val="00E16B56"/>
    <w:rsid w:val="00E17798"/>
    <w:rsid w:val="00E2150F"/>
    <w:rsid w:val="00E228B2"/>
    <w:rsid w:val="00E239AB"/>
    <w:rsid w:val="00E23ABA"/>
    <w:rsid w:val="00E23FC7"/>
    <w:rsid w:val="00E244F6"/>
    <w:rsid w:val="00E24818"/>
    <w:rsid w:val="00E24AA9"/>
    <w:rsid w:val="00E24B21"/>
    <w:rsid w:val="00E25128"/>
    <w:rsid w:val="00E252D2"/>
    <w:rsid w:val="00E25FFB"/>
    <w:rsid w:val="00E26618"/>
    <w:rsid w:val="00E27351"/>
    <w:rsid w:val="00E27661"/>
    <w:rsid w:val="00E278FA"/>
    <w:rsid w:val="00E319FD"/>
    <w:rsid w:val="00E33D9C"/>
    <w:rsid w:val="00E33EAD"/>
    <w:rsid w:val="00E35175"/>
    <w:rsid w:val="00E351DE"/>
    <w:rsid w:val="00E352BD"/>
    <w:rsid w:val="00E3586F"/>
    <w:rsid w:val="00E41216"/>
    <w:rsid w:val="00E41770"/>
    <w:rsid w:val="00E437E6"/>
    <w:rsid w:val="00E44120"/>
    <w:rsid w:val="00E447E4"/>
    <w:rsid w:val="00E44B16"/>
    <w:rsid w:val="00E45DB1"/>
    <w:rsid w:val="00E46574"/>
    <w:rsid w:val="00E47805"/>
    <w:rsid w:val="00E50186"/>
    <w:rsid w:val="00E50266"/>
    <w:rsid w:val="00E50478"/>
    <w:rsid w:val="00E507B8"/>
    <w:rsid w:val="00E51C94"/>
    <w:rsid w:val="00E52AFA"/>
    <w:rsid w:val="00E52BA6"/>
    <w:rsid w:val="00E52D20"/>
    <w:rsid w:val="00E52FA1"/>
    <w:rsid w:val="00E53528"/>
    <w:rsid w:val="00E53C09"/>
    <w:rsid w:val="00E53C74"/>
    <w:rsid w:val="00E569FF"/>
    <w:rsid w:val="00E57086"/>
    <w:rsid w:val="00E57E35"/>
    <w:rsid w:val="00E60EF7"/>
    <w:rsid w:val="00E6107F"/>
    <w:rsid w:val="00E62B51"/>
    <w:rsid w:val="00E62BD6"/>
    <w:rsid w:val="00E62E37"/>
    <w:rsid w:val="00E640C8"/>
    <w:rsid w:val="00E64B0E"/>
    <w:rsid w:val="00E64D6D"/>
    <w:rsid w:val="00E6507A"/>
    <w:rsid w:val="00E650CA"/>
    <w:rsid w:val="00E6539D"/>
    <w:rsid w:val="00E65A9E"/>
    <w:rsid w:val="00E676DA"/>
    <w:rsid w:val="00E71686"/>
    <w:rsid w:val="00E72E70"/>
    <w:rsid w:val="00E737FF"/>
    <w:rsid w:val="00E73F79"/>
    <w:rsid w:val="00E75EC4"/>
    <w:rsid w:val="00E76697"/>
    <w:rsid w:val="00E76AE1"/>
    <w:rsid w:val="00E8003B"/>
    <w:rsid w:val="00E80FAA"/>
    <w:rsid w:val="00E810A4"/>
    <w:rsid w:val="00E83596"/>
    <w:rsid w:val="00E8406B"/>
    <w:rsid w:val="00E84159"/>
    <w:rsid w:val="00E84F57"/>
    <w:rsid w:val="00E850CD"/>
    <w:rsid w:val="00E864FA"/>
    <w:rsid w:val="00E86DC2"/>
    <w:rsid w:val="00E91711"/>
    <w:rsid w:val="00E927DB"/>
    <w:rsid w:val="00E93539"/>
    <w:rsid w:val="00E9399D"/>
    <w:rsid w:val="00E94FE7"/>
    <w:rsid w:val="00E952E3"/>
    <w:rsid w:val="00E958BD"/>
    <w:rsid w:val="00E96012"/>
    <w:rsid w:val="00E966DC"/>
    <w:rsid w:val="00E96C72"/>
    <w:rsid w:val="00E97283"/>
    <w:rsid w:val="00E9753F"/>
    <w:rsid w:val="00EA2959"/>
    <w:rsid w:val="00EA373F"/>
    <w:rsid w:val="00EA3D21"/>
    <w:rsid w:val="00EA3E72"/>
    <w:rsid w:val="00EA4A15"/>
    <w:rsid w:val="00EA4FA9"/>
    <w:rsid w:val="00EA6027"/>
    <w:rsid w:val="00EA65E1"/>
    <w:rsid w:val="00EA7A71"/>
    <w:rsid w:val="00EA7D85"/>
    <w:rsid w:val="00EB2445"/>
    <w:rsid w:val="00EB2CBA"/>
    <w:rsid w:val="00EB411F"/>
    <w:rsid w:val="00EB4DA9"/>
    <w:rsid w:val="00EB5996"/>
    <w:rsid w:val="00EB59B6"/>
    <w:rsid w:val="00EB75E5"/>
    <w:rsid w:val="00EC1120"/>
    <w:rsid w:val="00EC1896"/>
    <w:rsid w:val="00EC2625"/>
    <w:rsid w:val="00EC3DE2"/>
    <w:rsid w:val="00EC4EDA"/>
    <w:rsid w:val="00EC56D4"/>
    <w:rsid w:val="00EC616C"/>
    <w:rsid w:val="00EC622C"/>
    <w:rsid w:val="00EC63DB"/>
    <w:rsid w:val="00EC7206"/>
    <w:rsid w:val="00EC7DE9"/>
    <w:rsid w:val="00ED0357"/>
    <w:rsid w:val="00ED2F49"/>
    <w:rsid w:val="00ED46BC"/>
    <w:rsid w:val="00ED62AE"/>
    <w:rsid w:val="00ED6C34"/>
    <w:rsid w:val="00ED7624"/>
    <w:rsid w:val="00EE0835"/>
    <w:rsid w:val="00EE1C97"/>
    <w:rsid w:val="00EE25B6"/>
    <w:rsid w:val="00EE36CB"/>
    <w:rsid w:val="00EE386C"/>
    <w:rsid w:val="00EE3D6A"/>
    <w:rsid w:val="00EE44E2"/>
    <w:rsid w:val="00EE4B39"/>
    <w:rsid w:val="00EE5652"/>
    <w:rsid w:val="00EF12A9"/>
    <w:rsid w:val="00EF1CA1"/>
    <w:rsid w:val="00EF1DA8"/>
    <w:rsid w:val="00EF3A25"/>
    <w:rsid w:val="00EF3B32"/>
    <w:rsid w:val="00EF4257"/>
    <w:rsid w:val="00EF61C0"/>
    <w:rsid w:val="00EF6F20"/>
    <w:rsid w:val="00EF727D"/>
    <w:rsid w:val="00F007F7"/>
    <w:rsid w:val="00F010AB"/>
    <w:rsid w:val="00F011A3"/>
    <w:rsid w:val="00F0354F"/>
    <w:rsid w:val="00F045DE"/>
    <w:rsid w:val="00F05035"/>
    <w:rsid w:val="00F05AFA"/>
    <w:rsid w:val="00F06804"/>
    <w:rsid w:val="00F075BF"/>
    <w:rsid w:val="00F07D72"/>
    <w:rsid w:val="00F07E99"/>
    <w:rsid w:val="00F10F1A"/>
    <w:rsid w:val="00F11128"/>
    <w:rsid w:val="00F12083"/>
    <w:rsid w:val="00F1263B"/>
    <w:rsid w:val="00F13A37"/>
    <w:rsid w:val="00F154CD"/>
    <w:rsid w:val="00F15C26"/>
    <w:rsid w:val="00F16CF8"/>
    <w:rsid w:val="00F1730A"/>
    <w:rsid w:val="00F17B42"/>
    <w:rsid w:val="00F20385"/>
    <w:rsid w:val="00F212EC"/>
    <w:rsid w:val="00F2145F"/>
    <w:rsid w:val="00F227A8"/>
    <w:rsid w:val="00F22FBF"/>
    <w:rsid w:val="00F23C84"/>
    <w:rsid w:val="00F24953"/>
    <w:rsid w:val="00F251BB"/>
    <w:rsid w:val="00F2591E"/>
    <w:rsid w:val="00F2630D"/>
    <w:rsid w:val="00F2665D"/>
    <w:rsid w:val="00F26C7A"/>
    <w:rsid w:val="00F26D81"/>
    <w:rsid w:val="00F2759B"/>
    <w:rsid w:val="00F27D29"/>
    <w:rsid w:val="00F30590"/>
    <w:rsid w:val="00F30CDC"/>
    <w:rsid w:val="00F312DB"/>
    <w:rsid w:val="00F31A96"/>
    <w:rsid w:val="00F31B01"/>
    <w:rsid w:val="00F31C9C"/>
    <w:rsid w:val="00F321F6"/>
    <w:rsid w:val="00F3225B"/>
    <w:rsid w:val="00F326A2"/>
    <w:rsid w:val="00F343D7"/>
    <w:rsid w:val="00F35477"/>
    <w:rsid w:val="00F355F7"/>
    <w:rsid w:val="00F35C86"/>
    <w:rsid w:val="00F3705E"/>
    <w:rsid w:val="00F37971"/>
    <w:rsid w:val="00F3799D"/>
    <w:rsid w:val="00F37FA8"/>
    <w:rsid w:val="00F40325"/>
    <w:rsid w:val="00F429D3"/>
    <w:rsid w:val="00F42B13"/>
    <w:rsid w:val="00F43ED0"/>
    <w:rsid w:val="00F44E95"/>
    <w:rsid w:val="00F458AB"/>
    <w:rsid w:val="00F46335"/>
    <w:rsid w:val="00F47D13"/>
    <w:rsid w:val="00F502E9"/>
    <w:rsid w:val="00F51AA8"/>
    <w:rsid w:val="00F52699"/>
    <w:rsid w:val="00F54274"/>
    <w:rsid w:val="00F5456C"/>
    <w:rsid w:val="00F559A6"/>
    <w:rsid w:val="00F55BD0"/>
    <w:rsid w:val="00F55BDA"/>
    <w:rsid w:val="00F5726E"/>
    <w:rsid w:val="00F574CF"/>
    <w:rsid w:val="00F6147D"/>
    <w:rsid w:val="00F6160B"/>
    <w:rsid w:val="00F616CB"/>
    <w:rsid w:val="00F6184F"/>
    <w:rsid w:val="00F62086"/>
    <w:rsid w:val="00F62522"/>
    <w:rsid w:val="00F6431A"/>
    <w:rsid w:val="00F64FB9"/>
    <w:rsid w:val="00F6753C"/>
    <w:rsid w:val="00F704A0"/>
    <w:rsid w:val="00F70707"/>
    <w:rsid w:val="00F70A8D"/>
    <w:rsid w:val="00F7278F"/>
    <w:rsid w:val="00F73657"/>
    <w:rsid w:val="00F73E35"/>
    <w:rsid w:val="00F746FD"/>
    <w:rsid w:val="00F750B6"/>
    <w:rsid w:val="00F75C5E"/>
    <w:rsid w:val="00F76BDD"/>
    <w:rsid w:val="00F7734F"/>
    <w:rsid w:val="00F80450"/>
    <w:rsid w:val="00F81A66"/>
    <w:rsid w:val="00F82A40"/>
    <w:rsid w:val="00F836E9"/>
    <w:rsid w:val="00F85172"/>
    <w:rsid w:val="00F854A1"/>
    <w:rsid w:val="00F85A0E"/>
    <w:rsid w:val="00F865A2"/>
    <w:rsid w:val="00F86CB5"/>
    <w:rsid w:val="00F87C1F"/>
    <w:rsid w:val="00F87E9B"/>
    <w:rsid w:val="00F90429"/>
    <w:rsid w:val="00F92023"/>
    <w:rsid w:val="00F92413"/>
    <w:rsid w:val="00F92908"/>
    <w:rsid w:val="00F92C59"/>
    <w:rsid w:val="00F92C80"/>
    <w:rsid w:val="00F93183"/>
    <w:rsid w:val="00F94541"/>
    <w:rsid w:val="00F95260"/>
    <w:rsid w:val="00F95C0F"/>
    <w:rsid w:val="00F97298"/>
    <w:rsid w:val="00F97F10"/>
    <w:rsid w:val="00FA0AAD"/>
    <w:rsid w:val="00FA0C7E"/>
    <w:rsid w:val="00FA0E54"/>
    <w:rsid w:val="00FA2929"/>
    <w:rsid w:val="00FA37A0"/>
    <w:rsid w:val="00FA5E03"/>
    <w:rsid w:val="00FA66BB"/>
    <w:rsid w:val="00FB0DA2"/>
    <w:rsid w:val="00FB1008"/>
    <w:rsid w:val="00FB1DC9"/>
    <w:rsid w:val="00FB1DF2"/>
    <w:rsid w:val="00FB26D9"/>
    <w:rsid w:val="00FB30E5"/>
    <w:rsid w:val="00FB3389"/>
    <w:rsid w:val="00FB44C6"/>
    <w:rsid w:val="00FB48A8"/>
    <w:rsid w:val="00FB4A07"/>
    <w:rsid w:val="00FB6A1E"/>
    <w:rsid w:val="00FB6B55"/>
    <w:rsid w:val="00FB7F74"/>
    <w:rsid w:val="00FB7F7C"/>
    <w:rsid w:val="00FC0042"/>
    <w:rsid w:val="00FC0CFD"/>
    <w:rsid w:val="00FC137A"/>
    <w:rsid w:val="00FC1CBB"/>
    <w:rsid w:val="00FC223B"/>
    <w:rsid w:val="00FC2251"/>
    <w:rsid w:val="00FC4A34"/>
    <w:rsid w:val="00FC5478"/>
    <w:rsid w:val="00FC5A39"/>
    <w:rsid w:val="00FC642D"/>
    <w:rsid w:val="00FC6CAB"/>
    <w:rsid w:val="00FC7ED0"/>
    <w:rsid w:val="00FD0DF5"/>
    <w:rsid w:val="00FD26F7"/>
    <w:rsid w:val="00FD38B4"/>
    <w:rsid w:val="00FD4344"/>
    <w:rsid w:val="00FD5C12"/>
    <w:rsid w:val="00FD6944"/>
    <w:rsid w:val="00FD6BD1"/>
    <w:rsid w:val="00FD7B3F"/>
    <w:rsid w:val="00FE08F2"/>
    <w:rsid w:val="00FE09A3"/>
    <w:rsid w:val="00FE1F69"/>
    <w:rsid w:val="00FE1FD7"/>
    <w:rsid w:val="00FE217E"/>
    <w:rsid w:val="00FE2EBD"/>
    <w:rsid w:val="00FE38C1"/>
    <w:rsid w:val="00FE58B9"/>
    <w:rsid w:val="00FE7753"/>
    <w:rsid w:val="00FF1112"/>
    <w:rsid w:val="00FF42D5"/>
    <w:rsid w:val="00FF4950"/>
    <w:rsid w:val="00FF4B94"/>
    <w:rsid w:val="00FF5E86"/>
    <w:rsid w:val="00FF7572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460F1A6B"/>
  <w15:chartTrackingRefBased/>
  <w15:docId w15:val="{5FB174BA-DCCB-485D-9A4A-D061FE9DE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uiPriority w:val="99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Index1">
    <w:name w:val="index 1"/>
    <w:basedOn w:val="Normal"/>
    <w:next w:val="Normal"/>
    <w:semiHidden/>
    <w:rsid w:val="002D1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cctfourfiguresyears">
    <w:name w:val="acct four figures years"/>
    <w:aliases w:val="a4y"/>
    <w:basedOn w:val="Normal"/>
    <w:rsid w:val="00D815B4"/>
    <w:pPr>
      <w:numPr>
        <w:numId w:val="19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667FC3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9F3F1A"/>
    <w:rPr>
      <w:rFonts w:cs="Angsana New"/>
      <w:sz w:val="22"/>
      <w:szCs w:val="22"/>
      <w:lang w:val="en-GB" w:eastAsia="en-US" w:bidi="th-TH"/>
    </w:rPr>
  </w:style>
  <w:style w:type="paragraph" w:styleId="ListParagraph">
    <w:name w:val="List Paragraph"/>
    <w:basedOn w:val="Normal"/>
    <w:uiPriority w:val="34"/>
    <w:qFormat/>
    <w:rsid w:val="00121E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Heading1Char">
    <w:name w:val="Heading 1 Char"/>
    <w:link w:val="Heading1"/>
    <w:uiPriority w:val="99"/>
    <w:locked/>
    <w:rsid w:val="00EC262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FooterChar">
    <w:name w:val="Footer Char"/>
    <w:link w:val="Footer"/>
    <w:uiPriority w:val="99"/>
    <w:rsid w:val="00012D23"/>
    <w:rPr>
      <w:rFonts w:ascii="Times New Roman" w:hAnsi="Times New Roman" w:cs="CG Times (W1)"/>
      <w:sz w:val="18"/>
      <w:szCs w:val="18"/>
      <w:lang w:val="en-GB"/>
    </w:rPr>
  </w:style>
  <w:style w:type="character" w:customStyle="1" w:styleId="Heading9Char">
    <w:name w:val="Heading 9 Char"/>
    <w:link w:val="Heading9"/>
    <w:rsid w:val="00472A8E"/>
    <w:rPr>
      <w:rFonts w:ascii="Times New Roman" w:hAnsi="Times New Roman"/>
      <w:sz w:val="22"/>
      <w:szCs w:val="22"/>
      <w:lang w:val="en-GB"/>
    </w:rPr>
  </w:style>
  <w:style w:type="paragraph" w:customStyle="1" w:styleId="accttwolines">
    <w:name w:val="acct two lines"/>
    <w:aliases w:val="a2l"/>
    <w:basedOn w:val="Normal"/>
    <w:rsid w:val="003E7211"/>
    <w:pPr>
      <w:spacing w:after="240"/>
      <w:ind w:left="142" w:hanging="142"/>
    </w:pPr>
    <w:rPr>
      <w:rFonts w:cs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4452D-11FF-473A-ABB9-96A5A78C0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</TotalTime>
  <Pages>3</Pages>
  <Words>356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Somjai, Nigonyanont</cp:lastModifiedBy>
  <cp:revision>3</cp:revision>
  <cp:lastPrinted>2019-11-01T02:40:00Z</cp:lastPrinted>
  <dcterms:created xsi:type="dcterms:W3CDTF">2019-11-07T08:58:00Z</dcterms:created>
  <dcterms:modified xsi:type="dcterms:W3CDTF">2019-11-07T09:12:00Z</dcterms:modified>
</cp:coreProperties>
</file>