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EF4257" w:rsidRPr="002E2783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EF4257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115109" w:rsidRPr="00115109" w:rsidRDefault="00CC1CB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115109"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A08FC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 และอุปกรณ์</w:t>
      </w:r>
    </w:p>
    <w:p w:rsidR="000A08FC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FF42D5" w:rsidRDefault="00FF42D5" w:rsidP="00FF42D5">
      <w:pPr>
        <w:pStyle w:val="acctmergecolhdg"/>
        <w:spacing w:line="240" w:lineRule="auto"/>
        <w:ind w:left="1440" w:hanging="14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F42D5">
        <w:rPr>
          <w:rFonts w:ascii="Angsana New" w:hAnsi="Angsana New" w:cs="Angsana New"/>
          <w:b w:val="0"/>
          <w:bCs/>
          <w:sz w:val="30"/>
          <w:szCs w:val="30"/>
          <w:lang w:bidi="th-TH"/>
        </w:rPr>
        <w:t>8</w:t>
      </w:r>
      <w:r>
        <w:rPr>
          <w:rFonts w:ascii="Angsana New" w:hAnsi="Angsana New" w:cs="Angsana New"/>
          <w:b w:val="0"/>
          <w:sz w:val="30"/>
          <w:szCs w:val="30"/>
          <w:lang w:bidi="th-TH"/>
        </w:rPr>
        <w:tab/>
      </w:r>
      <w:r w:rsidRPr="00FF42D5">
        <w:rPr>
          <w:rFonts w:ascii="Angsana New" w:hAnsi="Angsana New" w:cs="Angsana New" w:hint="cs"/>
          <w:b w:val="0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EF4257" w:rsidRDefault="00FF42D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9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:rsidR="004F6428" w:rsidRDefault="00FF42D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10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4F6428" w:rsidRDefault="00115109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5A686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B7128" w:rsidRPr="005A6861">
        <w:rPr>
          <w:rFonts w:ascii="Angsana New" w:hAnsi="Angsana New" w:cs="Angsana New"/>
          <w:sz w:val="30"/>
          <w:szCs w:val="30"/>
          <w:lang w:bidi="th-TH"/>
        </w:rPr>
        <w:tab/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780CC5" w:rsidRPr="009423A9" w:rsidRDefault="00A40261" w:rsidP="00780CC5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780CC5" w:rsidRPr="009423A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14BE9" w:rsidRPr="00E927DB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>
        <w:rPr>
          <w:rFonts w:ascii="Angsana New" w:hAnsi="Angsana New" w:hint="cs"/>
          <w:sz w:val="30"/>
          <w:szCs w:val="30"/>
          <w:cs/>
          <w:lang w:val="en-US"/>
        </w:rPr>
        <w:t>แบบย่อ</w:t>
      </w:r>
      <w:r w:rsidRPr="005A6861">
        <w:rPr>
          <w:rFonts w:ascii="Angsana New" w:hAnsi="Angsana New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5A686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5A6861">
        <w:rPr>
          <w:rFonts w:ascii="Angsana New" w:hAnsi="Angsana New"/>
          <w:sz w:val="30"/>
          <w:szCs w:val="30"/>
          <w:cs/>
          <w:lang w:val="en-US"/>
        </w:rPr>
        <w:t>นี้</w:t>
      </w:r>
    </w:p>
    <w:p w:rsidR="00314BE9" w:rsidRPr="00131603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14BE9" w:rsidRPr="002C54F2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D33AB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7D33AB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7D33AB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523893" w:rsidRPr="007D33AB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7D33AB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7D33AB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7D33AB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7D33AB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7D33AB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7D33AB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4F6428" w:rsidRPr="007D33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E36CB">
        <w:rPr>
          <w:rFonts w:ascii="Angsana New" w:hAnsi="Angsana New"/>
          <w:sz w:val="30"/>
          <w:szCs w:val="30"/>
          <w:lang w:val="en-US"/>
        </w:rPr>
        <w:t>13</w:t>
      </w:r>
      <w:r w:rsidR="002D7D93" w:rsidRPr="007D33AB">
        <w:rPr>
          <w:rFonts w:ascii="Angsana New" w:hAnsi="Angsana New"/>
          <w:sz w:val="30"/>
          <w:szCs w:val="30"/>
          <w:lang w:val="en-US"/>
        </w:rPr>
        <w:t xml:space="preserve"> </w:t>
      </w:r>
      <w:r w:rsidR="0009767A" w:rsidRPr="00D308B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2D7D93" w:rsidRPr="007D33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7D93" w:rsidRPr="007D33AB">
        <w:rPr>
          <w:rFonts w:ascii="Angsana New" w:hAnsi="Angsana New"/>
          <w:sz w:val="30"/>
          <w:szCs w:val="30"/>
          <w:lang w:val="en-US"/>
        </w:rPr>
        <w:t>2</w:t>
      </w:r>
      <w:r w:rsidR="009033D4" w:rsidRPr="007D33AB">
        <w:rPr>
          <w:rFonts w:ascii="Angsana New" w:hAnsi="Angsana New"/>
          <w:sz w:val="30"/>
          <w:szCs w:val="30"/>
          <w:lang w:val="en-US"/>
        </w:rPr>
        <w:t>56</w:t>
      </w:r>
      <w:r w:rsidR="008905C9" w:rsidRPr="007D33AB">
        <w:rPr>
          <w:rFonts w:ascii="Angsana New" w:hAnsi="Angsana New"/>
          <w:sz w:val="30"/>
          <w:szCs w:val="30"/>
          <w:lang w:val="en-US"/>
        </w:rPr>
        <w:t>2</w:t>
      </w:r>
    </w:p>
    <w:p w:rsidR="00880C27" w:rsidRPr="00131603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4F7C45" w:rsidRDefault="004A5132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2F1A53" w:rsidRPr="00131603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E927DB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154CD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F154CD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F154CD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E927DB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E927DB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E927D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>
        <w:rPr>
          <w:rFonts w:ascii="Angsana New" w:hAnsi="Angsana New"/>
          <w:sz w:val="30"/>
          <w:szCs w:val="30"/>
          <w:cs/>
          <w:lang w:val="en-US"/>
        </w:rPr>
        <w:br/>
      </w:r>
      <w:r w:rsidRPr="00E927DB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F1A53" w:rsidRPr="00131603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B7076B" w:rsidRDefault="004A5132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:rsidR="008733B6" w:rsidRPr="00131603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21E04" w:rsidRPr="00FF5E86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FF5E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5E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E4830" w:rsidRPr="00131603" w:rsidRDefault="000E4830" w:rsidP="001B0382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1B0382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31603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134A85" w:rsidRPr="00131603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131603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131603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3632B4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3632B4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3632B4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3632B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3632B4">
        <w:rPr>
          <w:rFonts w:ascii="Angsana New" w:hAnsi="Angsana New"/>
          <w:spacing w:val="-8"/>
          <w:sz w:val="30"/>
          <w:szCs w:val="30"/>
        </w:rPr>
        <w:t>34</w:t>
      </w:r>
      <w:r w:rsidRPr="003632B4">
        <w:rPr>
          <w:rFonts w:ascii="Angsana New" w:hAnsi="Angsana New"/>
          <w:spacing w:val="-8"/>
          <w:sz w:val="30"/>
          <w:szCs w:val="30"/>
        </w:rPr>
        <w:t xml:space="preserve"> </w:t>
      </w:r>
      <w:r w:rsidRPr="003632B4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3632B4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3D6696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3D6696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012D23">
        <w:rPr>
          <w:rFonts w:ascii="Angsana New" w:hAnsi="Angsana New"/>
          <w:sz w:val="30"/>
          <w:szCs w:val="30"/>
          <w:cs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E927D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>
        <w:rPr>
          <w:rFonts w:ascii="Angsana New" w:hAnsi="Angsana New"/>
          <w:sz w:val="30"/>
          <w:szCs w:val="30"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31603" w:rsidRPr="00131603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4A5826" w:rsidRPr="00E927DB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927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3C5016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775BB">
        <w:rPr>
          <w:rFonts w:ascii="Angsana New" w:hAnsi="Angsana New"/>
          <w:sz w:val="30"/>
          <w:szCs w:val="30"/>
        </w:rPr>
        <w:t>256</w:t>
      </w:r>
      <w:r w:rsidR="008905C9">
        <w:rPr>
          <w:rFonts w:ascii="Angsana New" w:hAnsi="Angsana New"/>
          <w:sz w:val="30"/>
          <w:szCs w:val="30"/>
        </w:rPr>
        <w:t>1</w:t>
      </w:r>
      <w:r w:rsidRPr="00E927DB">
        <w:rPr>
          <w:rFonts w:ascii="Angsana New" w:hAnsi="Angsana New" w:hint="cs"/>
          <w:sz w:val="30"/>
          <w:szCs w:val="30"/>
          <w:cs/>
        </w:rPr>
        <w:br/>
      </w:r>
      <w:r w:rsidRPr="00E927D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E927DB">
        <w:rPr>
          <w:rFonts w:ascii="Angsana New" w:hAnsi="Angsana New" w:hint="cs"/>
          <w:sz w:val="30"/>
          <w:szCs w:val="30"/>
          <w:cs/>
        </w:rPr>
        <w:t>เ</w:t>
      </w:r>
      <w:r w:rsidRPr="00E927DB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>
        <w:rPr>
          <w:rFonts w:ascii="Angsana New" w:hAnsi="Angsana New" w:hint="cs"/>
          <w:sz w:val="30"/>
          <w:szCs w:val="30"/>
          <w:cs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31</w:t>
      </w:r>
      <w:r w:rsidR="003C501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>
        <w:rPr>
          <w:rFonts w:ascii="Angsana New" w:hAnsi="Angsana New"/>
          <w:sz w:val="30"/>
          <w:szCs w:val="30"/>
        </w:rPr>
        <w:t>256</w:t>
      </w:r>
      <w:r w:rsidR="008905C9">
        <w:rPr>
          <w:rFonts w:ascii="Angsana New" w:hAnsi="Angsana New"/>
          <w:sz w:val="30"/>
          <w:szCs w:val="30"/>
        </w:rPr>
        <w:t>1</w:t>
      </w:r>
    </w:p>
    <w:p w:rsidR="00354683" w:rsidRPr="00131603" w:rsidRDefault="0035468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</w:rPr>
      </w:pPr>
    </w:p>
    <w:p w:rsidR="00F7278F" w:rsidRPr="00150DC6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50DC6">
        <w:rPr>
          <w:rFonts w:ascii="Angsana New" w:hAnsi="Angsana New" w:hint="cs"/>
          <w:i/>
          <w:iCs/>
          <w:sz w:val="30"/>
          <w:szCs w:val="30"/>
          <w:cs/>
        </w:rPr>
        <w:t xml:space="preserve">(ข) </w:t>
      </w:r>
      <w:r w:rsidR="00C26C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>
        <w:rPr>
          <w:rFonts w:ascii="Angsana New" w:hAnsi="Angsana New"/>
          <w:i/>
          <w:iCs/>
          <w:sz w:val="30"/>
          <w:szCs w:val="30"/>
          <w:cs/>
        </w:rPr>
        <w:tab/>
      </w:r>
      <w:r w:rsidRPr="00150DC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F6147D" w:rsidRPr="00131603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0"/>
          <w:szCs w:val="20"/>
        </w:rPr>
      </w:pPr>
    </w:p>
    <w:p w:rsidR="00134A85" w:rsidRPr="00F6147D" w:rsidRDefault="00134A85" w:rsidP="00F6147D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150DC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150DC6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150DC6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C5478" w:rsidRPr="00150DC6">
        <w:rPr>
          <w:rFonts w:ascii="Angsana New" w:hAnsi="Angsana New"/>
          <w:sz w:val="30"/>
          <w:szCs w:val="30"/>
        </w:rPr>
        <w:t>31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150DC6">
        <w:rPr>
          <w:rFonts w:ascii="Angsana New" w:hAnsi="Angsana New"/>
          <w:sz w:val="30"/>
          <w:szCs w:val="30"/>
        </w:rPr>
        <w:t>2561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หรือรับรู้ตลอดช่วงเวลาหนึ่งตามข้อกำหนดของมาตรฐาน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การตรวจรายงานทางการเงิน ฉบับที่ </w:t>
      </w:r>
      <w:r w:rsidR="001A5029" w:rsidRPr="00150DC6">
        <w:rPr>
          <w:rFonts w:ascii="Angsana New" w:hAnsi="Angsana New"/>
          <w:sz w:val="30"/>
          <w:szCs w:val="30"/>
        </w:rPr>
        <w:t>15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เรื่อง </w:t>
      </w:r>
      <w:r w:rsidR="001A5029" w:rsidRPr="00150DC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1A5029" w:rsidRPr="00150DC6">
        <w:rPr>
          <w:rFonts w:ascii="Angsana New" w:hAnsi="Angsana New"/>
          <w:sz w:val="30"/>
          <w:szCs w:val="30"/>
        </w:rPr>
        <w:t xml:space="preserve"> (“T</w:t>
      </w:r>
      <w:r w:rsidR="001A7840">
        <w:rPr>
          <w:rFonts w:ascii="Angsana New" w:hAnsi="Angsana New"/>
          <w:sz w:val="30"/>
          <w:szCs w:val="30"/>
          <w:lang w:val="en-US"/>
        </w:rPr>
        <w:t>F</w:t>
      </w:r>
      <w:r w:rsidR="001A5029" w:rsidRPr="00150DC6">
        <w:rPr>
          <w:rFonts w:ascii="Angsana New" w:hAnsi="Angsana New"/>
          <w:sz w:val="30"/>
          <w:szCs w:val="30"/>
        </w:rPr>
        <w:t>RS15”)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ที่บริษัทถือปฏิบัติเป็นครั้งแรกแทนมาตรฐานการบัญชีฉบับที่ </w:t>
      </w:r>
      <w:r w:rsidR="001A5029" w:rsidRPr="00150DC6">
        <w:rPr>
          <w:rFonts w:ascii="Angsana New" w:hAnsi="Angsana New"/>
          <w:sz w:val="30"/>
          <w:szCs w:val="30"/>
        </w:rPr>
        <w:t>18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เรื่อง </w:t>
      </w:r>
      <w:r w:rsidR="001A5029" w:rsidRPr="00150DC6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</w:t>
      </w:r>
      <w:r w:rsidR="001A5029" w:rsidRPr="00150DC6">
        <w:rPr>
          <w:rFonts w:ascii="Angsana New" w:hAnsi="Angsana New"/>
          <w:sz w:val="30"/>
          <w:szCs w:val="30"/>
        </w:rPr>
        <w:t>(“TAS18”)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F7278F" w:rsidRPr="00150DC6" w:rsidRDefault="00FC5478" w:rsidP="0013160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6147D">
        <w:rPr>
          <w:rFonts w:ascii="Angsana New" w:hAnsi="Angsana New"/>
          <w:sz w:val="30"/>
          <w:szCs w:val="30"/>
          <w:cs/>
        </w:rPr>
        <w:lastRenderedPageBreak/>
        <w:tab/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 xml:space="preserve">ตาม </w:t>
      </w:r>
      <w:r w:rsidR="00F7278F" w:rsidRPr="000F09BD">
        <w:rPr>
          <w:rFonts w:ascii="Angsana New" w:hAnsi="Angsana New"/>
          <w:spacing w:val="-6"/>
          <w:sz w:val="30"/>
          <w:szCs w:val="30"/>
        </w:rPr>
        <w:t>TFRS 15</w:t>
      </w:r>
      <w:r w:rsidR="00C97C97" w:rsidRPr="000F09BD">
        <w:rPr>
          <w:rFonts w:ascii="Angsana New" w:hAnsi="Angsana New" w:cstheme="minorBidi" w:hint="cs"/>
          <w:spacing w:val="-6"/>
          <w:sz w:val="30"/>
          <w:szCs w:val="30"/>
          <w:cs/>
        </w:rPr>
        <w:t xml:space="preserve"> 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</w:t>
      </w:r>
      <w:r w:rsidR="00C97C97" w:rsidRPr="000F09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ด้วยจำนวนเงินที่สะท้อนถึงสิ่งตอ</w:t>
      </w:r>
      <w:r w:rsidR="009428A5" w:rsidRPr="000F09B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134A85" w:rsidRPr="000F09BD">
        <w:rPr>
          <w:rFonts w:ascii="Angsana New" w:hAnsi="Angsana New" w:hint="cs"/>
          <w:spacing w:val="-6"/>
          <w:sz w:val="30"/>
          <w:szCs w:val="30"/>
          <w:cs/>
        </w:rPr>
        <w:t>แท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น</w:t>
      </w:r>
      <w:r w:rsidR="009428A5">
        <w:rPr>
          <w:rFonts w:ascii="Angsana New" w:hAnsi="Angsana New" w:hint="cs"/>
          <w:spacing w:val="-16"/>
          <w:sz w:val="30"/>
          <w:szCs w:val="30"/>
          <w:cs/>
        </w:rPr>
        <w:t xml:space="preserve"> </w:t>
      </w:r>
      <w:r w:rsidR="00F7278F" w:rsidRPr="00150DC6">
        <w:rPr>
          <w:rFonts w:ascii="Angsana New" w:hAnsi="Angsana New"/>
          <w:sz w:val="30"/>
          <w:szCs w:val="30"/>
          <w:cs/>
        </w:rPr>
        <w:t>ที่บริษัทคาดว่าจะมีสิทธิได้รับ และมีการใช้วิจารณญาณในการพิจารณาจังหวะเวลาในการส่งมอบการควบคุม</w:t>
      </w:r>
      <w:r w:rsidR="003D6CE4" w:rsidRPr="00150DC6">
        <w:rPr>
          <w:rFonts w:ascii="Angsana New" w:hAnsi="Angsana New"/>
          <w:sz w:val="30"/>
          <w:szCs w:val="30"/>
        </w:rPr>
        <w:t xml:space="preserve">      </w:t>
      </w:r>
      <w:r w:rsidR="00F7278F" w:rsidRPr="00150DC6">
        <w:rPr>
          <w:rFonts w:ascii="Angsana New" w:hAnsi="Angsana New"/>
          <w:sz w:val="30"/>
          <w:szCs w:val="30"/>
          <w:cs/>
        </w:rPr>
        <w:t xml:space="preserve">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="00F7278F" w:rsidRPr="00150DC6">
        <w:rPr>
          <w:rFonts w:ascii="Angsana New" w:hAnsi="Angsana New"/>
          <w:sz w:val="30"/>
          <w:szCs w:val="30"/>
        </w:rPr>
        <w:t xml:space="preserve">TAS 18 </w:t>
      </w:r>
      <w:r w:rsidR="00F7278F" w:rsidRPr="00150DC6">
        <w:rPr>
          <w:rFonts w:ascii="Angsana New" w:hAnsi="Angsana New"/>
          <w:sz w:val="30"/>
          <w:szCs w:val="30"/>
          <w:cs/>
        </w:rPr>
        <w:t>บริษัท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F7278F" w:rsidRPr="00131603" w:rsidRDefault="00F7278F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F7278F" w:rsidRDefault="00B576F0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50DC6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="00F7278F" w:rsidRPr="00150DC6">
        <w:rPr>
          <w:rFonts w:ascii="Angsana New" w:hAnsi="Angsana New" w:cs="Angsana New"/>
          <w:sz w:val="30"/>
          <w:szCs w:val="30"/>
          <w:cs/>
          <w:lang w:bidi="th-TH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80598E" w:rsidRPr="00150D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7278F" w:rsidRPr="00150DC6">
        <w:rPr>
          <w:rFonts w:ascii="Angsana New" w:hAnsi="Angsana New" w:cs="Angsana New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7D7FD6">
        <w:rPr>
          <w:rFonts w:ascii="Angsana New" w:hAnsi="Angsana New" w:cs="Angsana New"/>
          <w:sz w:val="30"/>
          <w:szCs w:val="30"/>
          <w:lang w:bidi="th-TH"/>
        </w:rPr>
        <w:t>13</w:t>
      </w:r>
      <w:r w:rsidR="001316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131603" w:rsidRPr="00131603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983CDB" w:rsidRPr="00423489" w:rsidRDefault="00A32344" w:rsidP="00E81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50DC6" w:rsidRPr="00131603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:rsidR="00642886" w:rsidRPr="00423489" w:rsidRDefault="00642886" w:rsidP="00642886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เก้าเดือน</w:t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 w:rsidRPr="00423489">
        <w:rPr>
          <w:rFonts w:ascii="Angsana New" w:hAnsi="Angsana New"/>
          <w:spacing w:val="-2"/>
          <w:sz w:val="30"/>
          <w:szCs w:val="30"/>
          <w:cs/>
          <w:lang w:val="en-US"/>
        </w:rPr>
        <w:t>สรุปได้ดังนี้</w:t>
      </w:r>
    </w:p>
    <w:p w:rsidR="00642886" w:rsidRPr="00ED3069" w:rsidRDefault="00642886" w:rsidP="00642886">
      <w:pPr>
        <w:spacing w:line="240" w:lineRule="auto"/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59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3790"/>
        <w:gridCol w:w="1188"/>
        <w:gridCol w:w="236"/>
        <w:gridCol w:w="1197"/>
        <w:gridCol w:w="236"/>
        <w:gridCol w:w="1175"/>
        <w:gridCol w:w="13"/>
        <w:gridCol w:w="236"/>
        <w:gridCol w:w="21"/>
        <w:gridCol w:w="1167"/>
      </w:tblGrid>
      <w:tr w:rsidR="00642886" w:rsidRPr="00ED3069" w:rsidTr="001D20DD">
        <w:trPr>
          <w:tblHeader/>
        </w:trPr>
        <w:tc>
          <w:tcPr>
            <w:tcW w:w="3790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642886" w:rsidRPr="00ED3069" w:rsidTr="001D20DD">
        <w:trPr>
          <w:tblHeader/>
        </w:trPr>
        <w:tc>
          <w:tcPr>
            <w:tcW w:w="3790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642886" w:rsidRPr="00ED3069" w:rsidTr="001D20DD">
        <w:trPr>
          <w:tblHeader/>
        </w:trPr>
        <w:tc>
          <w:tcPr>
            <w:tcW w:w="3790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3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42886" w:rsidRPr="00ED3069" w:rsidTr="001D20DD">
        <w:trPr>
          <w:tblHeader/>
        </w:trPr>
        <w:tc>
          <w:tcPr>
            <w:tcW w:w="3790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86" w:rsidRPr="00ED3069" w:rsidTr="001D20DD">
        <w:tc>
          <w:tcPr>
            <w:tcW w:w="3790" w:type="dxa"/>
            <w:vAlign w:val="bottom"/>
          </w:tcPr>
          <w:p w:rsidR="00642886" w:rsidRPr="00ED3069" w:rsidRDefault="00642886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88" w:type="dxa"/>
          </w:tcPr>
          <w:p w:rsidR="00642886" w:rsidRPr="00ED3069" w:rsidRDefault="00642886" w:rsidP="001D20DD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D3069" w:rsidRDefault="00642886" w:rsidP="001D20DD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1D20DD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42886" w:rsidRPr="00ED3069" w:rsidRDefault="00642886" w:rsidP="001D20DD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1D20DD">
            <w:pPr>
              <w:tabs>
                <w:tab w:val="decimal" w:pos="968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188" w:type="dxa"/>
          </w:tcPr>
          <w:p w:rsidR="00642886" w:rsidRPr="00EE057D" w:rsidRDefault="0027184F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327</w:t>
            </w:r>
            <w:r w:rsidRPr="002718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295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370,127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27184F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986</w:t>
            </w:r>
            <w:r w:rsidRPr="002718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7184F">
              <w:rPr>
                <w:rFonts w:ascii="Angsana New" w:hAnsi="Angsana New"/>
                <w:sz w:val="30"/>
                <w:szCs w:val="30"/>
                <w:cs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1,011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,320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88" w:type="dxa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308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5,356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618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10,146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88" w:type="dxa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564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564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188" w:type="dxa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712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4,165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713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13,801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88" w:type="dxa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734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093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1,855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88" w:type="dxa"/>
          </w:tcPr>
          <w:p w:rsidR="00642886" w:rsidRPr="00EE057D" w:rsidRDefault="00B2584D" w:rsidP="00B2584D">
            <w:pPr>
              <w:tabs>
                <w:tab w:val="decimal" w:pos="882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105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B2584D" w:rsidRDefault="00F90429" w:rsidP="00F90429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642886" w:rsidRPr="00EE057D" w:rsidRDefault="00642886" w:rsidP="00B2584D">
            <w:pPr>
              <w:tabs>
                <w:tab w:val="decimal" w:pos="882"/>
              </w:tabs>
              <w:spacing w:line="240" w:lineRule="atLeast"/>
              <w:ind w:left="-90" w:right="-10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BD09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  <w:lang w:val="en-US"/>
              </w:rPr>
              <w:t>238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57D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88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:rsidR="00642886" w:rsidRPr="00C770B5" w:rsidRDefault="00642886" w:rsidP="00642886">
            <w:pPr>
              <w:tabs>
                <w:tab w:val="decimal" w:pos="965"/>
              </w:tabs>
              <w:spacing w:line="240" w:lineRule="atLeast"/>
              <w:ind w:left="2" w:right="-43" w:hanging="2"/>
              <w:rPr>
                <w:rFonts w:cs="Times New Roman"/>
                <w:szCs w:val="20"/>
                <w:lang w:val="en-US" w:bidi="ar-SA"/>
              </w:rPr>
            </w:pP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:rsidR="00642886" w:rsidRPr="00C770B5" w:rsidRDefault="00642886" w:rsidP="00642886">
            <w:pPr>
              <w:tabs>
                <w:tab w:val="decimal" w:pos="965"/>
              </w:tabs>
              <w:spacing w:line="240" w:lineRule="atLeast"/>
              <w:ind w:left="2" w:right="-43" w:hanging="2"/>
              <w:rPr>
                <w:rFonts w:cs="Times New Roman"/>
                <w:szCs w:val="20"/>
                <w:lang w:val="en-US" w:bidi="ar-SA"/>
              </w:rPr>
            </w:pP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8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D3069" w:rsidRDefault="00642886" w:rsidP="00642886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:rsidR="00642886" w:rsidRPr="00ED3069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D3069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42886" w:rsidRPr="00ED3069" w:rsidRDefault="00642886" w:rsidP="00642886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D3069" w:rsidRDefault="00642886" w:rsidP="00642886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642886" w:rsidRPr="00EE057D" w:rsidRDefault="00BD09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812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642886" w:rsidRPr="00EE057D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211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EE057D">
              <w:rPr>
                <w:rFonts w:ascii="Angsana New" w:hAnsi="Angsana New"/>
                <w:sz w:val="30"/>
                <w:szCs w:val="30"/>
              </w:rPr>
              <w:t>43,625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D3069" w:rsidRDefault="00642886" w:rsidP="006428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42886" w:rsidRPr="00EE057D" w:rsidRDefault="00BD09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364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642886" w:rsidRPr="00EE057D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642886" w:rsidRPr="00EE057D" w:rsidRDefault="00BD09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BD098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0986">
              <w:rPr>
                <w:rFonts w:ascii="Angsana New" w:hAnsi="Angsana New"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sz w:val="30"/>
                <w:szCs w:val="30"/>
                <w:cs/>
              </w:rPr>
              <w:t>754</w:t>
            </w:r>
          </w:p>
        </w:tc>
        <w:tc>
          <w:tcPr>
            <w:tcW w:w="236" w:type="dxa"/>
            <w:vAlign w:val="bottom"/>
          </w:tcPr>
          <w:p w:rsidR="00642886" w:rsidRPr="00ED3069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642886" w:rsidRPr="00EE057D" w:rsidRDefault="00642886" w:rsidP="00642886">
            <w:pPr>
              <w:tabs>
                <w:tab w:val="decimal" w:pos="96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EE057D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</w:tr>
      <w:tr w:rsidR="00642886" w:rsidRPr="00ED3069" w:rsidTr="001D20DD">
        <w:tc>
          <w:tcPr>
            <w:tcW w:w="3790" w:type="dxa"/>
          </w:tcPr>
          <w:p w:rsidR="00642886" w:rsidRPr="00EE36CB" w:rsidRDefault="00642886" w:rsidP="00642886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642886" w:rsidRPr="00EE36CB" w:rsidRDefault="00BD09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176</w:t>
            </w:r>
          </w:p>
        </w:tc>
        <w:tc>
          <w:tcPr>
            <w:tcW w:w="236" w:type="dxa"/>
          </w:tcPr>
          <w:p w:rsidR="00642886" w:rsidRPr="00EE36CB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642886" w:rsidRPr="00EE36CB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</w:rPr>
              <w:t>14,669</w:t>
            </w:r>
          </w:p>
        </w:tc>
        <w:tc>
          <w:tcPr>
            <w:tcW w:w="236" w:type="dxa"/>
          </w:tcPr>
          <w:p w:rsidR="00642886" w:rsidRPr="00EE36CB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2886" w:rsidRPr="00EE36CB" w:rsidRDefault="00BD09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09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965</w:t>
            </w:r>
          </w:p>
        </w:tc>
        <w:tc>
          <w:tcPr>
            <w:tcW w:w="236" w:type="dxa"/>
            <w:vAlign w:val="bottom"/>
          </w:tcPr>
          <w:p w:rsidR="00642886" w:rsidRPr="00EE36CB" w:rsidRDefault="00642886" w:rsidP="00642886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2886" w:rsidRPr="00EE36CB" w:rsidRDefault="00642886" w:rsidP="00642886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6CB">
              <w:rPr>
                <w:rFonts w:ascii="Angsana New" w:hAnsi="Angsana New"/>
                <w:b/>
                <w:bCs/>
                <w:sz w:val="30"/>
                <w:szCs w:val="30"/>
              </w:rPr>
              <w:t>44,640</w:t>
            </w:r>
          </w:p>
        </w:tc>
      </w:tr>
    </w:tbl>
    <w:p w:rsidR="00131603" w:rsidRDefault="00131603" w:rsidP="00012D23">
      <w:pPr>
        <w:ind w:left="540"/>
        <w:rPr>
          <w:rFonts w:ascii="Angsana New" w:hAnsi="Angsana New"/>
          <w:sz w:val="30"/>
          <w:szCs w:val="30"/>
        </w:rPr>
      </w:pPr>
    </w:p>
    <w:p w:rsidR="005179D7" w:rsidRPr="00423489" w:rsidRDefault="005179D7" w:rsidP="00012D23">
      <w:pPr>
        <w:ind w:left="540"/>
        <w:rPr>
          <w:rFonts w:ascii="Angsana New" w:hAnsi="Angsana New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</w:t>
      </w:r>
      <w:r w:rsidR="00012D23">
        <w:rPr>
          <w:rFonts w:ascii="Angsana New" w:hAnsi="Angsana New"/>
          <w:sz w:val="30"/>
          <w:szCs w:val="30"/>
          <w:cs/>
        </w:rPr>
        <w:t xml:space="preserve">วข้องกัน ณ วันที่ </w:t>
      </w:r>
      <w:r w:rsidR="00853F26">
        <w:rPr>
          <w:rFonts w:ascii="Angsana New" w:hAnsi="Angsana New"/>
          <w:sz w:val="30"/>
          <w:szCs w:val="30"/>
          <w:cs/>
        </w:rPr>
        <w:t>30 กันยายน</w:t>
      </w:r>
      <w:r w:rsidR="00012D23">
        <w:rPr>
          <w:rFonts w:ascii="Angsana New" w:hAnsi="Angsana New"/>
          <w:sz w:val="30"/>
          <w:szCs w:val="30"/>
          <w:cs/>
        </w:rPr>
        <w:t xml:space="preserve"> 25</w:t>
      </w:r>
      <w:r w:rsidR="00012D23">
        <w:rPr>
          <w:rFonts w:ascii="Angsana New" w:hAnsi="Angsana New"/>
          <w:sz w:val="30"/>
          <w:szCs w:val="30"/>
        </w:rPr>
        <w:t>6</w:t>
      </w:r>
      <w:r w:rsidR="008A2838">
        <w:rPr>
          <w:rFonts w:ascii="Angsana New" w:hAnsi="Angsana New"/>
          <w:sz w:val="30"/>
          <w:szCs w:val="30"/>
        </w:rPr>
        <w:t>2</w:t>
      </w:r>
      <w:r w:rsidR="00C735F9"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>และ</w:t>
      </w:r>
      <w:r w:rsidR="001C51F4" w:rsidRPr="00423489">
        <w:rPr>
          <w:rFonts w:ascii="Angsana New" w:hAnsi="Angsana New"/>
          <w:sz w:val="30"/>
          <w:szCs w:val="30"/>
          <w:cs/>
        </w:rPr>
        <w:t xml:space="preserve"> </w:t>
      </w:r>
      <w:r w:rsidR="001C51F4" w:rsidRPr="00423489">
        <w:rPr>
          <w:rFonts w:ascii="Angsana New" w:hAnsi="Angsana New"/>
          <w:sz w:val="30"/>
          <w:szCs w:val="30"/>
        </w:rPr>
        <w:t>31</w:t>
      </w:r>
      <w:r w:rsidR="00D12C23" w:rsidRPr="00423489">
        <w:rPr>
          <w:rFonts w:ascii="Angsana New" w:hAnsi="Angsana New"/>
          <w:sz w:val="30"/>
          <w:szCs w:val="30"/>
          <w:cs/>
        </w:rPr>
        <w:t xml:space="preserve"> ธันวา</w:t>
      </w:r>
      <w:r w:rsidR="001C51F4" w:rsidRPr="00423489">
        <w:rPr>
          <w:rFonts w:ascii="Angsana New" w:hAnsi="Angsana New"/>
          <w:sz w:val="30"/>
          <w:szCs w:val="30"/>
          <w:cs/>
        </w:rPr>
        <w:t>คม</w:t>
      </w:r>
      <w:r w:rsidRPr="00423489">
        <w:rPr>
          <w:rFonts w:ascii="Angsana New" w:hAnsi="Angsana New"/>
          <w:sz w:val="30"/>
          <w:szCs w:val="30"/>
          <w:cs/>
        </w:rPr>
        <w:t xml:space="preserve"> 25</w:t>
      </w:r>
      <w:r w:rsidR="009033D4">
        <w:rPr>
          <w:rFonts w:ascii="Angsana New" w:hAnsi="Angsana New"/>
          <w:sz w:val="30"/>
          <w:szCs w:val="30"/>
        </w:rPr>
        <w:t>6</w:t>
      </w:r>
      <w:r w:rsidR="008A2838">
        <w:rPr>
          <w:rFonts w:ascii="Angsana New" w:hAnsi="Angsana New"/>
          <w:sz w:val="30"/>
          <w:szCs w:val="30"/>
        </w:rPr>
        <w:t>1</w:t>
      </w:r>
      <w:r w:rsidR="00C735F9"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>มีดังนี้</w:t>
      </w:r>
    </w:p>
    <w:p w:rsidR="00FB0DA2" w:rsidRPr="00986EEB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32950" w:rsidRPr="00423489" w:rsidRDefault="00B32950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F7643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91325" w:rsidRPr="00986EEB" w:rsidRDefault="00391325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Default="00853F26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151864" w:rsidRDefault="00391325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7830DE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033D4">
              <w:rPr>
                <w:rFonts w:ascii="Angsana New" w:hAnsi="Angsana New"/>
                <w:sz w:val="30"/>
                <w:szCs w:val="30"/>
              </w:rPr>
              <w:t>6</w:t>
            </w:r>
            <w:r w:rsidR="008A28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33D4" w:rsidRPr="00A335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8646F2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6F2">
              <w:rPr>
                <w:rFonts w:ascii="Angsana New" w:hAnsi="Angsana New"/>
                <w:sz w:val="30"/>
                <w:szCs w:val="30"/>
                <w:cs/>
                <w:lang w:val="en-US"/>
              </w:rPr>
              <w:t>82</w:t>
            </w:r>
            <w:r w:rsidRPr="008646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46F2">
              <w:rPr>
                <w:rFonts w:ascii="Angsana New" w:hAnsi="Angsana New"/>
                <w:sz w:val="30"/>
                <w:szCs w:val="30"/>
                <w:cs/>
                <w:lang w:val="en-US"/>
              </w:rPr>
              <w:t>001</w:t>
            </w:r>
          </w:p>
        </w:tc>
        <w:tc>
          <w:tcPr>
            <w:tcW w:w="270" w:type="dxa"/>
          </w:tcPr>
          <w:p w:rsidR="009033D4" w:rsidRPr="002D7D93" w:rsidRDefault="009033D4" w:rsidP="002636B3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4E776A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79,609</w:t>
            </w:r>
          </w:p>
        </w:tc>
      </w:tr>
    </w:tbl>
    <w:p w:rsidR="00E810A4" w:rsidRPr="00986EEB" w:rsidRDefault="00E810A4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cs/>
        </w:rPr>
      </w:pPr>
    </w:p>
    <w:p w:rsidR="00930683" w:rsidRPr="00D31801" w:rsidRDefault="00930683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3F7643"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:rsidR="00D14A1D" w:rsidRPr="00986EEB" w:rsidRDefault="00D14A1D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Default="00853F26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C810B2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C810B2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33D4" w:rsidRPr="00A33503" w:rsidRDefault="009033D4" w:rsidP="009033D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646F2">
        <w:trPr>
          <w:cantSplit/>
        </w:trPr>
        <w:tc>
          <w:tcPr>
            <w:tcW w:w="6858" w:type="dxa"/>
          </w:tcPr>
          <w:p w:rsidR="009033D4" w:rsidRPr="00A33503" w:rsidRDefault="009033D4" w:rsidP="008646F2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F3799D" w:rsidP="008646F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</w:t>
            </w:r>
            <w:r w:rsidR="008646F2" w:rsidRPr="008646F2">
              <w:rPr>
                <w:rFonts w:ascii="Angsana New" w:hAnsi="Angsana New"/>
                <w:sz w:val="30"/>
                <w:szCs w:val="30"/>
                <w:lang w:val="en-US"/>
              </w:rPr>
              <w:t xml:space="preserve"> 3,520</w:t>
            </w:r>
          </w:p>
        </w:tc>
        <w:tc>
          <w:tcPr>
            <w:tcW w:w="270" w:type="dxa"/>
          </w:tcPr>
          <w:p w:rsidR="009033D4" w:rsidRPr="008646F2" w:rsidRDefault="009033D4" w:rsidP="008646F2">
            <w:pPr>
              <w:tabs>
                <w:tab w:val="decimal" w:pos="882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A2619F" w:rsidP="008646F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</w:tbl>
    <w:p w:rsidR="00AA29BE" w:rsidRPr="00986EEB" w:rsidRDefault="00AA29BE" w:rsidP="002561C7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</w:p>
    <w:p w:rsidR="00131603" w:rsidRDefault="0013160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32950" w:rsidRDefault="007F6A7E" w:rsidP="007830DE">
      <w:pPr>
        <w:spacing w:line="240" w:lineRule="auto"/>
        <w:ind w:left="540" w:right="-1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เจ้าหนี้อื่นและเงินกู้ยืมระยะสั้นจากบุคคลหรือกิจการที่เกี่ยวข้องกัน</w:t>
      </w:r>
    </w:p>
    <w:p w:rsidR="009033D4" w:rsidRPr="00A33AD3" w:rsidRDefault="009033D4" w:rsidP="009033D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4"/>
        <w:gridCol w:w="32"/>
        <w:gridCol w:w="1087"/>
        <w:gridCol w:w="271"/>
        <w:gridCol w:w="1132"/>
        <w:gridCol w:w="1170"/>
        <w:gridCol w:w="271"/>
        <w:gridCol w:w="6"/>
        <w:gridCol w:w="1165"/>
      </w:tblGrid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EA3E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9033D4" w:rsidRPr="00A33503" w:rsidRDefault="009033D4" w:rsidP="00EA3E7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9" w:type="pct"/>
            <w:gridSpan w:val="4"/>
          </w:tcPr>
          <w:p w:rsidR="009033D4" w:rsidRPr="00A33503" w:rsidRDefault="009033D4" w:rsidP="00EA3E7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9033D4" w:rsidRDefault="00853F26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618" w:type="pct"/>
          </w:tcPr>
          <w:p w:rsidR="009033D4" w:rsidRDefault="00853F26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8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79" w:type="pct"/>
            <w:gridSpan w:val="4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4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A7825" w:rsidRPr="00A33503" w:rsidTr="00847ED2">
        <w:tc>
          <w:tcPr>
            <w:tcW w:w="2306" w:type="pct"/>
            <w:gridSpan w:val="2"/>
          </w:tcPr>
          <w:p w:rsidR="002A7825" w:rsidRPr="00A33503" w:rsidRDefault="002A7825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574" w:type="pct"/>
            <w:vAlign w:val="center"/>
          </w:tcPr>
          <w:p w:rsidR="002A7825" w:rsidRPr="00087ACE" w:rsidRDefault="009E464D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464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-   </w:t>
            </w:r>
          </w:p>
        </w:tc>
        <w:tc>
          <w:tcPr>
            <w:tcW w:w="143" w:type="pct"/>
          </w:tcPr>
          <w:p w:rsidR="002A7825" w:rsidRPr="00F2069C" w:rsidRDefault="002A7825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2A7825" w:rsidRPr="00A33503" w:rsidRDefault="002A7825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1E3">
              <w:rPr>
                <w:rFonts w:ascii="Angsana New" w:hAnsi="Angsana New"/>
                <w:sz w:val="30"/>
                <w:szCs w:val="30"/>
                <w:cs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- 1.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618" w:type="pct"/>
            <w:vAlign w:val="center"/>
          </w:tcPr>
          <w:p w:rsidR="002A7825" w:rsidRPr="002636B3" w:rsidRDefault="00D93230" w:rsidP="00D93230">
            <w:pPr>
              <w:tabs>
                <w:tab w:val="decimal" w:pos="6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A7825" w:rsidRPr="002636B3" w:rsidRDefault="002A7825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A7825" w:rsidRPr="00A33503" w:rsidRDefault="00A2619F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2A7825" w:rsidRPr="00A661E3">
              <w:rPr>
                <w:rFonts w:ascii="Angsana New" w:hAnsi="Angsana New"/>
                <w:sz w:val="30"/>
                <w:szCs w:val="30"/>
                <w:cs/>
                <w:lang w:val="en-US"/>
              </w:rPr>
              <w:t>,000</w:t>
            </w:r>
          </w:p>
        </w:tc>
      </w:tr>
      <w:tr w:rsidR="00AF71A2" w:rsidRPr="00A33503" w:rsidTr="00847ED2">
        <w:tc>
          <w:tcPr>
            <w:tcW w:w="2306" w:type="pct"/>
            <w:gridSpan w:val="2"/>
          </w:tcPr>
          <w:p w:rsidR="00AF71A2" w:rsidRPr="00A33503" w:rsidRDefault="00AF71A2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center"/>
          </w:tcPr>
          <w:p w:rsidR="00AF71A2" w:rsidRDefault="00AF71A2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F71A2" w:rsidRPr="00F2069C" w:rsidRDefault="00AF71A2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AF71A2" w:rsidRPr="00A661E3" w:rsidRDefault="00AF71A2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AF71A2" w:rsidRPr="0088670C" w:rsidRDefault="00AF71A2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AF71A2" w:rsidRPr="002636B3" w:rsidRDefault="00AF71A2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AF71A2" w:rsidRDefault="00AF71A2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464D" w:rsidRPr="00A33503" w:rsidTr="00847ED2">
        <w:tc>
          <w:tcPr>
            <w:tcW w:w="2306" w:type="pct"/>
            <w:gridSpan w:val="2"/>
          </w:tcPr>
          <w:p w:rsidR="009E464D" w:rsidRPr="00234995" w:rsidRDefault="009E464D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46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4" w:type="pct"/>
            <w:vAlign w:val="center"/>
          </w:tcPr>
          <w:p w:rsidR="009E464D" w:rsidRDefault="009E464D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E464D" w:rsidRPr="00F2069C" w:rsidRDefault="009E464D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9E464D" w:rsidRPr="00A661E3" w:rsidRDefault="009E464D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9E464D" w:rsidRPr="0088670C" w:rsidRDefault="009E464D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9E464D" w:rsidRPr="002636B3" w:rsidRDefault="009E464D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9E464D" w:rsidRDefault="009E464D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464D" w:rsidRPr="00A33503" w:rsidTr="00847ED2">
        <w:tc>
          <w:tcPr>
            <w:tcW w:w="2306" w:type="pct"/>
            <w:gridSpan w:val="2"/>
          </w:tcPr>
          <w:p w:rsidR="009E464D" w:rsidRPr="00A33503" w:rsidRDefault="009E464D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  <w:vAlign w:val="center"/>
          </w:tcPr>
          <w:p w:rsidR="009E464D" w:rsidRDefault="009E464D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E464D" w:rsidRPr="00F2069C" w:rsidRDefault="009E464D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9E464D" w:rsidRPr="00A661E3" w:rsidRDefault="009E464D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9E464D" w:rsidRPr="0088670C" w:rsidRDefault="00234995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143" w:type="pct"/>
          </w:tcPr>
          <w:p w:rsidR="009E464D" w:rsidRPr="002636B3" w:rsidRDefault="009E464D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9E464D" w:rsidRDefault="00D93230" w:rsidP="00D93230">
            <w:pPr>
              <w:tabs>
                <w:tab w:val="decimal" w:pos="59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464D" w:rsidRPr="00A33503" w:rsidTr="00847ED2">
        <w:tc>
          <w:tcPr>
            <w:tcW w:w="2306" w:type="pct"/>
            <w:gridSpan w:val="2"/>
          </w:tcPr>
          <w:p w:rsidR="009E464D" w:rsidRPr="00A33503" w:rsidRDefault="009E464D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4" w:type="pct"/>
            <w:vAlign w:val="center"/>
          </w:tcPr>
          <w:p w:rsidR="009E464D" w:rsidRDefault="009E464D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E464D" w:rsidRPr="00F2069C" w:rsidRDefault="009E464D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9E464D" w:rsidRPr="00A661E3" w:rsidRDefault="009E464D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9E464D" w:rsidRPr="0088670C" w:rsidRDefault="009E464D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9E464D" w:rsidRPr="002636B3" w:rsidRDefault="009E464D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9E464D" w:rsidRDefault="009E464D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464D" w:rsidRPr="00A33503" w:rsidTr="00847ED2">
        <w:tc>
          <w:tcPr>
            <w:tcW w:w="2306" w:type="pct"/>
            <w:gridSpan w:val="2"/>
          </w:tcPr>
          <w:p w:rsidR="009E464D" w:rsidRPr="00A33503" w:rsidRDefault="009E464D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center"/>
          </w:tcPr>
          <w:p w:rsidR="009E464D" w:rsidRDefault="009E464D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9E464D" w:rsidRPr="00F2069C" w:rsidRDefault="009E464D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9E464D" w:rsidRPr="00A661E3" w:rsidRDefault="009E464D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9E464D" w:rsidRPr="0088670C" w:rsidRDefault="009E464D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9E464D" w:rsidRPr="002636B3" w:rsidRDefault="009E464D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9E464D" w:rsidRDefault="009E464D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5231CA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1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</w:t>
            </w:r>
            <w:r w:rsidRPr="00523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234995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5,711</w:t>
            </w:r>
          </w:p>
        </w:tc>
        <w:tc>
          <w:tcPr>
            <w:tcW w:w="143" w:type="pct"/>
          </w:tcPr>
          <w:p w:rsidR="002D7D93" w:rsidRPr="002636B3" w:rsidRDefault="002D7D9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6,059</w:t>
            </w:r>
          </w:p>
        </w:tc>
      </w:tr>
      <w:tr w:rsidR="00E351DE" w:rsidRPr="00A33503" w:rsidTr="00847ED2">
        <w:tc>
          <w:tcPr>
            <w:tcW w:w="2306" w:type="pct"/>
            <w:gridSpan w:val="2"/>
          </w:tcPr>
          <w:p w:rsidR="00E351DE" w:rsidRPr="00A33503" w:rsidRDefault="00E351DE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E351DE" w:rsidRPr="00A33503" w:rsidRDefault="00E351DE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E351DE" w:rsidRPr="00A33503" w:rsidRDefault="00E351DE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351DE" w:rsidRPr="00A33503" w:rsidRDefault="00E351DE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E351DE" w:rsidRPr="00A33503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E351DE" w:rsidRPr="002636B3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E351DE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28447C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4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D7D93" w:rsidRPr="00D57B9F" w:rsidRDefault="00234995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143" w:type="pct"/>
          </w:tcPr>
          <w:p w:rsidR="002D7D93" w:rsidRPr="002D7D93" w:rsidRDefault="002D7D9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D7D93" w:rsidRPr="00D57B9F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131603" w:rsidRPr="00A33503" w:rsidTr="00847ED2">
        <w:tc>
          <w:tcPr>
            <w:tcW w:w="2306" w:type="pct"/>
            <w:gridSpan w:val="2"/>
          </w:tcPr>
          <w:p w:rsidR="00131603" w:rsidRPr="00A33503" w:rsidRDefault="00131603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131603" w:rsidRPr="00A33503" w:rsidRDefault="0013160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131603" w:rsidRPr="00A33503" w:rsidRDefault="0013160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31603" w:rsidRPr="00A33503" w:rsidRDefault="0013160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13160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131603" w:rsidRPr="002D7D9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13160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1A9" w:rsidRPr="00A33503" w:rsidTr="00847ED2">
        <w:tc>
          <w:tcPr>
            <w:tcW w:w="2289" w:type="pct"/>
          </w:tcPr>
          <w:p w:rsidR="00C071A9" w:rsidRPr="00A33503" w:rsidRDefault="00C071A9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32" w:type="pct"/>
            <w:gridSpan w:val="4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C071A9" w:rsidRPr="00A33503" w:rsidRDefault="00C071A9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1A9" w:rsidRPr="00A33503" w:rsidTr="00847ED2">
        <w:tc>
          <w:tcPr>
            <w:tcW w:w="2289" w:type="pct"/>
          </w:tcPr>
          <w:p w:rsidR="00C071A9" w:rsidRPr="00A33503" w:rsidRDefault="00C071A9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332" w:type="pct"/>
            <w:gridSpan w:val="4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C071A9" w:rsidRPr="00A33503" w:rsidRDefault="00C071A9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332" w:type="pct"/>
            <w:gridSpan w:val="4"/>
          </w:tcPr>
          <w:p w:rsidR="002636B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2636B3" w:rsidRPr="002636B3" w:rsidRDefault="00D93230" w:rsidP="00D93230">
            <w:pPr>
              <w:tabs>
                <w:tab w:val="decimal" w:pos="6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2636B3" w:rsidRPr="00A33503" w:rsidRDefault="002636B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636B3" w:rsidRPr="00A3350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3B4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131603" w:rsidRPr="00A33503" w:rsidTr="00847ED2">
        <w:tc>
          <w:tcPr>
            <w:tcW w:w="2289" w:type="pct"/>
          </w:tcPr>
          <w:p w:rsidR="00131603" w:rsidRPr="00A33503" w:rsidRDefault="0013160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4"/>
          </w:tcPr>
          <w:p w:rsidR="00131603" w:rsidRDefault="00131603" w:rsidP="002636B3">
            <w:pPr>
              <w:pStyle w:val="BodyText"/>
              <w:spacing w:after="0" w:line="240" w:lineRule="auto"/>
              <w:ind w:left="-60"/>
              <w:jc w:val="right"/>
              <w:rPr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131603" w:rsidRDefault="00131603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131603" w:rsidRPr="00A33503" w:rsidRDefault="0013160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131603" w:rsidRPr="00F13B4F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</w:t>
            </w: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และผลตอบแทนอื่นค้างจ่าย</w:t>
            </w:r>
          </w:p>
        </w:tc>
        <w:tc>
          <w:tcPr>
            <w:tcW w:w="1332" w:type="pct"/>
            <w:gridSpan w:val="4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2636B3" w:rsidRPr="00A33503" w:rsidRDefault="002636B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327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32" w:type="pct"/>
            <w:gridSpan w:val="4"/>
          </w:tcPr>
          <w:p w:rsidR="002636B3" w:rsidRPr="006C4F1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2636B3" w:rsidRPr="00A33503" w:rsidRDefault="00234995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sz w:val="30"/>
                <w:szCs w:val="30"/>
                <w:lang w:val="en-US"/>
              </w:rPr>
              <w:t>3,547</w:t>
            </w:r>
          </w:p>
        </w:tc>
        <w:tc>
          <w:tcPr>
            <w:tcW w:w="146" w:type="pct"/>
            <w:gridSpan w:val="2"/>
          </w:tcPr>
          <w:p w:rsidR="002636B3" w:rsidRPr="002636B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2636B3" w:rsidRPr="00A33503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4,754</w:t>
            </w: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pct"/>
            <w:gridSpan w:val="4"/>
          </w:tcPr>
          <w:p w:rsidR="002636B3" w:rsidRPr="006C4F1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636B3" w:rsidRPr="00717047" w:rsidRDefault="00234995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4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10,550</w:t>
            </w:r>
          </w:p>
        </w:tc>
        <w:tc>
          <w:tcPr>
            <w:tcW w:w="146" w:type="pct"/>
            <w:gridSpan w:val="2"/>
          </w:tcPr>
          <w:p w:rsidR="002636B3" w:rsidRPr="002636B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2636B3" w:rsidRPr="00A2619F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211,991</w:t>
            </w:r>
          </w:p>
        </w:tc>
      </w:tr>
    </w:tbl>
    <w:p w:rsidR="00131603" w:rsidRDefault="00131603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B0382E" w:rsidRPr="00B0382E" w:rsidRDefault="00B0382E" w:rsidP="00B038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38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</w:t>
      </w:r>
      <w:r w:rsidRPr="00B0382E">
        <w:rPr>
          <w:rFonts w:ascii="Angsana New" w:hAnsi="Angsana New" w:hint="cs"/>
          <w:sz w:val="30"/>
          <w:szCs w:val="30"/>
          <w:cs/>
        </w:rPr>
        <w:t>สำหรับ</w:t>
      </w:r>
      <w:r w:rsidRPr="00B0382E">
        <w:rPr>
          <w:rFonts w:ascii="Angsana New" w:hAnsi="Angsana New"/>
          <w:sz w:val="30"/>
          <w:szCs w:val="30"/>
          <w:cs/>
        </w:rPr>
        <w:t>งวด</w:t>
      </w:r>
      <w:r w:rsidRPr="00B0382E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B0382E">
        <w:rPr>
          <w:rFonts w:ascii="Angsana New" w:hAnsi="Angsana New"/>
          <w:sz w:val="30"/>
          <w:szCs w:val="30"/>
          <w:cs/>
        </w:rPr>
        <w:t>สิ้นสุดวันที่</w:t>
      </w:r>
      <w:r w:rsidRPr="00B0382E">
        <w:rPr>
          <w:rFonts w:ascii="Angsana New" w:hAnsi="Angsana New" w:hint="cs"/>
          <w:sz w:val="30"/>
          <w:szCs w:val="30"/>
          <w:cs/>
        </w:rPr>
        <w:t xml:space="preserve"> </w:t>
      </w:r>
      <w:r w:rsidRPr="00B0382E">
        <w:rPr>
          <w:rFonts w:ascii="Angsana New" w:hAnsi="Angsana New"/>
          <w:sz w:val="30"/>
          <w:szCs w:val="30"/>
          <w:lang w:val="en-US"/>
        </w:rPr>
        <w:t xml:space="preserve">30 </w:t>
      </w:r>
      <w:r w:rsidRPr="00B0382E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B0382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B0382E">
        <w:rPr>
          <w:rFonts w:ascii="Angsana New" w:hAnsi="Angsana New"/>
          <w:sz w:val="30"/>
          <w:szCs w:val="30"/>
          <w:cs/>
        </w:rPr>
        <w:t>มีดังนี้</w:t>
      </w:r>
    </w:p>
    <w:p w:rsidR="00B0382E" w:rsidRPr="00B0382E" w:rsidRDefault="00B0382E" w:rsidP="00B0382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0"/>
        <w:gridCol w:w="1206"/>
        <w:gridCol w:w="236"/>
        <w:gridCol w:w="1168"/>
      </w:tblGrid>
      <w:tr w:rsidR="00B0382E" w:rsidRPr="00B0382E" w:rsidTr="00B0382E">
        <w:trPr>
          <w:trHeight w:val="70"/>
        </w:trPr>
        <w:tc>
          <w:tcPr>
            <w:tcW w:w="6670" w:type="dxa"/>
            <w:vAlign w:val="bottom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</w:tcPr>
          <w:p w:rsidR="00B0382E" w:rsidRPr="00B0382E" w:rsidRDefault="00B0382E" w:rsidP="00B038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B038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B0382E" w:rsidRPr="00B0382E" w:rsidRDefault="00B0382E" w:rsidP="00B038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0382E" w:rsidRPr="00B0382E" w:rsidRDefault="00B0382E" w:rsidP="00B038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8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B0382E" w:rsidRPr="00B0382E" w:rsidTr="00B0382E">
        <w:tc>
          <w:tcPr>
            <w:tcW w:w="6670" w:type="dxa"/>
            <w:vAlign w:val="bottom"/>
          </w:tcPr>
          <w:p w:rsidR="00B0382E" w:rsidRPr="00B0382E" w:rsidRDefault="00B0382E" w:rsidP="00B0382E">
            <w:pPr>
              <w:tabs>
                <w:tab w:val="decimal" w:pos="5362"/>
              </w:tabs>
              <w:spacing w:line="240" w:lineRule="auto"/>
              <w:ind w:left="54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0382E" w:rsidRPr="00B0382E" w:rsidRDefault="00B0382E" w:rsidP="00B0382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8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03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06" w:type="dxa"/>
            <w:vAlign w:val="bottom"/>
          </w:tcPr>
          <w:p w:rsidR="00B0382E" w:rsidRPr="00B0382E" w:rsidRDefault="00B0382E" w:rsidP="00B0382E">
            <w:pPr>
              <w:tabs>
                <w:tab w:val="decimal" w:pos="972"/>
              </w:tabs>
              <w:spacing w:line="240" w:lineRule="auto"/>
              <w:ind w:left="-59" w:right="-108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0382E" w:rsidRPr="00B0382E" w:rsidRDefault="00B0382E" w:rsidP="00B0382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B0382E" w:rsidRPr="00B0382E" w:rsidRDefault="00B0382E" w:rsidP="00B0382E">
            <w:pPr>
              <w:tabs>
                <w:tab w:val="decimal" w:pos="952"/>
              </w:tabs>
              <w:spacing w:line="240" w:lineRule="atLeast"/>
              <w:ind w:left="-2" w:right="-108" w:firstLine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8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:rsidR="00B0382E" w:rsidRPr="00B0382E" w:rsidRDefault="00B0382E" w:rsidP="00B0382E">
            <w:pPr>
              <w:tabs>
                <w:tab w:val="decimal" w:pos="972"/>
              </w:tabs>
              <w:spacing w:line="240" w:lineRule="auto"/>
              <w:ind w:left="-59" w:right="-108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0382E" w:rsidRPr="00B0382E" w:rsidRDefault="00B0382E" w:rsidP="00B0382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B0382E" w:rsidRPr="00B0382E" w:rsidRDefault="00B0382E" w:rsidP="00B0382E">
            <w:pPr>
              <w:tabs>
                <w:tab w:val="decimal" w:pos="952"/>
              </w:tabs>
              <w:spacing w:line="240" w:lineRule="atLeast"/>
              <w:ind w:left="-2" w:right="-108" w:firstLine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GoBack" w:colFirst="3" w:colLast="3"/>
            <w:r w:rsidRPr="00B038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8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8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6" w:type="dxa"/>
          </w:tcPr>
          <w:p w:rsidR="00B0382E" w:rsidRPr="00B0382E" w:rsidRDefault="00992289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</w:tcPr>
          <w:p w:rsidR="00B0382E" w:rsidRPr="00B0382E" w:rsidRDefault="00B0382E" w:rsidP="00B0382E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B0382E" w:rsidRPr="00B0382E" w:rsidRDefault="00B0382E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82E">
              <w:rPr>
                <w:rFonts w:ascii="Angsana New" w:hAnsi="Angsana New"/>
                <w:sz w:val="30"/>
                <w:szCs w:val="30"/>
                <w:lang w:val="en-US"/>
              </w:rPr>
              <w:t>56,000</w:t>
            </w: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038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06" w:type="dxa"/>
          </w:tcPr>
          <w:p w:rsidR="00B0382E" w:rsidRPr="00B0382E" w:rsidRDefault="00992289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0382E" w:rsidRPr="00B0382E" w:rsidRDefault="00B0382E" w:rsidP="00B0382E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B0382E" w:rsidRPr="00B0382E" w:rsidRDefault="00B0382E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82E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0382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0382E" w:rsidRPr="00B0382E" w:rsidRDefault="00992289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36" w:type="dxa"/>
          </w:tcPr>
          <w:p w:rsidR="00B0382E" w:rsidRPr="00B0382E" w:rsidRDefault="00B0382E" w:rsidP="00B0382E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382E" w:rsidRPr="00B0382E" w:rsidRDefault="00B0382E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382E">
              <w:rPr>
                <w:rFonts w:ascii="Angsana New" w:hAnsi="Angsana New"/>
                <w:sz w:val="30"/>
                <w:szCs w:val="30"/>
                <w:lang w:val="en-US"/>
              </w:rPr>
              <w:t>(56,000)</w:t>
            </w:r>
          </w:p>
        </w:tc>
      </w:tr>
      <w:tr w:rsidR="00B0382E" w:rsidRPr="00B0382E" w:rsidTr="00B0382E">
        <w:tc>
          <w:tcPr>
            <w:tcW w:w="6670" w:type="dxa"/>
          </w:tcPr>
          <w:p w:rsidR="00B0382E" w:rsidRPr="00B0382E" w:rsidRDefault="00B0382E" w:rsidP="00B0382E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8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38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038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B0382E" w:rsidRPr="00B0382E" w:rsidRDefault="00992289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22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0382E" w:rsidRPr="00B0382E" w:rsidRDefault="00B0382E" w:rsidP="00B0382E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B0382E" w:rsidRPr="00B0382E" w:rsidRDefault="00B0382E" w:rsidP="00E60624">
            <w:pPr>
              <w:tabs>
                <w:tab w:val="decimal" w:pos="882"/>
              </w:tabs>
              <w:spacing w:line="240" w:lineRule="atLeast"/>
              <w:ind w:left="-90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38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250,000</w:t>
            </w:r>
          </w:p>
        </w:tc>
      </w:tr>
      <w:bookmarkEnd w:id="0"/>
    </w:tbl>
    <w:p w:rsidR="00454528" w:rsidRPr="00131603" w:rsidRDefault="00454528" w:rsidP="0012757F">
      <w:pPr>
        <w:ind w:firstLine="540"/>
        <w:rPr>
          <w:rFonts w:ascii="Angsana New" w:hAnsi="Angsana New"/>
          <w:sz w:val="30"/>
          <w:szCs w:val="30"/>
        </w:rPr>
      </w:pPr>
    </w:p>
    <w:p w:rsidR="00CE1CFF" w:rsidRPr="00131603" w:rsidRDefault="00CE1CFF" w:rsidP="00B0382E">
      <w:pPr>
        <w:pStyle w:val="BodyText"/>
        <w:spacing w:after="0" w:line="240" w:lineRule="auto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1603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:rsidR="00D40187" w:rsidRPr="00131603" w:rsidRDefault="00D40187" w:rsidP="00D4018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853F26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160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C553AA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256</w:t>
            </w:r>
            <w:r w:rsidR="00A2619F" w:rsidRPr="001316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C553AA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25</w:t>
            </w:r>
            <w:r w:rsidR="009033D4" w:rsidRPr="0013160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 w:rsidRPr="0013160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1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1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1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131603" w:rsidTr="00131603">
        <w:trPr>
          <w:cantSplit/>
        </w:trPr>
        <w:tc>
          <w:tcPr>
            <w:tcW w:w="6858" w:type="dxa"/>
          </w:tcPr>
          <w:p w:rsidR="009033D4" w:rsidRPr="00131603" w:rsidRDefault="009033D4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16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3D4" w:rsidRPr="00131603" w:rsidTr="00131603">
        <w:trPr>
          <w:cantSplit/>
        </w:trPr>
        <w:tc>
          <w:tcPr>
            <w:tcW w:w="6858" w:type="dxa"/>
          </w:tcPr>
          <w:p w:rsidR="009033D4" w:rsidRPr="00131603" w:rsidRDefault="009033D4" w:rsidP="009033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131603" w:rsidRDefault="00986DEE" w:rsidP="009033D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6DEE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:rsidR="009033D4" w:rsidRPr="00131603" w:rsidRDefault="009033D4" w:rsidP="009033D4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131603" w:rsidRDefault="00A2619F" w:rsidP="009033D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</w:tr>
    </w:tbl>
    <w:p w:rsidR="00AA29BE" w:rsidRPr="00131603" w:rsidRDefault="00AA29BE" w:rsidP="00D4018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E1CFF" w:rsidRPr="00131603" w:rsidRDefault="00CE1CFF" w:rsidP="00131603">
      <w:pPr>
        <w:spacing w:line="240" w:lineRule="auto"/>
        <w:ind w:left="45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1603">
        <w:rPr>
          <w:rFonts w:ascii="Angsana New" w:hAnsi="Angsana New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:rsidR="003D454D" w:rsidRPr="00131603" w:rsidRDefault="003D454D" w:rsidP="00131603">
      <w:pPr>
        <w:spacing w:line="240" w:lineRule="auto"/>
        <w:ind w:left="450" w:right="-18"/>
        <w:jc w:val="thaiDistribute"/>
        <w:rPr>
          <w:rFonts w:ascii="Angsana New" w:hAnsi="Angsana New"/>
          <w:sz w:val="30"/>
          <w:szCs w:val="30"/>
          <w:cs/>
        </w:rPr>
      </w:pPr>
    </w:p>
    <w:p w:rsidR="006251AD" w:rsidRPr="00131603" w:rsidRDefault="003A69CA" w:rsidP="00131603">
      <w:pPr>
        <w:spacing w:line="240" w:lineRule="auto"/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1603">
        <w:rPr>
          <w:rFonts w:ascii="Angsana New" w:hAnsi="Angsana New"/>
          <w:sz w:val="30"/>
          <w:szCs w:val="30"/>
          <w:cs/>
        </w:rPr>
        <w:t>เมื่อ</w:t>
      </w:r>
      <w:r w:rsidR="0012757F" w:rsidRPr="00131603">
        <w:rPr>
          <w:rFonts w:ascii="Angsana New" w:hAnsi="Angsana New"/>
          <w:sz w:val="30"/>
          <w:szCs w:val="30"/>
          <w:cs/>
        </w:rPr>
        <w:t>วันที่</w:t>
      </w:r>
      <w:r w:rsidR="00484F5A" w:rsidRPr="00131603">
        <w:rPr>
          <w:rFonts w:ascii="Angsana New" w:hAnsi="Angsana New"/>
          <w:sz w:val="30"/>
          <w:szCs w:val="30"/>
        </w:rPr>
        <w:t xml:space="preserve"> </w:t>
      </w:r>
      <w:r w:rsidR="0054300E" w:rsidRPr="00131603">
        <w:rPr>
          <w:rFonts w:ascii="Angsana New" w:hAnsi="Angsana New"/>
          <w:sz w:val="30"/>
          <w:szCs w:val="30"/>
        </w:rPr>
        <w:t>11</w:t>
      </w:r>
      <w:r w:rsidR="0012757F" w:rsidRPr="00131603">
        <w:rPr>
          <w:rFonts w:ascii="Angsana New" w:hAnsi="Angsana New"/>
          <w:sz w:val="30"/>
          <w:szCs w:val="30"/>
        </w:rPr>
        <w:t xml:space="preserve"> 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C44C1" w:rsidRPr="00131603">
        <w:rPr>
          <w:rFonts w:ascii="Angsana New" w:hAnsi="Angsana New"/>
          <w:sz w:val="30"/>
          <w:szCs w:val="30"/>
        </w:rPr>
        <w:t>256</w:t>
      </w:r>
      <w:r w:rsidR="0024688D" w:rsidRPr="00131603">
        <w:rPr>
          <w:rFonts w:ascii="Angsana New" w:hAnsi="Angsana New"/>
          <w:sz w:val="30"/>
          <w:szCs w:val="30"/>
        </w:rPr>
        <w:t>2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 </w:t>
      </w:r>
      <w:r w:rsidR="00CE1CFF" w:rsidRPr="00131603">
        <w:rPr>
          <w:rFonts w:ascii="Angsana New" w:hAnsi="Angsana New"/>
          <w:sz w:val="30"/>
          <w:szCs w:val="30"/>
          <w:cs/>
        </w:rPr>
        <w:t>บริษัททำบันทึกข้อตกลง</w:t>
      </w:r>
      <w:r w:rsidR="00623503" w:rsidRPr="00131603">
        <w:rPr>
          <w:rFonts w:ascii="Angsana New" w:hAnsi="Angsana New" w:hint="cs"/>
          <w:sz w:val="30"/>
          <w:szCs w:val="30"/>
          <w:cs/>
        </w:rPr>
        <w:t>การส่งมอบเหรียญอลูมิเนียม</w:t>
      </w:r>
      <w:r w:rsidR="008C7EDE" w:rsidRPr="00131603">
        <w:rPr>
          <w:rFonts w:ascii="Angsana New" w:hAnsi="Angsana New"/>
          <w:sz w:val="30"/>
          <w:szCs w:val="30"/>
          <w:cs/>
        </w:rPr>
        <w:t>กับบริษัท ทาเคะอุจิเพรส</w:t>
      </w:r>
      <w:r w:rsidR="00C50E1D" w:rsidRPr="00131603">
        <w:rPr>
          <w:rFonts w:ascii="Angsana New" w:hAnsi="Angsana New"/>
          <w:sz w:val="30"/>
          <w:szCs w:val="30"/>
        </w:rPr>
        <w:t xml:space="preserve"> </w:t>
      </w:r>
      <w:r w:rsidR="00C50E1D" w:rsidRPr="00131603">
        <w:rPr>
          <w:rFonts w:ascii="Angsana New" w:hAnsi="Angsana New"/>
          <w:sz w:val="30"/>
          <w:szCs w:val="30"/>
        </w:rPr>
        <w:br/>
      </w:r>
      <w:r w:rsidR="00CE1CFF" w:rsidRPr="00131603">
        <w:rPr>
          <w:rFonts w:ascii="Angsana New" w:hAnsi="Angsana New"/>
          <w:sz w:val="30"/>
          <w:szCs w:val="30"/>
          <w:cs/>
        </w:rPr>
        <w:t>อินดัสตรี้ส์ จำกัด โดยกำหนดส่งม</w:t>
      </w:r>
      <w:r w:rsidR="00230865" w:rsidRPr="00131603">
        <w:rPr>
          <w:rFonts w:ascii="Angsana New" w:hAnsi="Angsana New"/>
          <w:sz w:val="30"/>
          <w:szCs w:val="30"/>
          <w:cs/>
        </w:rPr>
        <w:t>อบเหรียญอลูมิเนียม ปริมาณโดยประมาณ</w:t>
      </w:r>
      <w:r w:rsidR="00CE1CFF" w:rsidRPr="00131603">
        <w:rPr>
          <w:rFonts w:ascii="Angsana New" w:hAnsi="Angsana New"/>
          <w:sz w:val="30"/>
          <w:szCs w:val="30"/>
          <w:cs/>
        </w:rPr>
        <w:t xml:space="preserve"> </w:t>
      </w:r>
      <w:r w:rsidR="0024688D" w:rsidRPr="00131603">
        <w:rPr>
          <w:rFonts w:ascii="Angsana New" w:hAnsi="Angsana New"/>
          <w:sz w:val="30"/>
          <w:szCs w:val="30"/>
          <w:lang w:val="en-US"/>
        </w:rPr>
        <w:t>7</w:t>
      </w:r>
      <w:r w:rsidR="00D40187" w:rsidRPr="00131603">
        <w:rPr>
          <w:rFonts w:ascii="Angsana New" w:hAnsi="Angsana New"/>
          <w:sz w:val="30"/>
          <w:szCs w:val="30"/>
          <w:lang w:val="en-US"/>
        </w:rPr>
        <w:t>,0</w:t>
      </w:r>
      <w:r w:rsidR="00646216" w:rsidRPr="00131603">
        <w:rPr>
          <w:rFonts w:ascii="Angsana New" w:hAnsi="Angsana New"/>
          <w:sz w:val="30"/>
          <w:szCs w:val="30"/>
          <w:lang w:val="en-US"/>
        </w:rPr>
        <w:t>00</w:t>
      </w:r>
      <w:r w:rsidR="00CE1CFF" w:rsidRPr="00131603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="00A01C92" w:rsidRPr="00131603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="00A01C92" w:rsidRPr="00131603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</w:t>
      </w:r>
      <w:r w:rsidR="00A01C92" w:rsidRPr="0013160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131603">
        <w:rPr>
          <w:rFonts w:ascii="Angsana New" w:hAnsi="Angsana New"/>
          <w:sz w:val="30"/>
          <w:szCs w:val="30"/>
        </w:rPr>
        <w:t>256</w:t>
      </w:r>
      <w:r w:rsidR="0024688D" w:rsidRPr="00131603">
        <w:rPr>
          <w:rFonts w:ascii="Angsana New" w:hAnsi="Angsana New"/>
          <w:sz w:val="30"/>
          <w:szCs w:val="30"/>
        </w:rPr>
        <w:t>2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 ถึง</w:t>
      </w:r>
      <w:r w:rsidR="00646216" w:rsidRPr="00131603">
        <w:rPr>
          <w:rFonts w:ascii="Angsana New" w:hAnsi="Angsana New"/>
          <w:sz w:val="30"/>
          <w:szCs w:val="30"/>
          <w:cs/>
        </w:rPr>
        <w:t>เดือน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มีนาคม </w:t>
      </w:r>
      <w:r w:rsidR="00300174" w:rsidRPr="00131603">
        <w:rPr>
          <w:rFonts w:ascii="Angsana New" w:hAnsi="Angsana New"/>
          <w:sz w:val="30"/>
          <w:szCs w:val="30"/>
        </w:rPr>
        <w:t>25</w:t>
      </w:r>
      <w:r w:rsidR="006C44C1" w:rsidRPr="00131603">
        <w:rPr>
          <w:rFonts w:ascii="Angsana New" w:hAnsi="Angsana New"/>
          <w:sz w:val="30"/>
          <w:szCs w:val="30"/>
        </w:rPr>
        <w:t>6</w:t>
      </w:r>
      <w:r w:rsidR="0024688D" w:rsidRPr="00131603">
        <w:rPr>
          <w:rFonts w:ascii="Angsana New" w:hAnsi="Angsana New"/>
          <w:sz w:val="30"/>
          <w:szCs w:val="30"/>
        </w:rPr>
        <w:t>3</w:t>
      </w:r>
    </w:p>
    <w:p w:rsidR="00847ED2" w:rsidRPr="00131603" w:rsidRDefault="00847ED2" w:rsidP="00C50E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603" w:rsidRDefault="0013160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4A5132" w:rsidRPr="00924B1F" w:rsidRDefault="00A32344" w:rsidP="00C553A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4</w:t>
      </w:r>
      <w:r w:rsidR="003B1A45" w:rsidRPr="00C735F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924CC" w:rsidRPr="00C735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="002924CC" w:rsidRPr="00924B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การค้า</w:t>
      </w:r>
    </w:p>
    <w:p w:rsidR="000829A2" w:rsidRPr="00924B1F" w:rsidRDefault="000829A2" w:rsidP="00C553A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C553AA" w:rsidRPr="00924B1F" w:rsidRDefault="009F3746" w:rsidP="00454528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24B1F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A46835" w:rsidRPr="00924B1F" w:rsidRDefault="00A46835" w:rsidP="00454528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990"/>
        <w:gridCol w:w="1278"/>
        <w:gridCol w:w="270"/>
        <w:gridCol w:w="1170"/>
      </w:tblGrid>
      <w:tr w:rsidR="000F1D01" w:rsidRPr="00924B1F" w:rsidTr="001D20DD">
        <w:trPr>
          <w:cantSplit/>
          <w:tblHeader/>
        </w:trPr>
        <w:tc>
          <w:tcPr>
            <w:tcW w:w="567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0F1D01" w:rsidRPr="00924B1F" w:rsidRDefault="00B0382E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1D01" w:rsidRPr="00924B1F" w:rsidTr="001D20DD">
        <w:trPr>
          <w:cantSplit/>
          <w:tblHeader/>
        </w:trPr>
        <w:tc>
          <w:tcPr>
            <w:tcW w:w="567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F1D01" w:rsidRPr="00924B1F" w:rsidRDefault="00BB75C5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:rsidR="000F1D01" w:rsidRPr="00924B1F" w:rsidRDefault="000F1D01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19F" w:rsidRPr="00924B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A2619F" w:rsidRPr="00924B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F1D01" w:rsidRPr="00924B1F" w:rsidTr="001D20DD">
        <w:trPr>
          <w:cantSplit/>
          <w:tblHeader/>
        </w:trPr>
        <w:tc>
          <w:tcPr>
            <w:tcW w:w="5670" w:type="dxa"/>
          </w:tcPr>
          <w:p w:rsidR="000F1D01" w:rsidRPr="00924B1F" w:rsidRDefault="000F1D01" w:rsidP="000F1D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F1D01" w:rsidRPr="00924B1F" w:rsidRDefault="000F1D01" w:rsidP="000F1D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4B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D01" w:rsidRPr="00924B1F" w:rsidTr="001D20DD">
        <w:trPr>
          <w:cantSplit/>
        </w:trPr>
        <w:tc>
          <w:tcPr>
            <w:tcW w:w="5670" w:type="dxa"/>
          </w:tcPr>
          <w:p w:rsidR="000F1D01" w:rsidRPr="00924B1F" w:rsidRDefault="000F1D01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2619F" w:rsidRPr="00924B1F" w:rsidRDefault="00BB75C5" w:rsidP="00BB75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8" w:type="dxa"/>
          </w:tcPr>
          <w:p w:rsidR="00A2619F" w:rsidRPr="00924B1F" w:rsidRDefault="00986DEE" w:rsidP="008B0F42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6DEE">
              <w:rPr>
                <w:rFonts w:asciiTheme="majorBidi" w:hAnsiTheme="majorBidi" w:cstheme="majorBidi"/>
                <w:sz w:val="30"/>
                <w:szCs w:val="30"/>
              </w:rPr>
              <w:t>82,001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79,609</w:t>
            </w: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986DEE" w:rsidP="008B0F42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82,001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79,609</w:t>
            </w:r>
          </w:p>
        </w:tc>
      </w:tr>
      <w:tr w:rsidR="00A2619F" w:rsidRPr="00924B1F" w:rsidTr="001D20DD">
        <w:trPr>
          <w:cantSplit/>
          <w:trHeight w:val="60"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356F09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6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635,130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816,810</w:t>
            </w: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924B1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356F09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6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120,896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182,328</w:t>
            </w: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3 - 6 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2619F" w:rsidRPr="00924B1F" w:rsidRDefault="00356F09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6F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:rsidR="00A2619F" w:rsidRPr="00924B1F" w:rsidRDefault="00A2619F" w:rsidP="00A2619F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841FAA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1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756,026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999,485</w:t>
            </w:r>
          </w:p>
        </w:tc>
      </w:tr>
      <w:tr w:rsidR="00A2619F" w:rsidRPr="00924B1F" w:rsidTr="001D20DD">
        <w:trPr>
          <w:cantSplit/>
          <w:trHeight w:hRule="exact" w:val="144"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19F" w:rsidRPr="00924B1F" w:rsidTr="001D20DD">
        <w:trPr>
          <w:cantSplit/>
        </w:trPr>
        <w:tc>
          <w:tcPr>
            <w:tcW w:w="567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2619F" w:rsidRPr="00924B1F" w:rsidRDefault="00841FAA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41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838,027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1,079,094</w:t>
            </w:r>
          </w:p>
        </w:tc>
      </w:tr>
    </w:tbl>
    <w:p w:rsidR="00C735F9" w:rsidRPr="00924B1F" w:rsidRDefault="00C735F9" w:rsidP="002F6E25">
      <w:pPr>
        <w:tabs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:rsidR="00BB433A" w:rsidRDefault="00A46835" w:rsidP="00924B1F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24B1F">
        <w:rPr>
          <w:rFonts w:asciiTheme="majorBidi" w:hAnsiTheme="majorBidi" w:cstheme="majorBidi"/>
          <w:sz w:val="30"/>
          <w:szCs w:val="30"/>
          <w:cs/>
        </w:rPr>
        <w:t>โดยปกติ</w:t>
      </w:r>
      <w:r w:rsidR="009F3746" w:rsidRPr="00924B1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9F3746" w:rsidRPr="00D31801">
        <w:rPr>
          <w:rFonts w:ascii="Angsana New" w:hAnsi="Angsana New"/>
          <w:sz w:val="30"/>
          <w:szCs w:val="30"/>
          <w:cs/>
        </w:rPr>
        <w:t xml:space="preserve">การให้สินเชื่อแก่ลูกค้าของบริษัท มีระยะเวลาตั้งแต่ </w:t>
      </w:r>
      <w:r w:rsidR="009F3746" w:rsidRPr="00D31801">
        <w:rPr>
          <w:rFonts w:ascii="Angsana New" w:hAnsi="Angsana New"/>
          <w:sz w:val="30"/>
          <w:szCs w:val="30"/>
          <w:lang w:val="en-US"/>
        </w:rPr>
        <w:t>7</w:t>
      </w:r>
      <w:r w:rsidR="009F3746" w:rsidRPr="00D31801">
        <w:rPr>
          <w:rFonts w:ascii="Angsana New" w:hAnsi="Angsana New"/>
          <w:sz w:val="30"/>
          <w:szCs w:val="30"/>
          <w:cs/>
          <w:lang w:val="en-US"/>
        </w:rPr>
        <w:t xml:space="preserve"> วัน ถึง </w:t>
      </w:r>
      <w:r w:rsidR="009F3746" w:rsidRPr="00D31801">
        <w:rPr>
          <w:rFonts w:ascii="Angsana New" w:hAnsi="Angsana New"/>
          <w:sz w:val="30"/>
          <w:szCs w:val="30"/>
          <w:lang w:val="en-US"/>
        </w:rPr>
        <w:t>90</w:t>
      </w:r>
      <w:r w:rsidR="009F3746" w:rsidRPr="00D31801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  <w:r w:rsidR="00BB43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4F2911" w:rsidRDefault="00A32344" w:rsidP="004F291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5</w:t>
      </w:r>
      <w:r w:rsidR="004F2911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F2911" w:rsidRPr="006707D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4F2911" w:rsidRPr="006707DF" w:rsidRDefault="004F2911" w:rsidP="004F2911">
      <w:pPr>
        <w:rPr>
          <w:rFonts w:ascii="Angsana New" w:hAnsi="Angsana New"/>
          <w:sz w:val="30"/>
          <w:szCs w:val="30"/>
        </w:rPr>
      </w:pPr>
    </w:p>
    <w:tbl>
      <w:tblPr>
        <w:tblW w:w="94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87"/>
        <w:gridCol w:w="1210"/>
        <w:gridCol w:w="248"/>
        <w:gridCol w:w="1239"/>
      </w:tblGrid>
      <w:tr w:rsidR="004F2911" w:rsidRPr="006707DF" w:rsidTr="002F2646">
        <w:tc>
          <w:tcPr>
            <w:tcW w:w="3578" w:type="pct"/>
          </w:tcPr>
          <w:p w:rsidR="004F2911" w:rsidRPr="006707DF" w:rsidRDefault="004F2911" w:rsidP="00C06517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</w:tcPr>
          <w:p w:rsidR="004F2911" w:rsidRPr="006707DF" w:rsidRDefault="00B0382E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1" w:type="pct"/>
          </w:tcPr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4F2911" w:rsidRPr="006707DF" w:rsidTr="002F2646">
        <w:tc>
          <w:tcPr>
            <w:tcW w:w="3578" w:type="pct"/>
          </w:tcPr>
          <w:p w:rsidR="004F2911" w:rsidRPr="006707DF" w:rsidRDefault="004F2911" w:rsidP="00C06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pct"/>
            <w:gridSpan w:val="3"/>
            <w:shd w:val="clear" w:color="auto" w:fill="auto"/>
          </w:tcPr>
          <w:p w:rsidR="004F2911" w:rsidRPr="006707DF" w:rsidRDefault="004F2911" w:rsidP="00C06517">
            <w:pPr>
              <w:tabs>
                <w:tab w:val="decimal" w:pos="780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0736B8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B8">
              <w:rPr>
                <w:rFonts w:ascii="Angsana New" w:hAnsi="Angsana New"/>
                <w:sz w:val="30"/>
                <w:szCs w:val="30"/>
                <w:lang w:val="en-US"/>
              </w:rPr>
              <w:t>160,892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750B00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278,060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tabs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0736B8" w:rsidP="00A37F0C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6B8">
              <w:rPr>
                <w:rFonts w:ascii="Angsana New" w:hAnsi="Angsana New"/>
                <w:sz w:val="30"/>
                <w:szCs w:val="30"/>
                <w:lang w:val="en-US"/>
              </w:rPr>
              <w:t xml:space="preserve">206,330 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157,797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A37F0C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7F0C">
              <w:rPr>
                <w:rFonts w:ascii="Angsana New" w:hAnsi="Angsana New"/>
                <w:sz w:val="30"/>
                <w:szCs w:val="30"/>
                <w:lang w:val="en-US"/>
              </w:rPr>
              <w:t>466,711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927,806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A37F0C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7F0C">
              <w:rPr>
                <w:rFonts w:ascii="Angsana New" w:hAnsi="Angsana New"/>
                <w:sz w:val="30"/>
                <w:szCs w:val="30"/>
                <w:lang w:val="en-US"/>
              </w:rPr>
              <w:t>226,664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6676BA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228,863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A37F0C" w:rsidP="00A37F0C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7F0C">
              <w:rPr>
                <w:rFonts w:ascii="Angsana New" w:hAnsi="Angsana New"/>
                <w:sz w:val="30"/>
                <w:szCs w:val="30"/>
                <w:lang w:val="en-US"/>
              </w:rPr>
              <w:t xml:space="preserve">133,630 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220,479</w:t>
            </w:r>
          </w:p>
        </w:tc>
      </w:tr>
      <w:tr w:rsidR="00A74881" w:rsidRPr="002C31B6" w:rsidTr="002F2646">
        <w:trPr>
          <w:trHeight w:val="211"/>
        </w:trPr>
        <w:tc>
          <w:tcPr>
            <w:tcW w:w="3578" w:type="pct"/>
          </w:tcPr>
          <w:p w:rsidR="00A74881" w:rsidRPr="002C31B6" w:rsidRDefault="00A74881" w:rsidP="00933A5A">
            <w:pPr>
              <w:ind w:left="72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C31B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881" w:rsidRPr="00A74881" w:rsidRDefault="00A37F0C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7F0C">
              <w:rPr>
                <w:rFonts w:ascii="Angsana New" w:hAnsi="Angsana New"/>
                <w:sz w:val="30"/>
                <w:szCs w:val="30"/>
              </w:rPr>
              <w:t>1,194,227</w:t>
            </w:r>
          </w:p>
        </w:tc>
        <w:tc>
          <w:tcPr>
            <w:tcW w:w="131" w:type="pct"/>
            <w:shd w:val="clear" w:color="auto" w:fill="auto"/>
          </w:tcPr>
          <w:p w:rsidR="00A74881" w:rsidRPr="002C31B6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:rsidR="00A74881" w:rsidRPr="002C31B6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31B6">
              <w:rPr>
                <w:rFonts w:ascii="Angsana New" w:hAnsi="Angsana New"/>
                <w:sz w:val="30"/>
                <w:szCs w:val="30"/>
              </w:rPr>
              <w:t>1,813,005</w:t>
            </w:r>
          </w:p>
        </w:tc>
      </w:tr>
      <w:tr w:rsidR="00A74881" w:rsidRPr="006707DF" w:rsidTr="002F2646">
        <w:trPr>
          <w:trHeight w:val="211"/>
        </w:trPr>
        <w:tc>
          <w:tcPr>
            <w:tcW w:w="3578" w:type="pct"/>
          </w:tcPr>
          <w:p w:rsidR="00A74881" w:rsidRPr="006707DF" w:rsidRDefault="00A74881" w:rsidP="00933A5A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7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07D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</w:rPr>
              <w:t>เผื่อมูลค่าสินค้าลดลง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81" w:rsidRPr="00A74881" w:rsidRDefault="00A37F0C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7F0C">
              <w:rPr>
                <w:rFonts w:ascii="Angsana New" w:hAnsi="Angsana New"/>
                <w:sz w:val="30"/>
                <w:szCs w:val="30"/>
              </w:rPr>
              <w:t>(1,697)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(3,873)</w:t>
            </w:r>
          </w:p>
        </w:tc>
      </w:tr>
      <w:tr w:rsidR="00A74881" w:rsidRPr="00A74881" w:rsidTr="002F2646">
        <w:trPr>
          <w:trHeight w:val="211"/>
        </w:trPr>
        <w:tc>
          <w:tcPr>
            <w:tcW w:w="3578" w:type="pct"/>
          </w:tcPr>
          <w:p w:rsidR="00A74881" w:rsidRPr="00A74881" w:rsidRDefault="00A74881" w:rsidP="00933A5A">
            <w:pPr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8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4881" w:rsidRPr="00A74881" w:rsidRDefault="00A37F0C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F0C">
              <w:rPr>
                <w:rFonts w:ascii="Angsana New" w:hAnsi="Angsana New"/>
                <w:b/>
                <w:bCs/>
                <w:sz w:val="30"/>
                <w:szCs w:val="30"/>
              </w:rPr>
              <w:t>1,192,530</w:t>
            </w:r>
          </w:p>
        </w:tc>
        <w:tc>
          <w:tcPr>
            <w:tcW w:w="131" w:type="pct"/>
            <w:shd w:val="clear" w:color="auto" w:fill="auto"/>
          </w:tcPr>
          <w:p w:rsidR="00A74881" w:rsidRPr="00A74881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4881" w:rsidRPr="00A7488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881">
              <w:rPr>
                <w:rFonts w:ascii="Angsana New" w:hAnsi="Angsana New"/>
                <w:b/>
                <w:bCs/>
                <w:sz w:val="30"/>
                <w:szCs w:val="30"/>
              </w:rPr>
              <w:t>1,809,132</w:t>
            </w:r>
          </w:p>
        </w:tc>
      </w:tr>
    </w:tbl>
    <w:p w:rsidR="00BB433A" w:rsidRDefault="00BB433A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829A2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  <w:r w:rsidRPr="00212285">
        <w:rPr>
          <w:rFonts w:ascii="Angsana New" w:hAnsi="Angsana New" w:hint="cs"/>
          <w:sz w:val="30"/>
          <w:szCs w:val="30"/>
          <w:cs/>
        </w:rPr>
        <w:t>ต้นทุนของสินค้าคงเหลือบันทึกเป็นค่าใช้จ่ายและได้รวมในบัญชีต้นทุนขาย</w:t>
      </w:r>
    </w:p>
    <w:p w:rsidR="00D31101" w:rsidRDefault="00D31101" w:rsidP="00D31101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9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3790"/>
        <w:gridCol w:w="1188"/>
        <w:gridCol w:w="236"/>
        <w:gridCol w:w="1197"/>
        <w:gridCol w:w="236"/>
        <w:gridCol w:w="1175"/>
        <w:gridCol w:w="13"/>
        <w:gridCol w:w="236"/>
        <w:gridCol w:w="21"/>
        <w:gridCol w:w="1167"/>
      </w:tblGrid>
      <w:tr w:rsidR="00D31101" w:rsidRPr="00ED3069" w:rsidTr="001D20DD">
        <w:trPr>
          <w:tblHeader/>
        </w:trPr>
        <w:tc>
          <w:tcPr>
            <w:tcW w:w="3790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D31101" w:rsidRPr="00ED3069" w:rsidTr="001D20DD">
        <w:trPr>
          <w:tblHeader/>
        </w:trPr>
        <w:tc>
          <w:tcPr>
            <w:tcW w:w="3790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36" w:type="dxa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D31101" w:rsidRPr="00ED3069" w:rsidTr="001D20DD">
        <w:trPr>
          <w:tblHeader/>
        </w:trPr>
        <w:tc>
          <w:tcPr>
            <w:tcW w:w="3790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gridSpan w:val="3"/>
            <w:vAlign w:val="bottom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31101" w:rsidRPr="00ED3069" w:rsidTr="001D20DD">
        <w:trPr>
          <w:tblHeader/>
        </w:trPr>
        <w:tc>
          <w:tcPr>
            <w:tcW w:w="3790" w:type="dxa"/>
            <w:vAlign w:val="bottom"/>
          </w:tcPr>
          <w:p w:rsidR="00D31101" w:rsidRPr="00ED3069" w:rsidRDefault="00D31101" w:rsidP="001D20D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D31101" w:rsidRPr="00ED3069" w:rsidRDefault="00D31101" w:rsidP="001D20DD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101" w:rsidRPr="00ED3069" w:rsidTr="001D20DD">
        <w:tc>
          <w:tcPr>
            <w:tcW w:w="3790" w:type="dxa"/>
          </w:tcPr>
          <w:p w:rsidR="00D31101" w:rsidRPr="00212285" w:rsidRDefault="00D31101" w:rsidP="00252E1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0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188" w:type="dxa"/>
          </w:tcPr>
          <w:p w:rsidR="00D31101" w:rsidRPr="00F2785C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0287">
              <w:rPr>
                <w:rFonts w:ascii="Angsana New" w:hAnsi="Angsana New"/>
                <w:sz w:val="30"/>
                <w:szCs w:val="30"/>
                <w:lang w:val="en-US"/>
              </w:rPr>
              <w:t>1,120,821</w:t>
            </w:r>
          </w:p>
        </w:tc>
        <w:tc>
          <w:tcPr>
            <w:tcW w:w="236" w:type="dxa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785C">
              <w:rPr>
                <w:rFonts w:ascii="Angsana New" w:hAnsi="Angsana New"/>
                <w:sz w:val="30"/>
                <w:szCs w:val="30"/>
                <w:lang w:val="en-US"/>
              </w:rPr>
              <w:t>1,304,486</w:t>
            </w:r>
          </w:p>
        </w:tc>
        <w:tc>
          <w:tcPr>
            <w:tcW w:w="236" w:type="dxa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D31101" w:rsidRPr="00F2785C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0287">
              <w:rPr>
                <w:rFonts w:ascii="Angsana New" w:hAnsi="Angsana New"/>
                <w:sz w:val="30"/>
                <w:szCs w:val="30"/>
                <w:lang w:val="en-US"/>
              </w:rPr>
              <w:t>3,607,335</w:t>
            </w:r>
          </w:p>
        </w:tc>
        <w:tc>
          <w:tcPr>
            <w:tcW w:w="236" w:type="dxa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785C">
              <w:rPr>
                <w:rFonts w:ascii="Angsana New" w:hAnsi="Angsana New"/>
                <w:sz w:val="30"/>
                <w:szCs w:val="30"/>
                <w:lang w:val="en-US"/>
              </w:rPr>
              <w:t>4,030,419</w:t>
            </w:r>
          </w:p>
        </w:tc>
      </w:tr>
      <w:tr w:rsidR="00D31101" w:rsidRPr="00252E1B" w:rsidTr="001D20DD">
        <w:tc>
          <w:tcPr>
            <w:tcW w:w="3790" w:type="dxa"/>
          </w:tcPr>
          <w:p w:rsidR="00D31101" w:rsidRPr="00314E49" w:rsidRDefault="00D31101" w:rsidP="00252E1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0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(กลับรายการ) ปรับลดมูลค่าสุทธิที่</w:t>
            </w:r>
            <w:r w:rsidR="00252E1B">
              <w:rPr>
                <w:rFonts w:ascii="Angsana New" w:hAnsi="Angsana New"/>
                <w:sz w:val="30"/>
                <w:szCs w:val="30"/>
              </w:rPr>
              <w:br/>
            </w:r>
            <w:r w:rsidR="002954FC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31101" w:rsidRPr="00252E1B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E1B">
              <w:rPr>
                <w:rFonts w:ascii="Angsana New" w:hAnsi="Angsana New"/>
                <w:sz w:val="30"/>
                <w:szCs w:val="30"/>
              </w:rPr>
              <w:t>(1,186)</w:t>
            </w:r>
          </w:p>
        </w:tc>
        <w:tc>
          <w:tcPr>
            <w:tcW w:w="236" w:type="dxa"/>
            <w:vAlign w:val="bottom"/>
          </w:tcPr>
          <w:p w:rsidR="00D31101" w:rsidRPr="00252E1B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D31101" w:rsidRPr="00252E1B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E1B"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36" w:type="dxa"/>
            <w:vAlign w:val="bottom"/>
          </w:tcPr>
          <w:p w:rsidR="00D31101" w:rsidRPr="00ED3069" w:rsidRDefault="00D31101" w:rsidP="00D3110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D31101" w:rsidRPr="00252E1B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E1B">
              <w:rPr>
                <w:rFonts w:ascii="Angsana New" w:hAnsi="Angsana New"/>
                <w:sz w:val="30"/>
                <w:szCs w:val="30"/>
              </w:rPr>
              <w:t>(2,176)</w:t>
            </w:r>
          </w:p>
        </w:tc>
        <w:tc>
          <w:tcPr>
            <w:tcW w:w="236" w:type="dxa"/>
            <w:vAlign w:val="bottom"/>
          </w:tcPr>
          <w:p w:rsidR="00D31101" w:rsidRPr="00ED3069" w:rsidRDefault="00D31101" w:rsidP="00D3110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D31101" w:rsidRPr="00252E1B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E1B">
              <w:rPr>
                <w:rFonts w:ascii="Angsana New" w:hAnsi="Angsana New"/>
                <w:sz w:val="30"/>
                <w:szCs w:val="30"/>
              </w:rPr>
              <w:t>(1,274)</w:t>
            </w:r>
          </w:p>
        </w:tc>
      </w:tr>
      <w:tr w:rsidR="00D31101" w:rsidRPr="00ED3069" w:rsidTr="001D20DD">
        <w:tc>
          <w:tcPr>
            <w:tcW w:w="3790" w:type="dxa"/>
          </w:tcPr>
          <w:p w:rsidR="00D31101" w:rsidRPr="00314E49" w:rsidRDefault="00D31101" w:rsidP="00D3110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D31101" w:rsidRPr="00F2785C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02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1,119,635</w:t>
            </w:r>
          </w:p>
        </w:tc>
        <w:tc>
          <w:tcPr>
            <w:tcW w:w="236" w:type="dxa"/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7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1,305,597</w:t>
            </w:r>
          </w:p>
        </w:tc>
        <w:tc>
          <w:tcPr>
            <w:tcW w:w="236" w:type="dxa"/>
          </w:tcPr>
          <w:p w:rsidR="00D31101" w:rsidRPr="00F2785C" w:rsidRDefault="00D31101" w:rsidP="00D3110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31101" w:rsidRPr="00F2785C" w:rsidRDefault="00980287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02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3,605,159</w:t>
            </w:r>
          </w:p>
        </w:tc>
        <w:tc>
          <w:tcPr>
            <w:tcW w:w="236" w:type="dxa"/>
            <w:vAlign w:val="bottom"/>
          </w:tcPr>
          <w:p w:rsidR="00D31101" w:rsidRPr="00F2785C" w:rsidRDefault="00D31101" w:rsidP="00D3110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31101" w:rsidRPr="00F2785C" w:rsidRDefault="00D31101" w:rsidP="00D31101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7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4,029,145</w:t>
            </w:r>
          </w:p>
        </w:tc>
      </w:tr>
    </w:tbl>
    <w:p w:rsidR="000829A2" w:rsidRDefault="000829A2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</w:p>
    <w:p w:rsidR="00D31101" w:rsidRPr="000829A2" w:rsidRDefault="00D31101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</w:p>
    <w:p w:rsidR="00BB433A" w:rsidRDefault="00BB433A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B433A" w:rsidRDefault="00BB433A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36040" w:rsidRPr="00D31801" w:rsidRDefault="00A32344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6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:rsidR="00436040" w:rsidRPr="00AA29BE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D31101" w:rsidRPr="00D31101" w:rsidRDefault="00D31101" w:rsidP="00D3110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31101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ดเก้าเดือน</w:t>
      </w:r>
      <w:r w:rsidRPr="00D31101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D31101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D31101">
        <w:rPr>
          <w:rFonts w:ascii="Angsana New" w:hAnsi="Angsana New"/>
          <w:spacing w:val="-4"/>
          <w:sz w:val="30"/>
          <w:szCs w:val="30"/>
          <w:cs/>
          <w:lang w:val="en-US"/>
        </w:rPr>
        <w:t>กันยายน</w:t>
      </w:r>
      <w:r w:rsidRPr="00D31101">
        <w:rPr>
          <w:rFonts w:ascii="Angsana New" w:hAnsi="Angsana New"/>
          <w:spacing w:val="-4"/>
          <w:sz w:val="30"/>
          <w:szCs w:val="30"/>
        </w:rPr>
        <w:t xml:space="preserve"> </w:t>
      </w:r>
      <w:r w:rsidRPr="00D3110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31101" w:rsidRPr="00D31101" w:rsidRDefault="00D31101" w:rsidP="00D3110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70"/>
        <w:gridCol w:w="1081"/>
        <w:gridCol w:w="270"/>
        <w:gridCol w:w="1171"/>
        <w:gridCol w:w="270"/>
        <w:gridCol w:w="1206"/>
      </w:tblGrid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11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D311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4" w:type="pct"/>
            <w:gridSpan w:val="3"/>
          </w:tcPr>
          <w:p w:rsidR="00D31101" w:rsidRPr="00D31101" w:rsidRDefault="00D31101" w:rsidP="00D31101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D31101" w:rsidRPr="00D31101" w:rsidRDefault="00D31101" w:rsidP="00D31101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left="252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311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110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:rsidR="00D31101" w:rsidRPr="00D31101" w:rsidRDefault="00D31101" w:rsidP="00D31101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1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19,104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1,417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68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7237F4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49,857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vAlign w:val="center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20,351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148,262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(2,977)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89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279,692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87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(1,720)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1,977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2,102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28" w:type="pct"/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6,438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8,642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>(24,037)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D31101" w:rsidRPr="00D31101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(81,839)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D31101" w:rsidRPr="00D31101" w:rsidRDefault="00D31101" w:rsidP="008A5A7D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1101" w:rsidRPr="00D31101" w:rsidTr="00D31101">
        <w:tc>
          <w:tcPr>
            <w:tcW w:w="2079" w:type="pct"/>
          </w:tcPr>
          <w:p w:rsidR="00D31101" w:rsidRPr="00D31101" w:rsidRDefault="00D31101" w:rsidP="00D31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31101" w:rsidRPr="00D31101" w:rsidRDefault="00C9062B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203,083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D31101" w:rsidRPr="00C9062B" w:rsidRDefault="00C9062B" w:rsidP="00C9062B">
            <w:pPr>
              <w:tabs>
                <w:tab w:val="decimal" w:pos="69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(2,977)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D31101" w:rsidRPr="00D31101" w:rsidRDefault="00D31101" w:rsidP="00D3110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232,342</w:t>
            </w:r>
          </w:p>
        </w:tc>
        <w:tc>
          <w:tcPr>
            <w:tcW w:w="145" w:type="pct"/>
          </w:tcPr>
          <w:p w:rsidR="00D31101" w:rsidRPr="00D31101" w:rsidRDefault="00D31101" w:rsidP="00D31101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D31101" w:rsidRPr="00D31101" w:rsidRDefault="00D31101" w:rsidP="008A5A7D">
            <w:pPr>
              <w:tabs>
                <w:tab w:val="decimal" w:pos="87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11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(1,720)</w:t>
            </w:r>
          </w:p>
        </w:tc>
      </w:tr>
    </w:tbl>
    <w:p w:rsidR="007E7C2E" w:rsidRPr="00AA29BE" w:rsidRDefault="007E7C2E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436040" w:rsidRPr="00D31801" w:rsidRDefault="00A32344" w:rsidP="002F26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7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:rsidR="000F1D01" w:rsidRPr="008F464B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D633DB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5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35F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:rsidR="00A2619F" w:rsidRPr="0067031B" w:rsidRDefault="007237F4" w:rsidP="007237F4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7F4">
              <w:rPr>
                <w:rFonts w:ascii="Angsana New" w:hAnsi="Angsana New"/>
                <w:sz w:val="30"/>
                <w:szCs w:val="30"/>
                <w:lang w:val="en-US"/>
              </w:rPr>
              <w:t>3,520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67031B" w:rsidRDefault="007237F4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7F4">
              <w:rPr>
                <w:rFonts w:ascii="Angsana New" w:hAnsi="Angsana New"/>
                <w:sz w:val="30"/>
                <w:szCs w:val="30"/>
                <w:lang w:val="en-US"/>
              </w:rPr>
              <w:t>131,244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246,190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5E4346" w:rsidRDefault="007237F4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37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134,764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095501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A2619F" w:rsidRPr="00095501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095501" w:rsidRDefault="00A2619F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:rsidR="00A2619F" w:rsidRPr="00095501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095501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EB74E7" w:rsidRDefault="007237F4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7F4">
              <w:rPr>
                <w:rFonts w:ascii="Angsana New" w:hAnsi="Angsana New"/>
                <w:sz w:val="30"/>
                <w:szCs w:val="30"/>
                <w:lang w:val="en-US"/>
              </w:rPr>
              <w:t>134,764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EB74E7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246,223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619F" w:rsidRPr="005E4346" w:rsidRDefault="007237F4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37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134,764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</w:tbl>
    <w:p w:rsidR="002957A5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3601AD" w:rsidRDefault="003601AD" w:rsidP="003601AD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lastRenderedPageBreak/>
        <w:t>8</w:t>
      </w:r>
      <w:r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3601AD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:rsidR="003601AD" w:rsidRPr="007830DE" w:rsidRDefault="003601AD" w:rsidP="003601AD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</w:p>
    <w:p w:rsidR="003601AD" w:rsidRDefault="003601AD" w:rsidP="003601A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01A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601AD">
        <w:rPr>
          <w:rFonts w:ascii="Angsana New" w:hAnsi="Angsana New"/>
          <w:sz w:val="30"/>
          <w:szCs w:val="30"/>
          <w:cs/>
        </w:rPr>
        <w:t xml:space="preserve"> 5 </w:t>
      </w:r>
      <w:r w:rsidRPr="003601AD">
        <w:rPr>
          <w:rFonts w:ascii="Angsana New" w:hAnsi="Angsana New" w:hint="cs"/>
          <w:sz w:val="30"/>
          <w:szCs w:val="30"/>
          <w:cs/>
        </w:rPr>
        <w:t>เมษายน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3601AD">
        <w:rPr>
          <w:rFonts w:ascii="Angsana New" w:hAnsi="Angsana New"/>
          <w:sz w:val="30"/>
          <w:szCs w:val="30"/>
          <w:cs/>
        </w:rPr>
        <w:t xml:space="preserve"> 20 </w:t>
      </w:r>
      <w:r w:rsidRPr="003601AD">
        <w:rPr>
          <w:rFonts w:ascii="Angsana New" w:hAnsi="Angsana New" w:hint="cs"/>
          <w:sz w:val="30"/>
          <w:szCs w:val="30"/>
          <w:cs/>
        </w:rPr>
        <w:t>ปีขึ้นไป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3601AD">
        <w:rPr>
          <w:rFonts w:ascii="Angsana New" w:hAnsi="Angsana New"/>
          <w:sz w:val="30"/>
          <w:szCs w:val="30"/>
          <w:cs/>
        </w:rPr>
        <w:t xml:space="preserve"> 400 </w:t>
      </w:r>
      <w:r w:rsidRPr="003601AD">
        <w:rPr>
          <w:rFonts w:ascii="Angsana New" w:hAnsi="Angsana New" w:hint="cs"/>
          <w:sz w:val="30"/>
          <w:szCs w:val="30"/>
          <w:cs/>
        </w:rPr>
        <w:t>วัน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ปี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ณ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วันที่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="00D633DB">
        <w:rPr>
          <w:rFonts w:ascii="Angsana New" w:hAnsi="Angsana New"/>
          <w:sz w:val="30"/>
          <w:szCs w:val="30"/>
          <w:cs/>
        </w:rPr>
        <w:t>30 กันยายน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และต้นทุนบริการในอดีตเพิ่มขึ้นสำหรับงวดสามเดือนและ</w:t>
      </w:r>
      <w:r w:rsidR="00D633DB">
        <w:rPr>
          <w:rFonts w:ascii="Angsana New" w:hAnsi="Angsana New" w:hint="cs"/>
          <w:sz w:val="30"/>
          <w:szCs w:val="30"/>
          <w:cs/>
        </w:rPr>
        <w:t>เก้า</w:t>
      </w:r>
      <w:r w:rsidRPr="003601AD">
        <w:rPr>
          <w:rFonts w:ascii="Angsana New" w:hAnsi="Angsana New" w:hint="cs"/>
          <w:sz w:val="30"/>
          <w:szCs w:val="30"/>
          <w:cs/>
        </w:rPr>
        <w:t>เดือนสิ้นสุดวันเดียวกันในงบการเงินจำนวน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="007F259F">
        <w:rPr>
          <w:rFonts w:ascii="Angsana New" w:hAnsi="Angsana New"/>
          <w:sz w:val="30"/>
          <w:szCs w:val="30"/>
        </w:rPr>
        <w:t>23</w:t>
      </w:r>
      <w:r w:rsidRPr="003601AD">
        <w:rPr>
          <w:rFonts w:ascii="Angsana New" w:hAnsi="Angsana New"/>
          <w:sz w:val="30"/>
          <w:szCs w:val="30"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ล้านบาท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</w:p>
    <w:p w:rsidR="003601AD" w:rsidRDefault="003601AD" w:rsidP="003601AD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:rsidR="00A928D3" w:rsidRPr="007830DE" w:rsidRDefault="00FF42D5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9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:rsidR="0092377A" w:rsidRPr="008F464B" w:rsidRDefault="0092377A" w:rsidP="0044004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50CA" w:rsidRPr="007830DE" w:rsidRDefault="00E278FA" w:rsidP="0044004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30DE">
        <w:rPr>
          <w:rFonts w:ascii="Angsana New" w:hAnsi="Angsana New"/>
          <w:sz w:val="30"/>
          <w:szCs w:val="30"/>
          <w:cs/>
        </w:rPr>
        <w:t>บริษัทมี</w:t>
      </w:r>
      <w:r w:rsidR="00B92D4F" w:rsidRPr="007830DE">
        <w:rPr>
          <w:rFonts w:ascii="Angsana New" w:hAnsi="Angsana New" w:hint="cs"/>
          <w:sz w:val="30"/>
          <w:szCs w:val="30"/>
          <w:cs/>
        </w:rPr>
        <w:t>สอง</w:t>
      </w:r>
      <w:r w:rsidRPr="007830DE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7830DE">
        <w:rPr>
          <w:rFonts w:ascii="Angsana New" w:hAnsi="Angsana New"/>
          <w:sz w:val="30"/>
          <w:szCs w:val="30"/>
        </w:rPr>
        <w:t xml:space="preserve"> </w:t>
      </w:r>
      <w:r w:rsidR="00B92D4F" w:rsidRPr="007830DE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>
        <w:rPr>
          <w:rFonts w:ascii="Angsana New" w:hAnsi="Angsana New"/>
          <w:sz w:val="30"/>
          <w:szCs w:val="30"/>
        </w:rPr>
        <w:t xml:space="preserve"> </w:t>
      </w:r>
      <w:r w:rsidR="00B92D4F" w:rsidRPr="007830D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278FA" w:rsidRPr="008F464B" w:rsidRDefault="00E278FA" w:rsidP="0044004D">
      <w:pPr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278FA" w:rsidRPr="007830DE" w:rsidRDefault="00E278FA" w:rsidP="00E278F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30DE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7830DE">
        <w:rPr>
          <w:rFonts w:ascii="Angsana New" w:hAnsi="Angsana New"/>
          <w:i/>
          <w:iCs/>
          <w:sz w:val="30"/>
          <w:szCs w:val="30"/>
        </w:rPr>
        <w:t>1</w:t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:rsidR="00E278FA" w:rsidRPr="007830DE" w:rsidRDefault="00E278FA" w:rsidP="00E2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30DE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7830DE">
        <w:rPr>
          <w:rFonts w:ascii="Angsana New" w:hAnsi="Angsana New"/>
          <w:i/>
          <w:iCs/>
          <w:sz w:val="30"/>
          <w:szCs w:val="30"/>
        </w:rPr>
        <w:t>2</w:t>
      </w:r>
      <w:r w:rsidRPr="007830DE">
        <w:rPr>
          <w:rFonts w:ascii="Angsana New" w:hAnsi="Angsana New"/>
          <w:i/>
          <w:iCs/>
          <w:sz w:val="30"/>
          <w:szCs w:val="30"/>
          <w:cs/>
        </w:rPr>
        <w:tab/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:rsidR="00B92D4F" w:rsidRPr="008F464B" w:rsidRDefault="00B92D4F" w:rsidP="00E2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C1896" w:rsidRDefault="00EC1896" w:rsidP="00E2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:rsidR="00EC1896" w:rsidRPr="008F464B" w:rsidRDefault="00EC1896" w:rsidP="00E2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92D4F" w:rsidRPr="007830DE" w:rsidRDefault="00B92D4F" w:rsidP="00E278F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30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และการจำแนกรายได้</w:t>
      </w:r>
    </w:p>
    <w:p w:rsidR="002C21C4" w:rsidRDefault="002C21C4" w:rsidP="002C21C4">
      <w:pPr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46A10" w:rsidRDefault="00B46A10" w:rsidP="00B46A10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B46A10" w:rsidRPr="00A52F87" w:rsidTr="00B46A10">
        <w:trPr>
          <w:trHeight w:val="403"/>
        </w:trPr>
        <w:tc>
          <w:tcPr>
            <w:tcW w:w="2430" w:type="dxa"/>
            <w:vMerge w:val="restart"/>
          </w:tcPr>
          <w:p w:rsidR="00B46A10" w:rsidRPr="00A52F87" w:rsidRDefault="00B46A10" w:rsidP="001D20D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52F87">
              <w:rPr>
                <w:rFonts w:ascii="Angsana New" w:hAnsi="Angsana New"/>
                <w:sz w:val="30"/>
                <w:szCs w:val="30"/>
              </w:rPr>
              <w:br w:type="page"/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52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B46A10" w:rsidRPr="00A52F87" w:rsidRDefault="00B46A10" w:rsidP="001D20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 </w:t>
            </w:r>
            <w:r w:rsidRPr="00A52F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52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:rsidR="00B46A10" w:rsidRPr="00A52F87" w:rsidRDefault="00B46A10" w:rsidP="001D20D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B46A10" w:rsidRPr="00A52F87" w:rsidRDefault="00B46A10" w:rsidP="001D20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B46A10" w:rsidRPr="00A52F87" w:rsidRDefault="00B46A10" w:rsidP="001D20D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B46A10" w:rsidRPr="00A52F87" w:rsidRDefault="00B46A10" w:rsidP="001D20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B46A10" w:rsidRPr="00A52F87" w:rsidRDefault="00B46A10" w:rsidP="001D20D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46A10" w:rsidRPr="00A52F87" w:rsidTr="00B46A10">
        <w:trPr>
          <w:trHeight w:val="403"/>
        </w:trPr>
        <w:tc>
          <w:tcPr>
            <w:tcW w:w="2430" w:type="dxa"/>
            <w:vMerge/>
          </w:tcPr>
          <w:p w:rsidR="00B46A10" w:rsidRPr="00A52F87" w:rsidRDefault="00B46A10" w:rsidP="00B46A1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46A10" w:rsidRPr="00A52F87" w:rsidRDefault="00B46A10" w:rsidP="00B46A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B46A10" w:rsidRPr="007B34F6" w:rsidTr="00B46A10">
        <w:tc>
          <w:tcPr>
            <w:tcW w:w="2430" w:type="dxa"/>
          </w:tcPr>
          <w:p w:rsidR="00B46A10" w:rsidRPr="00A52F87" w:rsidRDefault="00B46A10" w:rsidP="001D20D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90" w:type="dxa"/>
            <w:gridSpan w:val="11"/>
          </w:tcPr>
          <w:p w:rsidR="00B46A10" w:rsidRPr="007B34F6" w:rsidRDefault="00B46A10" w:rsidP="001D20D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46A10" w:rsidRPr="009A2EF6" w:rsidTr="00B46A10">
        <w:tc>
          <w:tcPr>
            <w:tcW w:w="2430" w:type="dxa"/>
          </w:tcPr>
          <w:p w:rsidR="00B46A10" w:rsidRPr="007B34F6" w:rsidRDefault="00B46A10" w:rsidP="00B46A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B46A10" w:rsidRPr="001E54B0" w:rsidRDefault="00A2052F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793,810</w:t>
            </w: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880,571</w:t>
            </w: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A2052F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515,918</w:t>
            </w:r>
          </w:p>
        </w:tc>
        <w:tc>
          <w:tcPr>
            <w:tcW w:w="270" w:type="dxa"/>
          </w:tcPr>
          <w:p w:rsidR="00B46A10" w:rsidRPr="00F65232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716,99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A2052F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052F">
              <w:rPr>
                <w:rFonts w:ascii="Angsana New" w:hAnsi="Angsana New"/>
                <w:sz w:val="30"/>
                <w:szCs w:val="30"/>
              </w:rPr>
              <w:t>1,309,728</w:t>
            </w:r>
          </w:p>
        </w:tc>
        <w:tc>
          <w:tcPr>
            <w:tcW w:w="270" w:type="dxa"/>
          </w:tcPr>
          <w:p w:rsidR="00B46A10" w:rsidRPr="00F65232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1,597,567</w:t>
            </w:r>
          </w:p>
        </w:tc>
      </w:tr>
      <w:tr w:rsidR="00B46A10" w:rsidRPr="009A2EF6" w:rsidTr="00B46A10">
        <w:tc>
          <w:tcPr>
            <w:tcW w:w="2430" w:type="dxa"/>
          </w:tcPr>
          <w:p w:rsidR="00B46A10" w:rsidRPr="007B34F6" w:rsidRDefault="00B46A10" w:rsidP="00B46A1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A2052F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52F">
              <w:rPr>
                <w:rFonts w:ascii="Angsana New" w:hAnsi="Angsana New"/>
                <w:b/>
                <w:bCs/>
                <w:sz w:val="30"/>
                <w:szCs w:val="30"/>
              </w:rPr>
              <w:t>150,013</w:t>
            </w:r>
          </w:p>
        </w:tc>
        <w:tc>
          <w:tcPr>
            <w:tcW w:w="270" w:type="dxa"/>
          </w:tcPr>
          <w:p w:rsidR="00B46A10" w:rsidRPr="001E54B0" w:rsidRDefault="00B46A10" w:rsidP="00B46A10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181,151</w:t>
            </w:r>
          </w:p>
        </w:tc>
        <w:tc>
          <w:tcPr>
            <w:tcW w:w="270" w:type="dxa"/>
          </w:tcPr>
          <w:p w:rsidR="00B46A10" w:rsidRPr="001E54B0" w:rsidRDefault="00B46A10" w:rsidP="00B46A10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A2052F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052F">
              <w:rPr>
                <w:rFonts w:ascii="Angsana New" w:hAnsi="Angsana New"/>
                <w:b/>
                <w:bCs/>
                <w:sz w:val="30"/>
                <w:szCs w:val="30"/>
              </w:rPr>
              <w:t>40,080</w:t>
            </w:r>
          </w:p>
        </w:tc>
        <w:tc>
          <w:tcPr>
            <w:tcW w:w="270" w:type="dxa"/>
          </w:tcPr>
          <w:p w:rsidR="00B46A10" w:rsidRPr="001E54B0" w:rsidRDefault="00B46A10" w:rsidP="00B46A10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110,819</w:t>
            </w:r>
          </w:p>
        </w:tc>
        <w:tc>
          <w:tcPr>
            <w:tcW w:w="270" w:type="dxa"/>
          </w:tcPr>
          <w:p w:rsidR="00B46A10" w:rsidRPr="001E54B0" w:rsidRDefault="00B46A10" w:rsidP="00B46A10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612168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68">
              <w:rPr>
                <w:rFonts w:ascii="Angsana New" w:hAnsi="Angsana New"/>
                <w:b/>
                <w:bCs/>
                <w:sz w:val="30"/>
                <w:szCs w:val="30"/>
              </w:rPr>
              <w:t>190,093</w:t>
            </w:r>
          </w:p>
        </w:tc>
        <w:tc>
          <w:tcPr>
            <w:tcW w:w="270" w:type="dxa"/>
          </w:tcPr>
          <w:p w:rsidR="00B46A10" w:rsidRPr="001E54B0" w:rsidRDefault="00B46A10" w:rsidP="00B46A10">
            <w:pPr>
              <w:tabs>
                <w:tab w:val="decimal" w:pos="691"/>
                <w:tab w:val="decimal" w:pos="846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291,970</w:t>
            </w:r>
          </w:p>
        </w:tc>
      </w:tr>
      <w:tr w:rsidR="00B46A10" w:rsidRPr="000F53D9" w:rsidTr="00B46A10">
        <w:tc>
          <w:tcPr>
            <w:tcW w:w="2430" w:type="dxa"/>
          </w:tcPr>
          <w:p w:rsidR="00B46A10" w:rsidRPr="000F53D9" w:rsidRDefault="00B46A10" w:rsidP="00B46A10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0F53D9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A10" w:rsidRPr="000F53D9" w:rsidRDefault="00B46A10" w:rsidP="00B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6A10" w:rsidRPr="000F53D9" w:rsidTr="00B46A10">
        <w:tc>
          <w:tcPr>
            <w:tcW w:w="2430" w:type="dxa"/>
          </w:tcPr>
          <w:p w:rsidR="00B46A10" w:rsidRPr="00DE75BE" w:rsidRDefault="00B46A10" w:rsidP="00B46A10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E101B2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41,844</w:t>
            </w: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55,462</w:t>
            </w:r>
          </w:p>
        </w:tc>
      </w:tr>
      <w:tr w:rsidR="00B46A10" w:rsidRPr="000F53D9" w:rsidTr="00B46A10">
        <w:tc>
          <w:tcPr>
            <w:tcW w:w="2430" w:type="dxa"/>
          </w:tcPr>
          <w:p w:rsidR="00B46A10" w:rsidRPr="00DE75BE" w:rsidRDefault="00B46A10" w:rsidP="00B46A10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E101B2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(73,854)</w:t>
            </w: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(92,982)</w:t>
            </w:r>
          </w:p>
        </w:tc>
      </w:tr>
      <w:tr w:rsidR="00B46A10" w:rsidRPr="000F53D9" w:rsidTr="00B46A10">
        <w:tc>
          <w:tcPr>
            <w:tcW w:w="2430" w:type="dxa"/>
          </w:tcPr>
          <w:p w:rsidR="00B46A10" w:rsidRPr="00DE75BE" w:rsidRDefault="00B46A10" w:rsidP="00B46A10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46A10" w:rsidRPr="001E54B0" w:rsidRDefault="00E101B2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01B2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(821</w:t>
            </w:r>
            <w:r w:rsidRPr="001E54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6A10" w:rsidRPr="00DE75BE" w:rsidTr="00B46A10">
        <w:tc>
          <w:tcPr>
            <w:tcW w:w="2430" w:type="dxa"/>
          </w:tcPr>
          <w:p w:rsidR="00B46A10" w:rsidRPr="00DE75BE" w:rsidRDefault="00B46A10" w:rsidP="00B46A10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6A10" w:rsidRPr="001E54B0" w:rsidRDefault="00E101B2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1B2">
              <w:rPr>
                <w:rFonts w:ascii="Angsana New" w:hAnsi="Angsana New"/>
                <w:b/>
                <w:bCs/>
                <w:sz w:val="30"/>
                <w:szCs w:val="30"/>
              </w:rPr>
              <w:t>158,082</w:t>
            </w: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6A10" w:rsidRPr="001E54B0" w:rsidRDefault="00B46A10" w:rsidP="00B46A10">
            <w:pPr>
              <w:tabs>
                <w:tab w:val="decimal" w:pos="79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253,629</w:t>
            </w:r>
          </w:p>
        </w:tc>
      </w:tr>
      <w:tr w:rsidR="00B46A10" w:rsidRPr="000F53D9" w:rsidTr="00B46A10">
        <w:tc>
          <w:tcPr>
            <w:tcW w:w="2430" w:type="dxa"/>
          </w:tcPr>
          <w:p w:rsidR="00B46A10" w:rsidRPr="00DE75BE" w:rsidRDefault="00B46A10" w:rsidP="00B46A10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46A10" w:rsidRPr="00DE75BE" w:rsidRDefault="00B46A10" w:rsidP="00B46A10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46A10" w:rsidRPr="00DE75BE" w:rsidRDefault="00B46A10" w:rsidP="00B46A10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6A10" w:rsidRPr="00DE75BE" w:rsidRDefault="00B46A10" w:rsidP="00B46A10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46A10" w:rsidRPr="00DE75BE" w:rsidRDefault="00B46A10" w:rsidP="00B46A10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9B" w:rsidRPr="007B34F6" w:rsidTr="00D33668">
        <w:tc>
          <w:tcPr>
            <w:tcW w:w="2430" w:type="dxa"/>
            <w:vMerge w:val="restart"/>
          </w:tcPr>
          <w:p w:rsidR="00F2759B" w:rsidRPr="007725B1" w:rsidRDefault="00F2759B" w:rsidP="00F2759B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725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F2759B" w:rsidRDefault="00F2759B" w:rsidP="00F2759B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3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A52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2F8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2759B" w:rsidRPr="007B34F6" w:rsidTr="00B46A10">
        <w:tc>
          <w:tcPr>
            <w:tcW w:w="2430" w:type="dxa"/>
            <w:vMerge/>
          </w:tcPr>
          <w:p w:rsidR="00F2759B" w:rsidRPr="00CD0124" w:rsidRDefault="00F2759B" w:rsidP="00F2759B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2759B" w:rsidRPr="00A52F87" w:rsidRDefault="00F2759B" w:rsidP="00F275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F2759B" w:rsidRPr="000F53D9" w:rsidTr="00B46A10">
        <w:tc>
          <w:tcPr>
            <w:tcW w:w="2430" w:type="dxa"/>
          </w:tcPr>
          <w:p w:rsidR="00F2759B" w:rsidRPr="000F53D9" w:rsidRDefault="00F2759B" w:rsidP="00F2759B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:rsidR="00F2759B" w:rsidRPr="000F53D9" w:rsidRDefault="00F2759B" w:rsidP="00F2759B">
            <w:pPr>
              <w:tabs>
                <w:tab w:val="decimal" w:pos="813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4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7B34F6" w:rsidRDefault="00F2759B" w:rsidP="00F2759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2,594,606</w:t>
            </w:r>
          </w:p>
        </w:tc>
        <w:tc>
          <w:tcPr>
            <w:tcW w:w="270" w:type="dxa"/>
          </w:tcPr>
          <w:p w:rsidR="00F2759B" w:rsidRPr="002B7A3F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2,631,118</w:t>
            </w:r>
          </w:p>
        </w:tc>
        <w:tc>
          <w:tcPr>
            <w:tcW w:w="270" w:type="dxa"/>
          </w:tcPr>
          <w:p w:rsidR="00F2759B" w:rsidRPr="002B7A3F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1,644,105</w:t>
            </w:r>
          </w:p>
        </w:tc>
        <w:tc>
          <w:tcPr>
            <w:tcW w:w="270" w:type="dxa"/>
          </w:tcPr>
          <w:p w:rsidR="00F2759B" w:rsidRPr="002B7A3F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2,117,356</w:t>
            </w:r>
          </w:p>
        </w:tc>
        <w:tc>
          <w:tcPr>
            <w:tcW w:w="270" w:type="dxa"/>
          </w:tcPr>
          <w:p w:rsidR="00F2759B" w:rsidRPr="002B7A3F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4,238,711</w:t>
            </w:r>
          </w:p>
        </w:tc>
        <w:tc>
          <w:tcPr>
            <w:tcW w:w="270" w:type="dxa"/>
          </w:tcPr>
          <w:p w:rsidR="00F2759B" w:rsidRPr="002B7A3F" w:rsidRDefault="00F2759B" w:rsidP="00F2759B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4,748,474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7B34F6" w:rsidRDefault="00F2759B" w:rsidP="00F2759B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526,876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514,089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106,676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205,240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633,552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691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</w:rPr>
              <w:t>719,329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7B34F6" w:rsidRDefault="00F2759B" w:rsidP="00F2759B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2759B" w:rsidRDefault="00F2759B" w:rsidP="00F2759B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759B" w:rsidRPr="009A2EF6" w:rsidTr="00B46A10">
        <w:tc>
          <w:tcPr>
            <w:tcW w:w="2430" w:type="dxa"/>
          </w:tcPr>
          <w:p w:rsidR="00F2759B" w:rsidRPr="00DE75BE" w:rsidRDefault="00F2759B" w:rsidP="00F2759B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114,479</w:t>
            </w:r>
          </w:p>
        </w:tc>
        <w:tc>
          <w:tcPr>
            <w:tcW w:w="270" w:type="dxa"/>
          </w:tcPr>
          <w:p w:rsidR="00F2759B" w:rsidRPr="00BB4174" w:rsidRDefault="00F2759B" w:rsidP="00F2759B">
            <w:pPr>
              <w:tabs>
                <w:tab w:val="decimal" w:pos="736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161,596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DE75BE" w:rsidRDefault="00F2759B" w:rsidP="00F2759B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(250,081)</w:t>
            </w:r>
          </w:p>
        </w:tc>
        <w:tc>
          <w:tcPr>
            <w:tcW w:w="270" w:type="dxa"/>
          </w:tcPr>
          <w:p w:rsidR="00F2759B" w:rsidRPr="00BB4174" w:rsidRDefault="00F2759B" w:rsidP="00F2759B">
            <w:pPr>
              <w:tabs>
                <w:tab w:val="decimal" w:pos="677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(241,841)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DE75BE" w:rsidRDefault="00F2759B" w:rsidP="00F2759B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3">
              <w:rPr>
                <w:rFonts w:ascii="Angsana New" w:hAnsi="Angsana New"/>
                <w:sz w:val="30"/>
                <w:szCs w:val="30"/>
              </w:rPr>
              <w:t>(1,241)</w:t>
            </w:r>
          </w:p>
        </w:tc>
        <w:tc>
          <w:tcPr>
            <w:tcW w:w="270" w:type="dxa"/>
          </w:tcPr>
          <w:p w:rsidR="00F2759B" w:rsidRPr="00BB4174" w:rsidRDefault="00F2759B" w:rsidP="00F2759B">
            <w:pPr>
              <w:tabs>
                <w:tab w:val="decimal" w:pos="677"/>
              </w:tabs>
              <w:spacing w:line="240" w:lineRule="atLeast"/>
              <w:ind w:left="-108" w:right="-147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E54B0">
              <w:rPr>
                <w:rFonts w:ascii="Angsana New" w:hAnsi="Angsana New"/>
                <w:sz w:val="30"/>
                <w:szCs w:val="30"/>
              </w:rPr>
              <w:t>(1,369)</w:t>
            </w:r>
          </w:p>
        </w:tc>
      </w:tr>
      <w:tr w:rsidR="00F2759B" w:rsidRPr="009A2EF6" w:rsidTr="00B46A10">
        <w:tc>
          <w:tcPr>
            <w:tcW w:w="2430" w:type="dxa"/>
          </w:tcPr>
          <w:p w:rsidR="00F2759B" w:rsidRPr="00DE75BE" w:rsidRDefault="00F2759B" w:rsidP="00F2759B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759B" w:rsidRDefault="00F2759B" w:rsidP="00F2759B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759B" w:rsidRPr="00D26D04" w:rsidRDefault="00F2759B" w:rsidP="00F2759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683">
              <w:rPr>
                <w:rFonts w:ascii="Angsana New" w:hAnsi="Angsana New"/>
                <w:b/>
                <w:bCs/>
                <w:sz w:val="30"/>
                <w:szCs w:val="30"/>
              </w:rPr>
              <w:t>496,709</w:t>
            </w:r>
          </w:p>
        </w:tc>
        <w:tc>
          <w:tcPr>
            <w:tcW w:w="270" w:type="dxa"/>
          </w:tcPr>
          <w:p w:rsidR="00F2759B" w:rsidRPr="001E54B0" w:rsidRDefault="00F2759B" w:rsidP="00F2759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2759B" w:rsidRPr="001E54B0" w:rsidRDefault="00F2759B" w:rsidP="00F2759B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637,715</w:t>
            </w:r>
          </w:p>
        </w:tc>
      </w:tr>
    </w:tbl>
    <w:p w:rsidR="002C21C4" w:rsidRDefault="002C21C4" w:rsidP="00C84230">
      <w:pPr>
        <w:tabs>
          <w:tab w:val="left" w:pos="540"/>
        </w:tabs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</w:p>
    <w:p w:rsidR="00073EA2" w:rsidRDefault="00073EA2" w:rsidP="002F2646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073EA2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:rsidR="00073EA2" w:rsidRPr="004D51BB" w:rsidRDefault="00073EA2" w:rsidP="002F2646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</w:p>
    <w:p w:rsidR="00073EA2" w:rsidRPr="00073EA2" w:rsidRDefault="00073EA2" w:rsidP="002F2646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073EA2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073EA2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073EA2" w:rsidRPr="004D51BB" w:rsidRDefault="00073EA2" w:rsidP="00073EA2">
      <w:pPr>
        <w:ind w:left="540"/>
        <w:jc w:val="thaiDistribute"/>
        <w:rPr>
          <w:rFonts w:ascii="Angsana New" w:hAnsi="Angsana New"/>
          <w:sz w:val="30"/>
          <w:szCs w:val="30"/>
          <w:highlight w:val="cyan"/>
          <w:lang w:val="en-AU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FA66BB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5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35F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2F2646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4D51B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51B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</w:tcPr>
          <w:p w:rsidR="004D51BB" w:rsidRPr="00A33503" w:rsidRDefault="002F2646" w:rsidP="004D51B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</w:tcPr>
          <w:p w:rsidR="004D51BB" w:rsidRPr="004D51BB" w:rsidRDefault="001F6AFB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AFB">
              <w:rPr>
                <w:rFonts w:ascii="Angsana New" w:hAnsi="Angsana New"/>
                <w:sz w:val="30"/>
                <w:szCs w:val="30"/>
                <w:lang w:val="en-US"/>
              </w:rPr>
              <w:t>838,027</w:t>
            </w: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4D51BB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9DA">
              <w:rPr>
                <w:rFonts w:ascii="Angsana New" w:hAnsi="Angsana New"/>
                <w:sz w:val="30"/>
                <w:szCs w:val="30"/>
                <w:lang w:val="en-US"/>
              </w:rPr>
              <w:t>1,079,094</w:t>
            </w: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4D51B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51B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</w:tcPr>
          <w:p w:rsidR="004D51BB" w:rsidRPr="00A33503" w:rsidRDefault="004D51BB" w:rsidP="004D51BB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1BB" w:rsidRPr="004D51BB" w:rsidRDefault="004D51BB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left="-108" w:right="92" w:hanging="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4D51BB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2F2646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4D51BB" w:rsidRPr="00A33503" w:rsidRDefault="004D51BB" w:rsidP="004D51B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1BB" w:rsidRPr="004D51BB" w:rsidRDefault="001F6AFB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AFB">
              <w:rPr>
                <w:rFonts w:ascii="Angsana New" w:hAnsi="Angsana New"/>
                <w:sz w:val="30"/>
                <w:szCs w:val="30"/>
                <w:lang w:val="en-US"/>
              </w:rPr>
              <w:t>5,914</w:t>
            </w: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left="-108" w:right="92" w:hanging="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747D2F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15,15</w:t>
            </w:r>
            <w:r w:rsidR="00485A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4D51BB" w:rsidRPr="004D51BB" w:rsidRDefault="00073EA2" w:rsidP="00073EA2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073EA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88301C" w:rsidRDefault="004D51BB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D51BB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4D51BB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4D51BB">
        <w:rPr>
          <w:rFonts w:ascii="Angsana New" w:hAnsi="Angsana New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4D51BB">
        <w:rPr>
          <w:rFonts w:ascii="Angsana New" w:hAnsi="Angsana New" w:hint="cs"/>
          <w:sz w:val="30"/>
          <w:szCs w:val="30"/>
          <w:cs/>
        </w:rPr>
        <w:t>การขายสินค้า โดย</w:t>
      </w:r>
      <w:r w:rsidRPr="004D51BB">
        <w:rPr>
          <w:rFonts w:ascii="Angsana New" w:hAnsi="Angsana New"/>
          <w:sz w:val="30"/>
          <w:szCs w:val="30"/>
          <w:cs/>
        </w:rPr>
        <w:t>บริษัท</w:t>
      </w:r>
      <w:r w:rsidRPr="004D51BB">
        <w:rPr>
          <w:rFonts w:ascii="Angsana New" w:hAnsi="Angsana New" w:hint="cs"/>
          <w:sz w:val="30"/>
          <w:szCs w:val="30"/>
          <w:cs/>
        </w:rPr>
        <w:t xml:space="preserve">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915D0C" w:rsidRDefault="00915D0C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FF42D5" w:rsidRDefault="00FF42D5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D3EB7" w:rsidRPr="00073EA2" w:rsidRDefault="00FF42D5" w:rsidP="004D51BB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BD3EB7" w:rsidRPr="00073EA2">
        <w:rPr>
          <w:rFonts w:ascii="Angsana New" w:hAnsi="Angsana New"/>
          <w:b/>
          <w:bCs/>
          <w:sz w:val="30"/>
          <w:szCs w:val="30"/>
        </w:rPr>
        <w:tab/>
      </w:r>
      <w:r w:rsidR="00BD3EB7" w:rsidRPr="00073EA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BD11AD" w:rsidRPr="00AA29BE" w:rsidRDefault="00BD11AD" w:rsidP="00BD11A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A66BB" w:rsidRDefault="00FA66BB" w:rsidP="00FA66BB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1801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  <w:cs/>
        </w:rPr>
        <w:t>ำไรต่อหุ้นขั้นพื้นฐานสำหรับ</w:t>
      </w:r>
      <w:r w:rsidRPr="00D31801">
        <w:rPr>
          <w:rFonts w:ascii="Angsana New" w:hAnsi="Angsana New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D318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180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FA66BB" w:rsidRDefault="00FA66BB" w:rsidP="00FA66B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985"/>
        <w:gridCol w:w="1128"/>
        <w:gridCol w:w="263"/>
        <w:gridCol w:w="1128"/>
        <w:gridCol w:w="286"/>
        <w:gridCol w:w="1120"/>
        <w:gridCol w:w="231"/>
        <w:gridCol w:w="1120"/>
      </w:tblGrid>
      <w:tr w:rsidR="00FA66BB" w:rsidRPr="00AC5BFD" w:rsidTr="00FA66BB">
        <w:tc>
          <w:tcPr>
            <w:tcW w:w="3985" w:type="dxa"/>
          </w:tcPr>
          <w:p w:rsidR="00FA66BB" w:rsidRPr="00AC5BFD" w:rsidRDefault="00FA66BB" w:rsidP="001D20D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6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สำห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</w:rPr>
              <w:t>รั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บงวด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ก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</w:rPr>
              <w:t>้า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เดือน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1D20D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C5BFD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AC5BFD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6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AC5BF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C5BFD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AC5BFD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AC5BFD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1D20D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:rsidR="00FA66BB" w:rsidRPr="0049272A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63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:rsidR="00FA66BB" w:rsidRPr="00027DCE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27DC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6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:rsidR="00FA66BB" w:rsidRPr="0049272A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1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:rsidR="00FA66BB" w:rsidRPr="00027DCE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27DC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1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1D20D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6" w:type="dxa"/>
            <w:gridSpan w:val="7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5B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C5BF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AC5B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1D20DD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8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FA66BB" w:rsidRPr="00AC5BFD" w:rsidRDefault="00FA66BB" w:rsidP="001D20DD">
            <w:pPr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1" w:type="dxa"/>
            <w:shd w:val="clear" w:color="auto" w:fill="auto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FA66BB" w:rsidRPr="00AC5BFD" w:rsidRDefault="00FA66BB" w:rsidP="001D20DD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FA66B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 w:rsidR="000873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AC5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F854A1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126,342</w:t>
            </w:r>
          </w:p>
        </w:tc>
        <w:tc>
          <w:tcPr>
            <w:tcW w:w="263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202,830</w:t>
            </w:r>
          </w:p>
        </w:tc>
        <w:tc>
          <w:tcPr>
            <w:tcW w:w="286" w:type="dxa"/>
            <w:vAlign w:val="bottom"/>
          </w:tcPr>
          <w:p w:rsidR="00FA66BB" w:rsidRPr="00AC5BFD" w:rsidRDefault="00FA66BB" w:rsidP="00FA66BB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854A1" w:rsidP="00FA66BB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400,056</w:t>
            </w:r>
          </w:p>
        </w:tc>
        <w:tc>
          <w:tcPr>
            <w:tcW w:w="231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5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513,164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FA66BB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FA66BB" w:rsidRPr="00AC5BFD" w:rsidRDefault="00FA66BB" w:rsidP="00FA66BB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1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FA66B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711952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63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86" w:type="dxa"/>
            <w:vAlign w:val="bottom"/>
          </w:tcPr>
          <w:p w:rsidR="00FA66BB" w:rsidRPr="00AC5BFD" w:rsidRDefault="00FA66BB" w:rsidP="00FA66BB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854A1" w:rsidP="00FA66BB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31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FA66BB" w:rsidRPr="00AC5BFD" w:rsidTr="00FA66BB">
        <w:tc>
          <w:tcPr>
            <w:tcW w:w="3985" w:type="dxa"/>
          </w:tcPr>
          <w:p w:rsidR="00FA66BB" w:rsidRPr="00AC5BFD" w:rsidRDefault="00FA66BB" w:rsidP="00FA66BB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FA66BB" w:rsidRPr="00AC5BFD" w:rsidRDefault="00FA66BB" w:rsidP="00FA66BB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1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FA66BB" w:rsidRPr="00AC5BFD" w:rsidRDefault="00FA66BB" w:rsidP="00FA66B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A66BB" w:rsidRPr="00AC5BFD" w:rsidTr="00FA66BB">
        <w:tc>
          <w:tcPr>
            <w:tcW w:w="3985" w:type="dxa"/>
            <w:vAlign w:val="bottom"/>
          </w:tcPr>
          <w:p w:rsidR="00FA66BB" w:rsidRPr="00AC5BFD" w:rsidRDefault="00FA66BB" w:rsidP="00FA66B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B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AC5B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5B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711952" w:rsidP="00FA66BB">
            <w:pPr>
              <w:tabs>
                <w:tab w:val="decimal" w:pos="65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2.92</w:t>
            </w:r>
          </w:p>
        </w:tc>
        <w:tc>
          <w:tcPr>
            <w:tcW w:w="263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65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4.70</w:t>
            </w:r>
          </w:p>
        </w:tc>
        <w:tc>
          <w:tcPr>
            <w:tcW w:w="286" w:type="dxa"/>
            <w:vAlign w:val="bottom"/>
          </w:tcPr>
          <w:p w:rsidR="00FA66BB" w:rsidRPr="00AC5BFD" w:rsidRDefault="00FA66BB" w:rsidP="00FA66BB">
            <w:pPr>
              <w:tabs>
                <w:tab w:val="decimal" w:pos="1082"/>
              </w:tabs>
              <w:spacing w:line="240" w:lineRule="atLeast"/>
              <w:ind w:left="2" w:right="-43" w:hanging="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854A1" w:rsidP="00FA66BB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4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9.26</w:t>
            </w:r>
          </w:p>
        </w:tc>
        <w:tc>
          <w:tcPr>
            <w:tcW w:w="231" w:type="dxa"/>
          </w:tcPr>
          <w:p w:rsidR="00FA66BB" w:rsidRPr="00AC5BFD" w:rsidRDefault="00FA66BB" w:rsidP="00FA66BB">
            <w:pPr>
              <w:tabs>
                <w:tab w:val="left" w:pos="540"/>
              </w:tabs>
              <w:spacing w:line="240" w:lineRule="atLeast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FA66BB" w:rsidRPr="00AC5BFD" w:rsidRDefault="00FA66BB" w:rsidP="00FA66BB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11.88</w:t>
            </w:r>
          </w:p>
        </w:tc>
      </w:tr>
    </w:tbl>
    <w:p w:rsidR="00FF42D5" w:rsidRDefault="00FF42D5" w:rsidP="00785C9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A31EE" w:rsidRDefault="004F2911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5D0C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FF42D5">
        <w:rPr>
          <w:rFonts w:ascii="Angsana New" w:hAnsi="Angsana New"/>
          <w:b/>
          <w:bCs/>
          <w:sz w:val="30"/>
          <w:szCs w:val="30"/>
        </w:rPr>
        <w:t>1</w:t>
      </w:r>
      <w:r w:rsidR="00D42DAE" w:rsidRPr="00915D0C">
        <w:rPr>
          <w:rFonts w:ascii="Angsana New" w:hAnsi="Angsana New"/>
          <w:b/>
          <w:bCs/>
          <w:sz w:val="30"/>
          <w:szCs w:val="30"/>
        </w:rPr>
        <w:tab/>
      </w:r>
      <w:r w:rsidR="00AA31EE" w:rsidRPr="00915D0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AA31EE" w:rsidRDefault="00AA31EE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2AE2" w:rsidRDefault="00D42AE2" w:rsidP="00D42AE2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83CED">
        <w:rPr>
          <w:rFonts w:ascii="Angsana New" w:hAnsi="Angsana New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C83CED">
        <w:rPr>
          <w:rFonts w:ascii="Angsana New" w:hAnsi="Angsana New"/>
          <w:sz w:val="30"/>
          <w:szCs w:val="30"/>
        </w:rPr>
        <w:t xml:space="preserve"> </w:t>
      </w:r>
      <w:r w:rsidRPr="00C83CED">
        <w:rPr>
          <w:rFonts w:ascii="Angsana New" w:hAnsi="Angsana New"/>
          <w:sz w:val="30"/>
          <w:szCs w:val="30"/>
          <w:cs/>
        </w:rPr>
        <w:t>เมื่อ</w:t>
      </w:r>
      <w:r w:rsidRPr="009C0F86">
        <w:rPr>
          <w:rFonts w:ascii="Angsana New" w:hAnsi="Angsana New"/>
          <w:sz w:val="30"/>
          <w:szCs w:val="30"/>
          <w:cs/>
        </w:rPr>
        <w:t>วันที่</w:t>
      </w:r>
      <w:r w:rsidRPr="009C0F86">
        <w:rPr>
          <w:rFonts w:ascii="Angsana New" w:hAnsi="Angsana New"/>
          <w:sz w:val="30"/>
          <w:szCs w:val="30"/>
        </w:rPr>
        <w:t> </w:t>
      </w:r>
      <w:r w:rsidR="002E116C">
        <w:rPr>
          <w:rFonts w:ascii="Angsana New" w:hAnsi="Angsana New"/>
          <w:sz w:val="30"/>
          <w:szCs w:val="30"/>
        </w:rPr>
        <w:t>18</w:t>
      </w:r>
      <w:r w:rsidR="002E116C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9C0F86">
        <w:rPr>
          <w:rFonts w:ascii="Angsana New" w:hAnsi="Angsana New" w:hint="cs"/>
          <w:sz w:val="30"/>
          <w:szCs w:val="30"/>
          <w:cs/>
        </w:rPr>
        <w:t xml:space="preserve"> </w:t>
      </w:r>
      <w:r w:rsidRPr="009C0F86">
        <w:rPr>
          <w:rFonts w:ascii="Angsana New" w:hAnsi="Angsana New"/>
          <w:sz w:val="30"/>
          <w:szCs w:val="30"/>
        </w:rPr>
        <w:t>256</w:t>
      </w:r>
      <w:r w:rsidR="002E116C">
        <w:rPr>
          <w:rFonts w:ascii="Angsana New" w:hAnsi="Angsana New"/>
          <w:sz w:val="30"/>
          <w:szCs w:val="30"/>
          <w:lang w:val="en-US"/>
        </w:rPr>
        <w:t>2</w:t>
      </w:r>
      <w:r w:rsidRPr="009C0F86">
        <w:rPr>
          <w:rFonts w:ascii="Angsana New" w:hAnsi="Angsana New"/>
          <w:sz w:val="30"/>
          <w:szCs w:val="30"/>
        </w:rPr>
        <w:t> </w:t>
      </w:r>
      <w:r w:rsidRPr="009C0F86">
        <w:rPr>
          <w:rFonts w:ascii="Angsana New" w:hAnsi="Angsana New"/>
          <w:sz w:val="30"/>
          <w:szCs w:val="30"/>
          <w:cs/>
        </w:rPr>
        <w:t>ผู้ถือ</w:t>
      </w:r>
      <w:r w:rsidRPr="00C127C7">
        <w:rPr>
          <w:rFonts w:ascii="Angsana New" w:hAnsi="Angsana New"/>
          <w:sz w:val="30"/>
          <w:szCs w:val="30"/>
          <w:cs/>
        </w:rPr>
        <w:t>หุ้นมีมติอนุมัติการจัดสรรเงินกำไรเป็นเงินปันผลในอัตราหุ้นละ</w:t>
      </w:r>
      <w:r w:rsidRPr="00C127C7">
        <w:rPr>
          <w:rFonts w:ascii="Angsana New" w:hAnsi="Angsana New"/>
          <w:sz w:val="30"/>
          <w:szCs w:val="30"/>
        </w:rPr>
        <w:t> </w:t>
      </w:r>
      <w:r w:rsidR="002E116C">
        <w:rPr>
          <w:rFonts w:ascii="Angsana New" w:hAnsi="Angsana New"/>
          <w:sz w:val="30"/>
          <w:szCs w:val="30"/>
        </w:rPr>
        <w:t>10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C127C7">
        <w:rPr>
          <w:rFonts w:ascii="Angsana New" w:hAnsi="Angsana New"/>
          <w:sz w:val="30"/>
          <w:szCs w:val="30"/>
        </w:rPr>
        <w:t> </w:t>
      </w:r>
      <w:r w:rsidR="002E116C">
        <w:rPr>
          <w:rFonts w:ascii="Angsana New" w:hAnsi="Angsana New"/>
          <w:sz w:val="30"/>
          <w:szCs w:val="30"/>
          <w:lang w:val="en-US"/>
        </w:rPr>
        <w:t>432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ล้านบาท</w:t>
      </w:r>
      <w:r w:rsidRPr="00C83CED">
        <w:rPr>
          <w:rFonts w:ascii="Angsana New" w:hAnsi="Angsana New"/>
          <w:sz w:val="30"/>
          <w:szCs w:val="30"/>
          <w:cs/>
        </w:rPr>
        <w:t xml:space="preserve"> เงินปันผลดังกล่าวได้จ่ายให้แก่ผู้ถือหุ้นในเดือนพฤษภาคม</w:t>
      </w:r>
      <w:r>
        <w:rPr>
          <w:rFonts w:ascii="Angsana New" w:hAnsi="Angsana New"/>
          <w:sz w:val="30"/>
          <w:szCs w:val="30"/>
        </w:rPr>
        <w:t> 256</w:t>
      </w:r>
      <w:r w:rsidR="002E116C">
        <w:rPr>
          <w:rFonts w:ascii="Angsana New" w:hAnsi="Angsana New"/>
          <w:sz w:val="30"/>
          <w:szCs w:val="30"/>
          <w:lang w:val="en-US"/>
        </w:rPr>
        <w:t>2</w:t>
      </w:r>
    </w:p>
    <w:p w:rsidR="00D42AE2" w:rsidRDefault="00D42AE2" w:rsidP="009C0F8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C0F86" w:rsidRDefault="009C0F86" w:rsidP="009C0F8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83CED">
        <w:rPr>
          <w:rFonts w:ascii="Angsana New" w:hAnsi="Angsana New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C83CED">
        <w:rPr>
          <w:rFonts w:ascii="Angsana New" w:hAnsi="Angsana New"/>
          <w:sz w:val="30"/>
          <w:szCs w:val="30"/>
        </w:rPr>
        <w:t xml:space="preserve"> </w:t>
      </w:r>
      <w:r w:rsidRPr="00C83CED">
        <w:rPr>
          <w:rFonts w:ascii="Angsana New" w:hAnsi="Angsana New"/>
          <w:sz w:val="30"/>
          <w:szCs w:val="30"/>
          <w:cs/>
        </w:rPr>
        <w:t>เมื่อ</w:t>
      </w:r>
      <w:r w:rsidRPr="009C0F86">
        <w:rPr>
          <w:rFonts w:ascii="Angsana New" w:hAnsi="Angsana New"/>
          <w:sz w:val="30"/>
          <w:szCs w:val="30"/>
          <w:cs/>
        </w:rPr>
        <w:t>วันที่</w:t>
      </w:r>
      <w:r w:rsidRPr="009C0F86">
        <w:rPr>
          <w:rFonts w:ascii="Angsana New" w:hAnsi="Angsana New"/>
          <w:sz w:val="30"/>
          <w:szCs w:val="30"/>
        </w:rPr>
        <w:t> </w:t>
      </w:r>
      <w:r w:rsidR="002E116C">
        <w:rPr>
          <w:rFonts w:ascii="Angsana New" w:hAnsi="Angsana New"/>
          <w:sz w:val="30"/>
          <w:szCs w:val="30"/>
        </w:rPr>
        <w:t>24</w:t>
      </w:r>
      <w:r w:rsidRPr="009C0F86">
        <w:rPr>
          <w:rFonts w:ascii="Angsana New" w:hAnsi="Angsana New"/>
          <w:sz w:val="30"/>
          <w:szCs w:val="30"/>
        </w:rPr>
        <w:t xml:space="preserve"> </w:t>
      </w:r>
      <w:r w:rsidRPr="009C0F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C0F86">
        <w:rPr>
          <w:rFonts w:ascii="Angsana New" w:hAnsi="Angsana New"/>
          <w:sz w:val="30"/>
          <w:szCs w:val="30"/>
        </w:rPr>
        <w:t>256</w:t>
      </w:r>
      <w:r w:rsidR="002E116C">
        <w:rPr>
          <w:rFonts w:ascii="Angsana New" w:hAnsi="Angsana New"/>
          <w:sz w:val="30"/>
          <w:szCs w:val="30"/>
          <w:lang w:val="en-US"/>
        </w:rPr>
        <w:t>1</w:t>
      </w:r>
      <w:r w:rsidRPr="009C0F86">
        <w:rPr>
          <w:rFonts w:ascii="Angsana New" w:hAnsi="Angsana New"/>
          <w:sz w:val="30"/>
          <w:szCs w:val="30"/>
        </w:rPr>
        <w:t> </w:t>
      </w:r>
      <w:r w:rsidRPr="009C0F86">
        <w:rPr>
          <w:rFonts w:ascii="Angsana New" w:hAnsi="Angsana New"/>
          <w:sz w:val="30"/>
          <w:szCs w:val="30"/>
          <w:cs/>
        </w:rPr>
        <w:t>ผู้ถือ</w:t>
      </w:r>
      <w:r w:rsidRPr="00C127C7">
        <w:rPr>
          <w:rFonts w:ascii="Angsana New" w:hAnsi="Angsana New"/>
          <w:sz w:val="30"/>
          <w:szCs w:val="30"/>
          <w:cs/>
        </w:rPr>
        <w:t>หุ้นมีมติอนุมัติการจัดสรรเงินกำไรเป็นเงินปันผลในอัตราหุ้นละ</w:t>
      </w:r>
      <w:r w:rsidRPr="00C127C7">
        <w:rPr>
          <w:rFonts w:ascii="Angsana New" w:hAnsi="Angsana New"/>
          <w:sz w:val="30"/>
          <w:szCs w:val="30"/>
        </w:rPr>
        <w:t> 1</w:t>
      </w:r>
      <w:r w:rsidR="002E116C">
        <w:rPr>
          <w:rFonts w:ascii="Angsana New" w:hAnsi="Angsana New"/>
          <w:sz w:val="30"/>
          <w:szCs w:val="30"/>
        </w:rPr>
        <w:t>1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C127C7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lang w:val="en-US"/>
        </w:rPr>
        <w:t>4</w:t>
      </w:r>
      <w:r w:rsidR="002E116C">
        <w:rPr>
          <w:rFonts w:ascii="Angsana New" w:hAnsi="Angsana New"/>
          <w:sz w:val="30"/>
          <w:szCs w:val="30"/>
          <w:lang w:val="en-US"/>
        </w:rPr>
        <w:t>75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ล้านบาท</w:t>
      </w:r>
      <w:r w:rsidRPr="00C83CED">
        <w:rPr>
          <w:rFonts w:ascii="Angsana New" w:hAnsi="Angsana New"/>
          <w:sz w:val="30"/>
          <w:szCs w:val="30"/>
          <w:cs/>
        </w:rPr>
        <w:t xml:space="preserve"> เงินปันผลดังกล่าวได้จ่ายให้แก่ผู้ถือหุ้นในเดือนพฤษภาคม</w:t>
      </w:r>
      <w:r>
        <w:rPr>
          <w:rFonts w:ascii="Angsana New" w:hAnsi="Angsana New"/>
          <w:sz w:val="30"/>
          <w:szCs w:val="30"/>
        </w:rPr>
        <w:t> 256</w:t>
      </w:r>
      <w:r w:rsidR="002E116C">
        <w:rPr>
          <w:rFonts w:ascii="Angsana New" w:hAnsi="Angsana New"/>
          <w:sz w:val="30"/>
          <w:szCs w:val="30"/>
          <w:lang w:val="en-US"/>
        </w:rPr>
        <w:t>1</w:t>
      </w:r>
      <w:r w:rsidRPr="00C83CED">
        <w:rPr>
          <w:rFonts w:ascii="Angsana New" w:hAnsi="Angsana New"/>
          <w:sz w:val="30"/>
          <w:szCs w:val="30"/>
        </w:rPr>
        <w:t xml:space="preserve"> </w:t>
      </w:r>
    </w:p>
    <w:p w:rsidR="00915D0C" w:rsidRDefault="00915D0C" w:rsidP="00915D0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F42D5" w:rsidRDefault="00FF42D5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A173A" w:rsidRDefault="00AA31EE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F42D5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2700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211A3C" w:rsidRPr="00D31801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9F0F06" w:rsidRDefault="009F0F06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0"/>
        <w:gridCol w:w="1260"/>
        <w:gridCol w:w="270"/>
        <w:gridCol w:w="1224"/>
      </w:tblGrid>
      <w:tr w:rsidR="001D5EB9" w:rsidRPr="00A33503" w:rsidTr="00D42AE2">
        <w:tc>
          <w:tcPr>
            <w:tcW w:w="6580" w:type="dxa"/>
            <w:vAlign w:val="bottom"/>
          </w:tcPr>
          <w:p w:rsidR="001D5EB9" w:rsidRPr="004C7DC4" w:rsidRDefault="001D5EB9" w:rsidP="000245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D5EB9" w:rsidRPr="004C7DC4" w:rsidRDefault="00D42AE2" w:rsidP="000245AE">
            <w:pPr>
              <w:pStyle w:val="Heading9"/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D5EB9" w:rsidRPr="004C7DC4" w:rsidRDefault="001D5EB9" w:rsidP="000245A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1D5EB9" w:rsidRPr="004C7DC4" w:rsidRDefault="001D5EB9" w:rsidP="000245A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7D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184" w:rsidRPr="00A33503" w:rsidTr="00D42AE2">
        <w:tc>
          <w:tcPr>
            <w:tcW w:w="6580" w:type="dxa"/>
            <w:vAlign w:val="bottom"/>
          </w:tcPr>
          <w:p w:rsidR="001A2184" w:rsidRPr="004C7DC4" w:rsidRDefault="001A2184" w:rsidP="001A21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D56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D565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5EB9" w:rsidRPr="00A33503" w:rsidTr="00D42AE2">
        <w:tc>
          <w:tcPr>
            <w:tcW w:w="6580" w:type="dxa"/>
            <w:vAlign w:val="bottom"/>
          </w:tcPr>
          <w:p w:rsidR="001D5EB9" w:rsidRPr="004C7DC4" w:rsidRDefault="001D5EB9" w:rsidP="000245AE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  <w:vAlign w:val="bottom"/>
          </w:tcPr>
          <w:p w:rsidR="001D5EB9" w:rsidRPr="004C7DC4" w:rsidRDefault="001D5EB9" w:rsidP="000245AE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7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EB9" w:rsidRPr="00A33503" w:rsidTr="00D42AE2">
        <w:tc>
          <w:tcPr>
            <w:tcW w:w="6580" w:type="dxa"/>
          </w:tcPr>
          <w:p w:rsidR="001D5EB9" w:rsidRPr="004C7DC4" w:rsidRDefault="001D5EB9" w:rsidP="000245A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1D5EB9" w:rsidRPr="004C7DC4" w:rsidRDefault="001D5EB9" w:rsidP="003977A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D5EB9" w:rsidRPr="004C7DC4" w:rsidRDefault="001D5EB9" w:rsidP="000245AE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D5EB9" w:rsidRPr="004C7DC4" w:rsidRDefault="001D5EB9" w:rsidP="003977A0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2184" w:rsidRPr="000C72A6" w:rsidTr="00D42AE2">
        <w:tc>
          <w:tcPr>
            <w:tcW w:w="6580" w:type="dxa"/>
          </w:tcPr>
          <w:p w:rsidR="001A2184" w:rsidRPr="004C7DC4" w:rsidRDefault="001A2184" w:rsidP="001A218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1A2184" w:rsidRPr="004C7DC4" w:rsidRDefault="001A2184" w:rsidP="001A21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A2184" w:rsidRPr="000C72A6" w:rsidRDefault="001A2184" w:rsidP="001A2184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D42AE2">
        <w:tc>
          <w:tcPr>
            <w:tcW w:w="6580" w:type="dxa"/>
          </w:tcPr>
          <w:p w:rsidR="001A2184" w:rsidRPr="004C7DC4" w:rsidRDefault="001A2184" w:rsidP="001A218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A2184" w:rsidRPr="000F5EE6" w:rsidRDefault="00711952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57,420</w:t>
            </w: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:rsidR="001A2184" w:rsidRPr="00A33503" w:rsidRDefault="00CD5654" w:rsidP="0032400F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99,650</w:t>
            </w:r>
          </w:p>
        </w:tc>
      </w:tr>
      <w:tr w:rsidR="003E7211" w:rsidRPr="00A33503" w:rsidTr="00D42AE2">
        <w:tc>
          <w:tcPr>
            <w:tcW w:w="6580" w:type="dxa"/>
          </w:tcPr>
          <w:p w:rsidR="003E7211" w:rsidRPr="004C7DC4" w:rsidRDefault="003E7211" w:rsidP="001A21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E7211" w:rsidRPr="000F5EE6" w:rsidRDefault="003E7211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E7211" w:rsidRPr="004C7DC4" w:rsidRDefault="003E7211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3E7211" w:rsidRPr="004C7DC4" w:rsidRDefault="003E7211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D42AE2">
        <w:tc>
          <w:tcPr>
            <w:tcW w:w="6580" w:type="dxa"/>
          </w:tcPr>
          <w:p w:rsidR="001A2184" w:rsidRPr="004C7DC4" w:rsidRDefault="001A2184" w:rsidP="001A21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1A2184" w:rsidRPr="000F5EE6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Pr="004C7DC4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D42AE2">
        <w:tc>
          <w:tcPr>
            <w:tcW w:w="6580" w:type="dxa"/>
          </w:tcPr>
          <w:p w:rsidR="001A2184" w:rsidRPr="004C7DC4" w:rsidRDefault="001A2184" w:rsidP="001A21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1A2184" w:rsidRPr="000F5EE6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Pr="001A2184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654" w:rsidRPr="00A33503" w:rsidTr="00D42AE2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CD5654" w:rsidRPr="00610195" w:rsidRDefault="00711952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1952">
              <w:rPr>
                <w:rFonts w:ascii="Angsana New" w:hAnsi="Angsana New"/>
                <w:sz w:val="30"/>
                <w:szCs w:val="30"/>
              </w:rPr>
              <w:t>1,671,390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1,919,634</w:t>
            </w:r>
          </w:p>
        </w:tc>
      </w:tr>
      <w:tr w:rsidR="00CD5654" w:rsidRPr="00A33503" w:rsidTr="00D42AE2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:rsidR="00CD5654" w:rsidRPr="00610195" w:rsidRDefault="00711952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1952">
              <w:rPr>
                <w:rFonts w:ascii="Angsana New" w:hAnsi="Angsana New"/>
                <w:sz w:val="30"/>
                <w:szCs w:val="30"/>
              </w:rPr>
              <w:t>361,523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1,096,933</w:t>
            </w:r>
          </w:p>
        </w:tc>
      </w:tr>
      <w:tr w:rsidR="00CD5654" w:rsidRPr="00A33503" w:rsidTr="00D42AE2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654" w:rsidRPr="00610195" w:rsidRDefault="00711952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1952">
              <w:rPr>
                <w:rFonts w:ascii="Angsana New" w:hAnsi="Angsana New"/>
                <w:sz w:val="30"/>
                <w:szCs w:val="30"/>
              </w:rPr>
              <w:t>2,032,913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3,016,567</w:t>
            </w:r>
          </w:p>
        </w:tc>
      </w:tr>
      <w:tr w:rsidR="001A2184" w:rsidRPr="000245AE" w:rsidTr="00D42AE2">
        <w:tc>
          <w:tcPr>
            <w:tcW w:w="6580" w:type="dxa"/>
          </w:tcPr>
          <w:p w:rsidR="00084D30" w:rsidRPr="00B0631E" w:rsidRDefault="00084D30" w:rsidP="001A21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A2184" w:rsidRPr="006714EE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6714EE" w:rsidRDefault="001A2184" w:rsidP="001A218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Default="001A2184" w:rsidP="001A218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654" w:rsidRPr="00A33503" w:rsidTr="00D42AE2">
        <w:tc>
          <w:tcPr>
            <w:tcW w:w="6580" w:type="dxa"/>
          </w:tcPr>
          <w:p w:rsidR="00CD5654" w:rsidRPr="00A33503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5654" w:rsidRPr="00F85A0E" w:rsidRDefault="00711952" w:rsidP="000347AA">
            <w:pPr>
              <w:tabs>
                <w:tab w:val="decimal" w:pos="1050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52">
              <w:rPr>
                <w:rFonts w:ascii="Angsana New" w:hAnsi="Angsana New"/>
                <w:sz w:val="30"/>
                <w:szCs w:val="30"/>
                <w:lang w:val="en-US"/>
              </w:rPr>
              <w:t>25,582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CD5654" w:rsidRPr="00A33503" w:rsidTr="00D42AE2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5654" w:rsidRPr="00E84159" w:rsidRDefault="00711952" w:rsidP="000347AA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952">
              <w:rPr>
                <w:rFonts w:ascii="Angsana New" w:hAnsi="Angsana New"/>
                <w:b/>
                <w:bCs/>
                <w:sz w:val="30"/>
                <w:szCs w:val="30"/>
              </w:rPr>
              <w:t>2,058,495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3,048,366</w:t>
            </w:r>
          </w:p>
        </w:tc>
      </w:tr>
    </w:tbl>
    <w:p w:rsidR="00915D0C" w:rsidRDefault="00915D0C" w:rsidP="004963E2">
      <w:pPr>
        <w:spacing w:line="240" w:lineRule="auto"/>
        <w:ind w:left="547"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:rsidR="004963E2" w:rsidRPr="004D51BB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t>หนังสือค้ำประกันจากธนาคาร</w:t>
      </w:r>
    </w:p>
    <w:p w:rsidR="004963E2" w:rsidRPr="00101838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4963E2" w:rsidRPr="00915D0C" w:rsidRDefault="004963E2" w:rsidP="00D42AE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42AE2">
        <w:rPr>
          <w:rFonts w:ascii="Angsana New" w:hAnsi="Angsana New"/>
          <w:sz w:val="30"/>
          <w:szCs w:val="30"/>
        </w:rPr>
        <w:t xml:space="preserve">30 </w:t>
      </w:r>
      <w:r w:rsidR="00D42AE2">
        <w:rPr>
          <w:rFonts w:ascii="Angsana New" w:hAnsi="Angsana New"/>
          <w:sz w:val="30"/>
          <w:szCs w:val="30"/>
          <w:cs/>
        </w:rPr>
        <w:t>กันยายน</w:t>
      </w:r>
      <w:r w:rsidRPr="008000BB">
        <w:rPr>
          <w:rFonts w:ascii="Angsana New" w:hAnsi="Angsana New"/>
          <w:sz w:val="30"/>
          <w:szCs w:val="30"/>
          <w:cs/>
        </w:rPr>
        <w:t xml:space="preserve"> 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256</w:t>
      </w:r>
      <w:r w:rsidR="00CD5654" w:rsidRPr="008000BB">
        <w:rPr>
          <w:rFonts w:ascii="Angsana New" w:hAnsi="Angsana New" w:hint="cs"/>
          <w:sz w:val="30"/>
          <w:szCs w:val="30"/>
          <w:cs/>
          <w:lang w:val="th-TH"/>
        </w:rPr>
        <w:t>2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8000BB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</w:t>
      </w:r>
      <w:r w:rsidRPr="00915D0C">
        <w:rPr>
          <w:rFonts w:ascii="Angsana New" w:hAnsi="Angsana New"/>
          <w:sz w:val="30"/>
          <w:szCs w:val="30"/>
          <w:cs/>
          <w:lang w:val="th-TH"/>
        </w:rPr>
        <w:t>ทั้งสิ้น</w:t>
      </w:r>
      <w:r w:rsidRPr="00915D0C">
        <w:rPr>
          <w:rFonts w:ascii="Angsana New" w:hAnsi="Angsana New"/>
          <w:sz w:val="30"/>
          <w:szCs w:val="30"/>
        </w:rPr>
        <w:t xml:space="preserve"> </w:t>
      </w:r>
      <w:r w:rsidR="00B648F9">
        <w:rPr>
          <w:rFonts w:ascii="Angsana New" w:hAnsi="Angsana New"/>
          <w:sz w:val="30"/>
          <w:szCs w:val="30"/>
        </w:rPr>
        <w:t>26</w:t>
      </w:r>
      <w:r w:rsidR="00CD5654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>
        <w:rPr>
          <w:rFonts w:ascii="Angsana New" w:hAnsi="Angsana New"/>
          <w:sz w:val="30"/>
          <w:szCs w:val="30"/>
          <w:cs/>
          <w:lang w:val="th-TH"/>
        </w:rPr>
        <w:br/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(31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25</w:t>
      </w:r>
      <w:r w:rsidR="00E57E35" w:rsidRPr="00915D0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D5654" w:rsidRPr="00915D0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462115"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32</w:t>
      </w:r>
      <w:r w:rsidRPr="00915D0C">
        <w:rPr>
          <w:rFonts w:ascii="Angsana New" w:hAnsi="Angsana New"/>
          <w:i/>
          <w:iCs/>
          <w:sz w:val="30"/>
          <w:szCs w:val="30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963E2" w:rsidRPr="00915D0C" w:rsidRDefault="004963E2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15B7" w:rsidRPr="00915D0C" w:rsidRDefault="009815B7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3977A0" w:rsidRPr="00915D0C" w:rsidRDefault="003977A0" w:rsidP="00D42AE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C0F8E" w:rsidRDefault="00DC0F8E" w:rsidP="00D42AE2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42AE2">
        <w:rPr>
          <w:rFonts w:ascii="Angsana New" w:hAnsi="Angsana New"/>
          <w:sz w:val="30"/>
          <w:szCs w:val="30"/>
        </w:rPr>
        <w:t xml:space="preserve">30 </w:t>
      </w:r>
      <w:r w:rsidR="00D42AE2">
        <w:rPr>
          <w:rFonts w:ascii="Angsana New" w:hAnsi="Angsana New"/>
          <w:sz w:val="30"/>
          <w:szCs w:val="30"/>
          <w:cs/>
        </w:rPr>
        <w:t>กันยายน</w:t>
      </w:r>
      <w:r w:rsidR="00566EEA" w:rsidRPr="00915D0C">
        <w:rPr>
          <w:rFonts w:ascii="Angsana New" w:hAnsi="Angsana New"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sz w:val="30"/>
          <w:szCs w:val="30"/>
        </w:rPr>
        <w:t>256</w:t>
      </w:r>
      <w:r w:rsidR="009875FE" w:rsidRPr="00915D0C">
        <w:rPr>
          <w:rFonts w:ascii="Angsana New" w:hAnsi="Angsana New"/>
          <w:sz w:val="30"/>
          <w:szCs w:val="30"/>
        </w:rPr>
        <w:t>2</w:t>
      </w:r>
      <w:r w:rsidR="00C735F9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915D0C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915D0C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915D0C">
        <w:rPr>
          <w:rFonts w:ascii="Angsana New" w:hAnsi="Angsana New"/>
          <w:sz w:val="30"/>
          <w:szCs w:val="30"/>
          <w:cs/>
        </w:rPr>
        <w:t>ปริมาณ</w:t>
      </w:r>
      <w:r w:rsidR="00B859C6" w:rsidRPr="00915D0C">
        <w:rPr>
          <w:rFonts w:ascii="Angsana New" w:hAnsi="Angsana New"/>
          <w:sz w:val="30"/>
          <w:szCs w:val="30"/>
          <w:cs/>
        </w:rPr>
        <w:t xml:space="preserve"> </w:t>
      </w:r>
      <w:r w:rsidR="001615D5">
        <w:rPr>
          <w:rFonts w:ascii="Angsana New" w:hAnsi="Angsana New"/>
          <w:sz w:val="30"/>
          <w:szCs w:val="30"/>
        </w:rPr>
        <w:t>38,800</w:t>
      </w:r>
      <w:r w:rsidR="00785C9D" w:rsidRPr="00915D0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752D" w:rsidRPr="00915D0C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915D0C">
        <w:rPr>
          <w:rFonts w:ascii="Angsana New" w:hAnsi="Angsana New"/>
          <w:sz w:val="30"/>
          <w:szCs w:val="30"/>
        </w:rPr>
        <w:t xml:space="preserve"> </w:t>
      </w:r>
      <w:r w:rsidR="00E33D9C" w:rsidRPr="00915D0C">
        <w:rPr>
          <w:rFonts w:ascii="Angsana New" w:hAnsi="Angsana New"/>
          <w:sz w:val="30"/>
          <w:szCs w:val="30"/>
        </w:rPr>
        <w:br/>
      </w:r>
      <w:r w:rsidR="00713294" w:rsidRPr="00915D0C">
        <w:rPr>
          <w:rFonts w:ascii="Angsana New" w:hAnsi="Angsana New"/>
          <w:i/>
          <w:iCs/>
          <w:sz w:val="30"/>
          <w:szCs w:val="30"/>
        </w:rPr>
        <w:t>(31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i/>
          <w:iCs/>
          <w:sz w:val="30"/>
          <w:szCs w:val="30"/>
        </w:rPr>
        <w:t>256</w:t>
      </w:r>
      <w:r w:rsidR="008000BB" w:rsidRPr="00915D0C">
        <w:rPr>
          <w:rFonts w:ascii="Angsana New" w:hAnsi="Angsana New"/>
          <w:i/>
          <w:iCs/>
          <w:sz w:val="30"/>
          <w:szCs w:val="30"/>
        </w:rPr>
        <w:t>1</w:t>
      </w:r>
      <w:r w:rsidR="009B3E54" w:rsidRPr="00915D0C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915D0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8000BB" w:rsidRPr="00915D0C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6B38C2" w:rsidRPr="00915D0C">
        <w:rPr>
          <w:rFonts w:ascii="Angsana New" w:hAnsi="Angsana New" w:hint="cs"/>
          <w:i/>
          <w:iCs/>
          <w:sz w:val="30"/>
          <w:szCs w:val="30"/>
          <w:cs/>
          <w:lang w:val="en-US"/>
        </w:rPr>
        <w:t>9,5</w:t>
      </w:r>
      <w:r w:rsidR="00582679" w:rsidRPr="00915D0C">
        <w:rPr>
          <w:rFonts w:ascii="Angsana New" w:hAnsi="Angsana New"/>
          <w:i/>
          <w:iCs/>
          <w:sz w:val="30"/>
          <w:szCs w:val="30"/>
          <w:lang w:val="en-US"/>
        </w:rPr>
        <w:t>00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915D0C">
        <w:rPr>
          <w:rFonts w:ascii="Angsana New" w:hAnsi="Angsana New"/>
          <w:i/>
          <w:iCs/>
          <w:sz w:val="30"/>
          <w:szCs w:val="30"/>
        </w:rPr>
        <w:t>)</w:t>
      </w:r>
      <w:r w:rsidR="003F636D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โดยมี</w:t>
      </w:r>
      <w:r w:rsidR="002B500F" w:rsidRPr="00915D0C">
        <w:rPr>
          <w:rFonts w:ascii="Angsana New" w:hAnsi="Angsana New"/>
          <w:sz w:val="30"/>
          <w:szCs w:val="30"/>
          <w:cs/>
        </w:rPr>
        <w:t>ราคา</w:t>
      </w:r>
      <w:r w:rsidR="00C838BA" w:rsidRPr="00915D0C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915D0C">
        <w:rPr>
          <w:rFonts w:ascii="Angsana New" w:hAnsi="Angsana New"/>
          <w:sz w:val="30"/>
          <w:szCs w:val="30"/>
          <w:cs/>
        </w:rPr>
        <w:t>ไว้ใน</w:t>
      </w:r>
      <w:r w:rsidR="00C838BA" w:rsidRPr="00915D0C">
        <w:rPr>
          <w:rFonts w:ascii="Angsana New" w:hAnsi="Angsana New"/>
          <w:sz w:val="30"/>
          <w:szCs w:val="30"/>
          <w:cs/>
        </w:rPr>
        <w:t>คำ</w:t>
      </w:r>
      <w:r w:rsidR="002B500F" w:rsidRPr="00915D0C">
        <w:rPr>
          <w:rFonts w:ascii="Angsana New" w:hAnsi="Angsana New"/>
          <w:sz w:val="30"/>
          <w:szCs w:val="30"/>
          <w:cs/>
        </w:rPr>
        <w:t>สั่งซื้อ</w:t>
      </w:r>
      <w:r w:rsidRPr="00915D0C">
        <w:rPr>
          <w:rFonts w:ascii="Angsana New" w:hAnsi="Angsana New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8000BB" w:rsidRPr="00915D0C">
        <w:rPr>
          <w:rFonts w:ascii="Angsana New" w:hAnsi="Angsana New"/>
          <w:i/>
          <w:iCs/>
          <w:sz w:val="30"/>
          <w:szCs w:val="30"/>
        </w:rPr>
        <w:t>1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:</w:t>
      </w:r>
      <w:r w:rsidR="002561C7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มอบตั้งแต่</w:t>
      </w:r>
      <w:r w:rsidR="00B2175C" w:rsidRPr="00915D0C">
        <w:rPr>
          <w:rFonts w:ascii="Angsana New" w:hAnsi="Angsana New"/>
          <w:sz w:val="30"/>
          <w:szCs w:val="30"/>
          <w:cs/>
        </w:rPr>
        <w:t>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1615D5">
        <w:rPr>
          <w:rFonts w:ascii="Angsana New" w:hAnsi="Angsana New"/>
          <w:sz w:val="30"/>
          <w:szCs w:val="30"/>
        </w:rPr>
        <w:t>2562</w:t>
      </w:r>
      <w:r w:rsidR="0044665D" w:rsidRPr="00915D0C">
        <w:rPr>
          <w:rFonts w:ascii="Angsana New" w:hAnsi="Angsana New"/>
          <w:sz w:val="30"/>
          <w:szCs w:val="30"/>
        </w:rPr>
        <w:t xml:space="preserve"> </w:t>
      </w:r>
      <w:r w:rsidR="00B2175C" w:rsidRPr="00915D0C">
        <w:rPr>
          <w:rFonts w:ascii="Angsana New" w:hAnsi="Angsana New"/>
          <w:sz w:val="30"/>
          <w:szCs w:val="30"/>
          <w:cs/>
        </w:rPr>
        <w:t>ถึงปี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1615D5">
        <w:rPr>
          <w:rFonts w:ascii="Angsana New" w:hAnsi="Angsana New"/>
          <w:sz w:val="30"/>
          <w:szCs w:val="30"/>
        </w:rPr>
        <w:t>2563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6B38C2" w:rsidRPr="00915D0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CA3764" w:rsidRPr="00915D0C">
        <w:rPr>
          <w:rFonts w:ascii="Angsana New" w:hAnsi="Angsana New"/>
          <w:i/>
          <w:iCs/>
          <w:sz w:val="30"/>
          <w:szCs w:val="30"/>
        </w:rPr>
        <w:t xml:space="preserve">: </w:t>
      </w:r>
      <w:r w:rsidR="0051752D" w:rsidRPr="00915D0C">
        <w:rPr>
          <w:rFonts w:ascii="Angsana New" w:hAnsi="Angsana New"/>
          <w:i/>
          <w:iCs/>
          <w:sz w:val="30"/>
          <w:szCs w:val="30"/>
          <w:cs/>
        </w:rPr>
        <w:t>ตั้งแต่</w:t>
      </w:r>
      <w:r w:rsidR="0051752D" w:rsidRPr="008000BB">
        <w:rPr>
          <w:rFonts w:ascii="Angsana New" w:hAnsi="Angsana New"/>
          <w:i/>
          <w:iCs/>
          <w:sz w:val="30"/>
          <w:szCs w:val="30"/>
          <w:cs/>
        </w:rPr>
        <w:t xml:space="preserve">ปี </w:t>
      </w:r>
      <w:r w:rsidR="0051752D" w:rsidRPr="008000BB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41216" w:rsidRPr="008000BB">
        <w:rPr>
          <w:rFonts w:ascii="Angsana New" w:hAnsi="Angsana New"/>
          <w:i/>
          <w:iCs/>
          <w:sz w:val="30"/>
          <w:szCs w:val="30"/>
        </w:rPr>
        <w:t>56</w:t>
      </w:r>
      <w:r w:rsidR="00E62BD6">
        <w:rPr>
          <w:rFonts w:ascii="Angsana New" w:hAnsi="Angsana New"/>
          <w:i/>
          <w:iCs/>
          <w:sz w:val="30"/>
          <w:szCs w:val="30"/>
        </w:rPr>
        <w:t xml:space="preserve">2 </w:t>
      </w:r>
      <w:r w:rsidR="00CA3764" w:rsidRPr="008000BB">
        <w:rPr>
          <w:rFonts w:ascii="Angsana New" w:hAnsi="Angsana New"/>
          <w:i/>
          <w:iCs/>
          <w:sz w:val="30"/>
          <w:szCs w:val="30"/>
          <w:cs/>
        </w:rPr>
        <w:t>ถึง</w:t>
      </w:r>
      <w:r w:rsidR="00D33668">
        <w:rPr>
          <w:rFonts w:ascii="Angsana New" w:hAnsi="Angsana New"/>
          <w:i/>
          <w:iCs/>
          <w:sz w:val="30"/>
          <w:szCs w:val="30"/>
          <w:cs/>
        </w:rPr>
        <w:br/>
      </w:r>
      <w:r w:rsidR="00CA3764" w:rsidRPr="008000BB">
        <w:rPr>
          <w:rFonts w:ascii="Angsana New" w:hAnsi="Angsana New"/>
          <w:i/>
          <w:iCs/>
          <w:sz w:val="30"/>
          <w:szCs w:val="30"/>
          <w:cs/>
        </w:rPr>
        <w:t xml:space="preserve">ปี </w:t>
      </w:r>
      <w:r w:rsidR="0004170A" w:rsidRPr="008000BB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E62BD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:rsidR="0099462E" w:rsidRDefault="0099462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A32344" w:rsidRPr="00165094" w:rsidRDefault="00A32344" w:rsidP="00D42AE2">
      <w:pPr>
        <w:tabs>
          <w:tab w:val="left" w:pos="540"/>
        </w:tabs>
        <w:spacing w:line="240" w:lineRule="auto"/>
        <w:ind w:right="45"/>
        <w:rPr>
          <w:rFonts w:ascii="Angsana New" w:hAnsi="Angsana New"/>
          <w:b/>
          <w:bCs/>
          <w:sz w:val="30"/>
          <w:szCs w:val="30"/>
          <w:lang w:val="en-US"/>
        </w:rPr>
      </w:pPr>
      <w:r w:rsidRPr="0016509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B51AA2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16509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มาตรฐานการรายงานทางการเงินที่ยังไม่ได้ใช้</w:t>
      </w:r>
    </w:p>
    <w:p w:rsidR="00A32344" w:rsidRPr="00165094" w:rsidRDefault="00A32344" w:rsidP="00A323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2344" w:rsidRPr="00165094" w:rsidRDefault="00BF5F0A" w:rsidP="00D42AE2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6509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0334C" w:rsidRPr="00165094">
        <w:rPr>
          <w:rFonts w:ascii="Angsana New" w:hAnsi="Angsana New" w:hint="cs"/>
          <w:sz w:val="30"/>
          <w:szCs w:val="30"/>
          <w:cs/>
        </w:rPr>
        <w:t>ซึ่ง</w:t>
      </w:r>
      <w:r w:rsidRPr="00165094">
        <w:rPr>
          <w:rFonts w:ascii="Angsana New" w:hAnsi="Angsana New"/>
          <w:sz w:val="30"/>
          <w:szCs w:val="30"/>
          <w:cs/>
        </w:rPr>
        <w:t xml:space="preserve">เกี่ยวกับการดำเนินงานของบริษัท </w:t>
      </w:r>
      <w:r w:rsidR="0050334C" w:rsidRPr="00165094">
        <w:rPr>
          <w:rFonts w:ascii="Angsana New" w:hAnsi="Angsana New" w:hint="cs"/>
          <w:sz w:val="30"/>
          <w:szCs w:val="30"/>
          <w:cs/>
        </w:rPr>
        <w:t>และ</w:t>
      </w:r>
      <w:r w:rsidRPr="00165094">
        <w:rPr>
          <w:rFonts w:ascii="Angsana New" w:hAnsi="Angsana New"/>
          <w:sz w:val="30"/>
          <w:szCs w:val="30"/>
          <w:cs/>
        </w:rPr>
        <w:t xml:space="preserve">คาดว่าจะมีผลกระทบที่มีสาระสำคัญต่องบการเงินของบริษัท เมื่อนำมาถือปฏิบัติเป็นครั้งแรก </w:t>
      </w:r>
      <w:r w:rsidR="0050334C" w:rsidRPr="00165094">
        <w:rPr>
          <w:rFonts w:ascii="Angsana New" w:hAnsi="Angsana New" w:hint="cs"/>
          <w:sz w:val="30"/>
          <w:szCs w:val="30"/>
          <w:cs/>
        </w:rPr>
        <w:t>โดย</w:t>
      </w:r>
      <w:r w:rsidRPr="00165094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4D51BB" w:rsidRPr="00165094" w:rsidRDefault="004D51BB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88"/>
        <w:gridCol w:w="4482"/>
      </w:tblGrid>
      <w:tr w:rsidR="00BF5F0A" w:rsidRPr="00BF5F0A" w:rsidTr="005074CE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BF5F0A" w:rsidRPr="00C06517" w:rsidRDefault="00BF5F0A" w:rsidP="00C0651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82" w:type="dxa"/>
            <w:shd w:val="clear" w:color="auto" w:fill="auto"/>
            <w:vAlign w:val="bottom"/>
          </w:tcPr>
          <w:p w:rsidR="00BF5F0A" w:rsidRPr="00C06517" w:rsidRDefault="00BF5F0A" w:rsidP="00C06517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-23" w:firstLine="23"/>
              <w:rPr>
                <w:rFonts w:ascii="Angsana New" w:eastAsia="Calibri" w:hAnsi="Angsana New"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06517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F5F0A" w:rsidRPr="00165094" w:rsidRDefault="00BF5F0A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F5F0A" w:rsidRDefault="00BF5F0A" w:rsidP="00BF5F0A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F5F0A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6E0655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F5F0A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B51AA2" w:rsidRPr="00BF5F0A" w:rsidRDefault="00B51AA2" w:rsidP="00BF5F0A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F5F0A" w:rsidRPr="006E0655" w:rsidRDefault="00BF5F0A" w:rsidP="00B25EC1">
      <w:pPr>
        <w:numPr>
          <w:ilvl w:val="0"/>
          <w:numId w:val="34"/>
        </w:numPr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0655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6E0655" w:rsidRPr="006E0655" w:rsidRDefault="006E0655" w:rsidP="00B25E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F5F0A" w:rsidRP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>ที่เกี่ยวข้องกับเครื่องมือทางการเงิน</w:t>
      </w: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6E0655">
        <w:rPr>
          <w:rFonts w:ascii="Angsana New" w:hAnsi="Angsana New" w:hint="cs"/>
          <w:sz w:val="30"/>
          <w:szCs w:val="30"/>
          <w:cs/>
          <w:lang w:val="en-GB"/>
        </w:rPr>
        <w:t>เมื่อมาตรฐานการรายงานทางการเงินกลุ่มนี้</w:t>
      </w:r>
      <w:bookmarkEnd w:id="1"/>
      <w:r w:rsidRPr="006E0655">
        <w:rPr>
          <w:rFonts w:ascii="Angsana New" w:hAnsi="Angsana New" w:hint="cs"/>
          <w:sz w:val="30"/>
          <w:szCs w:val="30"/>
          <w:cs/>
          <w:lang w:val="en-GB"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A32344" w:rsidRDefault="00A32344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50E05" w:rsidRPr="006E0655" w:rsidRDefault="00350E05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55365" w:rsidRPr="006E0655" w:rsidRDefault="00555365" w:rsidP="0050334C">
      <w:pPr>
        <w:numPr>
          <w:ilvl w:val="0"/>
          <w:numId w:val="34"/>
        </w:numPr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06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 ฉบับที่ 16 เรื่อง สัญญาเช่า</w:t>
      </w:r>
    </w:p>
    <w:p w:rsidR="00555365" w:rsidRDefault="00555365" w:rsidP="0055536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6E0655">
        <w:rPr>
          <w:rFonts w:ascii="Angsana New" w:hAnsi="Angsana New"/>
          <w:sz w:val="30"/>
          <w:szCs w:val="30"/>
          <w:lang w:val="en-GB"/>
        </w:rPr>
        <w:t>16</w:t>
      </w: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 ได้นำเสนอวิธีการบัญชีเดียวสำหรับผู้เช่า</w:t>
      </w:r>
      <w:r w:rsidRPr="006E0655">
        <w:rPr>
          <w:rFonts w:ascii="Angsana New" w:hAnsi="Angsana New"/>
          <w:sz w:val="30"/>
          <w:szCs w:val="30"/>
          <w:lang w:val="en-GB"/>
        </w:rPr>
        <w:t xml:space="preserve"> </w:t>
      </w:r>
      <w:r w:rsidRPr="006E0655">
        <w:rPr>
          <w:rFonts w:ascii="Angsana New" w:hAnsi="Angsana New"/>
          <w:sz w:val="30"/>
          <w:szCs w:val="30"/>
          <w:cs/>
          <w:lang w:val="en-GB"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3" w:name="_Hlk15581419"/>
      <w:bookmarkStart w:id="4" w:name="_Hlk15582558"/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บางฉบับที่มีผลบังคับใช้อยู่ในปัจจุบันถูกยกเลิกไป </w:t>
      </w:r>
      <w:bookmarkEnd w:id="4"/>
    </w:p>
    <w:p w:rsid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E0655" w:rsidRPr="00F90429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>ขณะนี้ผู้บริหารกำลังพิจารณาถึงผลกระทบที่อาจเกิดขึ้น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>ต่องบการเงินในงวดแรกที่</w:t>
      </w:r>
      <w:r w:rsidRPr="006E0655">
        <w:rPr>
          <w:rFonts w:ascii="Angsana New" w:hAnsi="Angsana New"/>
          <w:sz w:val="30"/>
          <w:szCs w:val="30"/>
          <w:cs/>
          <w:lang w:val="en-GB"/>
        </w:rPr>
        <w:t>ถือปฏิบัติตามมาตรฐานการรายงานทางการเงิน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ดังกล่าวข้างต้น  </w:t>
      </w:r>
    </w:p>
    <w:sectPr w:rsidR="006E0655" w:rsidRPr="00F90429" w:rsidSect="001A2F95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751" w:rsidRDefault="00831751">
      <w:r>
        <w:separator/>
      </w:r>
    </w:p>
  </w:endnote>
  <w:endnote w:type="continuationSeparator" w:id="0">
    <w:p w:rsidR="00831751" w:rsidRDefault="0083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22823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42D15" w:rsidRPr="00A42D15" w:rsidRDefault="00A42D1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42D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42D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42D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60624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A42D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751" w:rsidRDefault="00831751">
      <w:r>
        <w:separator/>
      </w:r>
    </w:p>
  </w:footnote>
  <w:footnote w:type="continuationSeparator" w:id="0">
    <w:p w:rsidR="00831751" w:rsidRDefault="00831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DEF" w:rsidRDefault="00B80DE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B80DEF" w:rsidRDefault="00B80DE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B80DEF" w:rsidRDefault="00B80DE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B80DEF" w:rsidRDefault="00B80DE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5686"/>
    <w:rsid w:val="00106B12"/>
    <w:rsid w:val="001131C2"/>
    <w:rsid w:val="001140B1"/>
    <w:rsid w:val="00114446"/>
    <w:rsid w:val="00115109"/>
    <w:rsid w:val="0011521A"/>
    <w:rsid w:val="001159D3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247"/>
    <w:rsid w:val="001F7CF5"/>
    <w:rsid w:val="002007BD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F48"/>
    <w:rsid w:val="00220755"/>
    <w:rsid w:val="00222207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2ADB"/>
    <w:rsid w:val="00252E1B"/>
    <w:rsid w:val="002533DB"/>
    <w:rsid w:val="0025496F"/>
    <w:rsid w:val="00255140"/>
    <w:rsid w:val="002557ED"/>
    <w:rsid w:val="002561C7"/>
    <w:rsid w:val="0026073B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43F6"/>
    <w:rsid w:val="0027440B"/>
    <w:rsid w:val="00275DAD"/>
    <w:rsid w:val="0027601B"/>
    <w:rsid w:val="002767C1"/>
    <w:rsid w:val="0027759A"/>
    <w:rsid w:val="0028092D"/>
    <w:rsid w:val="00280C17"/>
    <w:rsid w:val="0028169E"/>
    <w:rsid w:val="00281D78"/>
    <w:rsid w:val="00285340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76FB"/>
    <w:rsid w:val="002F0418"/>
    <w:rsid w:val="002F067B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186F"/>
    <w:rsid w:val="0032400F"/>
    <w:rsid w:val="00325D39"/>
    <w:rsid w:val="00327006"/>
    <w:rsid w:val="00327919"/>
    <w:rsid w:val="00327FEB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2384"/>
    <w:rsid w:val="00372F20"/>
    <w:rsid w:val="00373215"/>
    <w:rsid w:val="003739E9"/>
    <w:rsid w:val="00373B2E"/>
    <w:rsid w:val="00373C3A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4FCE"/>
    <w:rsid w:val="0039542B"/>
    <w:rsid w:val="00395C8F"/>
    <w:rsid w:val="00397518"/>
    <w:rsid w:val="003977A0"/>
    <w:rsid w:val="003A1CB9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167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B1A"/>
    <w:rsid w:val="004C1F57"/>
    <w:rsid w:val="004C2758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0F75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809EC"/>
    <w:rsid w:val="00580FBC"/>
    <w:rsid w:val="00582362"/>
    <w:rsid w:val="00582679"/>
    <w:rsid w:val="00582877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721E"/>
    <w:rsid w:val="0064030F"/>
    <w:rsid w:val="00640427"/>
    <w:rsid w:val="0064224B"/>
    <w:rsid w:val="00642886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3269"/>
    <w:rsid w:val="006533C5"/>
    <w:rsid w:val="00653869"/>
    <w:rsid w:val="006547CC"/>
    <w:rsid w:val="00655641"/>
    <w:rsid w:val="00656888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307C"/>
    <w:rsid w:val="006B38C2"/>
    <w:rsid w:val="006B4409"/>
    <w:rsid w:val="006B5895"/>
    <w:rsid w:val="006B7128"/>
    <w:rsid w:val="006B7DC0"/>
    <w:rsid w:val="006C0ACD"/>
    <w:rsid w:val="006C0F2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6937"/>
    <w:rsid w:val="007E6A0F"/>
    <w:rsid w:val="007E6E57"/>
    <w:rsid w:val="007E7C2E"/>
    <w:rsid w:val="007F0268"/>
    <w:rsid w:val="007F259F"/>
    <w:rsid w:val="007F3203"/>
    <w:rsid w:val="007F5B3D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9D6"/>
    <w:rsid w:val="00824A4D"/>
    <w:rsid w:val="008251FD"/>
    <w:rsid w:val="0082522A"/>
    <w:rsid w:val="00825ADD"/>
    <w:rsid w:val="00826E4C"/>
    <w:rsid w:val="008304AD"/>
    <w:rsid w:val="00830CB9"/>
    <w:rsid w:val="00830EEE"/>
    <w:rsid w:val="0083171F"/>
    <w:rsid w:val="00831751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1B45"/>
    <w:rsid w:val="008723E4"/>
    <w:rsid w:val="00873186"/>
    <w:rsid w:val="008733B6"/>
    <w:rsid w:val="00875C2A"/>
    <w:rsid w:val="00877E39"/>
    <w:rsid w:val="00877FE1"/>
    <w:rsid w:val="00880C27"/>
    <w:rsid w:val="00881053"/>
    <w:rsid w:val="00882604"/>
    <w:rsid w:val="00882B5A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DF0"/>
    <w:rsid w:val="00947292"/>
    <w:rsid w:val="009523D0"/>
    <w:rsid w:val="009528E6"/>
    <w:rsid w:val="00952EC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2BA"/>
    <w:rsid w:val="009C459D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A0063A"/>
    <w:rsid w:val="00A00F9E"/>
    <w:rsid w:val="00A0119C"/>
    <w:rsid w:val="00A01C92"/>
    <w:rsid w:val="00A02359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2D15"/>
    <w:rsid w:val="00A431B8"/>
    <w:rsid w:val="00A43278"/>
    <w:rsid w:val="00A44CE9"/>
    <w:rsid w:val="00A45193"/>
    <w:rsid w:val="00A46835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A45"/>
    <w:rsid w:val="00AA4C06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7CB5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BD2"/>
    <w:rsid w:val="00B42917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306F"/>
    <w:rsid w:val="00B75498"/>
    <w:rsid w:val="00B756BB"/>
    <w:rsid w:val="00B75989"/>
    <w:rsid w:val="00B76228"/>
    <w:rsid w:val="00B777BA"/>
    <w:rsid w:val="00B808FE"/>
    <w:rsid w:val="00B80DEF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B58"/>
    <w:rsid w:val="00C5248D"/>
    <w:rsid w:val="00C53957"/>
    <w:rsid w:val="00C543A5"/>
    <w:rsid w:val="00C54DB8"/>
    <w:rsid w:val="00C553AA"/>
    <w:rsid w:val="00C56887"/>
    <w:rsid w:val="00C56D84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7A33"/>
    <w:rsid w:val="00C97C97"/>
    <w:rsid w:val="00CA046D"/>
    <w:rsid w:val="00CA1DE8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3613"/>
    <w:rsid w:val="00CC3CDB"/>
    <w:rsid w:val="00CC3FF3"/>
    <w:rsid w:val="00CC4D80"/>
    <w:rsid w:val="00CC6D64"/>
    <w:rsid w:val="00CC713B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1C4"/>
    <w:rsid w:val="00D706B5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FF6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7DDA"/>
    <w:rsid w:val="00DD7FA3"/>
    <w:rsid w:val="00DE0044"/>
    <w:rsid w:val="00DE0319"/>
    <w:rsid w:val="00DE2757"/>
    <w:rsid w:val="00DE2F38"/>
    <w:rsid w:val="00DE39F3"/>
    <w:rsid w:val="00DE4415"/>
    <w:rsid w:val="00DE5EB3"/>
    <w:rsid w:val="00DE6C76"/>
    <w:rsid w:val="00DF00AC"/>
    <w:rsid w:val="00DF010E"/>
    <w:rsid w:val="00DF03E1"/>
    <w:rsid w:val="00DF0855"/>
    <w:rsid w:val="00DF085A"/>
    <w:rsid w:val="00DF141B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624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61C0"/>
    <w:rsid w:val="00EF6F20"/>
    <w:rsid w:val="00EF727D"/>
    <w:rsid w:val="00F007F7"/>
    <w:rsid w:val="00F010AB"/>
    <w:rsid w:val="00F011A3"/>
    <w:rsid w:val="00F0354F"/>
    <w:rsid w:val="00F045DE"/>
    <w:rsid w:val="00F05035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C26"/>
    <w:rsid w:val="00F16CF8"/>
    <w:rsid w:val="00F1730A"/>
    <w:rsid w:val="00F17B4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ED0"/>
    <w:rsid w:val="00F44E95"/>
    <w:rsid w:val="00F458AB"/>
    <w:rsid w:val="00F46335"/>
    <w:rsid w:val="00F47D13"/>
    <w:rsid w:val="00F502E9"/>
    <w:rsid w:val="00F51AA8"/>
    <w:rsid w:val="00F52699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6A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56B1C-D894-4B83-BB0A-376BD8C7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12</TotalTime>
  <Pages>15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4</cp:revision>
  <cp:lastPrinted>2019-11-01T02:40:00Z</cp:lastPrinted>
  <dcterms:created xsi:type="dcterms:W3CDTF">2019-11-07T09:03:00Z</dcterms:created>
  <dcterms:modified xsi:type="dcterms:W3CDTF">2019-11-13T10:27:00Z</dcterms:modified>
</cp:coreProperties>
</file>