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4D7DBC" w14:paraId="3E58F099" w14:textId="77777777" w:rsidTr="00212863">
        <w:trPr>
          <w:tblHeader/>
        </w:trPr>
        <w:tc>
          <w:tcPr>
            <w:tcW w:w="1278" w:type="dxa"/>
          </w:tcPr>
          <w:p w14:paraId="0875C047" w14:textId="77777777" w:rsidR="00B36D3F" w:rsidRPr="004D7DBC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285E225C" w14:textId="77777777"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4D7DBC" w14:paraId="489E93A4" w14:textId="77777777" w:rsidTr="00212863">
        <w:trPr>
          <w:tblHeader/>
        </w:trPr>
        <w:tc>
          <w:tcPr>
            <w:tcW w:w="1278" w:type="dxa"/>
          </w:tcPr>
          <w:p w14:paraId="7512FADD" w14:textId="77777777" w:rsidR="00B36D3F" w:rsidRPr="004D7DBC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42EF5F4" w14:textId="77777777"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4D7DBC" w14:paraId="35ACC394" w14:textId="77777777" w:rsidTr="00B17529">
        <w:tc>
          <w:tcPr>
            <w:tcW w:w="1278" w:type="dxa"/>
            <w:vAlign w:val="center"/>
          </w:tcPr>
          <w:p w14:paraId="0692DA1E" w14:textId="77777777" w:rsidR="00B36D3F" w:rsidRPr="004D7DBC" w:rsidRDefault="00B36D3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AC654B7" w14:textId="77777777"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4D7DBC" w14:paraId="515F0CF4" w14:textId="77777777" w:rsidTr="00B17529">
        <w:tc>
          <w:tcPr>
            <w:tcW w:w="1278" w:type="dxa"/>
            <w:vAlign w:val="center"/>
          </w:tcPr>
          <w:p w14:paraId="3FD7C91A" w14:textId="77777777"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44AB719" w14:textId="77777777"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4D7DBC" w14:paraId="7D63DC59" w14:textId="77777777" w:rsidTr="00B17529">
        <w:tc>
          <w:tcPr>
            <w:tcW w:w="1278" w:type="dxa"/>
            <w:vAlign w:val="center"/>
          </w:tcPr>
          <w:p w14:paraId="4680C26F" w14:textId="77777777" w:rsidR="00D95B24" w:rsidRPr="004D7DBC" w:rsidRDefault="00D95B2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4AFF557" w14:textId="77777777" w:rsidR="00D95B24" w:rsidRPr="004D7DBC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4D7DBC" w14:paraId="1163ABBF" w14:textId="77777777" w:rsidTr="00B17529">
        <w:tc>
          <w:tcPr>
            <w:tcW w:w="1278" w:type="dxa"/>
            <w:vAlign w:val="center"/>
          </w:tcPr>
          <w:p w14:paraId="7B09490D" w14:textId="77777777"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2E446857" w14:textId="77777777"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="00C12743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4D7DBC" w14:paraId="3F37E5A3" w14:textId="77777777" w:rsidTr="00B17529">
        <w:tc>
          <w:tcPr>
            <w:tcW w:w="1278" w:type="dxa"/>
            <w:vAlign w:val="center"/>
          </w:tcPr>
          <w:p w14:paraId="37C08592" w14:textId="77777777"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FD0FAF1" w14:textId="77777777" w:rsidR="0091612A" w:rsidRPr="004D7DBC" w:rsidRDefault="00B64D42" w:rsidP="0091612A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</w:tr>
      <w:tr w:rsidR="00130723" w:rsidRPr="004D7DBC" w14:paraId="306866FF" w14:textId="77777777" w:rsidTr="00B17529">
        <w:tc>
          <w:tcPr>
            <w:tcW w:w="1278" w:type="dxa"/>
            <w:vAlign w:val="center"/>
          </w:tcPr>
          <w:p w14:paraId="5E71823E" w14:textId="77777777" w:rsidR="00130723" w:rsidRPr="004D7DBC" w:rsidRDefault="00130723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39E712B" w14:textId="77777777" w:rsidR="00130723" w:rsidRPr="004D7DBC" w:rsidRDefault="00130723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</w:tr>
      <w:tr w:rsidR="00B64D42" w:rsidRPr="004D7DBC" w14:paraId="3E69ED3E" w14:textId="77777777" w:rsidTr="00B17529">
        <w:tc>
          <w:tcPr>
            <w:tcW w:w="1278" w:type="dxa"/>
            <w:vAlign w:val="center"/>
          </w:tcPr>
          <w:p w14:paraId="30441F73" w14:textId="77777777"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0775E50" w14:textId="77777777" w:rsidR="00B64D42" w:rsidRPr="004D7DBC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4D7DBC" w14:paraId="70EB29BB" w14:textId="77777777" w:rsidTr="00B17529">
        <w:tc>
          <w:tcPr>
            <w:tcW w:w="1278" w:type="dxa"/>
            <w:vAlign w:val="center"/>
          </w:tcPr>
          <w:p w14:paraId="00BF36A0" w14:textId="77777777" w:rsidR="00ED511E" w:rsidRPr="004D7DBC" w:rsidRDefault="00ED511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29F3619" w14:textId="77777777" w:rsidR="00ED511E" w:rsidRPr="004D7DBC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A6DDF" w:rsidRPr="004D7DBC" w14:paraId="45D2B3AA" w14:textId="77777777" w:rsidTr="00B17529">
        <w:tc>
          <w:tcPr>
            <w:tcW w:w="1278" w:type="dxa"/>
            <w:vAlign w:val="center"/>
          </w:tcPr>
          <w:p w14:paraId="08ACEFA3" w14:textId="77777777" w:rsidR="007A6DDF" w:rsidRPr="004D7DBC" w:rsidRDefault="007A6DD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D71E7B3" w14:textId="77777777" w:rsidR="007A6DDF" w:rsidRPr="004D7DBC" w:rsidRDefault="007A6DDF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การจำหน่ายบริษัทย่อยและการดำเนินงานที่ยกเลิก</w:t>
            </w:r>
          </w:p>
        </w:tc>
      </w:tr>
      <w:tr w:rsidR="00B64D42" w:rsidRPr="004D7DBC" w14:paraId="720EB1F1" w14:textId="77777777" w:rsidTr="00B17529">
        <w:tc>
          <w:tcPr>
            <w:tcW w:w="1278" w:type="dxa"/>
            <w:vAlign w:val="center"/>
          </w:tcPr>
          <w:p w14:paraId="3F43617E" w14:textId="77777777"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6FFE55C" w14:textId="77777777"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DB5565" w:rsidRPr="004D7DBC" w14:paraId="56FD3C0A" w14:textId="77777777" w:rsidTr="00B17529">
        <w:tc>
          <w:tcPr>
            <w:tcW w:w="1278" w:type="dxa"/>
            <w:vAlign w:val="center"/>
          </w:tcPr>
          <w:p w14:paraId="38CD5B3E" w14:textId="77777777" w:rsidR="00DB5565" w:rsidRPr="004D7DBC" w:rsidRDefault="00DB5565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323A8E" w14:textId="77777777" w:rsidR="00DB5565" w:rsidRPr="004D7DBC" w:rsidRDefault="00DB5565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56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</w:tr>
      <w:tr w:rsidR="00553337" w:rsidRPr="004D7DBC" w14:paraId="536B6C0C" w14:textId="77777777" w:rsidTr="00B17529">
        <w:tc>
          <w:tcPr>
            <w:tcW w:w="1278" w:type="dxa"/>
            <w:vAlign w:val="center"/>
          </w:tcPr>
          <w:p w14:paraId="4BF53F66" w14:textId="77777777" w:rsidR="00553337" w:rsidRPr="004D7DBC" w:rsidRDefault="00553337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A8DF7E2" w14:textId="77777777" w:rsidR="00553337" w:rsidRPr="004D7DBC" w:rsidRDefault="0055333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ทุนเรือนหุ้น</w:t>
            </w:r>
          </w:p>
        </w:tc>
      </w:tr>
      <w:tr w:rsidR="000277D8" w:rsidRPr="004D7DBC" w14:paraId="4248EFA7" w14:textId="77777777" w:rsidTr="00B17529">
        <w:tc>
          <w:tcPr>
            <w:tcW w:w="1278" w:type="dxa"/>
            <w:vAlign w:val="center"/>
          </w:tcPr>
          <w:p w14:paraId="5B1CE51F" w14:textId="77777777" w:rsidR="000277D8" w:rsidRPr="004D7DBC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E8EAB27" w14:textId="77777777" w:rsidR="000277D8" w:rsidRPr="004D7DBC" w:rsidRDefault="007B5E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</w:t>
            </w:r>
            <w:r w:rsidR="00903E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DB5565" w:rsidRPr="00DB556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การจำแนก</w:t>
            </w:r>
            <w:r w:rsidR="00903E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0277D8" w:rsidRPr="004D7DBC" w14:paraId="26750393" w14:textId="77777777" w:rsidTr="00B17529">
        <w:tc>
          <w:tcPr>
            <w:tcW w:w="1278" w:type="dxa"/>
            <w:vAlign w:val="center"/>
          </w:tcPr>
          <w:p w14:paraId="031EB682" w14:textId="77777777" w:rsidR="000277D8" w:rsidRPr="004D7DBC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C4C4EBA" w14:textId="77777777" w:rsidR="000277D8" w:rsidRPr="004D7DBC" w:rsidRDefault="000277D8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  <w:r w:rsidR="004C31A1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</w:tr>
      <w:tr w:rsidR="00927FFE" w:rsidRPr="004D7DBC" w14:paraId="5F630D32" w14:textId="77777777" w:rsidTr="00B17529">
        <w:tc>
          <w:tcPr>
            <w:tcW w:w="1278" w:type="dxa"/>
            <w:vAlign w:val="center"/>
          </w:tcPr>
          <w:p w14:paraId="7216EC40" w14:textId="77777777" w:rsidR="00927FFE" w:rsidRPr="004D7DBC" w:rsidRDefault="00927FF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47248E2" w14:textId="77777777" w:rsidR="00927FFE" w:rsidRPr="004D7DBC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4D7DBC" w14:paraId="080687D3" w14:textId="77777777" w:rsidTr="00B17529">
        <w:tc>
          <w:tcPr>
            <w:tcW w:w="1278" w:type="dxa"/>
            <w:vAlign w:val="center"/>
          </w:tcPr>
          <w:p w14:paraId="75FE242F" w14:textId="77777777" w:rsidR="00C665D6" w:rsidRPr="004D7DBC" w:rsidRDefault="00C665D6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1BF03EE" w14:textId="77777777" w:rsidR="00C665D6" w:rsidRPr="004D7DBC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4D7DBC" w14:paraId="6A97F775" w14:textId="77777777" w:rsidTr="00B17529">
        <w:tc>
          <w:tcPr>
            <w:tcW w:w="1278" w:type="dxa"/>
            <w:vAlign w:val="center"/>
          </w:tcPr>
          <w:p w14:paraId="7D954C44" w14:textId="77777777"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39BC9C2" w14:textId="77777777" w:rsidR="00B64D42" w:rsidRPr="004D7DBC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4D7DBC" w14:paraId="5FE0EACF" w14:textId="77777777" w:rsidTr="00B17529">
        <w:tc>
          <w:tcPr>
            <w:tcW w:w="1278" w:type="dxa"/>
            <w:vAlign w:val="center"/>
          </w:tcPr>
          <w:p w14:paraId="62FD377E" w14:textId="77777777" w:rsidR="002D1934" w:rsidRPr="004D7DBC" w:rsidRDefault="002D193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2746BD82" w14:textId="77777777" w:rsidR="002D1934" w:rsidRPr="004D7DBC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4D7DBC" w14:paraId="6075F5D2" w14:textId="77777777" w:rsidTr="00B17529">
        <w:tc>
          <w:tcPr>
            <w:tcW w:w="1278" w:type="dxa"/>
            <w:vAlign w:val="center"/>
          </w:tcPr>
          <w:p w14:paraId="529CE515" w14:textId="77777777" w:rsidR="00E35DB9" w:rsidRPr="004D7DBC" w:rsidRDefault="00E35DB9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80D4752" w14:textId="77777777" w:rsidR="00E35DB9" w:rsidRPr="004D7DBC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081ADB" w:rsidRPr="004D7DBC" w14:paraId="5239C036" w14:textId="77777777" w:rsidTr="00B17529">
        <w:tc>
          <w:tcPr>
            <w:tcW w:w="1278" w:type="dxa"/>
            <w:vAlign w:val="center"/>
          </w:tcPr>
          <w:p w14:paraId="28645BBF" w14:textId="77777777" w:rsidR="00081ADB" w:rsidRPr="004D7DBC" w:rsidRDefault="00081ADB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2D207BCA" w14:textId="77777777" w:rsidR="00081ADB" w:rsidRPr="004D7DBC" w:rsidRDefault="00081ADB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1AD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มาตรฐานการรายงานทางการเงินที่ยังไม่ได้ใช้</w:t>
            </w:r>
          </w:p>
        </w:tc>
      </w:tr>
    </w:tbl>
    <w:p w14:paraId="0C8FAA91" w14:textId="77777777" w:rsidR="00B36D3F" w:rsidRPr="004D7DBC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7E8F3312" w14:textId="77777777" w:rsidR="00142C8F" w:rsidRPr="004D7DBC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56A734CC" w14:textId="77777777" w:rsidR="00142C8F" w:rsidRPr="004D7DBC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>งบการเงิน</w:t>
      </w:r>
      <w:r w:rsidRPr="004D7DB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D7DB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DB5565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B5565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DB556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33F5C">
        <w:rPr>
          <w:rFonts w:ascii="Angsana New" w:hAnsi="Angsana New"/>
          <w:sz w:val="30"/>
          <w:szCs w:val="30"/>
          <w:lang w:val="en-US"/>
        </w:rPr>
        <w:t>13</w:t>
      </w:r>
      <w:r w:rsidR="00BC7E1B">
        <w:rPr>
          <w:rFonts w:ascii="Angsana New" w:hAnsi="Angsana New"/>
          <w:sz w:val="30"/>
          <w:szCs w:val="30"/>
          <w:lang w:val="en-US"/>
        </w:rPr>
        <w:t xml:space="preserve"> </w:t>
      </w:r>
      <w:r w:rsidR="00BC7E1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935E3F" w:rsidRPr="00733A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</w:p>
    <w:p w14:paraId="67A1484E" w14:textId="77777777" w:rsidR="00B36D3F" w:rsidRPr="004D7DBC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315FBC24" w14:textId="77777777" w:rsidR="00B36D3F" w:rsidRPr="004D7DBC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D7D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40C188D2" w14:textId="77777777" w:rsidR="00B36D3F" w:rsidRPr="004D7DBC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BAAAEAA" w14:textId="77777777" w:rsidR="008043A9" w:rsidRPr="004D7DBC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="00911221" w:rsidRPr="004D7DBC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</w:rPr>
        <w:t>“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D7DBC">
        <w:rPr>
          <w:rFonts w:asciiTheme="majorBidi" w:hAnsiTheme="majorBidi" w:cstheme="majorBidi"/>
          <w:sz w:val="30"/>
          <w:szCs w:val="30"/>
        </w:rPr>
        <w:t>”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348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 เขตบางกะปิ กรุงเทพมหานคร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10240</w:t>
      </w:r>
    </w:p>
    <w:p w14:paraId="3DFB8973" w14:textId="77777777" w:rsidR="008043A9" w:rsidRDefault="008043A9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5D4C482" w14:textId="77777777" w:rsidR="00272AC4" w:rsidRPr="00BA220D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7DB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4D7DBC">
        <w:rPr>
          <w:rFonts w:ascii="Angsana New" w:hAnsi="Angsana New"/>
          <w:sz w:val="30"/>
          <w:szCs w:val="30"/>
        </w:rPr>
        <w:t>“</w:t>
      </w:r>
      <w:r w:rsidRPr="004D7DB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D7DBC">
        <w:rPr>
          <w:rFonts w:ascii="Angsana New" w:hAnsi="Angsana New"/>
          <w:sz w:val="30"/>
          <w:szCs w:val="30"/>
        </w:rPr>
        <w:t xml:space="preserve">” </w:t>
      </w:r>
      <w:r w:rsidRPr="004D7DBC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4D7DBC">
        <w:rPr>
          <w:rFonts w:ascii="Angsana New" w:hAnsi="Angsana New" w:hint="cs"/>
          <w:sz w:val="30"/>
          <w:szCs w:val="30"/>
          <w:cs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</w:t>
      </w:r>
      <w:r w:rsidRPr="003334E8">
        <w:rPr>
          <w:rFonts w:ascii="Angsana New" w:hAnsi="Angsana New" w:hint="cs"/>
          <w:sz w:val="30"/>
          <w:szCs w:val="30"/>
          <w:cs/>
        </w:rPr>
        <w:t xml:space="preserve"> จัดจำหน่าย </w:t>
      </w:r>
      <w:r w:rsidRPr="006634E9">
        <w:rPr>
          <w:rFonts w:ascii="Angsana New" w:hAnsi="Angsana New" w:hint="cs"/>
          <w:sz w:val="30"/>
          <w:szCs w:val="30"/>
          <w:cs/>
        </w:rPr>
        <w:t>รวมถึงให้บริการทางด้านสื่อโฆษณา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="006634E9">
        <w:rPr>
          <w:rFonts w:hint="cs"/>
          <w:sz w:val="30"/>
          <w:szCs w:val="30"/>
          <w:cs/>
        </w:rPr>
        <w:t xml:space="preserve">อย่างไรก็ตาม ในระหว่างปี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6634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634E9" w:rsidRPr="00CE0C05">
        <w:rPr>
          <w:rFonts w:hint="cs"/>
          <w:sz w:val="30"/>
          <w:szCs w:val="30"/>
          <w:cs/>
        </w:rPr>
        <w:t>กลุ่มบริษัทได้ยกเลิกการดำเนินธุรกิจเกี่ยวกับการให้บริการทางด้านสื่อโฆษณา</w:t>
      </w:r>
      <w:r w:rsidR="00BA220D"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 w:rsidR="00233F5C">
        <w:rPr>
          <w:rFonts w:ascii="Angsana New" w:hAnsi="Angsana New"/>
          <w:sz w:val="30"/>
          <w:szCs w:val="30"/>
          <w:lang w:val="en-US"/>
        </w:rPr>
        <w:t>9</w:t>
      </w:r>
    </w:p>
    <w:p w14:paraId="7E83B738" w14:textId="77777777" w:rsidR="0076474E" w:rsidRPr="00DD2819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E18D343" w14:textId="77777777" w:rsidR="00B36D3F" w:rsidRPr="003334E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396D64D1" w14:textId="77777777" w:rsidR="00B36D3F" w:rsidRPr="00DD2819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14:paraId="34C17799" w14:textId="77777777" w:rsidR="00E8310F" w:rsidRPr="00A311B1" w:rsidRDefault="00E8310F" w:rsidP="00A02F25">
      <w:pPr>
        <w:numPr>
          <w:ilvl w:val="0"/>
          <w:numId w:val="17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11B1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7D1601F8" w14:textId="77777777" w:rsidR="00E8310F" w:rsidRPr="00DD2819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567BAE" w14:textId="77777777" w:rsidR="00A02F25" w:rsidRPr="00BB0EFB" w:rsidRDefault="00A02F25" w:rsidP="00BB0EFB">
      <w:pPr>
        <w:spacing w:line="240" w:lineRule="auto"/>
        <w:ind w:left="540" w:right="-45"/>
        <w:jc w:val="thaiDistribute"/>
        <w:rPr>
          <w:rFonts w:ascii="Angsana New" w:hAnsi="Angsana New"/>
          <w:spacing w:val="12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42462">
        <w:rPr>
          <w:rFonts w:ascii="Angsana New" w:hAnsi="Angsana New" w:hint="cs"/>
          <w:sz w:val="30"/>
          <w:szCs w:val="30"/>
          <w:cs/>
        </w:rPr>
        <w:t>แบบย่อ</w:t>
      </w:r>
      <w:r w:rsidRPr="003334E8">
        <w:rPr>
          <w:rFonts w:ascii="Angsana New" w:hAnsi="Angsana New"/>
          <w:sz w:val="30"/>
          <w:szCs w:val="30"/>
          <w:cs/>
        </w:rPr>
        <w:t>นี้</w:t>
      </w:r>
      <w:r w:rsidR="00DB5565" w:rsidRPr="00DB5565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100725">
        <w:rPr>
          <w:rFonts w:ascii="Angsana New" w:hAnsi="Angsana New" w:hint="cs"/>
          <w:sz w:val="30"/>
          <w:szCs w:val="30"/>
          <w:cs/>
        </w:rPr>
        <w:t xml:space="preserve"> </w:t>
      </w:r>
      <w:r w:rsidR="00DB5565" w:rsidRPr="00DB5565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</w:t>
      </w:r>
      <w:r w:rsidR="00DB5565" w:rsidRPr="00742462">
        <w:rPr>
          <w:rFonts w:ascii="Angsana New" w:hAnsi="Angsana New"/>
          <w:sz w:val="30"/>
          <w:szCs w:val="30"/>
          <w:cs/>
        </w:rPr>
        <w:t>ย่อ</w:t>
      </w:r>
      <w:r w:rsidR="00742462" w:rsidRPr="00742462">
        <w:rPr>
          <w:rFonts w:ascii="Angsana New" w:hAnsi="Angsana New" w:hint="cs"/>
          <w:sz w:val="30"/>
          <w:szCs w:val="30"/>
          <w:cs/>
        </w:rPr>
        <w:t xml:space="preserve"> (</w:t>
      </w:r>
      <w:r w:rsidR="00742462" w:rsidRPr="00742462">
        <w:rPr>
          <w:rFonts w:ascii="Angsana New" w:hAnsi="Angsana New"/>
          <w:sz w:val="30"/>
          <w:szCs w:val="30"/>
          <w:lang w:val="en-US"/>
        </w:rPr>
        <w:t>“</w:t>
      </w:r>
      <w:r w:rsidR="00742462" w:rsidRPr="00742462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="00742462" w:rsidRPr="00742462">
        <w:rPr>
          <w:rFonts w:ascii="Angsana New" w:hAnsi="Angsana New"/>
          <w:sz w:val="30"/>
          <w:szCs w:val="30"/>
          <w:lang w:val="en-US"/>
        </w:rPr>
        <w:t>”)</w:t>
      </w:r>
      <w:r w:rsidR="00742462">
        <w:rPr>
          <w:rFonts w:ascii="Angsana New" w:hAnsi="Angsana New"/>
          <w:sz w:val="30"/>
          <w:szCs w:val="30"/>
          <w:lang w:val="en-US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="00722B6E">
        <w:rPr>
          <w:rFonts w:ascii="Angsana New" w:hAnsi="Angsana New"/>
          <w:sz w:val="30"/>
          <w:szCs w:val="30"/>
        </w:rPr>
        <w:br/>
      </w:r>
      <w:r w:rsidRPr="003334E8">
        <w:rPr>
          <w:rFonts w:ascii="Angsana New" w:hAnsi="Angsana New"/>
          <w:sz w:val="30"/>
          <w:szCs w:val="30"/>
          <w:cs/>
        </w:rPr>
        <w:t xml:space="preserve">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34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 xml:space="preserve">เรื่อง </w:t>
      </w:r>
      <w:r w:rsidR="00A311B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334E8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081ADB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Pr="004D7DBC">
        <w:rPr>
          <w:rFonts w:ascii="Angsana New" w:hAnsi="Angsana New"/>
          <w:sz w:val="30"/>
          <w:szCs w:val="30"/>
          <w:cs/>
        </w:rPr>
        <w:t xml:space="preserve"> </w:t>
      </w:r>
      <w:r w:rsidR="00A520B2" w:rsidRPr="004D7DBC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="00A520B2" w:rsidRPr="00BB0EFB">
        <w:rPr>
          <w:rFonts w:ascii="Angsana New" w:hAnsi="Angsana New" w:hint="cs"/>
          <w:spacing w:val="1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0D3B454" w14:textId="77777777" w:rsidR="00CD65AA" w:rsidRPr="004D7DBC" w:rsidRDefault="00CD65AA" w:rsidP="00A02F2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B9C67D" w14:textId="77777777" w:rsidR="00A02F25" w:rsidRDefault="00A02F25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911221" w:rsidRPr="004D7DBC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Pr="004D7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665B6" w:rsidRPr="004665B6">
        <w:rPr>
          <w:rFonts w:ascii="Angsana New" w:hAnsi="Angsana New" w:hint="cs"/>
          <w:sz w:val="30"/>
          <w:szCs w:val="30"/>
          <w:lang w:val="en-US"/>
        </w:rPr>
        <w:t>256</w:t>
      </w:r>
      <w:r w:rsidR="004665B6" w:rsidRPr="004665B6">
        <w:rPr>
          <w:rFonts w:ascii="Angsana New" w:hAnsi="Angsana New"/>
          <w:sz w:val="30"/>
          <w:szCs w:val="30"/>
          <w:lang w:val="en-US"/>
        </w:rPr>
        <w:t>1</w:t>
      </w:r>
      <w:r w:rsidRPr="004D7DBC">
        <w:rPr>
          <w:rFonts w:ascii="Angsana New" w:hAnsi="Angsana New"/>
          <w:sz w:val="30"/>
          <w:szCs w:val="30"/>
        </w:rPr>
        <w:t xml:space="preserve">          </w:t>
      </w:r>
      <w:r w:rsidRPr="004D7DB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8043A9" w:rsidRPr="004D7DBC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="00C90AB7" w:rsidRPr="004D7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2561</w:t>
      </w:r>
    </w:p>
    <w:p w14:paraId="1600B0A9" w14:textId="77777777" w:rsidR="00CD65AA" w:rsidRDefault="00CD65A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3385F1A0" w14:textId="77777777" w:rsidR="00C0006D" w:rsidRPr="00A311B1" w:rsidRDefault="00C0006D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lastRenderedPageBreak/>
        <w:t>สกุลเงิน</w:t>
      </w:r>
      <w:r w:rsidRPr="00A311B1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A311B1">
        <w:rPr>
          <w:b w:val="0"/>
          <w:bCs w:val="0"/>
          <w:cs/>
        </w:rPr>
        <w:t>นำเสนองบการเงิน</w:t>
      </w:r>
    </w:p>
    <w:p w14:paraId="349363BD" w14:textId="77777777" w:rsidR="00C0006D" w:rsidRPr="003334E8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566109F" w14:textId="77777777" w:rsidR="002D56DB" w:rsidRPr="003334E8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3334E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3334E8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079857C4" w14:textId="77777777" w:rsidR="00414EA8" w:rsidRPr="00A311B1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BAFEC" w14:textId="77777777" w:rsidR="00C0006D" w:rsidRPr="00A311B1" w:rsidRDefault="0052454E" w:rsidP="00F11B94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t>การใช้วิจารณญาณ</w:t>
      </w:r>
      <w:r w:rsidR="00F11B94">
        <w:rPr>
          <w:rFonts w:hint="cs"/>
          <w:b w:val="0"/>
          <w:bCs w:val="0"/>
          <w:cs/>
        </w:rPr>
        <w:t xml:space="preserve"> </w:t>
      </w:r>
      <w:r w:rsidRPr="00A311B1">
        <w:rPr>
          <w:rFonts w:hint="cs"/>
          <w:b w:val="0"/>
          <w:bCs w:val="0"/>
          <w:cs/>
        </w:rPr>
        <w:t>การ</w:t>
      </w:r>
      <w:r w:rsidRPr="00A311B1">
        <w:rPr>
          <w:b w:val="0"/>
          <w:bCs w:val="0"/>
          <w:cs/>
        </w:rPr>
        <w:t>ประมาณการ</w:t>
      </w:r>
      <w:r w:rsidR="00F11B94">
        <w:rPr>
          <w:rFonts w:hint="cs"/>
          <w:b w:val="0"/>
          <w:bCs w:val="0"/>
          <w:cs/>
        </w:rPr>
        <w:t xml:space="preserve"> </w:t>
      </w:r>
      <w:r w:rsidR="00F11B94" w:rsidRPr="00F11B94">
        <w:rPr>
          <w:b w:val="0"/>
          <w:bCs w:val="0"/>
          <w:cs/>
        </w:rPr>
        <w:t>และนโยบายการบัญชี</w:t>
      </w:r>
    </w:p>
    <w:p w14:paraId="1048FA02" w14:textId="77777777" w:rsidR="00BA507E" w:rsidRPr="003334E8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ABC936" w14:textId="77777777" w:rsidR="00F11B94" w:rsidRPr="00F11B94" w:rsidRDefault="00F11B94" w:rsidP="00F11B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1B94">
        <w:rPr>
          <w:rFonts w:ascii="Angsana New" w:hAnsi="Angsana New"/>
          <w:sz w:val="30"/>
          <w:szCs w:val="30"/>
          <w:cs/>
        </w:rPr>
        <w:t>ในการจัดทำ</w:t>
      </w:r>
      <w:r w:rsidRPr="00F11B94">
        <w:rPr>
          <w:rFonts w:ascii="Angsana New" w:hAnsi="Angsana New" w:hint="cs"/>
          <w:sz w:val="30"/>
          <w:szCs w:val="30"/>
          <w:cs/>
        </w:rPr>
        <w:t>งบ</w:t>
      </w:r>
      <w:r w:rsidRPr="00F11B94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F11B94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11B94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11B94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11B94">
        <w:rPr>
          <w:rFonts w:ascii="Angsana New" w:hAnsi="Angsana New"/>
          <w:sz w:val="30"/>
          <w:szCs w:val="30"/>
          <w:cs/>
        </w:rPr>
        <w:t>นั้น</w:t>
      </w:r>
      <w:r w:rsidRPr="00F11B94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F11B94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2561</w:t>
      </w:r>
      <w:r w:rsidRPr="00F11B94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F11B94">
        <w:rPr>
          <w:rFonts w:asciiTheme="majorBidi" w:hAnsiTheme="majorBidi" w:cstheme="majorBidi"/>
          <w:sz w:val="30"/>
          <w:szCs w:val="30"/>
          <w:cs/>
        </w:rPr>
        <w:t>าร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F11B94">
        <w:rPr>
          <w:rFonts w:asciiTheme="majorBidi" w:hAnsiTheme="majorBidi" w:cstheme="majorBidi"/>
          <w:sz w:val="30"/>
          <w:szCs w:val="30"/>
          <w:cs/>
        </w:rPr>
        <w:t>ใช้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F11B94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11B94">
        <w:rPr>
          <w:rFonts w:asciiTheme="majorBidi" w:hAnsiTheme="majorBidi" w:cstheme="majorBidi"/>
          <w:sz w:val="30"/>
          <w:szCs w:val="30"/>
        </w:rPr>
        <w:t xml:space="preserve"> 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11B94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F11B94">
        <w:rPr>
          <w:rFonts w:asciiTheme="majorBidi" w:hAnsiTheme="majorBidi" w:cstheme="majorBidi"/>
          <w:sz w:val="30"/>
          <w:szCs w:val="30"/>
        </w:rPr>
        <w:t xml:space="preserve">TFRS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F11B94">
        <w:rPr>
          <w:rFonts w:asciiTheme="majorBidi" w:hAnsiTheme="majorBidi" w:cstheme="majorBidi"/>
          <w:sz w:val="30"/>
          <w:szCs w:val="30"/>
        </w:rPr>
        <w:t xml:space="preserve"> 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11B94">
        <w:rPr>
          <w:rFonts w:ascii="Angsana New" w:hAnsi="Angsana New"/>
          <w:sz w:val="30"/>
          <w:szCs w:val="30"/>
          <w:cs/>
        </w:rPr>
        <w:t>กลุ่มบริษัท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F11B94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18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11B94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F11B94">
        <w:rPr>
          <w:rFonts w:ascii="Angsana New" w:hAnsi="Angsana New" w:hint="cs"/>
          <w:sz w:val="30"/>
          <w:szCs w:val="30"/>
          <w:cs/>
        </w:rPr>
        <w:t xml:space="preserve"> </w:t>
      </w:r>
      <w:r w:rsidRPr="00F11B94">
        <w:rPr>
          <w:rFonts w:ascii="Angsana New" w:hAnsi="Angsana New"/>
          <w:sz w:val="30"/>
          <w:szCs w:val="30"/>
        </w:rPr>
        <w:t xml:space="preserve">(“TAS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18</w:t>
      </w:r>
      <w:r w:rsidRPr="00F11B94">
        <w:rPr>
          <w:rFonts w:ascii="Angsana New" w:hAnsi="Angsana New"/>
          <w:sz w:val="30"/>
          <w:szCs w:val="30"/>
        </w:rPr>
        <w:t xml:space="preserve">”) </w:t>
      </w:r>
      <w:r w:rsidRPr="00F11B9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11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 w:hint="cs"/>
          <w:sz w:val="30"/>
          <w:szCs w:val="30"/>
          <w:cs/>
        </w:rPr>
        <w:t>เรื่อง</w:t>
      </w:r>
      <w:r w:rsidRPr="00F11B94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F11B94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F11B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B94">
        <w:rPr>
          <w:rFonts w:asciiTheme="majorBidi" w:hAnsiTheme="majorBidi" w:cstheme="majorBidi"/>
          <w:sz w:val="30"/>
          <w:szCs w:val="30"/>
        </w:rPr>
        <w:t xml:space="preserve">(“TAS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11B94">
        <w:rPr>
          <w:rFonts w:asciiTheme="majorBidi" w:hAnsiTheme="majorBidi" w:cstheme="majorBidi"/>
          <w:sz w:val="30"/>
          <w:szCs w:val="30"/>
        </w:rPr>
        <w:t>”)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B94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0B52F616" w14:textId="77777777" w:rsidR="00F11B94" w:rsidRPr="00F11B94" w:rsidRDefault="00F11B94" w:rsidP="00F11B94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08B758D3" w14:textId="77777777" w:rsidR="00F11B94" w:rsidRPr="00F11B94" w:rsidRDefault="00F11B94" w:rsidP="00F11B94">
      <w:pPr>
        <w:pStyle w:val="ListParagraph"/>
        <w:autoSpaceDE w:val="0"/>
        <w:autoSpaceDN w:val="0"/>
        <w:adjustRightInd w:val="0"/>
        <w:ind w:left="540"/>
        <w:rPr>
          <w:b w:val="0"/>
          <w:bCs w:val="0"/>
          <w:i w:val="0"/>
          <w:iCs w:val="0"/>
          <w:cs/>
          <w:lang w:val="en-GB"/>
        </w:rPr>
      </w:pPr>
      <w:r w:rsidRPr="00F11B94">
        <w:rPr>
          <w:rFonts w:asciiTheme="majorBidi" w:hAnsiTheme="majorBidi" w:cstheme="majorBidi"/>
          <w:b w:val="0"/>
          <w:bCs w:val="0"/>
          <w:cs/>
        </w:rPr>
        <w:tab/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 xml:space="preserve">ตาม TFRS </w:t>
      </w:r>
      <w:r w:rsidR="004665B6" w:rsidRPr="004665B6">
        <w:rPr>
          <w:b w:val="0"/>
          <w:bCs w:val="0"/>
          <w:i w:val="0"/>
          <w:iCs w:val="0"/>
          <w:spacing w:val="4"/>
          <w:lang w:val="en-US"/>
        </w:rPr>
        <w:t>15</w:t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 xml:space="preserve"> กลุ่มบริษัทรับรู้รายได้เมื่อ</w:t>
      </w:r>
      <w:r w:rsidRPr="004D1159">
        <w:rPr>
          <w:rFonts w:hint="cs"/>
          <w:b w:val="0"/>
          <w:bCs w:val="0"/>
          <w:i w:val="0"/>
          <w:iCs w:val="0"/>
          <w:spacing w:val="4"/>
          <w:cs/>
          <w:lang w:val="en-GB"/>
        </w:rPr>
        <w:t>ลูกค้ามีอำนาจ</w:t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>ควบคุม</w:t>
      </w:r>
      <w:r w:rsidRPr="004D1159">
        <w:rPr>
          <w:rFonts w:hint="cs"/>
          <w:b w:val="0"/>
          <w:bCs w:val="0"/>
          <w:i w:val="0"/>
          <w:iCs w:val="0"/>
          <w:spacing w:val="4"/>
          <w:cs/>
          <w:lang w:val="en-GB"/>
        </w:rPr>
        <w:t>ใน</w:t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 xml:space="preserve">สินค้าหรือบริการ </w:t>
      </w:r>
      <w:r w:rsidRPr="004D1159">
        <w:rPr>
          <w:rFonts w:hint="cs"/>
          <w:b w:val="0"/>
          <w:bCs w:val="0"/>
          <w:i w:val="0"/>
          <w:iCs w:val="0"/>
          <w:spacing w:val="4"/>
          <w:cs/>
          <w:lang w:val="en-GB"/>
        </w:rPr>
        <w:t>ด้วยจำนวนเงินที่สะท้อนถึง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สิ่งตอบแทนที่</w:t>
      </w:r>
      <w:r w:rsidRPr="00F11B94">
        <w:rPr>
          <w:b w:val="0"/>
          <w:bCs w:val="0"/>
          <w:i w:val="0"/>
          <w:iCs w:val="0"/>
          <w:cs/>
          <w:lang w:val="en-GB"/>
        </w:rPr>
        <w:t>กลุ่มบริษัท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คาดว่าจะมีสิทธิได้รับ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 และมีการใช้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วิจารณญาณ</w:t>
      </w:r>
      <w:r w:rsidRPr="00F11B94">
        <w:rPr>
          <w:b w:val="0"/>
          <w:bCs w:val="0"/>
          <w:i w:val="0"/>
          <w:iCs w:val="0"/>
          <w:cs/>
          <w:lang w:val="en-GB"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ในขณะที่ TAS </w:t>
      </w:r>
      <w:r w:rsidR="004665B6" w:rsidRPr="004665B6">
        <w:rPr>
          <w:b w:val="0"/>
          <w:bCs w:val="0"/>
          <w:i w:val="0"/>
          <w:iCs w:val="0"/>
          <w:lang w:val="en-US"/>
        </w:rPr>
        <w:t>18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 </w:t>
      </w:r>
      <w:r w:rsidR="004D1159">
        <w:rPr>
          <w:b w:val="0"/>
          <w:bCs w:val="0"/>
          <w:i w:val="0"/>
          <w:iCs w:val="0"/>
          <w:cs/>
          <w:lang w:val="en-GB"/>
        </w:rPr>
        <w:br/>
      </w:r>
      <w:r w:rsidRPr="00F11B94">
        <w:rPr>
          <w:b w:val="0"/>
          <w:bCs w:val="0"/>
          <w:i w:val="0"/>
          <w:iCs w:val="0"/>
          <w:cs/>
          <w:lang w:val="en-GB"/>
        </w:rPr>
        <w:t>กลุ่มบริษัทรับรู้รายได้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จากการขายสินค้า</w:t>
      </w:r>
      <w:r w:rsidRPr="00F11B94">
        <w:rPr>
          <w:b w:val="0"/>
          <w:bCs w:val="0"/>
          <w:i w:val="0"/>
          <w:iCs w:val="0"/>
          <w:cs/>
          <w:lang w:val="en-GB"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F11B94">
        <w:rPr>
          <w:b w:val="0"/>
          <w:bCs w:val="0"/>
          <w:i w:val="0"/>
          <w:iCs w:val="0"/>
          <w:cs/>
          <w:lang w:val="en-GB"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  </w:t>
      </w:r>
    </w:p>
    <w:p w14:paraId="7CD75E48" w14:textId="77777777" w:rsidR="00F11B94" w:rsidRPr="00F11B94" w:rsidRDefault="00F11B94" w:rsidP="00F11B9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8E2DE" w14:textId="77777777" w:rsidR="00F11B94" w:rsidRPr="007A5FE6" w:rsidRDefault="00F11B94" w:rsidP="00F11B94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11B94">
        <w:rPr>
          <w:rFonts w:ascii="Angsana New" w:hAnsi="Angsana New" w:hint="cs"/>
          <w:sz w:val="30"/>
          <w:szCs w:val="30"/>
          <w:cs/>
        </w:rPr>
        <w:t>นอกจากนี้</w:t>
      </w:r>
      <w:r w:rsidRPr="00F11B94">
        <w:rPr>
          <w:rFonts w:ascii="Angsana New" w:hAnsi="Angsana New"/>
          <w:sz w:val="30"/>
          <w:szCs w:val="30"/>
          <w:cs/>
        </w:rPr>
        <w:t>กลุ่มบริษัท</w:t>
      </w:r>
      <w:r w:rsidRPr="00F11B94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11B94">
        <w:rPr>
          <w:rFonts w:ascii="Angsana New" w:hAnsi="Angsana New" w:hint="cs"/>
          <w:sz w:val="30"/>
          <w:szCs w:val="30"/>
          <w:cs/>
        </w:rPr>
        <w:t>ที่ออกและปรับปรุง</w:t>
      </w:r>
      <w:r w:rsidR="004D1159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Pr="00F11B94">
        <w:rPr>
          <w:rFonts w:ascii="Angsana New" w:hAnsi="Angsana New"/>
          <w:sz w:val="30"/>
          <w:szCs w:val="30"/>
          <w:cs/>
        </w:rPr>
        <w:t>กลุ่มบริษัท</w:t>
      </w:r>
      <w:r w:rsidRPr="00F11B94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100725">
        <w:rPr>
          <w:rFonts w:ascii="Angsana New" w:hAnsi="Angsana New"/>
          <w:sz w:val="30"/>
          <w:szCs w:val="30"/>
          <w:lang w:val="en-US"/>
        </w:rPr>
        <w:t>20</w:t>
      </w:r>
    </w:p>
    <w:p w14:paraId="20346273" w14:textId="77777777" w:rsidR="00F11B94" w:rsidRDefault="00F11B94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14B19CBD" w14:textId="77777777" w:rsidR="00C954AB" w:rsidRPr="00615028" w:rsidRDefault="00C954AB" w:rsidP="003B6165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7CD6B2A8" w14:textId="77777777" w:rsidR="00615028" w:rsidRPr="00615028" w:rsidRDefault="00615028" w:rsidP="00615028">
      <w:pPr>
        <w:spacing w:line="240" w:lineRule="auto"/>
        <w:ind w:right="-43"/>
        <w:rPr>
          <w:rFonts w:asciiTheme="majorBidi" w:hAnsiTheme="majorBidi"/>
          <w:b/>
          <w:bCs/>
          <w:sz w:val="16"/>
          <w:szCs w:val="16"/>
          <w:lang w:val="en-US"/>
        </w:rPr>
      </w:pPr>
    </w:p>
    <w:p w14:paraId="5390D97B" w14:textId="77777777" w:rsidR="00D90001" w:rsidRDefault="00C954AB" w:rsidP="00B352F1">
      <w:pPr>
        <w:pStyle w:val="ListParagraph"/>
        <w:tabs>
          <w:tab w:val="clear" w:pos="540"/>
          <w:tab w:val="left" w:pos="900"/>
        </w:tabs>
        <w:ind w:left="540" w:firstLine="0"/>
        <w:rPr>
          <w:cs/>
        </w:rPr>
      </w:pPr>
      <w:r w:rsidRPr="003334E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3334E8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ได้เปิดเผยในหมายเหตุประกอบงบการเงินข้อ </w:t>
      </w:r>
      <w:r w:rsidR="00100725">
        <w:rPr>
          <w:b w:val="0"/>
          <w:bCs w:val="0"/>
          <w:i w:val="0"/>
          <w:iCs w:val="0"/>
          <w:lang w:val="en-US"/>
        </w:rPr>
        <w:t>7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100725">
        <w:rPr>
          <w:b w:val="0"/>
          <w:bCs w:val="0"/>
          <w:i w:val="0"/>
          <w:iCs w:val="0"/>
          <w:lang w:val="en-US"/>
        </w:rPr>
        <w:t>8</w:t>
      </w:r>
      <w:r w:rsidR="00EF1542">
        <w:rPr>
          <w:rFonts w:hint="cs"/>
          <w:b w:val="0"/>
          <w:bCs w:val="0"/>
          <w:i w:val="0"/>
          <w:iCs w:val="0"/>
          <w:cs/>
          <w:lang w:val="en-US"/>
        </w:rPr>
        <w:t xml:space="preserve"> สำหรับความสัมพันธ์กับผู้บริหารสำคัญและบุคคลหรือกิจการที่เกี่ยวข้อง</w:t>
      </w:r>
      <w:r w:rsidR="007834CC">
        <w:rPr>
          <w:rFonts w:hint="cs"/>
          <w:b w:val="0"/>
          <w:bCs w:val="0"/>
          <w:i w:val="0"/>
          <w:iCs w:val="0"/>
          <w:cs/>
          <w:lang w:val="en-US"/>
        </w:rPr>
        <w:t>กันอื่นไม่ได้มีการเปลี่ยนแปลงอย่างมีสาระสำคัญ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</w:p>
    <w:p w14:paraId="76F426A9" w14:textId="77777777" w:rsidR="00B352F1" w:rsidRPr="00330E23" w:rsidRDefault="00B352F1" w:rsidP="00B352F1">
      <w:pPr>
        <w:pStyle w:val="ListParagraph"/>
        <w:tabs>
          <w:tab w:val="clear" w:pos="540"/>
          <w:tab w:val="left" w:pos="900"/>
        </w:tabs>
        <w:ind w:left="540" w:firstLine="0"/>
        <w:rPr>
          <w:sz w:val="10"/>
          <w:szCs w:val="10"/>
          <w:cs/>
        </w:rPr>
      </w:pPr>
    </w:p>
    <w:p w14:paraId="0F7C1F94" w14:textId="77777777" w:rsidR="00BB479B" w:rsidRPr="004D1159" w:rsidRDefault="00B352F1" w:rsidP="00BA5455">
      <w:pPr>
        <w:pStyle w:val="BodyText2"/>
        <w:ind w:left="540" w:right="18"/>
        <w:rPr>
          <w:lang w:val="en-US"/>
        </w:rPr>
      </w:pPr>
      <w:r w:rsidRPr="004D1159">
        <w:rPr>
          <w:b/>
          <w:cs/>
        </w:rPr>
        <w:t>นโยบายการกำหนดราคาที่มีการเปลี่ยนแปลงอย่างมี</w:t>
      </w:r>
      <w:r w:rsidRPr="004D1159">
        <w:rPr>
          <w:rFonts w:hint="cs"/>
          <w:b/>
          <w:cs/>
        </w:rPr>
        <w:t>สาระ</w:t>
      </w:r>
      <w:r w:rsidRPr="004D1159">
        <w:rPr>
          <w:b/>
          <w:cs/>
        </w:rPr>
        <w:t>สำคัญ</w:t>
      </w:r>
      <w:r w:rsidRPr="004D1159">
        <w:rPr>
          <w:rFonts w:hint="cs"/>
          <w:b/>
          <w:cs/>
        </w:rPr>
        <w:t>ใน</w:t>
      </w:r>
      <w:r w:rsidRPr="004D1159">
        <w:rPr>
          <w:b/>
          <w:cs/>
        </w:rPr>
        <w:t>ระหว่างงวด</w:t>
      </w:r>
      <w:r w:rsidR="00BC7E1B">
        <w:rPr>
          <w:rFonts w:hint="cs"/>
          <w:b/>
          <w:cs/>
          <w:lang w:val="en-US"/>
        </w:rPr>
        <w:t>เก้า</w:t>
      </w:r>
      <w:r w:rsidRPr="004D1159">
        <w:rPr>
          <w:b/>
          <w:cs/>
          <w:lang w:val="en-US"/>
        </w:rPr>
        <w:t xml:space="preserve">เดือนสิ้นสุดวันที่ </w:t>
      </w:r>
      <w:r w:rsidR="004665B6" w:rsidRPr="004665B6">
        <w:rPr>
          <w:bCs/>
          <w:lang w:val="en-US"/>
        </w:rPr>
        <w:t>30</w:t>
      </w:r>
      <w:r w:rsidRPr="004D1159">
        <w:rPr>
          <w:b/>
          <w:lang w:val="en-US"/>
        </w:rPr>
        <w:t xml:space="preserve"> </w:t>
      </w:r>
      <w:r w:rsidR="002661CD">
        <w:rPr>
          <w:rFonts w:hint="cs"/>
          <w:b/>
          <w:cs/>
          <w:lang w:val="en-US"/>
        </w:rPr>
        <w:t>กันยา</w:t>
      </w:r>
      <w:r w:rsidRPr="004D1159">
        <w:rPr>
          <w:b/>
          <w:cs/>
          <w:lang w:val="en-US"/>
        </w:rPr>
        <w:t xml:space="preserve">ยน </w:t>
      </w:r>
      <w:r w:rsidR="004665B6" w:rsidRPr="004665B6">
        <w:rPr>
          <w:bCs/>
          <w:lang w:val="en-US"/>
        </w:rPr>
        <w:t>2562</w:t>
      </w:r>
      <w:r w:rsidRPr="004D1159">
        <w:rPr>
          <w:b/>
          <w:lang w:val="en-US"/>
        </w:rPr>
        <w:t xml:space="preserve"> </w:t>
      </w:r>
      <w:r w:rsidRPr="004D1159">
        <w:rPr>
          <w:b/>
          <w:cs/>
          <w:lang w:val="en-US"/>
        </w:rPr>
        <w:t>มี</w:t>
      </w:r>
      <w:r w:rsidRPr="004D1159">
        <w:rPr>
          <w:b/>
          <w:cs/>
        </w:rPr>
        <w:t>ดังต่อไปนี้</w:t>
      </w:r>
    </w:p>
    <w:p w14:paraId="27D41FBF" w14:textId="77777777" w:rsidR="00D90001" w:rsidRPr="00615028" w:rsidRDefault="00D90001" w:rsidP="0059601A">
      <w:pPr>
        <w:pStyle w:val="NoSpacing"/>
        <w:rPr>
          <w:sz w:val="16"/>
          <w:szCs w:val="16"/>
        </w:rPr>
      </w:pPr>
    </w:p>
    <w:p w14:paraId="0FD2B7F5" w14:textId="77777777" w:rsidR="00BB479B" w:rsidRPr="004D1159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4D1159" w14:paraId="68285D2C" w14:textId="77777777" w:rsidTr="00CC1CA8">
        <w:trPr>
          <w:tblHeader/>
        </w:trPr>
        <w:tc>
          <w:tcPr>
            <w:tcW w:w="3510" w:type="dxa"/>
          </w:tcPr>
          <w:p w14:paraId="21E7F61E" w14:textId="77777777" w:rsidR="002F02AF" w:rsidRPr="004D1159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11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14:paraId="5AD994A5" w14:textId="77777777" w:rsidR="002F02AF" w:rsidRPr="004D1159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11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A86765" w:rsidRPr="003334E8" w14:paraId="0AD9C12F" w14:textId="77777777" w:rsidTr="00F51EBA">
        <w:tc>
          <w:tcPr>
            <w:tcW w:w="3510" w:type="dxa"/>
          </w:tcPr>
          <w:p w14:paraId="6F8B5C04" w14:textId="77777777" w:rsidR="00A86765" w:rsidRPr="00BC7E1B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C7E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ค่าวิจัยและพัฒนา</w:t>
            </w:r>
          </w:p>
        </w:tc>
        <w:tc>
          <w:tcPr>
            <w:tcW w:w="5733" w:type="dxa"/>
          </w:tcPr>
          <w:p w14:paraId="5055E908" w14:textId="77777777" w:rsidR="00A86765" w:rsidRPr="00BC7E1B" w:rsidRDefault="00B26054" w:rsidP="00A8676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7E1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9C6736" w:rsidRPr="003334E8" w14:paraId="3B20761A" w14:textId="77777777" w:rsidTr="00F51EBA">
        <w:tc>
          <w:tcPr>
            <w:tcW w:w="3510" w:type="dxa"/>
          </w:tcPr>
          <w:p w14:paraId="5ED4E36A" w14:textId="77777777" w:rsidR="009C6736" w:rsidRPr="00BC7E1B" w:rsidRDefault="009C6736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C7E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14:paraId="28255451" w14:textId="77777777" w:rsidR="009C6736" w:rsidRPr="00BC7E1B" w:rsidRDefault="009C6736" w:rsidP="00A8676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C7E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 w:rsidRPr="00BC7E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0.75 </w:t>
            </w:r>
            <w:r w:rsidRPr="00BC7E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BC7E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1.5 </w:t>
            </w:r>
            <w:r w:rsidRPr="00BC7E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</w:tbl>
    <w:p w14:paraId="675F92A4" w14:textId="77777777" w:rsidR="00A86765" w:rsidRPr="00330E23" w:rsidRDefault="00A86765" w:rsidP="003B6165">
      <w:pPr>
        <w:pStyle w:val="BodyText2"/>
        <w:spacing w:line="240" w:lineRule="auto"/>
        <w:ind w:right="18"/>
        <w:rPr>
          <w:sz w:val="8"/>
          <w:szCs w:val="8"/>
          <w:cs/>
        </w:rPr>
      </w:pPr>
    </w:p>
    <w:p w14:paraId="58899D8E" w14:textId="77777777" w:rsidR="00346BB0" w:rsidRPr="00330E23" w:rsidRDefault="00F51EBA" w:rsidP="00330E23">
      <w:pPr>
        <w:pStyle w:val="BodyText2"/>
        <w:ind w:left="540" w:right="18"/>
        <w:rPr>
          <w:lang w:val="en-US"/>
        </w:rPr>
      </w:pPr>
      <w:r w:rsidRPr="003334E8">
        <w:rPr>
          <w:cs/>
        </w:rPr>
        <w:t>รายการที่สำคัญกับบุคคลหรือกิจการที่เกี่ยวข้องกัน</w:t>
      </w:r>
      <w:r w:rsidR="003B448A" w:rsidRPr="003334E8">
        <w:rPr>
          <w:cs/>
        </w:rPr>
        <w:t>สำหรับงวด</w:t>
      </w:r>
      <w:r w:rsidR="003B448A" w:rsidRPr="00F13E8E">
        <w:rPr>
          <w:cs/>
        </w:rPr>
        <w:t>สา</w:t>
      </w:r>
      <w:r w:rsidR="003B448A">
        <w:rPr>
          <w:cs/>
        </w:rPr>
        <w:t>มเดือนและ</w:t>
      </w:r>
      <w:r w:rsidR="0066683D">
        <w:rPr>
          <w:rFonts w:hint="cs"/>
          <w:cs/>
        </w:rPr>
        <w:t>เก้า</w:t>
      </w:r>
      <w:r w:rsidR="003B448A">
        <w:rPr>
          <w:cs/>
        </w:rPr>
        <w:t xml:space="preserve">เดือนสิ้นสุดวันที่ </w:t>
      </w:r>
      <w:r w:rsidR="004665B6" w:rsidRPr="004665B6">
        <w:rPr>
          <w:lang w:val="en-US"/>
        </w:rPr>
        <w:t>30</w:t>
      </w:r>
      <w:r w:rsidR="003B448A" w:rsidRPr="00F13E8E">
        <w:rPr>
          <w:cs/>
        </w:rPr>
        <w:t xml:space="preserve"> </w:t>
      </w:r>
      <w:r w:rsidR="0066683D">
        <w:rPr>
          <w:rFonts w:hint="cs"/>
          <w:cs/>
        </w:rPr>
        <w:t>กันยา</w:t>
      </w:r>
      <w:r w:rsidR="003B448A" w:rsidRPr="00F13E8E">
        <w:rPr>
          <w:cs/>
        </w:rPr>
        <w:t xml:space="preserve">ยน </w:t>
      </w:r>
      <w:r w:rsidR="00632B7E">
        <w:rPr>
          <w:rFonts w:hint="cs"/>
          <w:cs/>
        </w:rPr>
        <w:t xml:space="preserve">         </w:t>
      </w:r>
      <w:r w:rsidR="003B448A" w:rsidRPr="003334E8">
        <w:rPr>
          <w:cs/>
        </w:rPr>
        <w:t xml:space="preserve">สรุปได้ดังนี้   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172"/>
        <w:gridCol w:w="267"/>
        <w:gridCol w:w="1174"/>
        <w:gridCol w:w="267"/>
        <w:gridCol w:w="1170"/>
        <w:gridCol w:w="238"/>
        <w:gridCol w:w="1112"/>
      </w:tblGrid>
      <w:tr w:rsidR="00F51EBA" w:rsidRPr="003334E8" w14:paraId="115F1E72" w14:textId="77777777" w:rsidTr="00A2075F">
        <w:tc>
          <w:tcPr>
            <w:tcW w:w="2144" w:type="pct"/>
          </w:tcPr>
          <w:p w14:paraId="326E33B8" w14:textId="77777777" w:rsidR="00F51EBA" w:rsidRPr="003334E8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48C2D93C" w14:textId="77777777"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6149FE5" w14:textId="77777777"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104710E0" w14:textId="77777777"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273" w:rsidRPr="003334E8" w14:paraId="13355E3A" w14:textId="77777777" w:rsidTr="00A2075F">
        <w:tc>
          <w:tcPr>
            <w:tcW w:w="2144" w:type="pct"/>
          </w:tcPr>
          <w:p w14:paraId="091FB051" w14:textId="77777777" w:rsidR="00356107" w:rsidRPr="003334E8" w:rsidRDefault="00356107" w:rsidP="002661C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661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761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20" w:type="pct"/>
          </w:tcPr>
          <w:p w14:paraId="1FBBD00C" w14:textId="77777777"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03290DD1" w14:textId="77777777"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5903B9E8" w14:textId="77777777"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14:paraId="7EFFCED9" w14:textId="77777777"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6AF5C4F" w14:textId="77777777"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007517BF" w14:textId="77777777"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1CB415" w14:textId="77777777"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ED1460" w:rsidRPr="003334E8" w14:paraId="40307CF8" w14:textId="77777777" w:rsidTr="00A2075F">
        <w:tc>
          <w:tcPr>
            <w:tcW w:w="2144" w:type="pct"/>
          </w:tcPr>
          <w:p w14:paraId="016C98D3" w14:textId="77777777" w:rsidR="00ED1460" w:rsidRPr="003334E8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3E2F85E5" w14:textId="77777777" w:rsidR="00ED1460" w:rsidRPr="003334E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73" w:rsidRPr="003334E8" w14:paraId="0DB6EA7F" w14:textId="77777777" w:rsidTr="00A2075F">
        <w:tc>
          <w:tcPr>
            <w:tcW w:w="2144" w:type="pct"/>
          </w:tcPr>
          <w:p w14:paraId="1F370A77" w14:textId="77777777" w:rsidR="00C12577" w:rsidRPr="004D7DBC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620" w:type="pct"/>
          </w:tcPr>
          <w:p w14:paraId="1D993EF0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B105083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BED6477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D340FE2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1522519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765FB50" w14:textId="77777777" w:rsidR="00C12577" w:rsidRPr="004D7DBC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66EDA0" w14:textId="77777777" w:rsidR="00C12577" w:rsidRPr="004D7DBC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3273" w:rsidRPr="003334E8" w14:paraId="51EC0454" w14:textId="77777777" w:rsidTr="00A2075F">
        <w:tc>
          <w:tcPr>
            <w:tcW w:w="2144" w:type="pct"/>
          </w:tcPr>
          <w:p w14:paraId="3D4EB5AC" w14:textId="77777777" w:rsidR="00C12577" w:rsidRPr="004D7DBC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0F9C4F6B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A9F7DBB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3A7622C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76E19E9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5E4D703" w14:textId="77777777"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7195FFD" w14:textId="77777777" w:rsidR="00C12577" w:rsidRPr="004D7DBC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38434D8" w14:textId="77777777" w:rsidR="00C12577" w:rsidRPr="004D7DBC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7E1B" w:rsidRPr="003334E8" w14:paraId="161C771F" w14:textId="77777777" w:rsidTr="00A2075F">
        <w:tc>
          <w:tcPr>
            <w:tcW w:w="2144" w:type="pct"/>
          </w:tcPr>
          <w:p w14:paraId="666EFDC1" w14:textId="77777777" w:rsidR="00BC7E1B" w:rsidRPr="004D7DBC" w:rsidRDefault="00BC7E1B" w:rsidP="00BC7E1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4B09BCE3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FA04042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1CDFE1D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69A8C14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1FCCA89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2,911,829</w:t>
            </w:r>
          </w:p>
        </w:tc>
        <w:tc>
          <w:tcPr>
            <w:tcW w:w="126" w:type="pct"/>
          </w:tcPr>
          <w:p w14:paraId="69F2B97E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C2FACE" w14:textId="77777777" w:rsidR="00BC7E1B" w:rsidRPr="00BC7E1B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7E1B">
              <w:rPr>
                <w:rFonts w:ascii="Angsana New" w:hAnsi="Angsana New"/>
                <w:sz w:val="30"/>
                <w:szCs w:val="30"/>
              </w:rPr>
              <w:t>2,642,952</w:t>
            </w:r>
          </w:p>
        </w:tc>
      </w:tr>
      <w:tr w:rsidR="00BC7E1B" w:rsidRPr="003334E8" w14:paraId="597F2B03" w14:textId="77777777" w:rsidTr="00A2075F">
        <w:tc>
          <w:tcPr>
            <w:tcW w:w="2144" w:type="pct"/>
          </w:tcPr>
          <w:p w14:paraId="5D12A246" w14:textId="77777777" w:rsidR="00BC7E1B" w:rsidRPr="004D7DBC" w:rsidRDefault="00BC7E1B" w:rsidP="00BC7E1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2EE8323F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CDC540F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B918DA1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9F32C96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1023AD3" w14:textId="77777777" w:rsidR="00BC7E1B" w:rsidRPr="009D2047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1,121,643</w:t>
            </w:r>
          </w:p>
        </w:tc>
        <w:tc>
          <w:tcPr>
            <w:tcW w:w="126" w:type="pct"/>
          </w:tcPr>
          <w:p w14:paraId="7D97A3AA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D6EAA11" w14:textId="77777777" w:rsidR="00BC7E1B" w:rsidRPr="00BC7E1B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7E1B">
              <w:rPr>
                <w:rFonts w:ascii="Angsana New" w:hAnsi="Angsana New"/>
                <w:sz w:val="30"/>
                <w:szCs w:val="30"/>
              </w:rPr>
              <w:t>1,065,853</w:t>
            </w:r>
          </w:p>
        </w:tc>
      </w:tr>
      <w:tr w:rsidR="00BC7E1B" w:rsidRPr="003334E8" w14:paraId="1592D1AC" w14:textId="77777777" w:rsidTr="00A2075F">
        <w:tc>
          <w:tcPr>
            <w:tcW w:w="2144" w:type="pct"/>
          </w:tcPr>
          <w:p w14:paraId="7EA1EDF3" w14:textId="77777777" w:rsidR="00BC7E1B" w:rsidRPr="004D7DBC" w:rsidRDefault="00BC7E1B" w:rsidP="00BC7E1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253277A5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C24ABDE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5E21C98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E6FCEDC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25F8704" w14:textId="77777777" w:rsidR="00BC7E1B" w:rsidRPr="00624D65" w:rsidRDefault="00B36663" w:rsidP="00B3666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528,897</w:t>
            </w:r>
          </w:p>
        </w:tc>
        <w:tc>
          <w:tcPr>
            <w:tcW w:w="126" w:type="pct"/>
          </w:tcPr>
          <w:p w14:paraId="55CB8E07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1479D5" w14:textId="77777777" w:rsidR="00BC7E1B" w:rsidRPr="00BC7E1B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7E1B">
              <w:rPr>
                <w:rFonts w:ascii="Angsana New" w:hAnsi="Angsana New"/>
                <w:sz w:val="30"/>
                <w:szCs w:val="30"/>
              </w:rPr>
              <w:t>52,064</w:t>
            </w:r>
          </w:p>
        </w:tc>
      </w:tr>
      <w:tr w:rsidR="00BC7E1B" w:rsidRPr="003334E8" w14:paraId="17DFC5BB" w14:textId="77777777" w:rsidTr="00A2075F">
        <w:tc>
          <w:tcPr>
            <w:tcW w:w="2144" w:type="pct"/>
          </w:tcPr>
          <w:p w14:paraId="3C827F8A" w14:textId="77777777" w:rsidR="00BC7E1B" w:rsidRPr="004D7DBC" w:rsidRDefault="00BC7E1B" w:rsidP="00BC7E1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7563929E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7FCAE2A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3B230FE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60E286F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83211F3" w14:textId="77777777" w:rsidR="00BC7E1B" w:rsidRPr="009D2047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26,361</w:t>
            </w:r>
          </w:p>
        </w:tc>
        <w:tc>
          <w:tcPr>
            <w:tcW w:w="126" w:type="pct"/>
          </w:tcPr>
          <w:p w14:paraId="43E77922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EEFBC" w14:textId="77777777" w:rsidR="00BC7E1B" w:rsidRPr="00BC7E1B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7E1B">
              <w:rPr>
                <w:rFonts w:ascii="Angsana New" w:hAnsi="Angsana New"/>
                <w:sz w:val="30"/>
                <w:szCs w:val="30"/>
              </w:rPr>
              <w:t>18,794</w:t>
            </w:r>
          </w:p>
        </w:tc>
      </w:tr>
      <w:tr w:rsidR="00BC7E1B" w:rsidRPr="003334E8" w14:paraId="287CAF51" w14:textId="77777777" w:rsidTr="00A2075F">
        <w:tc>
          <w:tcPr>
            <w:tcW w:w="2144" w:type="pct"/>
          </w:tcPr>
          <w:p w14:paraId="7EB166E1" w14:textId="77777777" w:rsidR="00BC7E1B" w:rsidRPr="00D935F5" w:rsidRDefault="00BC7E1B" w:rsidP="00BC7E1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76C4BEAB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4D3ACEA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79D8484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0F1B15D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32E2EE8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2,985</w:t>
            </w:r>
          </w:p>
        </w:tc>
        <w:tc>
          <w:tcPr>
            <w:tcW w:w="126" w:type="pct"/>
          </w:tcPr>
          <w:p w14:paraId="1DCA1FF9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3954F2" w14:textId="77777777" w:rsidR="00BC7E1B" w:rsidRPr="00BC7E1B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7E1B">
              <w:rPr>
                <w:rFonts w:ascii="Angsana New" w:hAnsi="Angsana New"/>
                <w:sz w:val="30"/>
                <w:szCs w:val="30"/>
              </w:rPr>
              <w:t>3,066</w:t>
            </w:r>
          </w:p>
        </w:tc>
      </w:tr>
      <w:tr w:rsidR="00BC7E1B" w:rsidRPr="003334E8" w14:paraId="0DE8F257" w14:textId="77777777" w:rsidTr="00A2075F">
        <w:tc>
          <w:tcPr>
            <w:tcW w:w="2144" w:type="pct"/>
          </w:tcPr>
          <w:p w14:paraId="525E8360" w14:textId="77777777" w:rsidR="00BC7E1B" w:rsidRPr="004D7DBC" w:rsidRDefault="00BC7E1B" w:rsidP="00BC7E1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EE2E89F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202E112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3814A0E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02BEC0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E5C800D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279</w:t>
            </w:r>
          </w:p>
        </w:tc>
        <w:tc>
          <w:tcPr>
            <w:tcW w:w="126" w:type="pct"/>
          </w:tcPr>
          <w:p w14:paraId="7DA94452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AEE736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7E1B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</w:tr>
      <w:tr w:rsidR="00BC7E1B" w:rsidRPr="003334E8" w14:paraId="0A20D433" w14:textId="77777777" w:rsidTr="00A2075F">
        <w:tc>
          <w:tcPr>
            <w:tcW w:w="2144" w:type="pct"/>
          </w:tcPr>
          <w:p w14:paraId="3CA5A06A" w14:textId="77777777" w:rsidR="00BC7E1B" w:rsidRPr="004D7DBC" w:rsidRDefault="00BC7E1B" w:rsidP="00BC7E1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14:paraId="3907CDD0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6F6D17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CB904F6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1004A13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326ACB7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126" w:type="pct"/>
          </w:tcPr>
          <w:p w14:paraId="5DBCE54F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2B5F911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7E1B">
              <w:rPr>
                <w:rFonts w:ascii="Angsana New" w:hAnsi="Angsana New"/>
                <w:sz w:val="30"/>
                <w:szCs w:val="30"/>
              </w:rPr>
              <w:t>58,557</w:t>
            </w:r>
          </w:p>
        </w:tc>
      </w:tr>
      <w:tr w:rsidR="00BC7E1B" w:rsidRPr="003334E8" w14:paraId="76B06EA9" w14:textId="77777777" w:rsidTr="00A2075F">
        <w:tc>
          <w:tcPr>
            <w:tcW w:w="2144" w:type="pct"/>
          </w:tcPr>
          <w:p w14:paraId="287965E5" w14:textId="77777777" w:rsidR="00BC7E1B" w:rsidRPr="004D7DBC" w:rsidRDefault="00BC7E1B" w:rsidP="00BC7E1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14:paraId="5446D2F7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C18203A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4992A64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FBDF3A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3AF5D95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440</w:t>
            </w:r>
          </w:p>
        </w:tc>
        <w:tc>
          <w:tcPr>
            <w:tcW w:w="126" w:type="pct"/>
          </w:tcPr>
          <w:p w14:paraId="49A5E8BC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E4956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7E1B" w:rsidRPr="003334E8" w14:paraId="30B7C852" w14:textId="77777777" w:rsidTr="00A2075F">
        <w:tc>
          <w:tcPr>
            <w:tcW w:w="2144" w:type="pct"/>
          </w:tcPr>
          <w:p w14:paraId="69924480" w14:textId="77777777" w:rsidR="00BC7E1B" w:rsidRPr="004D7DBC" w:rsidRDefault="00BC7E1B" w:rsidP="00BC7E1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14:paraId="2B5ACD20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57C0A4F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2A44FB2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4920EB8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24B8562" w14:textId="77777777" w:rsidR="00BC7E1B" w:rsidRPr="009D2047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  <w:lang w:val="en-US"/>
              </w:rPr>
              <w:t>376</w:t>
            </w:r>
          </w:p>
        </w:tc>
        <w:tc>
          <w:tcPr>
            <w:tcW w:w="126" w:type="pct"/>
          </w:tcPr>
          <w:p w14:paraId="1648C098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113F58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C7E1B" w:rsidRPr="003334E8" w14:paraId="31B2B21A" w14:textId="77777777" w:rsidTr="00A2075F">
        <w:tc>
          <w:tcPr>
            <w:tcW w:w="2144" w:type="pct"/>
          </w:tcPr>
          <w:p w14:paraId="158CB1DB" w14:textId="77777777" w:rsidR="00BC7E1B" w:rsidRPr="004D7DBC" w:rsidRDefault="00BC7E1B" w:rsidP="00BC7E1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518FEB49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942295C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A398019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F3F21C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B9BEA65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222</w:t>
            </w:r>
          </w:p>
        </w:tc>
        <w:tc>
          <w:tcPr>
            <w:tcW w:w="126" w:type="pct"/>
          </w:tcPr>
          <w:p w14:paraId="577C16CE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83CF40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13,075</w:t>
            </w:r>
          </w:p>
        </w:tc>
      </w:tr>
      <w:tr w:rsidR="00BC7E1B" w:rsidRPr="003334E8" w14:paraId="729178CE" w14:textId="77777777" w:rsidTr="00A2075F">
        <w:tc>
          <w:tcPr>
            <w:tcW w:w="2144" w:type="pct"/>
          </w:tcPr>
          <w:p w14:paraId="2F675FD8" w14:textId="77777777" w:rsidR="00BC7E1B" w:rsidRPr="004D7DBC" w:rsidRDefault="00BC7E1B" w:rsidP="00BC7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BD4B77D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A8FFDF8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10ED87B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193A1CD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7B31B60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299</w:t>
            </w:r>
          </w:p>
        </w:tc>
        <w:tc>
          <w:tcPr>
            <w:tcW w:w="126" w:type="pct"/>
          </w:tcPr>
          <w:p w14:paraId="1D2E0CEA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B23B16" w14:textId="77777777" w:rsidR="00BC7E1B" w:rsidRPr="004D7DBC" w:rsidRDefault="00BC7E1B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  <w:tr w:rsidR="00BC7E1B" w:rsidRPr="003334E8" w14:paraId="1E5CBEE1" w14:textId="77777777" w:rsidTr="00A2075F">
        <w:tc>
          <w:tcPr>
            <w:tcW w:w="2144" w:type="pct"/>
          </w:tcPr>
          <w:p w14:paraId="51D4716B" w14:textId="77777777" w:rsidR="00BC7E1B" w:rsidRPr="004D7DBC" w:rsidRDefault="00BC7E1B" w:rsidP="00BC7E1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14:paraId="5E0FF601" w14:textId="77777777" w:rsidR="00BC7E1B" w:rsidRPr="00C5058F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55D5FED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A35DF97" w14:textId="77777777" w:rsidR="00BC7E1B" w:rsidRPr="004D7DBC" w:rsidRDefault="00BC7E1B" w:rsidP="00BC7E1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FCF6B30" w14:textId="77777777" w:rsidR="00BC7E1B" w:rsidRPr="004D7DBC" w:rsidRDefault="00BC7E1B" w:rsidP="00BC7E1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34FE747" w14:textId="77777777" w:rsidR="00BC7E1B" w:rsidRPr="004D7DBC" w:rsidRDefault="00B36663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  <w:lang w:val="en-US"/>
              </w:rPr>
              <w:t>110</w:t>
            </w:r>
          </w:p>
        </w:tc>
        <w:tc>
          <w:tcPr>
            <w:tcW w:w="126" w:type="pct"/>
          </w:tcPr>
          <w:p w14:paraId="0B687CA4" w14:textId="77777777" w:rsidR="00BC7E1B" w:rsidRPr="004D7DBC" w:rsidRDefault="00BC7E1B" w:rsidP="00BC7E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825DFE" w14:textId="77777777" w:rsidR="00BC7E1B" w:rsidRPr="004D7DBC" w:rsidRDefault="00BC7E1B" w:rsidP="00BC7E1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330E23" w:rsidRPr="003334E8" w14:paraId="4EECAB62" w14:textId="77777777" w:rsidTr="00A2075F">
        <w:tc>
          <w:tcPr>
            <w:tcW w:w="2144" w:type="pct"/>
          </w:tcPr>
          <w:p w14:paraId="67137CE7" w14:textId="77777777" w:rsidR="00330E23" w:rsidRPr="00BC7E1B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7E1B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71AB887A" w14:textId="77777777" w:rsidR="00330E23" w:rsidRPr="00C5058F" w:rsidRDefault="00330E2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C9F9300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0D74961" w14:textId="77777777" w:rsidR="00330E23" w:rsidRPr="004D7DBC" w:rsidRDefault="00330E2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E26FB0A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8795839" w14:textId="77777777" w:rsidR="00330E23" w:rsidRPr="00776F13" w:rsidRDefault="00776F13" w:rsidP="00776F1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76F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23A2EEA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26A74A" w14:textId="77777777" w:rsidR="00330E23" w:rsidRPr="004D7DBC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</w:tr>
      <w:tr w:rsidR="00776F13" w:rsidRPr="003334E8" w14:paraId="2744053E" w14:textId="77777777" w:rsidTr="00A2075F">
        <w:tc>
          <w:tcPr>
            <w:tcW w:w="2144" w:type="pct"/>
          </w:tcPr>
          <w:p w14:paraId="68779ED9" w14:textId="77777777" w:rsidR="00776F13" w:rsidRPr="00BC7E1B" w:rsidRDefault="00776F1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015D947" w14:textId="77777777" w:rsidR="00776F13" w:rsidRPr="00C5058F" w:rsidRDefault="00776F1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13D4897" w14:textId="77777777" w:rsidR="00776F13" w:rsidRPr="004D7DBC" w:rsidRDefault="00776F1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716B3DA" w14:textId="77777777" w:rsidR="00776F13" w:rsidRPr="004D7DBC" w:rsidRDefault="00776F1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CFE9AB9" w14:textId="77777777" w:rsidR="00776F13" w:rsidRPr="004D7DBC" w:rsidRDefault="00776F1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E826D97" w14:textId="77777777" w:rsidR="00776F13" w:rsidRPr="00776F13" w:rsidRDefault="00776F13" w:rsidP="00776F1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CB33783" w14:textId="77777777" w:rsidR="00776F13" w:rsidRPr="004D7DBC" w:rsidRDefault="00776F1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656798" w14:textId="77777777" w:rsidR="00776F13" w:rsidRDefault="00776F1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0E23" w:rsidRPr="003334E8" w14:paraId="519E0E0E" w14:textId="77777777" w:rsidTr="00A2075F">
        <w:tc>
          <w:tcPr>
            <w:tcW w:w="2144" w:type="pct"/>
          </w:tcPr>
          <w:p w14:paraId="7789D8E3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7E527399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C29AD97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5F5612F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E23" w:rsidRPr="003334E8" w14:paraId="59C0D8B0" w14:textId="77777777" w:rsidTr="00A2075F">
        <w:tc>
          <w:tcPr>
            <w:tcW w:w="2144" w:type="pct"/>
          </w:tcPr>
          <w:p w14:paraId="378E21F4" w14:textId="77777777" w:rsidR="00330E23" w:rsidRPr="003334E8" w:rsidRDefault="00330E23" w:rsidP="00330E2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62B95293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7AA1AF6F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7D433F4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14:paraId="12D9F095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DEF4EE8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70B2FEC2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DE44892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30E23" w:rsidRPr="003334E8" w14:paraId="1319D66C" w14:textId="77777777" w:rsidTr="00A2075F">
        <w:tc>
          <w:tcPr>
            <w:tcW w:w="2144" w:type="pct"/>
          </w:tcPr>
          <w:p w14:paraId="5645B4FF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4B3D8B67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E23" w:rsidRPr="003334E8" w14:paraId="17423CFB" w14:textId="77777777" w:rsidTr="00A2075F">
        <w:tc>
          <w:tcPr>
            <w:tcW w:w="2144" w:type="pct"/>
          </w:tcPr>
          <w:p w14:paraId="6143A534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7B25B007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FDEEB36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5F25B65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DA9175E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AF25DA4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EFF5D61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AE355E" w14:textId="77777777" w:rsidR="00330E23" w:rsidRPr="004D7DBC" w:rsidRDefault="00330E2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E23" w:rsidRPr="003334E8" w14:paraId="6D854446" w14:textId="77777777" w:rsidTr="00A2075F">
        <w:tc>
          <w:tcPr>
            <w:tcW w:w="2144" w:type="pct"/>
          </w:tcPr>
          <w:p w14:paraId="632A16E3" w14:textId="77777777" w:rsidR="00330E23" w:rsidRPr="00D935F5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60BCFB06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  <w:lang w:val="en-US"/>
              </w:rPr>
              <w:t>150</w:t>
            </w: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  <w:lang w:val="en-US"/>
              </w:rPr>
              <w:t>376</w:t>
            </w:r>
          </w:p>
        </w:tc>
        <w:tc>
          <w:tcPr>
            <w:tcW w:w="141" w:type="pct"/>
          </w:tcPr>
          <w:p w14:paraId="4CF6F8FC" w14:textId="77777777" w:rsidR="00330E23" w:rsidRPr="004D7DBC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BAB34A" w14:textId="77777777" w:rsidR="00330E23" w:rsidRPr="00E2790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144,065</w:t>
            </w:r>
          </w:p>
        </w:tc>
        <w:tc>
          <w:tcPr>
            <w:tcW w:w="141" w:type="pct"/>
          </w:tcPr>
          <w:p w14:paraId="4A7CEC42" w14:textId="77777777" w:rsidR="00330E23" w:rsidRPr="004D7DBC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8079AB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921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214</w:t>
            </w:r>
          </w:p>
        </w:tc>
        <w:tc>
          <w:tcPr>
            <w:tcW w:w="126" w:type="pct"/>
          </w:tcPr>
          <w:p w14:paraId="1CC858DC" w14:textId="77777777" w:rsidR="00330E23" w:rsidRPr="004D7DBC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05AB31" w14:textId="77777777" w:rsidR="00330E23" w:rsidRPr="005B4FC9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891,988</w:t>
            </w:r>
          </w:p>
        </w:tc>
      </w:tr>
      <w:tr w:rsidR="00330E23" w:rsidRPr="003334E8" w14:paraId="62D24112" w14:textId="77777777" w:rsidTr="00A2075F">
        <w:tc>
          <w:tcPr>
            <w:tcW w:w="2144" w:type="pct"/>
          </w:tcPr>
          <w:p w14:paraId="2C992A97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0B03B1C2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458,879</w:t>
            </w:r>
          </w:p>
        </w:tc>
        <w:tc>
          <w:tcPr>
            <w:tcW w:w="141" w:type="pct"/>
          </w:tcPr>
          <w:p w14:paraId="27C71D38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B8BA99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337,403</w:t>
            </w:r>
          </w:p>
        </w:tc>
        <w:tc>
          <w:tcPr>
            <w:tcW w:w="141" w:type="pct"/>
          </w:tcPr>
          <w:p w14:paraId="75DB3D78" w14:textId="77777777" w:rsidR="00330E23" w:rsidRPr="004D1159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6D22624" w14:textId="77777777" w:rsidR="00330E23" w:rsidRPr="00B36663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cs/>
              </w:rPr>
              <w:t>108</w:t>
            </w:r>
            <w:r w:rsidRPr="00B36663">
              <w:rPr>
                <w:rFonts w:ascii="Angsana New" w:hAnsi="Angsana New"/>
                <w:sz w:val="30"/>
                <w:szCs w:val="30"/>
              </w:rPr>
              <w:t>,</w:t>
            </w:r>
            <w:r w:rsidRPr="00B36663">
              <w:rPr>
                <w:rFonts w:ascii="Angsana New" w:hAnsi="Angsana New"/>
                <w:sz w:val="30"/>
                <w:szCs w:val="30"/>
                <w:cs/>
              </w:rPr>
              <w:t>558</w:t>
            </w:r>
          </w:p>
        </w:tc>
        <w:tc>
          <w:tcPr>
            <w:tcW w:w="126" w:type="pct"/>
          </w:tcPr>
          <w:p w14:paraId="770E358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285F05" w14:textId="77777777" w:rsidR="00330E23" w:rsidRPr="00BC7E1B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E1B">
              <w:rPr>
                <w:rFonts w:ascii="Angsana New" w:hAnsi="Angsana New"/>
                <w:sz w:val="30"/>
                <w:szCs w:val="30"/>
                <w:lang w:val="en-US"/>
              </w:rPr>
              <w:t>92,181</w:t>
            </w:r>
          </w:p>
        </w:tc>
      </w:tr>
      <w:tr w:rsidR="00B36663" w:rsidRPr="003334E8" w14:paraId="7C95278E" w14:textId="77777777" w:rsidTr="00A2075F">
        <w:tc>
          <w:tcPr>
            <w:tcW w:w="2144" w:type="pct"/>
          </w:tcPr>
          <w:p w14:paraId="37172BED" w14:textId="77777777" w:rsidR="00B36663" w:rsidRDefault="00B3666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0EFCFB84" w14:textId="77777777" w:rsidR="00B36663" w:rsidRPr="004D7DBC" w:rsidRDefault="00B36663" w:rsidP="00B3666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A49B752" w14:textId="77777777" w:rsidR="00B36663" w:rsidRPr="004D7DBC" w:rsidRDefault="00B3666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0A7964" w14:textId="77777777" w:rsidR="00B36663" w:rsidRPr="00B36663" w:rsidRDefault="00B36663" w:rsidP="00B3666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1DFB86F" w14:textId="77777777" w:rsidR="00B36663" w:rsidRPr="004D1159" w:rsidRDefault="00B3666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EB362A0" w14:textId="77777777" w:rsidR="00B36663" w:rsidRPr="00B36663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73,430</w:t>
            </w:r>
          </w:p>
        </w:tc>
        <w:tc>
          <w:tcPr>
            <w:tcW w:w="126" w:type="pct"/>
          </w:tcPr>
          <w:p w14:paraId="02DB67F9" w14:textId="77777777" w:rsidR="00B36663" w:rsidRPr="004D7DBC" w:rsidRDefault="00B3666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078C0" w14:textId="77777777" w:rsidR="00B36663" w:rsidRPr="00BC7E1B" w:rsidRDefault="00B36663" w:rsidP="00B36663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0E23" w:rsidRPr="003334E8" w14:paraId="4514FE59" w14:textId="77777777" w:rsidTr="00A2075F">
        <w:tc>
          <w:tcPr>
            <w:tcW w:w="2144" w:type="pct"/>
          </w:tcPr>
          <w:p w14:paraId="011B6036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1246A135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1" w:type="pct"/>
          </w:tcPr>
          <w:p w14:paraId="3AA31A77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E3B0CA7" w14:textId="77777777" w:rsidR="00330E23" w:rsidRPr="00F53422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53422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1" w:type="pct"/>
          </w:tcPr>
          <w:p w14:paraId="5A61347D" w14:textId="77777777" w:rsidR="00330E23" w:rsidRPr="004D1159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E2786BC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26" w:type="pct"/>
          </w:tcPr>
          <w:p w14:paraId="2D68C6A5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997472" w14:textId="77777777" w:rsidR="00330E23" w:rsidRPr="00BC7E1B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E1B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330E23" w:rsidRPr="003334E8" w14:paraId="72634E8E" w14:textId="77777777" w:rsidTr="00A2075F">
        <w:tc>
          <w:tcPr>
            <w:tcW w:w="2144" w:type="pct"/>
          </w:tcPr>
          <w:p w14:paraId="516E7A5E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1659406B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  <w:tc>
          <w:tcPr>
            <w:tcW w:w="141" w:type="pct"/>
          </w:tcPr>
          <w:p w14:paraId="7908FB4B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89D75D0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9,687</w:t>
            </w:r>
          </w:p>
        </w:tc>
        <w:tc>
          <w:tcPr>
            <w:tcW w:w="141" w:type="pct"/>
          </w:tcPr>
          <w:p w14:paraId="7BBD9948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AE4E80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  <w:tc>
          <w:tcPr>
            <w:tcW w:w="126" w:type="pct"/>
          </w:tcPr>
          <w:p w14:paraId="41065B58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EB0674" w14:textId="77777777" w:rsidR="00330E23" w:rsidRPr="005B4FC9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7,577</w:t>
            </w:r>
          </w:p>
        </w:tc>
      </w:tr>
      <w:tr w:rsidR="00330E23" w:rsidRPr="003334E8" w14:paraId="3860C63C" w14:textId="77777777" w:rsidTr="00A2075F">
        <w:tc>
          <w:tcPr>
            <w:tcW w:w="2144" w:type="pct"/>
          </w:tcPr>
          <w:p w14:paraId="66C98330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5BBAADF7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3B0BB4B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E0DE890" w14:textId="77777777" w:rsidR="00330E23" w:rsidRPr="004F7110" w:rsidRDefault="00330E2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69FBE9F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960993A" w14:textId="77777777" w:rsidR="00330E23" w:rsidRPr="00435975" w:rsidRDefault="00B36663" w:rsidP="00B36663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9E31A24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6EA947" w14:textId="77777777" w:rsidR="00330E23" w:rsidRPr="004F7110" w:rsidRDefault="00330E23" w:rsidP="00330E23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E23" w:rsidRPr="003334E8" w14:paraId="6434F5E7" w14:textId="77777777" w:rsidTr="00A2075F">
        <w:tc>
          <w:tcPr>
            <w:tcW w:w="2144" w:type="pct"/>
          </w:tcPr>
          <w:p w14:paraId="73A1C389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FD75383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22AB7C11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" w:type="pct"/>
          </w:tcPr>
          <w:p w14:paraId="27C369D9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0EC0833A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0A76EFF0" w14:textId="77777777" w:rsidR="00330E23" w:rsidRPr="004D7DBC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0FDF6F94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09C84CBF" w14:textId="77777777" w:rsidR="00330E23" w:rsidRPr="004D7DBC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E23" w:rsidRPr="003334E8" w14:paraId="52BE4346" w14:textId="77777777" w:rsidTr="00A2075F">
        <w:tc>
          <w:tcPr>
            <w:tcW w:w="2144" w:type="pct"/>
          </w:tcPr>
          <w:p w14:paraId="5ECA99CC" w14:textId="77777777" w:rsidR="00330E23" w:rsidRPr="003334E8" w:rsidRDefault="00330E23" w:rsidP="00330E23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1D7B231E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7FF00FB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CD550D0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E89F4D0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817A58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3F774E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D0D668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E23" w:rsidRPr="003334E8" w14:paraId="0F47D8B6" w14:textId="77777777" w:rsidTr="00A2075F">
        <w:tc>
          <w:tcPr>
            <w:tcW w:w="2144" w:type="pct"/>
          </w:tcPr>
          <w:p w14:paraId="6827B90E" w14:textId="77777777" w:rsidR="00330E23" w:rsidRPr="003334E8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6F34C1D" w14:textId="77777777" w:rsidR="00330E23" w:rsidRPr="003334E8" w:rsidRDefault="00D57C13" w:rsidP="00D57C1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EBBE24E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E5A826" w14:textId="77777777" w:rsidR="00330E23" w:rsidRPr="00F144C9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41" w:type="pct"/>
          </w:tcPr>
          <w:p w14:paraId="3D707D2A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F7E996A" w14:textId="77777777" w:rsidR="00330E23" w:rsidRPr="00D57C13" w:rsidRDefault="00D57C13" w:rsidP="00330E23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6D03339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A08FF" w14:textId="77777777" w:rsidR="00330E23" w:rsidRPr="00F144C9" w:rsidRDefault="00330E23" w:rsidP="00330E23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E23" w:rsidRPr="003334E8" w14:paraId="351F460B" w14:textId="77777777" w:rsidTr="00A2075F">
        <w:tc>
          <w:tcPr>
            <w:tcW w:w="2144" w:type="pct"/>
          </w:tcPr>
          <w:p w14:paraId="525168D3" w14:textId="77777777" w:rsidR="00330E23" w:rsidRPr="00435CBD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82F5506" w14:textId="77777777" w:rsidR="00330E23" w:rsidRPr="000464CB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6ADD9002" w14:textId="77777777" w:rsidR="00330E23" w:rsidRPr="000464CB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" w:type="pct"/>
          </w:tcPr>
          <w:p w14:paraId="50EA8BD8" w14:textId="77777777" w:rsidR="00330E23" w:rsidRPr="000464CB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5103C5B1" w14:textId="77777777" w:rsidR="00330E23" w:rsidRPr="000464CB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18C40A8B" w14:textId="77777777" w:rsidR="00330E23" w:rsidRPr="000464CB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33D537E9" w14:textId="77777777" w:rsidR="00330E23" w:rsidRPr="000464CB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15CEAF14" w14:textId="77777777" w:rsidR="00330E23" w:rsidRPr="000464CB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E23" w:rsidRPr="003334E8" w14:paraId="5AE56459" w14:textId="77777777" w:rsidTr="00A2075F">
        <w:tc>
          <w:tcPr>
            <w:tcW w:w="2144" w:type="pct"/>
            <w:shd w:val="clear" w:color="auto" w:fill="FFFFFF"/>
          </w:tcPr>
          <w:p w14:paraId="0BCEDB2E" w14:textId="77777777" w:rsidR="00330E23" w:rsidRPr="003334E8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19BB3C9E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3F11491F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52F0E4B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49441987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494386B" w14:textId="77777777" w:rsidR="00330E23" w:rsidRPr="003334E8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5453BAF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0F881B" w14:textId="77777777" w:rsidR="00330E23" w:rsidRPr="003334E8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E23" w:rsidRPr="003334E8" w14:paraId="3D3A8185" w14:textId="77777777" w:rsidTr="00A2075F">
        <w:tc>
          <w:tcPr>
            <w:tcW w:w="2144" w:type="pct"/>
            <w:shd w:val="clear" w:color="auto" w:fill="FFFFFF"/>
          </w:tcPr>
          <w:p w14:paraId="2D47A3CB" w14:textId="77777777" w:rsidR="00330E23" w:rsidRPr="003334E8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20" w:type="pct"/>
          </w:tcPr>
          <w:p w14:paraId="30636715" w14:textId="77777777" w:rsidR="00330E23" w:rsidRPr="005B4E9A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663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141" w:type="pct"/>
          </w:tcPr>
          <w:p w14:paraId="70765D47" w14:textId="77777777" w:rsidR="00330E23" w:rsidRPr="005B4E9A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E56608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2,400</w:t>
            </w:r>
          </w:p>
        </w:tc>
        <w:tc>
          <w:tcPr>
            <w:tcW w:w="141" w:type="pct"/>
          </w:tcPr>
          <w:p w14:paraId="0687F07D" w14:textId="77777777" w:rsidR="00330E23" w:rsidRPr="005B4E9A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21AC00" w14:textId="77777777" w:rsidR="00330E23" w:rsidRPr="005B4E9A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2,600</w:t>
            </w:r>
          </w:p>
        </w:tc>
        <w:tc>
          <w:tcPr>
            <w:tcW w:w="126" w:type="pct"/>
          </w:tcPr>
          <w:p w14:paraId="2ED04582" w14:textId="77777777" w:rsidR="00330E23" w:rsidRPr="005B4E9A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0746F9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Pr="005B4E9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330E23" w:rsidRPr="003334E8" w14:paraId="0009D8A2" w14:textId="77777777" w:rsidTr="00A2075F">
        <w:tc>
          <w:tcPr>
            <w:tcW w:w="2144" w:type="pct"/>
            <w:shd w:val="clear" w:color="auto" w:fill="FFFFFF"/>
          </w:tcPr>
          <w:p w14:paraId="0887949A" w14:textId="77777777" w:rsidR="00330E23" w:rsidRPr="003334E8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14:paraId="545C7DC8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B525771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0F17892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AAB4FE1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245895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26730E9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CC19E3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E23" w:rsidRPr="003334E8" w14:paraId="580E53F0" w14:textId="77777777" w:rsidTr="00A2075F">
        <w:tc>
          <w:tcPr>
            <w:tcW w:w="2144" w:type="pct"/>
            <w:shd w:val="clear" w:color="auto" w:fill="FFFFFF"/>
          </w:tcPr>
          <w:p w14:paraId="14C8770D" w14:textId="77777777" w:rsidR="00330E23" w:rsidRPr="003334E8" w:rsidRDefault="00330E23" w:rsidP="00330E23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698BEA0A" w14:textId="77777777" w:rsidR="00330E23" w:rsidRPr="00624D65" w:rsidRDefault="00666337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42,485</w:t>
            </w:r>
          </w:p>
        </w:tc>
        <w:tc>
          <w:tcPr>
            <w:tcW w:w="141" w:type="pct"/>
          </w:tcPr>
          <w:p w14:paraId="379E7198" w14:textId="77777777" w:rsidR="00330E23" w:rsidRPr="008061C1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5478B46D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44,857</w:t>
            </w:r>
          </w:p>
        </w:tc>
        <w:tc>
          <w:tcPr>
            <w:tcW w:w="141" w:type="pct"/>
          </w:tcPr>
          <w:p w14:paraId="35AE9C21" w14:textId="77777777" w:rsidR="00330E23" w:rsidRPr="008061C1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6A8725D" w14:textId="77777777" w:rsidR="00330E23" w:rsidRPr="00624D65" w:rsidRDefault="00666337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37,455</w:t>
            </w:r>
          </w:p>
        </w:tc>
        <w:tc>
          <w:tcPr>
            <w:tcW w:w="126" w:type="pct"/>
          </w:tcPr>
          <w:p w14:paraId="0737FB22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A9F450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42,020</w:t>
            </w:r>
          </w:p>
        </w:tc>
      </w:tr>
      <w:tr w:rsidR="00330E23" w:rsidRPr="003334E8" w14:paraId="53DF2841" w14:textId="77777777" w:rsidTr="00A2075F">
        <w:tc>
          <w:tcPr>
            <w:tcW w:w="2144" w:type="pct"/>
            <w:shd w:val="clear" w:color="auto" w:fill="FFFFFF"/>
          </w:tcPr>
          <w:p w14:paraId="38B704D7" w14:textId="77777777" w:rsidR="00330E23" w:rsidRPr="003334E8" w:rsidRDefault="00330E23" w:rsidP="00330E23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60418019" w14:textId="77777777" w:rsidR="00330E23" w:rsidRPr="00624D65" w:rsidRDefault="00666337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2,921</w:t>
            </w:r>
          </w:p>
        </w:tc>
        <w:tc>
          <w:tcPr>
            <w:tcW w:w="141" w:type="pct"/>
          </w:tcPr>
          <w:p w14:paraId="4BDC30AC" w14:textId="77777777" w:rsidR="00330E23" w:rsidRPr="008061C1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9441E69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  <w:tc>
          <w:tcPr>
            <w:tcW w:w="141" w:type="pct"/>
          </w:tcPr>
          <w:p w14:paraId="254F7983" w14:textId="77777777" w:rsidR="00330E23" w:rsidRPr="008061C1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4F5687C" w14:textId="77777777" w:rsidR="00330E23" w:rsidRPr="00624D65" w:rsidRDefault="00666337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2,717</w:t>
            </w:r>
          </w:p>
        </w:tc>
        <w:tc>
          <w:tcPr>
            <w:tcW w:w="126" w:type="pct"/>
          </w:tcPr>
          <w:p w14:paraId="05B64B58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D7530D5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</w:tr>
      <w:tr w:rsidR="00330E23" w:rsidRPr="003334E8" w14:paraId="1CDFB30E" w14:textId="77777777" w:rsidTr="00A2075F">
        <w:tc>
          <w:tcPr>
            <w:tcW w:w="2144" w:type="pct"/>
            <w:shd w:val="clear" w:color="auto" w:fill="FFFFFF"/>
          </w:tcPr>
          <w:p w14:paraId="33182D64" w14:textId="77777777" w:rsidR="00330E23" w:rsidRPr="003334E8" w:rsidRDefault="00330E23" w:rsidP="00330E23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1921EC2" w14:textId="77777777" w:rsidR="00330E23" w:rsidRPr="00624D65" w:rsidRDefault="00666337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45,406</w:t>
            </w:r>
          </w:p>
        </w:tc>
        <w:tc>
          <w:tcPr>
            <w:tcW w:w="141" w:type="pct"/>
          </w:tcPr>
          <w:p w14:paraId="1DB2D29E" w14:textId="77777777" w:rsidR="00330E23" w:rsidRPr="008061C1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046BE94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46,110</w:t>
            </w:r>
          </w:p>
        </w:tc>
        <w:tc>
          <w:tcPr>
            <w:tcW w:w="141" w:type="pct"/>
          </w:tcPr>
          <w:p w14:paraId="650A2308" w14:textId="77777777" w:rsidR="00330E23" w:rsidRPr="008061C1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0EEE011" w14:textId="77777777" w:rsidR="00330E23" w:rsidRPr="00624D65" w:rsidRDefault="00666337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40,172</w:t>
            </w:r>
          </w:p>
        </w:tc>
        <w:tc>
          <w:tcPr>
            <w:tcW w:w="126" w:type="pct"/>
          </w:tcPr>
          <w:p w14:paraId="7716D72C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499B82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43,273</w:t>
            </w:r>
          </w:p>
        </w:tc>
      </w:tr>
      <w:tr w:rsidR="00330E23" w:rsidRPr="003334E8" w14:paraId="6D1CDE8A" w14:textId="77777777" w:rsidTr="00A2075F">
        <w:trPr>
          <w:trHeight w:val="314"/>
        </w:trPr>
        <w:tc>
          <w:tcPr>
            <w:tcW w:w="2144" w:type="pct"/>
          </w:tcPr>
          <w:p w14:paraId="4CE4D7FB" w14:textId="77777777" w:rsidR="00330E23" w:rsidRPr="00435CBD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23EA55C" w14:textId="77777777" w:rsidR="00330E23" w:rsidRPr="008061C1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385A607C" w14:textId="77777777" w:rsidR="00330E23" w:rsidRPr="008061C1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E345960" w14:textId="77777777" w:rsidR="00330E23" w:rsidRPr="008061C1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3955B109" w14:textId="77777777" w:rsidR="00330E23" w:rsidRPr="008061C1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2775752C" w14:textId="77777777" w:rsidR="00330E23" w:rsidRPr="008061C1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601CD6B9" w14:textId="77777777" w:rsidR="00330E23" w:rsidRPr="000464CB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4D666AD2" w14:textId="77777777" w:rsidR="00330E23" w:rsidRPr="008061C1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0E23" w:rsidRPr="003334E8" w14:paraId="2429303B" w14:textId="77777777" w:rsidTr="00A2075F">
        <w:tc>
          <w:tcPr>
            <w:tcW w:w="2144" w:type="pct"/>
          </w:tcPr>
          <w:p w14:paraId="079255B0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13EDF6AA" w14:textId="77777777" w:rsidR="00330E23" w:rsidRPr="004D7DBC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1C944D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2721ED3" w14:textId="77777777" w:rsidR="00330E23" w:rsidRPr="004D7DBC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F1537C0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C08BC50" w14:textId="77777777" w:rsidR="00330E23" w:rsidRPr="004D7DBC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62D015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7990387" w14:textId="77777777" w:rsidR="00330E23" w:rsidRPr="004D7DBC" w:rsidRDefault="00330E23" w:rsidP="00330E23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E23" w:rsidRPr="003334E8" w14:paraId="064F0559" w14:textId="77777777" w:rsidTr="00A2075F">
        <w:tc>
          <w:tcPr>
            <w:tcW w:w="2144" w:type="pct"/>
          </w:tcPr>
          <w:p w14:paraId="5B2C0745" w14:textId="77777777" w:rsidR="00330E23" w:rsidRPr="004D7DBC" w:rsidRDefault="00330E23" w:rsidP="00330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14:paraId="431FD8FA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141" w:type="pct"/>
          </w:tcPr>
          <w:p w14:paraId="37D3D2C7" w14:textId="77777777" w:rsidR="00330E23" w:rsidRPr="004D7DBC" w:rsidRDefault="00330E23" w:rsidP="00330E2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449DB9B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41" w:type="pct"/>
          </w:tcPr>
          <w:p w14:paraId="307AB5CE" w14:textId="77777777" w:rsidR="00330E23" w:rsidRPr="004D7DBC" w:rsidRDefault="00330E23" w:rsidP="00330E2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E9D7A46" w14:textId="77777777" w:rsidR="00330E23" w:rsidRPr="004D7DBC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" w:type="pct"/>
          </w:tcPr>
          <w:p w14:paraId="2A68B27D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D941DFC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30E23" w:rsidRPr="003334E8" w14:paraId="7AB8ED8F" w14:textId="77777777" w:rsidTr="00A2075F">
        <w:tc>
          <w:tcPr>
            <w:tcW w:w="2144" w:type="pct"/>
          </w:tcPr>
          <w:p w14:paraId="208CCEAC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14:paraId="54E15DD2" w14:textId="77777777" w:rsidR="00330E23" w:rsidRPr="005B4E9A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1,832</w:t>
            </w:r>
          </w:p>
        </w:tc>
        <w:tc>
          <w:tcPr>
            <w:tcW w:w="141" w:type="pct"/>
          </w:tcPr>
          <w:p w14:paraId="64D92A1D" w14:textId="77777777" w:rsidR="00330E23" w:rsidRPr="005B4E9A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A3178CB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41" w:type="pct"/>
          </w:tcPr>
          <w:p w14:paraId="56F3F0EA" w14:textId="77777777" w:rsidR="00330E23" w:rsidRPr="005B4E9A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76E33DF" w14:textId="77777777" w:rsidR="00330E23" w:rsidRPr="005B4E9A" w:rsidRDefault="00B3666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36663"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126" w:type="pct"/>
          </w:tcPr>
          <w:p w14:paraId="09C8DD50" w14:textId="77777777" w:rsidR="00330E23" w:rsidRPr="005B4E9A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DEFDBB" w14:textId="77777777" w:rsidR="00330E23" w:rsidRPr="005B4E9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330E23" w:rsidRPr="003334E8" w14:paraId="5EEA934D" w14:textId="77777777" w:rsidTr="00A2075F">
        <w:tc>
          <w:tcPr>
            <w:tcW w:w="2144" w:type="pct"/>
          </w:tcPr>
          <w:p w14:paraId="237E8641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47F13677" w14:textId="77777777" w:rsidR="00330E23" w:rsidRPr="0094161F" w:rsidRDefault="0094161F" w:rsidP="0094161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161F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141" w:type="pct"/>
          </w:tcPr>
          <w:p w14:paraId="0BC35EAE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113FED1" w14:textId="77777777" w:rsidR="00330E23" w:rsidRPr="00F144C9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7238E50" w14:textId="77777777" w:rsidR="00330E23" w:rsidRPr="004D7DBC" w:rsidRDefault="00330E23" w:rsidP="00330E2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176C9B" w14:textId="77777777" w:rsidR="00330E23" w:rsidRPr="00B36663" w:rsidRDefault="00B36663" w:rsidP="00B36663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16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AE2C1C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7DEF1AF" w14:textId="77777777" w:rsidR="00330E23" w:rsidRPr="00F144C9" w:rsidRDefault="00330E23" w:rsidP="00330E23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E23" w:rsidRPr="003334E8" w14:paraId="6FC1EB82" w14:textId="77777777" w:rsidTr="00A2075F">
        <w:tc>
          <w:tcPr>
            <w:tcW w:w="2144" w:type="pct"/>
          </w:tcPr>
          <w:p w14:paraId="6821CACF" w14:textId="77777777" w:rsidR="00330E23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36E5F3B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6C485A2F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2EB8B1BD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E877274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D3EC154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B8B90A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39280B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0E23" w:rsidRPr="003334E8" w14:paraId="5D3084EA" w14:textId="77777777" w:rsidTr="00A2075F">
        <w:tc>
          <w:tcPr>
            <w:tcW w:w="2144" w:type="pct"/>
          </w:tcPr>
          <w:p w14:paraId="7D74DF4C" w14:textId="77777777" w:rsidR="00330E23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07A7573B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39CA2636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B28ACCD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0279FD62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CFA41F7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7C15E6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4F4C57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6F13" w:rsidRPr="003334E8" w14:paraId="171E4824" w14:textId="77777777" w:rsidTr="00A2075F">
        <w:tc>
          <w:tcPr>
            <w:tcW w:w="2144" w:type="pct"/>
          </w:tcPr>
          <w:p w14:paraId="2967E0A6" w14:textId="77777777" w:rsidR="00776F13" w:rsidRDefault="00776F1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121F967" w14:textId="77777777" w:rsidR="00776F13" w:rsidRPr="004665B6" w:rsidRDefault="00776F1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F69A7A1" w14:textId="77777777" w:rsidR="00776F13" w:rsidRPr="004D7DBC" w:rsidRDefault="00776F1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350A2B4" w14:textId="77777777" w:rsidR="00776F13" w:rsidRPr="004665B6" w:rsidRDefault="00776F1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77EBDB6" w14:textId="77777777" w:rsidR="00776F13" w:rsidRPr="004D7DBC" w:rsidRDefault="00776F1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440E5BA" w14:textId="77777777" w:rsidR="00776F13" w:rsidRPr="004665B6" w:rsidRDefault="00776F1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8B9FF17" w14:textId="77777777" w:rsidR="00776F13" w:rsidRPr="004D7DBC" w:rsidRDefault="00776F1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7BEC1F" w14:textId="77777777" w:rsidR="00776F13" w:rsidRPr="004665B6" w:rsidRDefault="00776F1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0E23" w:rsidRPr="003334E8" w14:paraId="6D231907" w14:textId="77777777" w:rsidTr="00A2075F">
        <w:tc>
          <w:tcPr>
            <w:tcW w:w="2144" w:type="pct"/>
          </w:tcPr>
          <w:p w14:paraId="7FC24FB0" w14:textId="77777777" w:rsidR="00330E23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C77FF22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0283A049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EA8B756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98E152A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ACEE291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DD6CDAF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49D99D3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0E23" w:rsidRPr="003334E8" w14:paraId="16767C92" w14:textId="77777777" w:rsidTr="00A2075F">
        <w:tc>
          <w:tcPr>
            <w:tcW w:w="2144" w:type="pct"/>
          </w:tcPr>
          <w:p w14:paraId="76841887" w14:textId="77777777" w:rsidR="00330E23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4ADDDF7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D292E5C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FE47344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4A26A423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73A18A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A090845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8F1071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0E23" w:rsidRPr="003334E8" w14:paraId="1F0E7060" w14:textId="77777777" w:rsidTr="00A2075F">
        <w:tc>
          <w:tcPr>
            <w:tcW w:w="2144" w:type="pct"/>
          </w:tcPr>
          <w:p w14:paraId="5A95A562" w14:textId="77777777" w:rsidR="00330E23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9F69138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432DEB68" w14:textId="77777777" w:rsidR="00330E23" w:rsidRPr="004D7DBC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3ACDB5B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29682573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B717C21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BB3BF2C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B9FC3C" w14:textId="77777777" w:rsidR="00330E23" w:rsidRPr="004665B6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0E23" w:rsidRPr="003334E8" w14:paraId="5E8C5500" w14:textId="77777777" w:rsidTr="00A2075F">
        <w:trPr>
          <w:trHeight w:val="371"/>
        </w:trPr>
        <w:tc>
          <w:tcPr>
            <w:tcW w:w="2144" w:type="pct"/>
          </w:tcPr>
          <w:p w14:paraId="07F9DFE8" w14:textId="77777777" w:rsidR="00330E23" w:rsidRPr="003334E8" w:rsidRDefault="00330E23" w:rsidP="00330E2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180F7045" w14:textId="77777777" w:rsidR="00330E23" w:rsidRPr="004665B6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352C842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39D94081" w14:textId="77777777" w:rsidR="00330E23" w:rsidRPr="004665B6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E23" w:rsidRPr="003334E8" w14:paraId="6203FEA9" w14:textId="77777777" w:rsidTr="00A2075F">
        <w:tc>
          <w:tcPr>
            <w:tcW w:w="2144" w:type="pct"/>
          </w:tcPr>
          <w:p w14:paraId="48A5CD6C" w14:textId="77777777" w:rsidR="00330E23" w:rsidRPr="003334E8" w:rsidRDefault="00330E23" w:rsidP="00330E2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1BC67BB5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28848F92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0848C17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14:paraId="77FEFCBC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C32A2D9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0D9E2917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79B0B0F" w14:textId="77777777" w:rsidR="00330E23" w:rsidRPr="003334E8" w:rsidRDefault="00330E23" w:rsidP="00330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30E23" w:rsidRPr="003334E8" w14:paraId="08465FB4" w14:textId="77777777" w:rsidTr="00A2075F">
        <w:tc>
          <w:tcPr>
            <w:tcW w:w="2144" w:type="pct"/>
          </w:tcPr>
          <w:p w14:paraId="4E4D8CC9" w14:textId="77777777" w:rsidR="00330E23" w:rsidRPr="003334E8" w:rsidRDefault="00330E23" w:rsidP="00330E2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101ECA5F" w14:textId="77777777" w:rsidR="00330E23" w:rsidRPr="003334E8" w:rsidRDefault="00330E23" w:rsidP="00330E23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E23" w:rsidRPr="003334E8" w14:paraId="73E0C035" w14:textId="77777777" w:rsidTr="00A2075F">
        <w:tc>
          <w:tcPr>
            <w:tcW w:w="2144" w:type="pct"/>
          </w:tcPr>
          <w:p w14:paraId="0ED230EB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620" w:type="pct"/>
          </w:tcPr>
          <w:p w14:paraId="30AB6783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AAED2A6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FD3FDC6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2BB7C1B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D94F638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6B6971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5CF118B" w14:textId="77777777" w:rsidR="00330E23" w:rsidRPr="004D7DBC" w:rsidRDefault="00330E23" w:rsidP="00330E23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0E23" w:rsidRPr="003334E8" w14:paraId="2D748138" w14:textId="77777777" w:rsidTr="00A2075F">
        <w:tc>
          <w:tcPr>
            <w:tcW w:w="2144" w:type="pct"/>
          </w:tcPr>
          <w:p w14:paraId="103AB2BC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36E784FA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AE54AE0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9766E54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F738F91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F577BAE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30790E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A10CCA" w14:textId="77777777" w:rsidR="00330E23" w:rsidRPr="004D7DBC" w:rsidRDefault="00330E23" w:rsidP="00330E23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0E23" w:rsidRPr="003334E8" w14:paraId="2BAC14E9" w14:textId="77777777" w:rsidTr="00A2075F">
        <w:tc>
          <w:tcPr>
            <w:tcW w:w="2144" w:type="pct"/>
          </w:tcPr>
          <w:p w14:paraId="698E0108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07CA78E2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D8C3BEE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7E424C2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662CD5D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76D4D0B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E006C">
              <w:rPr>
                <w:rFonts w:ascii="Angsana New" w:hAnsi="Angsana New"/>
                <w:sz w:val="30"/>
                <w:szCs w:val="30"/>
                <w:cs/>
                <w:lang w:val="en-US"/>
              </w:rPr>
              <w:t>512</w:t>
            </w: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E006C">
              <w:rPr>
                <w:rFonts w:ascii="Angsana New" w:hAnsi="Angsana New"/>
                <w:sz w:val="30"/>
                <w:szCs w:val="30"/>
                <w:cs/>
                <w:lang w:val="en-US"/>
              </w:rPr>
              <w:t>865</w:t>
            </w:r>
          </w:p>
        </w:tc>
        <w:tc>
          <w:tcPr>
            <w:tcW w:w="126" w:type="pct"/>
          </w:tcPr>
          <w:p w14:paraId="273153D3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697B4D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8,264,668</w:t>
            </w:r>
          </w:p>
        </w:tc>
      </w:tr>
      <w:tr w:rsidR="00330E23" w:rsidRPr="003334E8" w14:paraId="59E20207" w14:textId="77777777" w:rsidTr="00A2075F">
        <w:tc>
          <w:tcPr>
            <w:tcW w:w="2144" w:type="pct"/>
          </w:tcPr>
          <w:p w14:paraId="03AB039E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2B67720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D04DF57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EF8E8D7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E0970F3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B3EE309" w14:textId="77777777" w:rsidR="00330E23" w:rsidRPr="009D2047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3,487,456</w:t>
            </w:r>
          </w:p>
        </w:tc>
        <w:tc>
          <w:tcPr>
            <w:tcW w:w="126" w:type="pct"/>
          </w:tcPr>
          <w:p w14:paraId="7698920E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280F5B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3,437,180</w:t>
            </w:r>
          </w:p>
        </w:tc>
      </w:tr>
      <w:tr w:rsidR="00330E23" w:rsidRPr="003334E8" w14:paraId="1FD6D8D8" w14:textId="77777777" w:rsidTr="00A2075F">
        <w:tc>
          <w:tcPr>
            <w:tcW w:w="2144" w:type="pct"/>
          </w:tcPr>
          <w:p w14:paraId="4E74BCEE" w14:textId="77777777" w:rsidR="00330E23" w:rsidRPr="004D7DBC" w:rsidRDefault="00330E23" w:rsidP="00330E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6F80CFFF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B86C2A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D1A4AEB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4B8F408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676CEDE" w14:textId="77777777" w:rsidR="00330E23" w:rsidRPr="00624D65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528,897</w:t>
            </w:r>
          </w:p>
        </w:tc>
        <w:tc>
          <w:tcPr>
            <w:tcW w:w="126" w:type="pct"/>
          </w:tcPr>
          <w:p w14:paraId="36EAED12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959DE2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1,684,757</w:t>
            </w:r>
          </w:p>
        </w:tc>
      </w:tr>
      <w:tr w:rsidR="00330E23" w:rsidRPr="003334E8" w14:paraId="0CAE3C41" w14:textId="77777777" w:rsidTr="00A2075F">
        <w:tc>
          <w:tcPr>
            <w:tcW w:w="2144" w:type="pct"/>
          </w:tcPr>
          <w:p w14:paraId="1049A61F" w14:textId="77777777" w:rsidR="00330E23" w:rsidRPr="004D7DBC" w:rsidRDefault="00330E23" w:rsidP="00330E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7476A9F5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7630CC6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DEDC9A3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65D7DE2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BB310C1" w14:textId="77777777" w:rsidR="00330E23" w:rsidRPr="009D2047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79,083</w:t>
            </w:r>
          </w:p>
        </w:tc>
        <w:tc>
          <w:tcPr>
            <w:tcW w:w="126" w:type="pct"/>
          </w:tcPr>
          <w:p w14:paraId="4F96AB28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30FEDD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56,413</w:t>
            </w:r>
          </w:p>
        </w:tc>
      </w:tr>
      <w:tr w:rsidR="00330E23" w:rsidRPr="003334E8" w14:paraId="36FEB26B" w14:textId="77777777" w:rsidTr="00A2075F">
        <w:tc>
          <w:tcPr>
            <w:tcW w:w="2144" w:type="pct"/>
          </w:tcPr>
          <w:p w14:paraId="134A4688" w14:textId="77777777" w:rsidR="00330E23" w:rsidRPr="004D7DBC" w:rsidRDefault="00330E23" w:rsidP="00330E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23809CBC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8099D29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3DEDE99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80E6FF8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CEA5582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8,955</w:t>
            </w:r>
          </w:p>
        </w:tc>
        <w:tc>
          <w:tcPr>
            <w:tcW w:w="126" w:type="pct"/>
          </w:tcPr>
          <w:p w14:paraId="04DF42F5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18659C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6,798</w:t>
            </w:r>
          </w:p>
        </w:tc>
      </w:tr>
      <w:tr w:rsidR="00330E23" w:rsidRPr="003334E8" w14:paraId="0CAB6868" w14:textId="77777777" w:rsidTr="00A2075F">
        <w:tc>
          <w:tcPr>
            <w:tcW w:w="2144" w:type="pct"/>
          </w:tcPr>
          <w:p w14:paraId="640F74CE" w14:textId="77777777" w:rsidR="00330E23" w:rsidRPr="004D7DBC" w:rsidRDefault="00330E23" w:rsidP="00330E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4000FD0B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0F872A8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6533A79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1F70A93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D5D8DCF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14,010</w:t>
            </w:r>
          </w:p>
        </w:tc>
        <w:tc>
          <w:tcPr>
            <w:tcW w:w="126" w:type="pct"/>
          </w:tcPr>
          <w:p w14:paraId="591600F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2FB123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4,468</w:t>
            </w:r>
          </w:p>
        </w:tc>
      </w:tr>
      <w:tr w:rsidR="00330E23" w:rsidRPr="003334E8" w14:paraId="1A559528" w14:textId="77777777" w:rsidTr="00A2075F">
        <w:tc>
          <w:tcPr>
            <w:tcW w:w="2144" w:type="pct"/>
          </w:tcPr>
          <w:p w14:paraId="26D10558" w14:textId="77777777" w:rsidR="00330E23" w:rsidRPr="004D7DBC" w:rsidRDefault="00330E23" w:rsidP="00330E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14:paraId="3BC6D736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63B0F14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2BE51A7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4F2FE9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AEDD8FB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178,968</w:t>
            </w:r>
          </w:p>
        </w:tc>
        <w:tc>
          <w:tcPr>
            <w:tcW w:w="126" w:type="pct"/>
          </w:tcPr>
          <w:p w14:paraId="71A9FF21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AD8F0C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170,659</w:t>
            </w:r>
          </w:p>
        </w:tc>
      </w:tr>
      <w:tr w:rsidR="00330E23" w:rsidRPr="003334E8" w14:paraId="22F448E8" w14:textId="77777777" w:rsidTr="00A2075F">
        <w:tc>
          <w:tcPr>
            <w:tcW w:w="2144" w:type="pct"/>
          </w:tcPr>
          <w:p w14:paraId="6047D22E" w14:textId="77777777" w:rsidR="00330E23" w:rsidRPr="004D7DBC" w:rsidRDefault="00330E23" w:rsidP="00330E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14:paraId="3E5726D2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07926A6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2CC7869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9342045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FC6E5E3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96,593</w:t>
            </w:r>
          </w:p>
        </w:tc>
        <w:tc>
          <w:tcPr>
            <w:tcW w:w="126" w:type="pct"/>
          </w:tcPr>
          <w:p w14:paraId="5C6E01BE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345AC6B" w14:textId="77777777" w:rsidR="00330E23" w:rsidRPr="003334E8" w:rsidRDefault="00330E23" w:rsidP="008C1CED">
            <w:pPr>
              <w:pStyle w:val="BodyText"/>
              <w:tabs>
                <w:tab w:val="decimal" w:pos="521"/>
              </w:tabs>
              <w:spacing w:after="0"/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0E23" w:rsidRPr="003334E8" w14:paraId="2DD09EE4" w14:textId="77777777" w:rsidTr="00A2075F">
        <w:tc>
          <w:tcPr>
            <w:tcW w:w="2144" w:type="pct"/>
          </w:tcPr>
          <w:p w14:paraId="109DC36E" w14:textId="77777777" w:rsidR="00330E23" w:rsidRPr="004D7DBC" w:rsidRDefault="00330E23" w:rsidP="00330E2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14:paraId="0F5F0098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A69272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34D0756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D1F6BF8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97E0180" w14:textId="77777777" w:rsidR="00330E23" w:rsidRPr="009D2047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26" w:type="pct"/>
          </w:tcPr>
          <w:p w14:paraId="220C87CF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C2D0C9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20,713</w:t>
            </w:r>
          </w:p>
        </w:tc>
      </w:tr>
      <w:tr w:rsidR="00330E23" w:rsidRPr="003334E8" w14:paraId="7D5B05C1" w14:textId="77777777" w:rsidTr="00A2075F">
        <w:tc>
          <w:tcPr>
            <w:tcW w:w="2144" w:type="pct"/>
          </w:tcPr>
          <w:p w14:paraId="376C4B93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509C0976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D23E384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4DBE4CB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E50F2B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883D324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35,258</w:t>
            </w:r>
          </w:p>
        </w:tc>
        <w:tc>
          <w:tcPr>
            <w:tcW w:w="126" w:type="pct"/>
          </w:tcPr>
          <w:p w14:paraId="5447E2EB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D93F37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27,202</w:t>
            </w:r>
          </w:p>
        </w:tc>
      </w:tr>
      <w:tr w:rsidR="00330E23" w:rsidRPr="003334E8" w14:paraId="02581AA1" w14:textId="77777777" w:rsidTr="00A2075F">
        <w:tc>
          <w:tcPr>
            <w:tcW w:w="2144" w:type="pct"/>
          </w:tcPr>
          <w:p w14:paraId="27F8C915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0E46E9CC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183EF4E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D806604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1D689C2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E6FBD4E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7,072</w:t>
            </w:r>
          </w:p>
        </w:tc>
        <w:tc>
          <w:tcPr>
            <w:tcW w:w="126" w:type="pct"/>
          </w:tcPr>
          <w:p w14:paraId="0FBE2D69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E0C0FB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7,985</w:t>
            </w:r>
          </w:p>
        </w:tc>
      </w:tr>
      <w:tr w:rsidR="00330E23" w:rsidRPr="003334E8" w14:paraId="649088BB" w14:textId="77777777" w:rsidTr="00A2075F">
        <w:tc>
          <w:tcPr>
            <w:tcW w:w="2144" w:type="pct"/>
          </w:tcPr>
          <w:p w14:paraId="090243DF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20" w:type="pct"/>
          </w:tcPr>
          <w:p w14:paraId="36F26A07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CDA58DE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F8FE809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EC55B44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44B09CF" w14:textId="77777777" w:rsidR="00330E23" w:rsidRPr="00624D65" w:rsidRDefault="00CE006C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DC41654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6995CF9" w14:textId="77777777" w:rsidR="00330E23" w:rsidRPr="00324115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</w:tr>
      <w:tr w:rsidR="00330E23" w:rsidRPr="003334E8" w14:paraId="61D145E2" w14:textId="77777777" w:rsidTr="00A2075F">
        <w:tc>
          <w:tcPr>
            <w:tcW w:w="2144" w:type="pct"/>
          </w:tcPr>
          <w:p w14:paraId="17DA6AB1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14:paraId="313BCC56" w14:textId="77777777" w:rsidR="00330E23" w:rsidRPr="003F2D0B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1AD662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69F50F5" w14:textId="77777777" w:rsidR="00330E23" w:rsidRPr="000D3B3A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8F19B4C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7DF99B7" w14:textId="77777777" w:rsidR="00330E23" w:rsidRPr="004D7DBC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8,017</w:t>
            </w:r>
          </w:p>
        </w:tc>
        <w:tc>
          <w:tcPr>
            <w:tcW w:w="126" w:type="pct"/>
          </w:tcPr>
          <w:p w14:paraId="7818B28E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86F0D0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</w:tr>
      <w:tr w:rsidR="00330E23" w:rsidRPr="003334E8" w14:paraId="418B488F" w14:textId="77777777" w:rsidTr="00A2075F">
        <w:tc>
          <w:tcPr>
            <w:tcW w:w="2144" w:type="pct"/>
          </w:tcPr>
          <w:p w14:paraId="3472E5A4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14:paraId="36E085B1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75AB38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3366DF7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A2588C7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CFD1149" w14:textId="77777777" w:rsidR="00330E23" w:rsidRPr="00776F13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F13">
              <w:rPr>
                <w:rFonts w:ascii="Angsana New" w:hAnsi="Angsana New"/>
                <w:sz w:val="30"/>
                <w:szCs w:val="30"/>
                <w:lang w:val="en-US"/>
              </w:rPr>
              <w:t>6,102</w:t>
            </w:r>
          </w:p>
        </w:tc>
        <w:tc>
          <w:tcPr>
            <w:tcW w:w="126" w:type="pct"/>
          </w:tcPr>
          <w:p w14:paraId="238CF2F1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150BDB9" w14:textId="77777777" w:rsidR="00330E23" w:rsidRPr="00F13E8E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9,123</w:t>
            </w:r>
          </w:p>
        </w:tc>
      </w:tr>
      <w:tr w:rsidR="00330E23" w:rsidRPr="003334E8" w14:paraId="15EEC94F" w14:textId="77777777" w:rsidTr="00A2075F">
        <w:tc>
          <w:tcPr>
            <w:tcW w:w="2144" w:type="pct"/>
          </w:tcPr>
          <w:p w14:paraId="176B7496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106461C8" w14:textId="77777777" w:rsidR="00330E23" w:rsidRPr="003334E8" w:rsidRDefault="00330E23" w:rsidP="003F2D0B">
            <w:pPr>
              <w:pStyle w:val="BodyText"/>
              <w:tabs>
                <w:tab w:val="decimal" w:pos="600"/>
              </w:tabs>
              <w:spacing w:after="0"/>
              <w:ind w:left="-108" w:right="24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607ED7A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92E4786" w14:textId="77777777" w:rsidR="00330E23" w:rsidRPr="003334E8" w:rsidRDefault="00330E23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F7AB03A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0C78506" w14:textId="77777777" w:rsidR="00330E23" w:rsidRPr="00776F13" w:rsidRDefault="00CE006C" w:rsidP="00330E23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F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11471D03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30A9CB" w14:textId="77777777" w:rsidR="00330E23" w:rsidRPr="00F13E8E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</w:tr>
      <w:tr w:rsidR="00330E23" w:rsidRPr="003334E8" w14:paraId="4A4510A2" w14:textId="77777777" w:rsidTr="00A2075F">
        <w:trPr>
          <w:trHeight w:val="167"/>
        </w:trPr>
        <w:tc>
          <w:tcPr>
            <w:tcW w:w="2144" w:type="pct"/>
          </w:tcPr>
          <w:p w14:paraId="04AD9938" w14:textId="77777777" w:rsidR="00330E23" w:rsidRPr="00F21AB7" w:rsidRDefault="00330E23" w:rsidP="00330E23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0" w:type="pct"/>
          </w:tcPr>
          <w:p w14:paraId="12DBB1B1" w14:textId="77777777" w:rsidR="00330E23" w:rsidRPr="004D7DBC" w:rsidRDefault="00330E2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113C9D8F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</w:tcPr>
          <w:p w14:paraId="5D752AA6" w14:textId="77777777" w:rsidR="00330E23" w:rsidRPr="004D7DBC" w:rsidRDefault="00330E23" w:rsidP="00330E2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14:paraId="72F208E1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</w:tcPr>
          <w:p w14:paraId="4A4B9321" w14:textId="77777777" w:rsidR="00330E23" w:rsidRPr="004D7DBC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" w:type="pct"/>
          </w:tcPr>
          <w:p w14:paraId="5058285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611052CB" w14:textId="77777777" w:rsidR="00330E23" w:rsidRPr="004D7DBC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30E23" w:rsidRPr="003334E8" w14:paraId="19559978" w14:textId="77777777" w:rsidTr="00A2075F">
        <w:tc>
          <w:tcPr>
            <w:tcW w:w="2144" w:type="pct"/>
          </w:tcPr>
          <w:p w14:paraId="569BFD5A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3953521E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C821C5E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6872953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A49338F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54BF00E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D4533B6" w14:textId="77777777" w:rsidR="00330E23" w:rsidRPr="004D7DBC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DD92CD" w14:textId="77777777" w:rsidR="00330E23" w:rsidRPr="004D7DBC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0E23" w:rsidRPr="003334E8" w14:paraId="40D13790" w14:textId="77777777" w:rsidTr="00A2075F">
        <w:tc>
          <w:tcPr>
            <w:tcW w:w="2144" w:type="pct"/>
          </w:tcPr>
          <w:p w14:paraId="03ED3FA7" w14:textId="77777777" w:rsidR="00330E23" w:rsidRPr="004D7DBC" w:rsidRDefault="00330E23" w:rsidP="00330E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3FAF9FD7" w14:textId="77777777" w:rsidR="00330E23" w:rsidRPr="00E27908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425,817</w:t>
            </w:r>
          </w:p>
        </w:tc>
        <w:tc>
          <w:tcPr>
            <w:tcW w:w="141" w:type="pct"/>
          </w:tcPr>
          <w:p w14:paraId="4F93E175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73D23FC" w14:textId="77777777" w:rsidR="00330E23" w:rsidRPr="00E2790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350,986</w:t>
            </w:r>
          </w:p>
        </w:tc>
        <w:tc>
          <w:tcPr>
            <w:tcW w:w="141" w:type="pct"/>
          </w:tcPr>
          <w:p w14:paraId="7F9A7C9E" w14:textId="77777777" w:rsidR="00330E23" w:rsidRPr="000D3B3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ABC630" w14:textId="77777777" w:rsidR="00330E23" w:rsidRPr="000D3B3A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2,637,057</w:t>
            </w:r>
          </w:p>
        </w:tc>
        <w:tc>
          <w:tcPr>
            <w:tcW w:w="126" w:type="pct"/>
          </w:tcPr>
          <w:p w14:paraId="2CDF04F8" w14:textId="77777777" w:rsidR="00330E23" w:rsidRPr="000D3B3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CE564B" w14:textId="77777777" w:rsidR="00330E23" w:rsidRPr="000D3B3A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2,621,635</w:t>
            </w:r>
          </w:p>
        </w:tc>
      </w:tr>
      <w:tr w:rsidR="00330E23" w:rsidRPr="008C29D1" w14:paraId="1935DF68" w14:textId="77777777" w:rsidTr="00A2075F">
        <w:tc>
          <w:tcPr>
            <w:tcW w:w="2144" w:type="pct"/>
          </w:tcPr>
          <w:p w14:paraId="354D719F" w14:textId="77777777" w:rsidR="00330E23" w:rsidRPr="008C29D1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C5058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70CB73A" w14:textId="77777777" w:rsidR="00330E23" w:rsidRPr="00D12167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1,083,326</w:t>
            </w:r>
          </w:p>
        </w:tc>
        <w:tc>
          <w:tcPr>
            <w:tcW w:w="141" w:type="pct"/>
          </w:tcPr>
          <w:p w14:paraId="3DDE1D70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1C24C9" w14:textId="77777777" w:rsidR="00330E23" w:rsidRPr="00D12167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795,176</w:t>
            </w:r>
          </w:p>
        </w:tc>
        <w:tc>
          <w:tcPr>
            <w:tcW w:w="141" w:type="pct"/>
          </w:tcPr>
          <w:p w14:paraId="0BBBF75C" w14:textId="77777777" w:rsidR="00330E23" w:rsidRPr="003334E8" w:rsidRDefault="00330E23" w:rsidP="00330E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50D2AB6" w14:textId="77777777" w:rsidR="00330E23" w:rsidRPr="003334E8" w:rsidRDefault="00CE006C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273,106</w:t>
            </w:r>
          </w:p>
        </w:tc>
        <w:tc>
          <w:tcPr>
            <w:tcW w:w="126" w:type="pct"/>
          </w:tcPr>
          <w:p w14:paraId="252C5AFD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AB71B4" w14:textId="77777777" w:rsidR="00330E23" w:rsidRPr="003334E8" w:rsidRDefault="00330E23" w:rsidP="00330E2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203,159</w:t>
            </w:r>
          </w:p>
        </w:tc>
      </w:tr>
      <w:tr w:rsidR="00CE006C" w:rsidRPr="008C29D1" w14:paraId="61E71041" w14:textId="77777777" w:rsidTr="00A2075F">
        <w:tc>
          <w:tcPr>
            <w:tcW w:w="2144" w:type="pct"/>
          </w:tcPr>
          <w:p w14:paraId="42C86A87" w14:textId="77777777" w:rsidR="00CE006C" w:rsidRPr="003334E8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37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1DAB9D67" w14:textId="77777777" w:rsidR="00CE006C" w:rsidRPr="004D7DBC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BC24285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467EDACF" w14:textId="77777777" w:rsidR="00CE006C" w:rsidRPr="003334E8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B9CFFA9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1089C4F" w14:textId="77777777" w:rsidR="00CE006C" w:rsidRPr="0067679F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73,430</w:t>
            </w:r>
          </w:p>
        </w:tc>
        <w:tc>
          <w:tcPr>
            <w:tcW w:w="126" w:type="pct"/>
          </w:tcPr>
          <w:p w14:paraId="62615917" w14:textId="77777777" w:rsidR="00CE006C" w:rsidRPr="0067679F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A3B1C1" w14:textId="77777777" w:rsidR="00CE006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  <w:tr w:rsidR="00CE006C" w:rsidRPr="003334E8" w14:paraId="7ADE54B9" w14:textId="77777777" w:rsidTr="00A2075F">
        <w:tc>
          <w:tcPr>
            <w:tcW w:w="2144" w:type="pct"/>
          </w:tcPr>
          <w:p w14:paraId="786770F7" w14:textId="77777777" w:rsidR="00CE006C" w:rsidRPr="004D7DBC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365AE64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141" w:type="pct"/>
          </w:tcPr>
          <w:p w14:paraId="5EDFF324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07F8A7D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141" w:type="pct"/>
          </w:tcPr>
          <w:p w14:paraId="47F0B227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7EF6CB7" w14:textId="77777777" w:rsidR="00CE006C" w:rsidRPr="00F9663E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</w:pPr>
            <w:r w:rsidRPr="00CE006C">
              <w:rPr>
                <w:rFonts w:ascii="Angsana New" w:hAnsi="Angsana New"/>
                <w:sz w:val="30"/>
                <w:szCs w:val="30"/>
                <w:lang w:val="en-US"/>
              </w:rPr>
              <w:t>1,215</w:t>
            </w:r>
          </w:p>
        </w:tc>
        <w:tc>
          <w:tcPr>
            <w:tcW w:w="126" w:type="pct"/>
          </w:tcPr>
          <w:p w14:paraId="372A8D8F" w14:textId="77777777" w:rsidR="00CE006C" w:rsidRPr="0067679F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58222" w14:textId="77777777" w:rsidR="00CE006C" w:rsidRPr="00F9663E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</w:pPr>
            <w:r w:rsidRPr="008A71C1">
              <w:t>1,</w:t>
            </w:r>
            <w:r w:rsidRPr="001D67DD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CE006C" w:rsidRPr="003334E8" w14:paraId="272DF24C" w14:textId="77777777" w:rsidTr="00A2075F">
        <w:tc>
          <w:tcPr>
            <w:tcW w:w="2144" w:type="pct"/>
          </w:tcPr>
          <w:p w14:paraId="3E653F82" w14:textId="77777777" w:rsidR="00CE006C" w:rsidRPr="004D7DBC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4D423345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23,511</w:t>
            </w:r>
          </w:p>
        </w:tc>
        <w:tc>
          <w:tcPr>
            <w:tcW w:w="141" w:type="pct"/>
          </w:tcPr>
          <w:p w14:paraId="7FB5BE1F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A4BA637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30,007</w:t>
            </w:r>
          </w:p>
        </w:tc>
        <w:tc>
          <w:tcPr>
            <w:tcW w:w="141" w:type="pct"/>
          </w:tcPr>
          <w:p w14:paraId="43348F08" w14:textId="77777777" w:rsidR="00CE006C" w:rsidRPr="00A674E3" w:rsidRDefault="00CE006C" w:rsidP="00CE006C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14:paraId="525FF3E8" w14:textId="77777777" w:rsidR="00CE006C" w:rsidRPr="00A674E3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14,211</w:t>
            </w:r>
          </w:p>
        </w:tc>
        <w:tc>
          <w:tcPr>
            <w:tcW w:w="126" w:type="pct"/>
          </w:tcPr>
          <w:p w14:paraId="461CE87E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10021D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23,181</w:t>
            </w:r>
          </w:p>
        </w:tc>
      </w:tr>
      <w:tr w:rsidR="00CE006C" w:rsidRPr="003334E8" w14:paraId="74D7D941" w14:textId="77777777" w:rsidTr="00A2075F">
        <w:tc>
          <w:tcPr>
            <w:tcW w:w="2144" w:type="pct"/>
          </w:tcPr>
          <w:p w14:paraId="28B50655" w14:textId="77777777" w:rsidR="00CE006C" w:rsidRPr="004D7DBC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20" w:type="pct"/>
          </w:tcPr>
          <w:p w14:paraId="43C0B19C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526A997E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E8F5F39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1" w:type="pct"/>
          </w:tcPr>
          <w:p w14:paraId="3D44EF7D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18A469D3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E006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6" w:type="pct"/>
          </w:tcPr>
          <w:p w14:paraId="767C8E34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6856D4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D57C13" w:rsidRPr="003334E8" w14:paraId="2EDA0E28" w14:textId="77777777" w:rsidTr="00A2075F">
        <w:tc>
          <w:tcPr>
            <w:tcW w:w="2144" w:type="pct"/>
          </w:tcPr>
          <w:p w14:paraId="17B69571" w14:textId="77777777" w:rsidR="00D57C13" w:rsidRDefault="00D57C13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8FC938" w14:textId="77777777" w:rsidR="00D57C13" w:rsidRDefault="00D57C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12759E2" w14:textId="77777777" w:rsidR="00D57C13" w:rsidRPr="004D7DBC" w:rsidRDefault="00D57C13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DB02C90" w14:textId="77777777" w:rsidR="00D57C13" w:rsidRDefault="00D57C13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AAA54B9" w14:textId="77777777" w:rsidR="00D57C13" w:rsidRPr="004D7DBC" w:rsidRDefault="00D57C13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38110D4" w14:textId="77777777" w:rsidR="00D57C13" w:rsidRDefault="00D57C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96F63C3" w14:textId="77777777" w:rsidR="00D57C13" w:rsidRPr="004D7DBC" w:rsidRDefault="00D57C13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532C5F" w14:textId="77777777" w:rsidR="00D57C13" w:rsidRDefault="00D57C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6F13" w:rsidRPr="003334E8" w14:paraId="0C430310" w14:textId="77777777" w:rsidTr="00A2075F">
        <w:tc>
          <w:tcPr>
            <w:tcW w:w="2144" w:type="pct"/>
          </w:tcPr>
          <w:p w14:paraId="7E5DDF9B" w14:textId="77777777" w:rsidR="00776F13" w:rsidRDefault="00776F13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2583DA8" w14:textId="77777777" w:rsidR="00776F13" w:rsidRDefault="00776F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E425C14" w14:textId="77777777" w:rsidR="00776F13" w:rsidRPr="004D7DBC" w:rsidRDefault="00776F13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2D34376" w14:textId="77777777" w:rsidR="00776F13" w:rsidRDefault="00776F13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CFB153" w14:textId="77777777" w:rsidR="00776F13" w:rsidRPr="004D7DBC" w:rsidRDefault="00776F13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3D2A47B" w14:textId="77777777" w:rsidR="00776F13" w:rsidRDefault="00776F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2FCC8AB" w14:textId="77777777" w:rsidR="00776F13" w:rsidRPr="004D7DBC" w:rsidRDefault="00776F13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6AB14A0" w14:textId="77777777" w:rsidR="00776F13" w:rsidRDefault="00776F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C13" w:rsidRPr="003334E8" w14:paraId="7385FACA" w14:textId="77777777" w:rsidTr="00A2075F">
        <w:tc>
          <w:tcPr>
            <w:tcW w:w="2144" w:type="pct"/>
          </w:tcPr>
          <w:p w14:paraId="01D9347D" w14:textId="77777777" w:rsidR="00D57C13" w:rsidRDefault="00D57C13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04BF5151" w14:textId="77777777" w:rsidR="00D57C13" w:rsidRDefault="00D57C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A9F42DB" w14:textId="77777777" w:rsidR="00D57C13" w:rsidRPr="004D7DBC" w:rsidRDefault="00D57C13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AD49F66" w14:textId="77777777" w:rsidR="00D57C13" w:rsidRDefault="00D57C13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F3BA10" w14:textId="77777777" w:rsidR="00D57C13" w:rsidRPr="004D7DBC" w:rsidRDefault="00D57C13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635BF85" w14:textId="77777777" w:rsidR="00D57C13" w:rsidRDefault="00D57C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70124A3" w14:textId="77777777" w:rsidR="00D57C13" w:rsidRPr="004D7DBC" w:rsidRDefault="00D57C13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E75A75" w14:textId="77777777" w:rsidR="00D57C13" w:rsidRDefault="00D57C13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74990578" w14:textId="77777777" w:rsidTr="00A2075F">
        <w:tc>
          <w:tcPr>
            <w:tcW w:w="2144" w:type="pct"/>
            <w:shd w:val="clear" w:color="auto" w:fill="FFFFFF"/>
          </w:tcPr>
          <w:p w14:paraId="75F311BD" w14:textId="77777777" w:rsidR="00CE006C" w:rsidRPr="00CE006C" w:rsidRDefault="00CE006C" w:rsidP="00CE006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pct"/>
            <w:gridSpan w:val="3"/>
          </w:tcPr>
          <w:p w14:paraId="08FC7154" w14:textId="77777777" w:rsidR="00CE006C" w:rsidRPr="004665B6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7946C1F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7404BB79" w14:textId="77777777" w:rsidR="00CE006C" w:rsidRPr="004665B6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006C" w:rsidRPr="003334E8" w14:paraId="450B0641" w14:textId="77777777" w:rsidTr="00A2075F">
        <w:tc>
          <w:tcPr>
            <w:tcW w:w="2144" w:type="pct"/>
            <w:shd w:val="clear" w:color="auto" w:fill="FFFFFF"/>
          </w:tcPr>
          <w:p w14:paraId="2D73B7D1" w14:textId="77777777" w:rsidR="00CE006C" w:rsidRPr="003334E8" w:rsidRDefault="00CE006C" w:rsidP="00CE006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4B5FA411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2F260388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60624CB3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14:paraId="36255621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166076E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5237DFD3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4928BD3" w14:textId="77777777" w:rsidR="00CE006C" w:rsidRPr="003334E8" w:rsidRDefault="00CE006C" w:rsidP="00CE00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CE006C" w:rsidRPr="003334E8" w14:paraId="2F523902" w14:textId="77777777" w:rsidTr="00A2075F">
        <w:tc>
          <w:tcPr>
            <w:tcW w:w="2144" w:type="pct"/>
            <w:shd w:val="clear" w:color="auto" w:fill="FFFFFF"/>
          </w:tcPr>
          <w:p w14:paraId="52FBB4F8" w14:textId="77777777" w:rsidR="00CE006C" w:rsidRPr="003334E8" w:rsidRDefault="00CE006C" w:rsidP="00CE006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1D5A6144" w14:textId="77777777" w:rsidR="00CE006C" w:rsidRPr="003334E8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06C" w:rsidRPr="003334E8" w14:paraId="72201C5B" w14:textId="77777777" w:rsidTr="00A2075F">
        <w:tc>
          <w:tcPr>
            <w:tcW w:w="2144" w:type="pct"/>
            <w:shd w:val="clear" w:color="auto" w:fill="FFFFFF"/>
          </w:tcPr>
          <w:p w14:paraId="0061CA43" w14:textId="77777777" w:rsidR="00CE006C" w:rsidRPr="003334E8" w:rsidRDefault="00CE006C" w:rsidP="00CE006C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42991939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66971FC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467CFB" w14:textId="77777777" w:rsidR="00CE006C" w:rsidRPr="003334E8" w:rsidRDefault="00CE006C" w:rsidP="00CE006C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9357803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349C1DE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F9F0CA8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B56CEA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17E0ABED" w14:textId="77777777" w:rsidTr="00A2075F">
        <w:tc>
          <w:tcPr>
            <w:tcW w:w="2144" w:type="pct"/>
            <w:shd w:val="clear" w:color="auto" w:fill="FFFFFF"/>
          </w:tcPr>
          <w:p w14:paraId="54ECB69C" w14:textId="77777777" w:rsidR="00CE006C" w:rsidRPr="003334E8" w:rsidRDefault="00CE006C" w:rsidP="00CE006C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193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182659B6" w14:textId="77777777" w:rsidR="00CE006C" w:rsidRPr="003334E8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24C6932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6C60FC" w14:textId="77777777" w:rsidR="00CE006C" w:rsidRPr="003334E8" w:rsidRDefault="00CE006C" w:rsidP="00CE006C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0D15168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2CBC8D" w14:textId="77777777" w:rsidR="00CE006C" w:rsidRPr="003334E8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44A48C9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D71F83" w14:textId="77777777" w:rsidR="00CE006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18,770</w:t>
            </w:r>
          </w:p>
        </w:tc>
      </w:tr>
      <w:tr w:rsidR="00CE006C" w:rsidRPr="003334E8" w14:paraId="316666E8" w14:textId="77777777" w:rsidTr="00A2075F">
        <w:tc>
          <w:tcPr>
            <w:tcW w:w="2144" w:type="pct"/>
            <w:shd w:val="clear" w:color="auto" w:fill="FFFFFF"/>
          </w:tcPr>
          <w:p w14:paraId="21305394" w14:textId="77777777" w:rsidR="00CE006C" w:rsidRPr="003334E8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6031C3F" w14:textId="77777777" w:rsidR="00CE006C" w:rsidRPr="003334E8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05F81AA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AFE3C5B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41" w:type="pct"/>
          </w:tcPr>
          <w:p w14:paraId="065E7AF4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9F9AE9" w14:textId="77777777" w:rsidR="00CE006C" w:rsidRPr="003334E8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06C64C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5F20996" w14:textId="77777777" w:rsidR="00CE006C" w:rsidRPr="003334E8" w:rsidRDefault="00CE006C" w:rsidP="00CE006C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006C" w:rsidRPr="003334E8" w14:paraId="76D41F3A" w14:textId="77777777" w:rsidTr="00CA4A10">
        <w:trPr>
          <w:trHeight w:val="282"/>
        </w:trPr>
        <w:tc>
          <w:tcPr>
            <w:tcW w:w="2144" w:type="pct"/>
            <w:shd w:val="clear" w:color="auto" w:fill="FFFFFF"/>
          </w:tcPr>
          <w:p w14:paraId="40869A96" w14:textId="77777777" w:rsidR="00CE006C" w:rsidRPr="00CA4A10" w:rsidRDefault="00CE006C" w:rsidP="00CE006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14:paraId="06E55133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2668C9CD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D1280C3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69E270A9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F08E999" w14:textId="77777777" w:rsidR="00CE006C" w:rsidRPr="003334E8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3F66322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45CCF2" w14:textId="77777777" w:rsidR="00CE006C" w:rsidRPr="003334E8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65235F9E" w14:textId="77777777" w:rsidTr="00A2075F">
        <w:tc>
          <w:tcPr>
            <w:tcW w:w="2144" w:type="pct"/>
            <w:shd w:val="clear" w:color="auto" w:fill="FFFFFF"/>
          </w:tcPr>
          <w:p w14:paraId="42BEE091" w14:textId="77777777" w:rsidR="00CE006C" w:rsidRPr="003334E8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2FB9F51E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0BFD3C98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D0A4BA5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F04A3CC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00CC56A" w14:textId="77777777" w:rsidR="00CE006C" w:rsidRPr="003334E8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4FE5A76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E12A5E" w14:textId="77777777" w:rsidR="00CE006C" w:rsidRPr="003334E8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3C7C62BD" w14:textId="77777777" w:rsidTr="00A2075F">
        <w:tc>
          <w:tcPr>
            <w:tcW w:w="2144" w:type="pct"/>
            <w:shd w:val="clear" w:color="auto" w:fill="FFFFFF"/>
          </w:tcPr>
          <w:p w14:paraId="191819D3" w14:textId="77777777" w:rsidR="00CE006C" w:rsidRPr="003334E8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20" w:type="pct"/>
          </w:tcPr>
          <w:p w14:paraId="4CA37CEF" w14:textId="77777777" w:rsidR="00CE006C" w:rsidRPr="003334E8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911">
              <w:rPr>
                <w:rFonts w:ascii="Angsana New" w:hAnsi="Angsana New"/>
                <w:sz w:val="30"/>
                <w:szCs w:val="30"/>
                <w:lang w:val="en-US"/>
              </w:rPr>
              <w:t>7,400</w:t>
            </w:r>
          </w:p>
        </w:tc>
        <w:tc>
          <w:tcPr>
            <w:tcW w:w="141" w:type="pct"/>
          </w:tcPr>
          <w:p w14:paraId="36FCA907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5ED40F8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7,700</w:t>
            </w:r>
          </w:p>
        </w:tc>
        <w:tc>
          <w:tcPr>
            <w:tcW w:w="141" w:type="pct"/>
          </w:tcPr>
          <w:p w14:paraId="49E23240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AE9805" w14:textId="77777777" w:rsidR="00CE006C" w:rsidRPr="003334E8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7,400</w:t>
            </w:r>
          </w:p>
        </w:tc>
        <w:tc>
          <w:tcPr>
            <w:tcW w:w="126" w:type="pct"/>
          </w:tcPr>
          <w:p w14:paraId="160AB855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4E576B" w14:textId="77777777" w:rsidR="00CE006C" w:rsidRPr="000D3B3A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</w:tr>
      <w:tr w:rsidR="00CE006C" w:rsidRPr="002762F3" w14:paraId="5CAB619F" w14:textId="77777777" w:rsidTr="00A2075F">
        <w:tc>
          <w:tcPr>
            <w:tcW w:w="2144" w:type="pct"/>
            <w:shd w:val="clear" w:color="auto" w:fill="FFFFFF"/>
          </w:tcPr>
          <w:p w14:paraId="0AE4AF5A" w14:textId="77777777" w:rsidR="00CE006C" w:rsidRPr="002762F3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56FEF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0" w:type="pct"/>
          </w:tcPr>
          <w:p w14:paraId="0227B623" w14:textId="77777777" w:rsidR="00CE006C" w:rsidRPr="002762F3" w:rsidRDefault="00986911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8831729" w14:textId="77777777" w:rsidR="00CE006C" w:rsidRPr="002762F3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681C4D72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41" w:type="pct"/>
          </w:tcPr>
          <w:p w14:paraId="20D3FF2F" w14:textId="77777777" w:rsidR="00CE006C" w:rsidRPr="00F738DF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FF16FB5" w14:textId="77777777" w:rsidR="00CE006C" w:rsidRPr="00F738DF" w:rsidRDefault="00986911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C577773" w14:textId="77777777" w:rsidR="00CE006C" w:rsidRPr="00F738DF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8E6AFD" w14:textId="77777777" w:rsidR="00CE006C" w:rsidRPr="00123A0A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</w:tr>
      <w:tr w:rsidR="00CE006C" w:rsidRPr="003334E8" w14:paraId="6577BA5A" w14:textId="77777777" w:rsidTr="00A2075F">
        <w:tc>
          <w:tcPr>
            <w:tcW w:w="2144" w:type="pct"/>
            <w:shd w:val="clear" w:color="auto" w:fill="FFFFFF"/>
          </w:tcPr>
          <w:p w14:paraId="35CCF863" w14:textId="77777777" w:rsidR="00CE006C" w:rsidRPr="003334E8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14:paraId="1361CFD3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A6E8DAC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E3DC5EA" w14:textId="77777777" w:rsidR="00CE006C" w:rsidRPr="003334E8" w:rsidRDefault="00CE006C" w:rsidP="00CE006C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2DE9852" w14:textId="77777777" w:rsidR="00CE006C" w:rsidRPr="003334E8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86546F" w14:textId="77777777" w:rsidR="00CE006C" w:rsidRPr="003334E8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C620D92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AFA5C7" w14:textId="77777777" w:rsidR="00CE006C" w:rsidRPr="003334E8" w:rsidRDefault="00CE006C" w:rsidP="00CE006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0BA1CB4E" w14:textId="77777777" w:rsidTr="00A2075F">
        <w:tc>
          <w:tcPr>
            <w:tcW w:w="2144" w:type="pct"/>
            <w:shd w:val="clear" w:color="auto" w:fill="FFFFFF"/>
          </w:tcPr>
          <w:p w14:paraId="3D350096" w14:textId="77777777" w:rsidR="00CE006C" w:rsidRPr="003334E8" w:rsidRDefault="00CE006C" w:rsidP="00CE006C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356457EE" w14:textId="77777777" w:rsidR="00CE006C" w:rsidRPr="00624D65" w:rsidRDefault="00666337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194,001</w:t>
            </w:r>
          </w:p>
        </w:tc>
        <w:tc>
          <w:tcPr>
            <w:tcW w:w="141" w:type="pct"/>
          </w:tcPr>
          <w:p w14:paraId="658E0C57" w14:textId="77777777" w:rsidR="00CE006C" w:rsidRPr="008061C1" w:rsidRDefault="00CE006C" w:rsidP="00CE006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157C5F5E" w14:textId="77777777" w:rsidR="00CE006C" w:rsidRPr="00275744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157,680</w:t>
            </w:r>
          </w:p>
        </w:tc>
        <w:tc>
          <w:tcPr>
            <w:tcW w:w="141" w:type="pct"/>
          </w:tcPr>
          <w:p w14:paraId="5F6352FE" w14:textId="77777777" w:rsidR="00CE006C" w:rsidRPr="008061C1" w:rsidRDefault="00CE006C" w:rsidP="00CE006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073BCCF" w14:textId="77777777" w:rsidR="00CE006C" w:rsidRPr="00624D65" w:rsidRDefault="00666337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176,027</w:t>
            </w:r>
          </w:p>
        </w:tc>
        <w:tc>
          <w:tcPr>
            <w:tcW w:w="126" w:type="pct"/>
          </w:tcPr>
          <w:p w14:paraId="731EFF34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315BF7" w14:textId="77777777" w:rsidR="00CE006C" w:rsidRPr="00275744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147,210</w:t>
            </w:r>
          </w:p>
        </w:tc>
      </w:tr>
      <w:tr w:rsidR="00CE006C" w:rsidRPr="003334E8" w14:paraId="6934E4E1" w14:textId="77777777" w:rsidTr="00A2075F">
        <w:tc>
          <w:tcPr>
            <w:tcW w:w="2144" w:type="pct"/>
            <w:shd w:val="clear" w:color="auto" w:fill="FFFFFF"/>
          </w:tcPr>
          <w:p w14:paraId="59012821" w14:textId="77777777" w:rsidR="00CE006C" w:rsidRPr="003334E8" w:rsidRDefault="00CE006C" w:rsidP="00CE006C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1C6D6E0E" w14:textId="77777777" w:rsidR="00CE006C" w:rsidRPr="00624D65" w:rsidRDefault="00666337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8,764</w:t>
            </w:r>
          </w:p>
        </w:tc>
        <w:tc>
          <w:tcPr>
            <w:tcW w:w="141" w:type="pct"/>
          </w:tcPr>
          <w:p w14:paraId="2D23D06D" w14:textId="77777777" w:rsidR="00CE006C" w:rsidRPr="008061C1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1FFA80F" w14:textId="77777777" w:rsidR="00CE006C" w:rsidRPr="00275744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3,759</w:t>
            </w:r>
          </w:p>
        </w:tc>
        <w:tc>
          <w:tcPr>
            <w:tcW w:w="141" w:type="pct"/>
          </w:tcPr>
          <w:p w14:paraId="57DF25B5" w14:textId="77777777" w:rsidR="00CE006C" w:rsidRPr="008061C1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6B67DED" w14:textId="77777777" w:rsidR="00CE006C" w:rsidRPr="00624D65" w:rsidRDefault="00666337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sz w:val="30"/>
                <w:szCs w:val="30"/>
                <w:lang w:val="en-US"/>
              </w:rPr>
              <w:t>8,152</w:t>
            </w:r>
          </w:p>
        </w:tc>
        <w:tc>
          <w:tcPr>
            <w:tcW w:w="126" w:type="pct"/>
          </w:tcPr>
          <w:p w14:paraId="4209B986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1F2E03" w14:textId="77777777" w:rsidR="00CE006C" w:rsidRPr="00275744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3,759</w:t>
            </w:r>
          </w:p>
        </w:tc>
      </w:tr>
      <w:tr w:rsidR="00CE006C" w:rsidRPr="003334E8" w14:paraId="2C2CC840" w14:textId="77777777" w:rsidTr="00A2075F">
        <w:tc>
          <w:tcPr>
            <w:tcW w:w="2144" w:type="pct"/>
            <w:shd w:val="clear" w:color="auto" w:fill="FFFFFF"/>
          </w:tcPr>
          <w:p w14:paraId="2D3D89FE" w14:textId="77777777" w:rsidR="00CE006C" w:rsidRPr="003334E8" w:rsidRDefault="00CE006C" w:rsidP="00CE006C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E3B196" w14:textId="77777777" w:rsidR="00CE006C" w:rsidRPr="00624D65" w:rsidRDefault="00666337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202,765</w:t>
            </w:r>
          </w:p>
        </w:tc>
        <w:tc>
          <w:tcPr>
            <w:tcW w:w="141" w:type="pct"/>
          </w:tcPr>
          <w:p w14:paraId="362098F1" w14:textId="77777777" w:rsidR="00CE006C" w:rsidRPr="008061C1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B981A0A" w14:textId="77777777" w:rsidR="00CE006C" w:rsidRPr="00275744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161,439</w:t>
            </w:r>
          </w:p>
        </w:tc>
        <w:tc>
          <w:tcPr>
            <w:tcW w:w="141" w:type="pct"/>
          </w:tcPr>
          <w:p w14:paraId="352BA5DC" w14:textId="77777777" w:rsidR="00CE006C" w:rsidRPr="008061C1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686B38C" w14:textId="77777777" w:rsidR="00CE006C" w:rsidRPr="00624D65" w:rsidRDefault="00666337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66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184,179</w:t>
            </w:r>
          </w:p>
        </w:tc>
        <w:tc>
          <w:tcPr>
            <w:tcW w:w="126" w:type="pct"/>
          </w:tcPr>
          <w:p w14:paraId="58A2FEC3" w14:textId="77777777" w:rsidR="00CE006C" w:rsidRPr="003334E8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014772E" w14:textId="77777777" w:rsidR="00CE006C" w:rsidRPr="00275744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150,969</w:t>
            </w:r>
          </w:p>
        </w:tc>
      </w:tr>
      <w:tr w:rsidR="00CE006C" w:rsidRPr="00113C64" w14:paraId="5C86AF99" w14:textId="77777777" w:rsidTr="00A2075F">
        <w:trPr>
          <w:trHeight w:val="314"/>
        </w:trPr>
        <w:tc>
          <w:tcPr>
            <w:tcW w:w="2144" w:type="pct"/>
          </w:tcPr>
          <w:p w14:paraId="4D0AFCFE" w14:textId="77777777" w:rsidR="00CE006C" w:rsidRPr="00113C64" w:rsidRDefault="00CE006C" w:rsidP="00CE006C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998772A" w14:textId="77777777" w:rsidR="00CE006C" w:rsidRPr="00113C64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29204666" w14:textId="77777777" w:rsidR="00CE006C" w:rsidRPr="00113C64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56397D1D" w14:textId="77777777" w:rsidR="00CE006C" w:rsidRPr="00113C64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76819501" w14:textId="77777777" w:rsidR="00CE006C" w:rsidRPr="00113C64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pct"/>
          </w:tcPr>
          <w:p w14:paraId="643E2E8A" w14:textId="77777777" w:rsidR="00CE006C" w:rsidRPr="00113C64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408C429E" w14:textId="77777777" w:rsidR="00CE006C" w:rsidRPr="00113C64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</w:tcPr>
          <w:p w14:paraId="5FE4831C" w14:textId="77777777" w:rsidR="00CE006C" w:rsidRPr="00113C64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006C" w:rsidRPr="003334E8" w14:paraId="26757008" w14:textId="77777777" w:rsidTr="00A2075F">
        <w:tc>
          <w:tcPr>
            <w:tcW w:w="2144" w:type="pct"/>
          </w:tcPr>
          <w:p w14:paraId="360B6609" w14:textId="77777777" w:rsidR="00CE006C" w:rsidRPr="004D7DBC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6E563EDC" w14:textId="77777777" w:rsidR="00CE006C" w:rsidRPr="004D7DBC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B664B8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942EF23" w14:textId="77777777" w:rsidR="00CE006C" w:rsidRPr="004D7DBC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DCFB23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39B5D5B" w14:textId="77777777" w:rsidR="00CE006C" w:rsidRPr="004D7DBC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A595EC7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95AF5E" w14:textId="77777777" w:rsidR="00CE006C" w:rsidRPr="004D7DBC" w:rsidRDefault="00CE006C" w:rsidP="00CE006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57EE81BA" w14:textId="77777777" w:rsidTr="00A2075F">
        <w:tc>
          <w:tcPr>
            <w:tcW w:w="2144" w:type="pct"/>
          </w:tcPr>
          <w:p w14:paraId="0257B64E" w14:textId="77777777" w:rsidR="00CE006C" w:rsidRPr="004D7DBC" w:rsidRDefault="00CE006C" w:rsidP="00CE00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14:paraId="79F9882D" w14:textId="77777777" w:rsidR="00CE006C" w:rsidRPr="004D7DBC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911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41" w:type="pct"/>
          </w:tcPr>
          <w:p w14:paraId="74EA2F3E" w14:textId="77777777" w:rsidR="00CE006C" w:rsidRPr="004D7DBC" w:rsidRDefault="00CE006C" w:rsidP="00CE006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72348E5" w14:textId="77777777" w:rsidR="00CE006C" w:rsidRPr="00E2790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141" w:type="pct"/>
          </w:tcPr>
          <w:p w14:paraId="7FB05E44" w14:textId="77777777" w:rsidR="00CE006C" w:rsidRPr="004D7DBC" w:rsidRDefault="00CE006C" w:rsidP="00CE006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C1D582E" w14:textId="77777777" w:rsidR="00CE006C" w:rsidRPr="004D7DBC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" w:type="pct"/>
          </w:tcPr>
          <w:p w14:paraId="7CCCB1C0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CC192C" w14:textId="77777777" w:rsidR="00CE006C" w:rsidRPr="00123A0A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CE006C" w:rsidRPr="003334E8" w14:paraId="16A6E188" w14:textId="77777777" w:rsidTr="00A2075F">
        <w:tc>
          <w:tcPr>
            <w:tcW w:w="2144" w:type="pct"/>
          </w:tcPr>
          <w:p w14:paraId="73F3A71E" w14:textId="77777777" w:rsidR="00CE006C" w:rsidRPr="004D7DBC" w:rsidRDefault="00CE006C" w:rsidP="00CE00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14:paraId="655F0EFA" w14:textId="77777777" w:rsidR="00CE006C" w:rsidRDefault="00986911" w:rsidP="0098691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CE6803" w14:textId="77777777" w:rsidR="00CE006C" w:rsidRPr="004D7DBC" w:rsidRDefault="00CE006C" w:rsidP="00CE006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B78F0BD" w14:textId="77777777" w:rsidR="00CE006C" w:rsidRDefault="00CE006C" w:rsidP="00CE006C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34,034</w:t>
            </w:r>
          </w:p>
        </w:tc>
        <w:tc>
          <w:tcPr>
            <w:tcW w:w="141" w:type="pct"/>
          </w:tcPr>
          <w:p w14:paraId="59B85E99" w14:textId="77777777" w:rsidR="00CE006C" w:rsidRPr="004D7DBC" w:rsidRDefault="00CE006C" w:rsidP="00CE006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111E88E" w14:textId="77777777" w:rsidR="00CE006C" w:rsidRPr="004D7DBC" w:rsidRDefault="00986911" w:rsidP="00CE006C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7713424F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38E3CFC7" w14:textId="77777777" w:rsidR="00CE006C" w:rsidRDefault="00CE006C" w:rsidP="00CE006C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34,034</w:t>
            </w:r>
          </w:p>
        </w:tc>
      </w:tr>
      <w:tr w:rsidR="00CE006C" w:rsidRPr="003334E8" w14:paraId="4F85077D" w14:textId="77777777" w:rsidTr="00A2075F">
        <w:tc>
          <w:tcPr>
            <w:tcW w:w="2144" w:type="pct"/>
          </w:tcPr>
          <w:p w14:paraId="1B26E8E3" w14:textId="77777777" w:rsidR="00CE006C" w:rsidRPr="004D7DBC" w:rsidRDefault="00CE006C" w:rsidP="00CE00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3EC11512" w14:textId="77777777" w:rsidR="00CE006C" w:rsidRPr="003334E8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1" w:type="pct"/>
          </w:tcPr>
          <w:p w14:paraId="10522DC2" w14:textId="77777777" w:rsidR="00CE006C" w:rsidRPr="004D7DBC" w:rsidRDefault="00CE006C" w:rsidP="00CE006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BB21344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1" w:type="pct"/>
          </w:tcPr>
          <w:p w14:paraId="3999DC7D" w14:textId="77777777" w:rsidR="00CE006C" w:rsidRPr="004D7DBC" w:rsidRDefault="00CE006C" w:rsidP="00CE006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AC7782" w14:textId="77777777" w:rsidR="00CE006C" w:rsidRPr="004D7DBC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26" w:type="pct"/>
          </w:tcPr>
          <w:p w14:paraId="197196BD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35B08257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CE006C" w:rsidRPr="003334E8" w14:paraId="3C6E5E0C" w14:textId="77777777" w:rsidTr="00A2075F">
        <w:tc>
          <w:tcPr>
            <w:tcW w:w="2144" w:type="pct"/>
          </w:tcPr>
          <w:p w14:paraId="3D7D35FB" w14:textId="77777777" w:rsidR="00CE006C" w:rsidRPr="004D7DBC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14:paraId="078CA36C" w14:textId="77777777" w:rsidR="00CE006C" w:rsidRPr="004D7DBC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3,832</w:t>
            </w:r>
          </w:p>
        </w:tc>
        <w:tc>
          <w:tcPr>
            <w:tcW w:w="141" w:type="pct"/>
          </w:tcPr>
          <w:p w14:paraId="3966136B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C03B7A8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3,299</w:t>
            </w:r>
          </w:p>
        </w:tc>
        <w:tc>
          <w:tcPr>
            <w:tcW w:w="141" w:type="pct"/>
          </w:tcPr>
          <w:p w14:paraId="55A95BF5" w14:textId="77777777" w:rsidR="00CE006C" w:rsidRPr="004D7DBC" w:rsidRDefault="00CE006C" w:rsidP="00CE006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D399B1F" w14:textId="77777777" w:rsidR="00CE006C" w:rsidRPr="004D7DBC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86911">
              <w:rPr>
                <w:rFonts w:ascii="Angsana New" w:hAnsi="Angsana New"/>
                <w:sz w:val="30"/>
                <w:szCs w:val="30"/>
              </w:rPr>
              <w:t>3,602</w:t>
            </w:r>
          </w:p>
        </w:tc>
        <w:tc>
          <w:tcPr>
            <w:tcW w:w="126" w:type="pct"/>
          </w:tcPr>
          <w:p w14:paraId="0600DB4B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E9765B" w14:textId="77777777" w:rsidR="00CE006C" w:rsidRPr="00123A0A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3,149</w:t>
            </w:r>
          </w:p>
        </w:tc>
      </w:tr>
      <w:tr w:rsidR="00CE006C" w:rsidRPr="003334E8" w14:paraId="6AC421B5" w14:textId="77777777" w:rsidTr="00A2075F">
        <w:tc>
          <w:tcPr>
            <w:tcW w:w="2144" w:type="pct"/>
          </w:tcPr>
          <w:p w14:paraId="711AB5CB" w14:textId="77777777" w:rsidR="00CE006C" w:rsidRPr="004D7DBC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28BD18DF" w14:textId="77777777" w:rsidR="00CE006C" w:rsidRPr="005B5A24" w:rsidRDefault="0094161F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2,678</w:t>
            </w:r>
          </w:p>
        </w:tc>
        <w:tc>
          <w:tcPr>
            <w:tcW w:w="141" w:type="pct"/>
          </w:tcPr>
          <w:p w14:paraId="796FDAAE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32543D7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141" w:type="pct"/>
          </w:tcPr>
          <w:p w14:paraId="57A8680B" w14:textId="77777777" w:rsidR="00CE006C" w:rsidRPr="004D7DBC" w:rsidRDefault="00CE006C" w:rsidP="00CE006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2AC5F23" w14:textId="77777777" w:rsidR="00CE006C" w:rsidRDefault="00986911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76F13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26" w:type="pct"/>
          </w:tcPr>
          <w:p w14:paraId="59CAA631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5695F8" w14:textId="77777777" w:rsidR="00CE006C" w:rsidRPr="003334E8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</w:tr>
      <w:tr w:rsidR="00CE006C" w:rsidRPr="003334E8" w14:paraId="781D23AD" w14:textId="77777777" w:rsidTr="00A2075F">
        <w:tc>
          <w:tcPr>
            <w:tcW w:w="2144" w:type="pct"/>
          </w:tcPr>
          <w:p w14:paraId="014E1C10" w14:textId="77777777" w:rsidR="00CE006C" w:rsidRPr="004D7DBC" w:rsidRDefault="00CE006C" w:rsidP="00CE006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2C97364E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400B136C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3F4E759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655BF9AD" w14:textId="77777777" w:rsidR="00CE006C" w:rsidRPr="004D7DBC" w:rsidRDefault="00CE006C" w:rsidP="00CE006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4865278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016794C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3818D2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0F043C34" w14:textId="77777777" w:rsidTr="00A2075F">
        <w:tc>
          <w:tcPr>
            <w:tcW w:w="2144" w:type="pct"/>
          </w:tcPr>
          <w:p w14:paraId="10EEA75A" w14:textId="77777777" w:rsidR="00CE006C" w:rsidRPr="004D7DBC" w:rsidRDefault="00CE006C" w:rsidP="00CE006C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20" w:type="pct"/>
          </w:tcPr>
          <w:p w14:paraId="2E96D2C8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6B210723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D1BCAAA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E3ACCD3" w14:textId="77777777" w:rsidR="00CE006C" w:rsidRPr="004D7DBC" w:rsidRDefault="00CE006C" w:rsidP="00CE006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0D0983E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D6D30FB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FCD856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06C" w:rsidRPr="003334E8" w14:paraId="15E89919" w14:textId="77777777" w:rsidTr="00A2075F">
        <w:tc>
          <w:tcPr>
            <w:tcW w:w="2144" w:type="pct"/>
          </w:tcPr>
          <w:p w14:paraId="30864C04" w14:textId="77777777" w:rsidR="00CE006C" w:rsidRPr="004D7DBC" w:rsidRDefault="00CE006C" w:rsidP="00CE006C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2B1F06FA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605B7045" w14:textId="77777777" w:rsidR="00CE006C" w:rsidRPr="004D7DBC" w:rsidRDefault="00CE006C" w:rsidP="00CE00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2EEF03E6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2275598F" w14:textId="77777777" w:rsidR="00CE006C" w:rsidRPr="004D7DBC" w:rsidRDefault="00CE006C" w:rsidP="00CE006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AF995F9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3FB2ED3" w14:textId="77777777" w:rsidR="00CE006C" w:rsidRPr="004D7DBC" w:rsidRDefault="00CE006C" w:rsidP="00CE00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40256C" w14:textId="77777777" w:rsidR="00CE006C" w:rsidRPr="004D7DBC" w:rsidRDefault="00CE006C" w:rsidP="00CE006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A10" w:rsidRPr="003334E8" w14:paraId="4F660D7A" w14:textId="77777777" w:rsidTr="00A2075F">
        <w:tc>
          <w:tcPr>
            <w:tcW w:w="2144" w:type="pct"/>
          </w:tcPr>
          <w:p w14:paraId="1746071C" w14:textId="77777777" w:rsidR="00CA4A10" w:rsidRPr="004D7DBC" w:rsidRDefault="00CA4A10" w:rsidP="00CA4A10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620" w:type="pct"/>
          </w:tcPr>
          <w:p w14:paraId="748B8B65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86F93CF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B863840" w14:textId="77777777" w:rsidR="00CA4A10" w:rsidRPr="003334E8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1" w:type="pct"/>
          </w:tcPr>
          <w:p w14:paraId="4728D71A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4D0D0D9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9E8C47C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1C6B6F7" w14:textId="77777777" w:rsidR="00CA4A10" w:rsidRPr="003334E8" w:rsidRDefault="00CA4A10" w:rsidP="00F430C1">
            <w:pPr>
              <w:pStyle w:val="BodyText"/>
              <w:tabs>
                <w:tab w:val="decimal" w:pos="559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A10" w:rsidRPr="003334E8" w14:paraId="41A9037F" w14:textId="77777777" w:rsidTr="00A2075F">
        <w:tc>
          <w:tcPr>
            <w:tcW w:w="2144" w:type="pct"/>
          </w:tcPr>
          <w:p w14:paraId="191FE2CE" w14:textId="77777777" w:rsidR="00CA4A10" w:rsidRPr="004D7DBC" w:rsidRDefault="00CA4A10" w:rsidP="00CA4A10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774CB85F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54A15E9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6378029" w14:textId="77777777" w:rsidR="00CA4A10" w:rsidRPr="003334E8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1" w:type="pct"/>
          </w:tcPr>
          <w:p w14:paraId="6A3C69AD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AAF0850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7DE9F36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28E8C4B" w14:textId="77777777" w:rsidR="00CA4A10" w:rsidRPr="003334E8" w:rsidRDefault="00CA4A10" w:rsidP="00F430C1">
            <w:pPr>
              <w:pStyle w:val="BodyText"/>
              <w:tabs>
                <w:tab w:val="decimal" w:pos="559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A10" w:rsidRPr="003334E8" w14:paraId="636EE267" w14:textId="77777777" w:rsidTr="00A2075F">
        <w:tc>
          <w:tcPr>
            <w:tcW w:w="2144" w:type="pct"/>
          </w:tcPr>
          <w:p w14:paraId="0BF7E858" w14:textId="77777777" w:rsidR="00CA4A10" w:rsidRPr="004D7DBC" w:rsidRDefault="00CA4A10" w:rsidP="00CA4A10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  <w:r w:rsidRPr="004D7DBC">
              <w:rPr>
                <w:sz w:val="30"/>
                <w:szCs w:val="30"/>
                <w:cs/>
              </w:rPr>
              <w:tab/>
            </w:r>
          </w:p>
        </w:tc>
        <w:tc>
          <w:tcPr>
            <w:tcW w:w="620" w:type="pct"/>
          </w:tcPr>
          <w:p w14:paraId="40993D34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1CDC76F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E68DB78" w14:textId="77777777" w:rsidR="00CA4A10" w:rsidRPr="003334E8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41" w:type="pct"/>
          </w:tcPr>
          <w:p w14:paraId="77B864E1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030738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738D65F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A84CB0F" w14:textId="77777777" w:rsidR="00CA4A10" w:rsidRPr="003334E8" w:rsidRDefault="00CA4A10" w:rsidP="00F430C1">
            <w:pPr>
              <w:pStyle w:val="BodyText"/>
              <w:tabs>
                <w:tab w:val="decimal" w:pos="559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A10" w:rsidRPr="008F31B9" w14:paraId="7140B4FD" w14:textId="77777777" w:rsidTr="00A2075F">
        <w:trPr>
          <w:trHeight w:val="253"/>
        </w:trPr>
        <w:tc>
          <w:tcPr>
            <w:tcW w:w="2144" w:type="pct"/>
          </w:tcPr>
          <w:p w14:paraId="2FF06F19" w14:textId="77777777" w:rsidR="00CA4A10" w:rsidRPr="008F31B9" w:rsidRDefault="00CA4A10" w:rsidP="00CA4A10">
            <w:pPr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14:paraId="35E2D837" w14:textId="77777777" w:rsidR="00CA4A10" w:rsidRPr="00C5058F" w:rsidRDefault="00CA4A10" w:rsidP="00CA4A10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5A8D906B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21" w:type="pct"/>
          </w:tcPr>
          <w:p w14:paraId="03EA3BEE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</w:tcPr>
          <w:p w14:paraId="4C09D1E2" w14:textId="77777777" w:rsidR="00CA4A10" w:rsidRPr="00C5058F" w:rsidRDefault="00CA4A10" w:rsidP="00CA4A1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</w:tcPr>
          <w:p w14:paraId="2FC59C53" w14:textId="77777777" w:rsidR="00CA4A10" w:rsidRPr="00C5058F" w:rsidRDefault="00CA4A10" w:rsidP="00CA4A10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4B0AF218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</w:tcPr>
          <w:p w14:paraId="7DF669AB" w14:textId="77777777" w:rsidR="00CA4A10" w:rsidRPr="00C5058F" w:rsidRDefault="00CA4A10" w:rsidP="00CA4A10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4A10" w:rsidRPr="003334E8" w14:paraId="3DF9804A" w14:textId="77777777" w:rsidTr="00A2075F">
        <w:tc>
          <w:tcPr>
            <w:tcW w:w="2144" w:type="pct"/>
          </w:tcPr>
          <w:p w14:paraId="5A6C2F17" w14:textId="77777777" w:rsidR="00CA4A10" w:rsidRPr="004D7DBC" w:rsidRDefault="00CA4A10" w:rsidP="00CA4A10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035775D4" w14:textId="77777777" w:rsidR="00CA4A10" w:rsidRPr="00C5058F" w:rsidRDefault="00CA4A10" w:rsidP="00CA4A10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4FEBC7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0E15201E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B7DC4D0" w14:textId="77777777" w:rsidR="00CA4A10" w:rsidRPr="00C5058F" w:rsidRDefault="00CA4A10" w:rsidP="00CA4A1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2F435F5" w14:textId="77777777" w:rsidR="00CA4A10" w:rsidRPr="00C5058F" w:rsidRDefault="00CA4A10" w:rsidP="00CA4A10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DC6BC09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28A2C6" w14:textId="77777777" w:rsidR="00CA4A10" w:rsidRPr="00C5058F" w:rsidRDefault="00CA4A10" w:rsidP="00CA4A10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A10" w:rsidRPr="003334E8" w14:paraId="32F39BFF" w14:textId="77777777" w:rsidTr="00A2075F">
        <w:tc>
          <w:tcPr>
            <w:tcW w:w="2144" w:type="pct"/>
          </w:tcPr>
          <w:p w14:paraId="27BB6230" w14:textId="77777777" w:rsidR="00CA4A10" w:rsidRPr="004D7DBC" w:rsidRDefault="00CA4A10" w:rsidP="00CA4A10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0" w:type="pct"/>
          </w:tcPr>
          <w:p w14:paraId="5AB293F7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FE36458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218D2FE1" w14:textId="77777777" w:rsidR="00CA4A10" w:rsidRPr="003334E8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40728F26" w14:textId="77777777" w:rsidR="00CA4A10" w:rsidRPr="00C5058F" w:rsidRDefault="00CA4A10" w:rsidP="00CA4A1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5EA786E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F1ABC5A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FB87881" w14:textId="77777777" w:rsidR="00CA4A10" w:rsidRPr="003334E8" w:rsidRDefault="00CA4A10" w:rsidP="00F430C1">
            <w:pPr>
              <w:pStyle w:val="BodyText"/>
              <w:tabs>
                <w:tab w:val="decimal" w:pos="559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A10" w:rsidRPr="008F31B9" w14:paraId="1A77F396" w14:textId="77777777" w:rsidTr="00A2075F">
        <w:trPr>
          <w:trHeight w:val="269"/>
        </w:trPr>
        <w:tc>
          <w:tcPr>
            <w:tcW w:w="2144" w:type="pct"/>
          </w:tcPr>
          <w:p w14:paraId="46B442C7" w14:textId="77777777" w:rsidR="00CA4A10" w:rsidRPr="008F31B9" w:rsidRDefault="00CA4A10" w:rsidP="00CA4A10">
            <w:pPr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14:paraId="0C72AE87" w14:textId="77777777" w:rsidR="00CA4A10" w:rsidRPr="00C5058F" w:rsidRDefault="00CA4A10" w:rsidP="00CA4A1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269E298A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21" w:type="pct"/>
          </w:tcPr>
          <w:p w14:paraId="1CAC6B53" w14:textId="77777777" w:rsidR="00CA4A10" w:rsidRPr="005B4E9A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D9E20FA" w14:textId="77777777" w:rsidR="00CA4A10" w:rsidRPr="00C5058F" w:rsidRDefault="00CA4A10" w:rsidP="00CA4A1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</w:tcPr>
          <w:p w14:paraId="5663D7C8" w14:textId="77777777" w:rsidR="00CA4A10" w:rsidRPr="00C5058F" w:rsidRDefault="00CA4A10" w:rsidP="00CA4A1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4F5A0000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4ABEF2DD" w14:textId="77777777" w:rsidR="00CA4A10" w:rsidRPr="00C5058F" w:rsidRDefault="00CA4A10" w:rsidP="00CA4A10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4A10" w:rsidRPr="008F31B9" w14:paraId="5B57D912" w14:textId="77777777" w:rsidTr="00A2075F">
        <w:trPr>
          <w:trHeight w:val="269"/>
        </w:trPr>
        <w:tc>
          <w:tcPr>
            <w:tcW w:w="2144" w:type="pct"/>
          </w:tcPr>
          <w:p w14:paraId="06C8792B" w14:textId="77777777" w:rsidR="00CA4A10" w:rsidRPr="008F31B9" w:rsidRDefault="00CA4A10" w:rsidP="00CA4A10">
            <w:pPr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14:paraId="53DD1886" w14:textId="77777777" w:rsidR="00CA4A10" w:rsidRPr="00C5058F" w:rsidRDefault="00CA4A10" w:rsidP="00CA4A1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6402A578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21" w:type="pct"/>
          </w:tcPr>
          <w:p w14:paraId="5492CFCC" w14:textId="77777777" w:rsidR="00CA4A10" w:rsidRPr="005B4E9A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F3AB1D5" w14:textId="77777777" w:rsidR="00CA4A10" w:rsidRPr="00C5058F" w:rsidRDefault="00CA4A10" w:rsidP="00CA4A1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</w:tcPr>
          <w:p w14:paraId="29C5015C" w14:textId="77777777" w:rsidR="00CA4A10" w:rsidRPr="00C5058F" w:rsidRDefault="00CA4A10" w:rsidP="00CA4A1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05D1FD1E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63E82171" w14:textId="77777777" w:rsidR="00CA4A10" w:rsidRPr="00C5058F" w:rsidRDefault="00CA4A10" w:rsidP="00CA4A10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4A10" w:rsidRPr="008F31B9" w14:paraId="2E2C8122" w14:textId="77777777" w:rsidTr="00A37714">
        <w:trPr>
          <w:trHeight w:val="269"/>
        </w:trPr>
        <w:tc>
          <w:tcPr>
            <w:tcW w:w="2144" w:type="pct"/>
          </w:tcPr>
          <w:p w14:paraId="542F6C64" w14:textId="77777777" w:rsidR="00CA4A10" w:rsidRPr="00CE006C" w:rsidRDefault="00CA4A10" w:rsidP="00CA4A1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pct"/>
            <w:gridSpan w:val="3"/>
          </w:tcPr>
          <w:p w14:paraId="3A5E24E6" w14:textId="77777777" w:rsidR="00CA4A10" w:rsidRPr="004665B6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8BA6CF6" w14:textId="77777777" w:rsidR="00CA4A10" w:rsidRPr="00C5058F" w:rsidRDefault="00CA4A10" w:rsidP="00CA4A1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3" w:type="pct"/>
            <w:gridSpan w:val="3"/>
          </w:tcPr>
          <w:p w14:paraId="32F2F84D" w14:textId="77777777" w:rsidR="00CA4A10" w:rsidRPr="00C5058F" w:rsidRDefault="00CA4A10" w:rsidP="00CA4A10">
            <w:pPr>
              <w:pStyle w:val="BodyText"/>
              <w:tabs>
                <w:tab w:val="decimal" w:pos="520"/>
              </w:tabs>
              <w:spacing w:after="0"/>
              <w:ind w:left="-108" w:right="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4A10" w:rsidRPr="008F31B9" w14:paraId="6244A20B" w14:textId="77777777" w:rsidTr="00A2075F">
        <w:trPr>
          <w:trHeight w:val="269"/>
        </w:trPr>
        <w:tc>
          <w:tcPr>
            <w:tcW w:w="2144" w:type="pct"/>
          </w:tcPr>
          <w:p w14:paraId="7C62C30D" w14:textId="77777777" w:rsidR="00CA4A10" w:rsidRPr="003334E8" w:rsidRDefault="00CA4A10" w:rsidP="00CA4A1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73E1B16C" w14:textId="77777777" w:rsidR="00CA4A10" w:rsidRPr="003334E8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3460650F" w14:textId="77777777" w:rsidR="00CA4A10" w:rsidRPr="003334E8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7111CEC8" w14:textId="77777777" w:rsidR="00CA4A10" w:rsidRPr="003334E8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14:paraId="5336C2CB" w14:textId="77777777" w:rsidR="00CA4A10" w:rsidRPr="003334E8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6DBD490" w14:textId="77777777" w:rsidR="00CA4A10" w:rsidRPr="003334E8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6A768AF3" w14:textId="77777777" w:rsidR="00CA4A10" w:rsidRPr="003334E8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0BD892E" w14:textId="77777777" w:rsidR="00CA4A10" w:rsidRPr="003334E8" w:rsidRDefault="00CA4A10" w:rsidP="00CA4A1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CA4A10" w:rsidRPr="008F31B9" w14:paraId="0FD477E2" w14:textId="77777777" w:rsidTr="00A37714">
        <w:trPr>
          <w:trHeight w:val="269"/>
        </w:trPr>
        <w:tc>
          <w:tcPr>
            <w:tcW w:w="2144" w:type="pct"/>
          </w:tcPr>
          <w:p w14:paraId="7E097541" w14:textId="77777777" w:rsidR="00CA4A10" w:rsidRPr="003334E8" w:rsidRDefault="00CA4A10" w:rsidP="00CA4A1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4BE44915" w14:textId="77777777" w:rsidR="00CA4A10" w:rsidRPr="00C5058F" w:rsidRDefault="00CA4A10" w:rsidP="00CA4A10">
            <w:pPr>
              <w:pStyle w:val="BodyText"/>
              <w:tabs>
                <w:tab w:val="decimal" w:pos="520"/>
              </w:tabs>
              <w:spacing w:after="0"/>
              <w:ind w:left="-108" w:right="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A10" w:rsidRPr="003334E8" w14:paraId="5274137A" w14:textId="77777777" w:rsidTr="00A2075F">
        <w:tc>
          <w:tcPr>
            <w:tcW w:w="2144" w:type="pct"/>
          </w:tcPr>
          <w:p w14:paraId="6507D6FE" w14:textId="77777777" w:rsidR="00CA4A10" w:rsidRPr="004D7DBC" w:rsidRDefault="00CA4A10" w:rsidP="00CA4A10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</w:tcPr>
          <w:p w14:paraId="78CFA975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1A4EFE1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3F9366AD" w14:textId="77777777" w:rsidR="00CA4A10" w:rsidRPr="005B4E9A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4D6CFD2" w14:textId="77777777" w:rsidR="00CA4A10" w:rsidRPr="00C5058F" w:rsidRDefault="00CA4A10" w:rsidP="00CA4A1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FEF5E05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CF6982A" w14:textId="77777777" w:rsidR="00CA4A10" w:rsidRPr="00C5058F" w:rsidRDefault="00CA4A10" w:rsidP="00CA4A1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3885DC" w14:textId="77777777" w:rsidR="00CA4A10" w:rsidRPr="00C5058F" w:rsidRDefault="00CA4A10" w:rsidP="00CA4A10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A10" w:rsidRPr="003334E8" w14:paraId="3C3A6EAB" w14:textId="77777777" w:rsidTr="00A2075F">
        <w:tc>
          <w:tcPr>
            <w:tcW w:w="2144" w:type="pct"/>
          </w:tcPr>
          <w:p w14:paraId="4A1BFEE5" w14:textId="77777777" w:rsidR="00CA4A10" w:rsidRPr="004D7DBC" w:rsidRDefault="00CA4A10" w:rsidP="00CA4A10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620" w:type="pct"/>
          </w:tcPr>
          <w:p w14:paraId="2F0E6D49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783580B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4D5859F" w14:textId="77777777" w:rsidR="00CA4A10" w:rsidRPr="005B4E9A" w:rsidRDefault="00CA4A10" w:rsidP="006347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41" w:type="pct"/>
          </w:tcPr>
          <w:p w14:paraId="6E74069E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42EBDC7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033682A" w14:textId="77777777" w:rsidR="00CA4A10" w:rsidRPr="00C5058F" w:rsidRDefault="00CA4A10" w:rsidP="00CA4A10">
            <w:pPr>
              <w:pStyle w:val="BodyText"/>
              <w:tabs>
                <w:tab w:val="decimal" w:pos="706"/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2FEA41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A10" w:rsidRPr="003334E8" w14:paraId="461FE2A3" w14:textId="77777777" w:rsidTr="00A2075F">
        <w:tc>
          <w:tcPr>
            <w:tcW w:w="2144" w:type="pct"/>
          </w:tcPr>
          <w:p w14:paraId="28B472A9" w14:textId="77777777" w:rsidR="00CA4A10" w:rsidRPr="004D7DBC" w:rsidRDefault="00CA4A10" w:rsidP="00CA4A10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14:paraId="2D9F7D62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A99F716" w14:textId="77777777" w:rsidR="00CA4A10" w:rsidRPr="00C5058F" w:rsidRDefault="00CA4A10" w:rsidP="00CA4A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FA8E2B4" w14:textId="77777777" w:rsidR="00CA4A10" w:rsidRPr="005B4E9A" w:rsidRDefault="00CA4A10" w:rsidP="0063473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2,943</w:t>
            </w:r>
          </w:p>
        </w:tc>
        <w:tc>
          <w:tcPr>
            <w:tcW w:w="141" w:type="pct"/>
          </w:tcPr>
          <w:p w14:paraId="6D0DF9D1" w14:textId="77777777" w:rsidR="00CA4A10" w:rsidRPr="00C5058F" w:rsidRDefault="00CA4A10" w:rsidP="00CA4A1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35AC61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222DCFB" w14:textId="77777777" w:rsidR="00CA4A10" w:rsidRPr="00C5058F" w:rsidRDefault="00CA4A10" w:rsidP="00CA4A10">
            <w:pPr>
              <w:pStyle w:val="BodyText"/>
              <w:tabs>
                <w:tab w:val="decimal" w:pos="706"/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84578F" w14:textId="77777777" w:rsidR="00CA4A10" w:rsidRPr="003334E8" w:rsidRDefault="00CA4A10" w:rsidP="00CA4A1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0467150" w14:textId="77777777" w:rsidR="00B67D8D" w:rsidRDefault="00F21AB7" w:rsidP="008C29D1">
      <w:pPr>
        <w:pStyle w:val="BodyText2"/>
        <w:tabs>
          <w:tab w:val="left" w:pos="540"/>
        </w:tabs>
        <w:spacing w:before="240"/>
        <w:ind w:right="18"/>
      </w:pPr>
      <w:r>
        <w:rPr>
          <w:cs/>
        </w:rPr>
        <w:tab/>
      </w:r>
      <w:r w:rsidR="00B67D8D" w:rsidRPr="003334E8">
        <w:rPr>
          <w:cs/>
        </w:rPr>
        <w:t>ยอดคงเหลือกับ</w:t>
      </w:r>
      <w:r w:rsidR="00922D88">
        <w:rPr>
          <w:rFonts w:hint="cs"/>
          <w:cs/>
        </w:rPr>
        <w:t>บุคคลหรือ</w:t>
      </w:r>
      <w:r w:rsidR="00B67D8D" w:rsidRPr="003334E8">
        <w:rPr>
          <w:cs/>
        </w:rPr>
        <w:t xml:space="preserve">กิจการที่เกี่ยวข้องกัน ณ </w:t>
      </w:r>
      <w:r w:rsidR="00E64E02" w:rsidRPr="003334E8">
        <w:rPr>
          <w:cs/>
        </w:rPr>
        <w:t>วันที่</w:t>
      </w:r>
      <w:r w:rsidR="00E64E02" w:rsidRPr="003334E8">
        <w:t xml:space="preserve"> </w:t>
      </w:r>
      <w:r w:rsidR="004665B6" w:rsidRPr="004665B6">
        <w:rPr>
          <w:lang w:val="en-US"/>
        </w:rPr>
        <w:t>30</w:t>
      </w:r>
      <w:r w:rsidR="00E64E02">
        <w:rPr>
          <w:lang w:val="en-US"/>
        </w:rPr>
        <w:t xml:space="preserve"> </w:t>
      </w:r>
      <w:r w:rsidR="002661CD">
        <w:rPr>
          <w:rFonts w:hint="cs"/>
          <w:cs/>
          <w:lang w:val="en-US"/>
        </w:rPr>
        <w:t>กันยา</w:t>
      </w:r>
      <w:r w:rsidR="00E64E02">
        <w:rPr>
          <w:rFonts w:hint="cs"/>
          <w:cs/>
          <w:lang w:val="en-US"/>
        </w:rPr>
        <w:t>ยน</w:t>
      </w:r>
      <w:r w:rsidR="00E64E02" w:rsidRPr="003334E8">
        <w:rPr>
          <w:cs/>
        </w:rPr>
        <w:t xml:space="preserve"> </w:t>
      </w:r>
      <w:r w:rsidR="004665B6" w:rsidRPr="004665B6">
        <w:rPr>
          <w:lang w:val="en-US"/>
        </w:rPr>
        <w:t>2562</w:t>
      </w:r>
      <w:r w:rsidR="00E64E02">
        <w:t xml:space="preserve"> </w:t>
      </w:r>
      <w:r w:rsidR="00F51EBA" w:rsidRPr="003334E8">
        <w:rPr>
          <w:cs/>
        </w:rPr>
        <w:t>และ</w:t>
      </w:r>
      <w:r w:rsidR="00F51EBA" w:rsidRPr="003334E8">
        <w:t xml:space="preserve"> </w:t>
      </w:r>
      <w:r w:rsidR="004665B6" w:rsidRPr="004665B6">
        <w:rPr>
          <w:lang w:val="en-US"/>
        </w:rPr>
        <w:t>31</w:t>
      </w:r>
      <w:r w:rsidR="00F51EBA" w:rsidRPr="003334E8">
        <w:t xml:space="preserve"> </w:t>
      </w:r>
      <w:r w:rsidR="00F51EBA" w:rsidRPr="003334E8">
        <w:rPr>
          <w:cs/>
        </w:rPr>
        <w:t xml:space="preserve">ธันวาคม </w:t>
      </w:r>
      <w:r w:rsidR="004665B6" w:rsidRPr="004665B6">
        <w:rPr>
          <w:lang w:val="en-US"/>
        </w:rPr>
        <w:t>2561</w:t>
      </w:r>
      <w:r w:rsidR="00CF709A">
        <w:t xml:space="preserve"> </w:t>
      </w:r>
      <w:r w:rsidR="00B67D8D" w:rsidRPr="003334E8">
        <w:rPr>
          <w:cs/>
        </w:rPr>
        <w:t>มีดังนี้</w:t>
      </w:r>
    </w:p>
    <w:p w14:paraId="3975EBB2" w14:textId="77777777" w:rsidR="00A56FEF" w:rsidRPr="00113C64" w:rsidRDefault="00A56FEF" w:rsidP="00F8469A">
      <w:pPr>
        <w:pStyle w:val="BodyText2"/>
        <w:tabs>
          <w:tab w:val="left" w:pos="540"/>
        </w:tabs>
        <w:ind w:right="18"/>
        <w:rPr>
          <w:sz w:val="20"/>
          <w:szCs w:val="20"/>
          <w:cs/>
        </w:rPr>
      </w:pP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7"/>
        <w:gridCol w:w="819"/>
        <w:gridCol w:w="273"/>
        <w:gridCol w:w="789"/>
        <w:gridCol w:w="49"/>
        <w:gridCol w:w="271"/>
        <w:gridCol w:w="668"/>
        <w:gridCol w:w="9"/>
        <w:gridCol w:w="261"/>
        <w:gridCol w:w="9"/>
        <w:gridCol w:w="44"/>
        <w:gridCol w:w="271"/>
        <w:gridCol w:w="865"/>
        <w:gridCol w:w="15"/>
        <w:gridCol w:w="114"/>
        <w:gridCol w:w="134"/>
        <w:gridCol w:w="28"/>
        <w:gridCol w:w="89"/>
        <w:gridCol w:w="25"/>
        <w:gridCol w:w="984"/>
        <w:gridCol w:w="53"/>
        <w:gridCol w:w="242"/>
        <w:gridCol w:w="21"/>
        <w:gridCol w:w="1083"/>
      </w:tblGrid>
      <w:tr w:rsidR="000549AA" w:rsidRPr="00290CDC" w14:paraId="08B12E06" w14:textId="77777777" w:rsidTr="008867F6">
        <w:tc>
          <w:tcPr>
            <w:tcW w:w="2234" w:type="pct"/>
            <w:gridSpan w:val="4"/>
          </w:tcPr>
          <w:p w14:paraId="7BDFD923" w14:textId="77777777" w:rsidR="000549AA" w:rsidRPr="004D7DBC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OLE_LINK7"/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3" w:type="pct"/>
            <w:gridSpan w:val="9"/>
          </w:tcPr>
          <w:p w14:paraId="559A0CDF" w14:textId="77777777" w:rsidR="000549AA" w:rsidRPr="004D7DBC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gridSpan w:val="3"/>
          </w:tcPr>
          <w:p w14:paraId="11ECBC47" w14:textId="77777777" w:rsidR="000549AA" w:rsidRPr="00290CDC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pct"/>
            <w:gridSpan w:val="8"/>
          </w:tcPr>
          <w:p w14:paraId="41FFAD89" w14:textId="77777777" w:rsidR="000549AA" w:rsidRPr="00290CDC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56A" w:rsidRPr="00290CDC" w14:paraId="4D1E0B72" w14:textId="77777777" w:rsidTr="008867F6">
        <w:tc>
          <w:tcPr>
            <w:tcW w:w="2234" w:type="pct"/>
            <w:gridSpan w:val="4"/>
          </w:tcPr>
          <w:p w14:paraId="103F5A13" w14:textId="77777777" w:rsidR="00ED1460" w:rsidRPr="004D7DBC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  <w:gridSpan w:val="4"/>
          </w:tcPr>
          <w:p w14:paraId="696F3FB9" w14:textId="77777777" w:rsidR="00ED1460" w:rsidRPr="004D7DBC" w:rsidRDefault="004665B6" w:rsidP="002661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B1D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661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="00EB1D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3" w:type="pct"/>
            <w:gridSpan w:val="2"/>
          </w:tcPr>
          <w:p w14:paraId="6BEC9E94" w14:textId="77777777"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6F8C9610" w14:textId="77777777" w:rsidR="00ED1460" w:rsidRPr="00290CDC" w:rsidRDefault="004665B6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14:paraId="7F65DF37" w14:textId="77777777"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</w:tcPr>
          <w:p w14:paraId="0231477B" w14:textId="77777777" w:rsidR="00ED1460" w:rsidRPr="00290CDC" w:rsidRDefault="004665B6" w:rsidP="002661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B1D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661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="00EB1D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8" w:type="pct"/>
          </w:tcPr>
          <w:p w14:paraId="378FEEF5" w14:textId="77777777"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7CF0C77" w14:textId="77777777" w:rsidR="00ED1460" w:rsidRPr="00290CDC" w:rsidRDefault="004665B6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290CDC" w14:paraId="28ED6AD8" w14:textId="77777777" w:rsidTr="008867F6">
        <w:tc>
          <w:tcPr>
            <w:tcW w:w="2234" w:type="pct"/>
            <w:gridSpan w:val="4"/>
          </w:tcPr>
          <w:p w14:paraId="14A9E291" w14:textId="77777777"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  <w:gridSpan w:val="4"/>
          </w:tcPr>
          <w:p w14:paraId="54659976" w14:textId="77777777" w:rsidR="00290CDC" w:rsidRPr="004D7DB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14:paraId="58BD13F7" w14:textId="77777777"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68B3CB3C" w14:textId="77777777" w:rsidR="00290CDC" w:rsidRPr="00290CD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  <w:gridSpan w:val="2"/>
          </w:tcPr>
          <w:p w14:paraId="5488BB33" w14:textId="77777777"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</w:tcPr>
          <w:p w14:paraId="1C827DC7" w14:textId="77777777" w:rsidR="00290CDC" w:rsidRPr="00290CD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14:paraId="5520047F" w14:textId="77777777"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85967BC" w14:textId="77777777" w:rsidR="00290CDC" w:rsidRPr="00290CD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ED1460" w:rsidRPr="00290CDC" w14:paraId="72027840" w14:textId="77777777" w:rsidTr="008867F6">
        <w:trPr>
          <w:trHeight w:val="170"/>
        </w:trPr>
        <w:tc>
          <w:tcPr>
            <w:tcW w:w="2234" w:type="pct"/>
            <w:gridSpan w:val="4"/>
          </w:tcPr>
          <w:p w14:paraId="3728A840" w14:textId="77777777" w:rsidR="00ED1460" w:rsidRPr="00290CDC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20"/>
          </w:tcPr>
          <w:p w14:paraId="2DCB798A" w14:textId="77777777" w:rsidR="00ED1460" w:rsidRPr="00290CDC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71C" w:rsidRPr="00290CDC" w14:paraId="55F48D3B" w14:textId="77777777" w:rsidTr="008867F6">
        <w:tc>
          <w:tcPr>
            <w:tcW w:w="2234" w:type="pct"/>
            <w:gridSpan w:val="4"/>
          </w:tcPr>
          <w:p w14:paraId="63CC1646" w14:textId="77777777"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F7258" w14:textId="77777777" w:rsidR="00B1171C" w:rsidRPr="00B1171C" w:rsidRDefault="00835B07" w:rsidP="006359B0">
            <w:pPr>
              <w:pStyle w:val="BodyText"/>
              <w:tabs>
                <w:tab w:val="decimal" w:pos="49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F52578F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74F5EEA0" w14:textId="77777777" w:rsidR="00B1171C" w:rsidRPr="00290CDC" w:rsidRDefault="00B1171C" w:rsidP="00B1171C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19D05CA0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E1A33" w14:textId="77777777" w:rsidR="00B1171C" w:rsidRPr="00835B07" w:rsidRDefault="00835B07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5B07">
              <w:rPr>
                <w:rFonts w:asciiTheme="majorBidi" w:hAnsiTheme="majorBidi"/>
                <w:sz w:val="30"/>
                <w:szCs w:val="30"/>
                <w:cs/>
              </w:rPr>
              <w:t>295</w:t>
            </w:r>
            <w:r w:rsidRPr="00835B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28" w:type="pct"/>
          </w:tcPr>
          <w:p w14:paraId="25BFF996" w14:textId="77777777"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0D6A7EA" w14:textId="77777777"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  <w:r w:rsidR="00B1171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B1171C" w:rsidRPr="00290CDC" w14:paraId="446750BE" w14:textId="77777777" w:rsidTr="008867F6">
        <w:tc>
          <w:tcPr>
            <w:tcW w:w="2234" w:type="pct"/>
            <w:gridSpan w:val="4"/>
          </w:tcPr>
          <w:p w14:paraId="21DAE661" w14:textId="77777777"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4D7D3" w14:textId="77777777" w:rsidR="00B1171C" w:rsidRPr="00B1171C" w:rsidRDefault="00835B07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713,893</w:t>
            </w:r>
          </w:p>
        </w:tc>
        <w:tc>
          <w:tcPr>
            <w:tcW w:w="143" w:type="pct"/>
            <w:gridSpan w:val="2"/>
          </w:tcPr>
          <w:p w14:paraId="4B98A985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3AAC346D" w14:textId="77777777"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B1171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  <w:tc>
          <w:tcPr>
            <w:tcW w:w="131" w:type="pct"/>
            <w:gridSpan w:val="2"/>
          </w:tcPr>
          <w:p w14:paraId="7B63FCA8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0A8AD" w14:textId="77777777" w:rsidR="00B1171C" w:rsidRPr="00B1171C" w:rsidRDefault="00835B07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680,912</w:t>
            </w:r>
          </w:p>
        </w:tc>
        <w:tc>
          <w:tcPr>
            <w:tcW w:w="128" w:type="pct"/>
          </w:tcPr>
          <w:p w14:paraId="56B3C133" w14:textId="77777777"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9079EE3" w14:textId="77777777"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 w:rsidR="00B1171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B1171C" w:rsidRPr="00290CDC" w14:paraId="341A6D0D" w14:textId="77777777" w:rsidTr="008867F6">
        <w:tc>
          <w:tcPr>
            <w:tcW w:w="2234" w:type="pct"/>
            <w:gridSpan w:val="4"/>
          </w:tcPr>
          <w:p w14:paraId="4A91608A" w14:textId="77777777"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16DF7" w14:textId="77777777" w:rsidR="00B1171C" w:rsidRPr="00B1171C" w:rsidRDefault="00835B07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3" w:type="pct"/>
            <w:gridSpan w:val="2"/>
          </w:tcPr>
          <w:p w14:paraId="715482C8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  <w:tcBorders>
              <w:bottom w:val="single" w:sz="4" w:space="0" w:color="auto"/>
            </w:tcBorders>
          </w:tcPr>
          <w:p w14:paraId="522A1BA1" w14:textId="77777777"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31" w:type="pct"/>
            <w:gridSpan w:val="2"/>
          </w:tcPr>
          <w:p w14:paraId="3472DBC3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58D60" w14:textId="77777777" w:rsidR="00B1171C" w:rsidRPr="00B1171C" w:rsidRDefault="00835B07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8" w:type="pct"/>
          </w:tcPr>
          <w:p w14:paraId="13ED64EF" w14:textId="77777777"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545DC20" w14:textId="77777777"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B1171C" w:rsidRPr="00290CDC" w14:paraId="25A194E3" w14:textId="77777777" w:rsidTr="008867F6">
        <w:tc>
          <w:tcPr>
            <w:tcW w:w="2234" w:type="pct"/>
            <w:gridSpan w:val="4"/>
          </w:tcPr>
          <w:p w14:paraId="74D652C0" w14:textId="77777777"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19772" w14:textId="77777777" w:rsidR="00B1171C" w:rsidRPr="00B1171C" w:rsidRDefault="00835B07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713,980</w:t>
            </w:r>
          </w:p>
        </w:tc>
        <w:tc>
          <w:tcPr>
            <w:tcW w:w="143" w:type="pct"/>
            <w:gridSpan w:val="2"/>
          </w:tcPr>
          <w:p w14:paraId="528BC874" w14:textId="77777777"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5795F463" w14:textId="77777777"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31" w:type="pct"/>
            <w:gridSpan w:val="2"/>
          </w:tcPr>
          <w:p w14:paraId="2ECD6989" w14:textId="77777777"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67202" w14:textId="77777777" w:rsidR="00B1171C" w:rsidRPr="00B1171C" w:rsidRDefault="00835B07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976,747</w:t>
            </w:r>
          </w:p>
        </w:tc>
        <w:tc>
          <w:tcPr>
            <w:tcW w:w="128" w:type="pct"/>
          </w:tcPr>
          <w:p w14:paraId="246063E9" w14:textId="77777777" w:rsidR="00B1171C" w:rsidRPr="00B1171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0E5A96E" w14:textId="77777777"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  <w:tr w:rsidR="00B1171C" w:rsidRPr="00290CDC" w14:paraId="00BDF197" w14:textId="77777777" w:rsidTr="008867F6">
        <w:tc>
          <w:tcPr>
            <w:tcW w:w="2234" w:type="pct"/>
            <w:gridSpan w:val="4"/>
          </w:tcPr>
          <w:p w14:paraId="42D99D95" w14:textId="77777777"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F4428" w14:textId="77777777" w:rsidR="00B1171C" w:rsidRPr="00B1171C" w:rsidRDefault="00835B07" w:rsidP="006359B0">
            <w:pPr>
              <w:pStyle w:val="BodyText"/>
              <w:tabs>
                <w:tab w:val="decimal" w:pos="49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A668300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  <w:tcBorders>
              <w:bottom w:val="single" w:sz="4" w:space="0" w:color="auto"/>
            </w:tcBorders>
          </w:tcPr>
          <w:p w14:paraId="49BC9A59" w14:textId="77777777" w:rsidR="00B1171C" w:rsidRPr="00290CDC" w:rsidRDefault="00B1171C" w:rsidP="00B1171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37A3234" w14:textId="77777777"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4E7FB" w14:textId="77777777" w:rsidR="00B1171C" w:rsidRPr="00B1171C" w:rsidRDefault="00835B07" w:rsidP="005F564E">
            <w:pPr>
              <w:pStyle w:val="BodyText"/>
              <w:spacing w:after="0"/>
              <w:ind w:left="-108" w:right="-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(9,117</w:t>
            </w:r>
            <w:r w:rsidRPr="00835B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5A46206" w14:textId="77777777"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E5151DA" w14:textId="77777777" w:rsidR="00B1171C" w:rsidRPr="00290CDC" w:rsidRDefault="00B1171C" w:rsidP="00792D86">
            <w:pPr>
              <w:pStyle w:val="BodyText"/>
              <w:tabs>
                <w:tab w:val="decimal" w:pos="1244"/>
              </w:tabs>
              <w:spacing w:after="0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171C" w:rsidRPr="00290CDC" w14:paraId="124D267A" w14:textId="77777777" w:rsidTr="008867F6">
        <w:tc>
          <w:tcPr>
            <w:tcW w:w="2234" w:type="pct"/>
            <w:gridSpan w:val="4"/>
          </w:tcPr>
          <w:p w14:paraId="11E9D5B8" w14:textId="77777777"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B8BF99" w14:textId="77777777" w:rsidR="00B1171C" w:rsidRPr="00B1171C" w:rsidRDefault="00835B07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B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713,980</w:t>
            </w:r>
          </w:p>
        </w:tc>
        <w:tc>
          <w:tcPr>
            <w:tcW w:w="143" w:type="pct"/>
            <w:gridSpan w:val="2"/>
          </w:tcPr>
          <w:p w14:paraId="149B2810" w14:textId="77777777"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F5CB6F2" w14:textId="77777777"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31" w:type="pct"/>
            <w:gridSpan w:val="2"/>
          </w:tcPr>
          <w:p w14:paraId="42E3202E" w14:textId="77777777"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565C61" w14:textId="77777777" w:rsidR="00B1171C" w:rsidRPr="00B1171C" w:rsidRDefault="00835B07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967,630</w:t>
            </w:r>
          </w:p>
        </w:tc>
        <w:tc>
          <w:tcPr>
            <w:tcW w:w="128" w:type="pct"/>
          </w:tcPr>
          <w:p w14:paraId="7222BCA4" w14:textId="77777777" w:rsidR="00B1171C" w:rsidRPr="00B1171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ABE3C1" w14:textId="77777777"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B1171C" w:rsidRPr="00113C64" w14:paraId="1DEE5932" w14:textId="77777777" w:rsidTr="008867F6">
        <w:tc>
          <w:tcPr>
            <w:tcW w:w="2234" w:type="pct"/>
            <w:gridSpan w:val="4"/>
          </w:tcPr>
          <w:p w14:paraId="34C9D51C" w14:textId="77777777" w:rsidR="00B1171C" w:rsidRPr="00113C64" w:rsidRDefault="00B1171C" w:rsidP="00B1171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7" w:type="pct"/>
            <w:gridSpan w:val="4"/>
            <w:tcBorders>
              <w:top w:val="double" w:sz="4" w:space="0" w:color="auto"/>
            </w:tcBorders>
          </w:tcPr>
          <w:p w14:paraId="3E017541" w14:textId="77777777"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gridSpan w:val="2"/>
          </w:tcPr>
          <w:p w14:paraId="58FC0F89" w14:textId="77777777"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pct"/>
            <w:gridSpan w:val="4"/>
            <w:tcBorders>
              <w:top w:val="double" w:sz="4" w:space="0" w:color="auto"/>
            </w:tcBorders>
          </w:tcPr>
          <w:p w14:paraId="58ECDB33" w14:textId="77777777"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" w:type="pct"/>
            <w:gridSpan w:val="2"/>
          </w:tcPr>
          <w:p w14:paraId="11A22AF7" w14:textId="77777777"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3" w:type="pct"/>
            <w:gridSpan w:val="5"/>
            <w:tcBorders>
              <w:top w:val="double" w:sz="4" w:space="0" w:color="auto"/>
            </w:tcBorders>
          </w:tcPr>
          <w:p w14:paraId="15570DBD" w14:textId="77777777"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" w:type="pct"/>
          </w:tcPr>
          <w:p w14:paraId="47B6D47E" w14:textId="77777777"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gridSpan w:val="2"/>
          </w:tcPr>
          <w:p w14:paraId="4C02AE87" w14:textId="77777777"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1171C" w:rsidRPr="00CF709A" w14:paraId="3C22A3FB" w14:textId="77777777" w:rsidTr="008867F6">
        <w:tc>
          <w:tcPr>
            <w:tcW w:w="2234" w:type="pct"/>
            <w:gridSpan w:val="4"/>
          </w:tcPr>
          <w:p w14:paraId="5BE09912" w14:textId="77777777" w:rsidR="00B1171C" w:rsidRPr="00CF709A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  <w:gridSpan w:val="4"/>
          </w:tcPr>
          <w:p w14:paraId="525D336F" w14:textId="77777777"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14:paraId="5C8B18BE" w14:textId="77777777"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5F410EAF" w14:textId="77777777"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  <w:gridSpan w:val="2"/>
          </w:tcPr>
          <w:p w14:paraId="5DDD2B5C" w14:textId="77777777"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</w:tcPr>
          <w:p w14:paraId="08D555D2" w14:textId="77777777"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14:paraId="7B4A1441" w14:textId="77777777"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3F7FFF1" w14:textId="77777777"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B1171C" w:rsidRPr="00CF709A" w14:paraId="220C7982" w14:textId="77777777" w:rsidTr="008867F6">
        <w:tc>
          <w:tcPr>
            <w:tcW w:w="2234" w:type="pct"/>
            <w:gridSpan w:val="4"/>
          </w:tcPr>
          <w:p w14:paraId="17F9AF73" w14:textId="77777777" w:rsidR="00B1171C" w:rsidRPr="00CF709A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20"/>
          </w:tcPr>
          <w:p w14:paraId="60CC8B65" w14:textId="77777777"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71C" w:rsidRPr="003334E8" w14:paraId="749F1826" w14:textId="77777777" w:rsidTr="008867F6">
        <w:trPr>
          <w:trHeight w:val="269"/>
        </w:trPr>
        <w:tc>
          <w:tcPr>
            <w:tcW w:w="2234" w:type="pct"/>
            <w:gridSpan w:val="4"/>
          </w:tcPr>
          <w:p w14:paraId="539E4592" w14:textId="77777777" w:rsidR="00B1171C" w:rsidRPr="003334E8" w:rsidRDefault="00B1171C" w:rsidP="00B1171C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3C6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27" w:type="pct"/>
            <w:gridSpan w:val="4"/>
          </w:tcPr>
          <w:p w14:paraId="79DFC79B" w14:textId="77777777" w:rsidR="00B1171C" w:rsidRPr="00247F50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18F96FC9" w14:textId="77777777" w:rsidR="00B1171C" w:rsidRPr="003334E8" w:rsidRDefault="00B1171C" w:rsidP="00B1171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344229D8" w14:textId="77777777" w:rsidR="00B1171C" w:rsidRPr="003334E8" w:rsidRDefault="00B1171C" w:rsidP="00B1171C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694C034E" w14:textId="77777777" w:rsidR="00B1171C" w:rsidRPr="003334E8" w:rsidRDefault="00B1171C" w:rsidP="00B1171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14:paraId="2427BE40" w14:textId="77777777" w:rsidR="00B1171C" w:rsidRPr="00247F50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BA5AD8" w14:textId="77777777" w:rsidR="00B1171C" w:rsidRPr="003334E8" w:rsidRDefault="00B1171C" w:rsidP="00B1171C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F3BCFC9" w14:textId="77777777" w:rsidR="00B1171C" w:rsidRPr="003334E8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629" w:rsidRPr="00B1648D" w14:paraId="5995FAFD" w14:textId="77777777" w:rsidTr="008867F6">
        <w:trPr>
          <w:trHeight w:val="335"/>
        </w:trPr>
        <w:tc>
          <w:tcPr>
            <w:tcW w:w="2234" w:type="pct"/>
            <w:gridSpan w:val="4"/>
          </w:tcPr>
          <w:p w14:paraId="166E6A9C" w14:textId="77777777" w:rsidR="00C93629" w:rsidRPr="00945DAE" w:rsidRDefault="00C93629" w:rsidP="002661C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661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27" w:type="pct"/>
            <w:gridSpan w:val="4"/>
            <w:tcBorders>
              <w:bottom w:val="double" w:sz="4" w:space="0" w:color="auto"/>
            </w:tcBorders>
            <w:vAlign w:val="bottom"/>
          </w:tcPr>
          <w:p w14:paraId="24FC9F71" w14:textId="77777777" w:rsidR="00C93629" w:rsidRPr="00C93629" w:rsidRDefault="00835B07" w:rsidP="006359B0">
            <w:pPr>
              <w:pStyle w:val="BodyText"/>
              <w:tabs>
                <w:tab w:val="decimal" w:pos="5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A7D7172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tcBorders>
              <w:bottom w:val="double" w:sz="4" w:space="0" w:color="auto"/>
            </w:tcBorders>
            <w:vAlign w:val="bottom"/>
          </w:tcPr>
          <w:p w14:paraId="0975C928" w14:textId="77777777"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14:paraId="06B2B37D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  <w:tcBorders>
              <w:bottom w:val="double" w:sz="4" w:space="0" w:color="auto"/>
            </w:tcBorders>
            <w:vAlign w:val="bottom"/>
          </w:tcPr>
          <w:p w14:paraId="109C7F7B" w14:textId="77777777" w:rsidR="00C93629" w:rsidRPr="00C93629" w:rsidRDefault="00835B07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ED34695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6A47A51B" w14:textId="77777777"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93629" w:rsidRPr="00B1648D" w14:paraId="7EC7164D" w14:textId="77777777" w:rsidTr="008867F6">
        <w:trPr>
          <w:trHeight w:val="359"/>
        </w:trPr>
        <w:tc>
          <w:tcPr>
            <w:tcW w:w="2234" w:type="pct"/>
            <w:gridSpan w:val="4"/>
          </w:tcPr>
          <w:p w14:paraId="69CA9140" w14:textId="77777777" w:rsidR="00C93629" w:rsidRPr="00945DAE" w:rsidRDefault="00C93629" w:rsidP="002661C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2661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661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527" w:type="pct"/>
            <w:gridSpan w:val="4"/>
            <w:tcBorders>
              <w:bottom w:val="double" w:sz="4" w:space="0" w:color="auto"/>
            </w:tcBorders>
            <w:vAlign w:val="bottom"/>
          </w:tcPr>
          <w:p w14:paraId="1B33402F" w14:textId="77777777" w:rsidR="00C93629" w:rsidRPr="00C93629" w:rsidRDefault="00835B07" w:rsidP="006359B0">
            <w:pPr>
              <w:pStyle w:val="BodyText"/>
              <w:tabs>
                <w:tab w:val="decimal" w:pos="5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8320F30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tcBorders>
              <w:bottom w:val="double" w:sz="4" w:space="0" w:color="auto"/>
            </w:tcBorders>
            <w:vAlign w:val="bottom"/>
          </w:tcPr>
          <w:p w14:paraId="537D5C2F" w14:textId="77777777"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14:paraId="0B465650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  <w:tcBorders>
              <w:bottom w:val="double" w:sz="4" w:space="0" w:color="auto"/>
            </w:tcBorders>
            <w:vAlign w:val="bottom"/>
          </w:tcPr>
          <w:p w14:paraId="2469E95F" w14:textId="77777777" w:rsidR="00C93629" w:rsidRPr="00C93629" w:rsidRDefault="00835B07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E2A9EBB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14182EC6" w14:textId="77777777"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93629" w:rsidRPr="00B1648D" w14:paraId="2FEE7802" w14:textId="77777777" w:rsidTr="008867F6">
        <w:trPr>
          <w:trHeight w:val="359"/>
        </w:trPr>
        <w:tc>
          <w:tcPr>
            <w:tcW w:w="2234" w:type="pct"/>
            <w:gridSpan w:val="4"/>
          </w:tcPr>
          <w:p w14:paraId="36AF86E7" w14:textId="77777777" w:rsidR="00C93629" w:rsidRDefault="00C93629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4"/>
            <w:vAlign w:val="bottom"/>
          </w:tcPr>
          <w:p w14:paraId="06D71A5F" w14:textId="77777777" w:rsidR="00C93629" w:rsidRPr="00B1648D" w:rsidRDefault="00C93629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051B68CF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14:paraId="07908CD1" w14:textId="77777777"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4F76E991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14:paraId="1FEB4FFF" w14:textId="77777777" w:rsidR="00C93629" w:rsidRPr="00B1648D" w:rsidRDefault="00C93629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168A7D4" w14:textId="77777777"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6FB40B7" w14:textId="77777777"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7C13" w:rsidRPr="00B1648D" w14:paraId="3E660833" w14:textId="77777777" w:rsidTr="008867F6">
        <w:trPr>
          <w:trHeight w:val="359"/>
        </w:trPr>
        <w:tc>
          <w:tcPr>
            <w:tcW w:w="2234" w:type="pct"/>
            <w:gridSpan w:val="4"/>
          </w:tcPr>
          <w:p w14:paraId="6A7EC229" w14:textId="77777777" w:rsidR="00D57C13" w:rsidRDefault="00D57C13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4"/>
            <w:vAlign w:val="bottom"/>
          </w:tcPr>
          <w:p w14:paraId="1BEB8C24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366C1479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14:paraId="6B5A462A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01429BCB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14:paraId="735F68D3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E455BB1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5DB700A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7C13" w:rsidRPr="00B1648D" w14:paraId="3F7DF2C5" w14:textId="77777777" w:rsidTr="008867F6">
        <w:trPr>
          <w:trHeight w:val="359"/>
        </w:trPr>
        <w:tc>
          <w:tcPr>
            <w:tcW w:w="2234" w:type="pct"/>
            <w:gridSpan w:val="4"/>
          </w:tcPr>
          <w:p w14:paraId="6B555AD3" w14:textId="77777777" w:rsidR="00D57C13" w:rsidRDefault="00D57C13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4"/>
            <w:vAlign w:val="bottom"/>
          </w:tcPr>
          <w:p w14:paraId="448A49BD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083B9F85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14:paraId="72636C35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6B3B249D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14:paraId="56F88283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6B3AF96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663D8B9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7C13" w:rsidRPr="00B1648D" w14:paraId="118E0F81" w14:textId="77777777" w:rsidTr="008867F6">
        <w:trPr>
          <w:trHeight w:val="359"/>
        </w:trPr>
        <w:tc>
          <w:tcPr>
            <w:tcW w:w="2234" w:type="pct"/>
            <w:gridSpan w:val="4"/>
          </w:tcPr>
          <w:p w14:paraId="5DD746EE" w14:textId="77777777" w:rsidR="00D57C13" w:rsidRDefault="00D57C13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4"/>
            <w:vAlign w:val="bottom"/>
          </w:tcPr>
          <w:p w14:paraId="26C910B9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0A935124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14:paraId="509C93F0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21E4516E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14:paraId="4F14AA5F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6D8EE4D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B3B007A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7C13" w:rsidRPr="00B1648D" w14:paraId="7B867851" w14:textId="77777777" w:rsidTr="008867F6">
        <w:trPr>
          <w:trHeight w:val="359"/>
        </w:trPr>
        <w:tc>
          <w:tcPr>
            <w:tcW w:w="2234" w:type="pct"/>
            <w:gridSpan w:val="4"/>
          </w:tcPr>
          <w:p w14:paraId="11F590C6" w14:textId="77777777" w:rsidR="00D57C13" w:rsidRDefault="00D57C13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4"/>
            <w:vAlign w:val="bottom"/>
          </w:tcPr>
          <w:p w14:paraId="14BFA54B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1734EBEA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14:paraId="644B364A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346E9D42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14:paraId="1293C7CB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A646FEB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A26548E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7C13" w:rsidRPr="00B1648D" w14:paraId="5420FFC3" w14:textId="77777777" w:rsidTr="008867F6">
        <w:trPr>
          <w:trHeight w:val="359"/>
        </w:trPr>
        <w:tc>
          <w:tcPr>
            <w:tcW w:w="2234" w:type="pct"/>
            <w:gridSpan w:val="4"/>
          </w:tcPr>
          <w:p w14:paraId="70C2A61F" w14:textId="77777777" w:rsidR="00D57C13" w:rsidRDefault="00D57C13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4"/>
            <w:vAlign w:val="bottom"/>
          </w:tcPr>
          <w:p w14:paraId="766BE646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246E04BE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14:paraId="2BB8A37F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65651AFF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14:paraId="72C99CFF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B98E636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3C47DF4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57C13" w:rsidRPr="00B1648D" w14:paraId="4E66784C" w14:textId="77777777" w:rsidTr="008867F6">
        <w:trPr>
          <w:trHeight w:val="359"/>
        </w:trPr>
        <w:tc>
          <w:tcPr>
            <w:tcW w:w="2234" w:type="pct"/>
            <w:gridSpan w:val="4"/>
          </w:tcPr>
          <w:p w14:paraId="1100BB14" w14:textId="77777777" w:rsidR="00D57C13" w:rsidRDefault="00D57C13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gridSpan w:val="4"/>
            <w:vAlign w:val="bottom"/>
          </w:tcPr>
          <w:p w14:paraId="64159C92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2C24709F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14:paraId="0D01469A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14:paraId="04FE3653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14:paraId="2776C05B" w14:textId="77777777" w:rsidR="00D57C13" w:rsidRPr="00B1648D" w:rsidRDefault="00D57C13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1BE315D" w14:textId="77777777" w:rsidR="00D57C13" w:rsidRPr="00B1648D" w:rsidRDefault="00D57C13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8786924" w14:textId="77777777" w:rsidR="00D57C13" w:rsidRPr="00B1648D" w:rsidRDefault="00D57C13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3629" w:rsidRPr="00290CDC" w14:paraId="24E8201E" w14:textId="77777777" w:rsidTr="008867F6">
        <w:tc>
          <w:tcPr>
            <w:tcW w:w="2234" w:type="pct"/>
            <w:gridSpan w:val="4"/>
            <w:vAlign w:val="center"/>
          </w:tcPr>
          <w:p w14:paraId="4C21DCDE" w14:textId="77777777" w:rsidR="00C93629" w:rsidRPr="008867F6" w:rsidRDefault="00C93629" w:rsidP="00C9362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8867F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ลูกหนี้หมุนเวียนอื่น</w:t>
            </w:r>
            <w:r w:rsidRPr="008867F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-</w:t>
            </w:r>
            <w:r w:rsidR="008867F6" w:rsidRPr="008867F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บุคคลหรือ</w:t>
            </w:r>
            <w:r w:rsidRPr="008867F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1" w:type="pct"/>
            <w:gridSpan w:val="10"/>
          </w:tcPr>
          <w:p w14:paraId="4A2301A5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14:paraId="3C02FE58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pct"/>
            <w:gridSpan w:val="7"/>
          </w:tcPr>
          <w:p w14:paraId="59E442EB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629" w:rsidRPr="00290CDC" w14:paraId="7871B6AE" w14:textId="77777777" w:rsidTr="008867F6">
        <w:tc>
          <w:tcPr>
            <w:tcW w:w="2234" w:type="pct"/>
            <w:gridSpan w:val="4"/>
            <w:vAlign w:val="center"/>
          </w:tcPr>
          <w:p w14:paraId="7824E434" w14:textId="77777777" w:rsidR="00C93629" w:rsidRPr="004D7DBC" w:rsidRDefault="00C93629" w:rsidP="00C93629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2" w:type="pct"/>
            <w:gridSpan w:val="3"/>
          </w:tcPr>
          <w:p w14:paraId="3A539FC5" w14:textId="77777777" w:rsidR="00C93629" w:rsidRPr="00CF709A" w:rsidRDefault="002661CD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3" w:type="pct"/>
            <w:gridSpan w:val="2"/>
          </w:tcPr>
          <w:p w14:paraId="35250C3A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14:paraId="6952E7BB" w14:textId="77777777"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gridSpan w:val="3"/>
          </w:tcPr>
          <w:p w14:paraId="2C90E8E5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14:paraId="4E436B9D" w14:textId="77777777" w:rsidR="00C93629" w:rsidRPr="00CF709A" w:rsidRDefault="002661CD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8" w:type="pct"/>
          </w:tcPr>
          <w:p w14:paraId="0B843863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A73D2FA" w14:textId="77777777"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3629" w:rsidRPr="00290CDC" w14:paraId="198AEB00" w14:textId="77777777" w:rsidTr="008867F6">
        <w:tc>
          <w:tcPr>
            <w:tcW w:w="2234" w:type="pct"/>
            <w:gridSpan w:val="4"/>
          </w:tcPr>
          <w:p w14:paraId="3D7A26B3" w14:textId="77777777"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  <w:gridSpan w:val="3"/>
          </w:tcPr>
          <w:p w14:paraId="122B73AD" w14:textId="77777777"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14:paraId="280174BD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14:paraId="5AE835AC" w14:textId="77777777"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  <w:gridSpan w:val="3"/>
          </w:tcPr>
          <w:p w14:paraId="195FFE79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14:paraId="12B22C85" w14:textId="77777777"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14:paraId="5862A582" w14:textId="77777777"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B745919" w14:textId="77777777"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C93629" w:rsidRPr="00290CDC" w14:paraId="08A8094E" w14:textId="77777777" w:rsidTr="008867F6">
        <w:trPr>
          <w:trHeight w:val="227"/>
        </w:trPr>
        <w:tc>
          <w:tcPr>
            <w:tcW w:w="2234" w:type="pct"/>
            <w:gridSpan w:val="4"/>
          </w:tcPr>
          <w:p w14:paraId="01662D74" w14:textId="77777777" w:rsidR="00C93629" w:rsidRPr="00CA4A10" w:rsidRDefault="00C93629" w:rsidP="00CA4A10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20"/>
            <w:vAlign w:val="center"/>
          </w:tcPr>
          <w:p w14:paraId="47EA756F" w14:textId="77777777" w:rsidR="00C93629" w:rsidRPr="00CA4A10" w:rsidRDefault="00C93629" w:rsidP="00CA4A10">
            <w:pPr>
              <w:pStyle w:val="BodyText"/>
              <w:tabs>
                <w:tab w:val="decimal" w:pos="-20"/>
              </w:tabs>
              <w:spacing w:after="0" w:line="240" w:lineRule="exact"/>
              <w:ind w:lef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A4A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629" w:rsidRPr="00290CDC" w14:paraId="01609E46" w14:textId="77777777" w:rsidTr="008867F6">
        <w:tc>
          <w:tcPr>
            <w:tcW w:w="2234" w:type="pct"/>
            <w:gridSpan w:val="4"/>
          </w:tcPr>
          <w:p w14:paraId="3179BC72" w14:textId="77777777"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F235A" w14:textId="77777777" w:rsidR="00C93629" w:rsidRPr="00F84061" w:rsidRDefault="00B95B42" w:rsidP="00F10E22">
            <w:pPr>
              <w:pStyle w:val="BodyText"/>
              <w:tabs>
                <w:tab w:val="decimal" w:pos="49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F3C078A" w14:textId="77777777"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14:paraId="1CFA1CCA" w14:textId="77777777" w:rsidR="00C93629" w:rsidRPr="004D7DBC" w:rsidRDefault="00C93629" w:rsidP="00C93629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14:paraId="422F3B30" w14:textId="77777777"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E770E" w14:textId="77777777" w:rsidR="00C93629" w:rsidRPr="00F84061" w:rsidRDefault="00835B07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110,249</w:t>
            </w:r>
          </w:p>
        </w:tc>
        <w:tc>
          <w:tcPr>
            <w:tcW w:w="128" w:type="pct"/>
          </w:tcPr>
          <w:p w14:paraId="452A2D07" w14:textId="77777777" w:rsidR="00C93629" w:rsidRPr="004D7DB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E0E3051" w14:textId="77777777" w:rsidR="00C93629" w:rsidRPr="004D7DB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</w:tr>
      <w:tr w:rsidR="00C93629" w:rsidRPr="00290CDC" w14:paraId="225CEB62" w14:textId="77777777" w:rsidTr="008867F6">
        <w:tc>
          <w:tcPr>
            <w:tcW w:w="2234" w:type="pct"/>
            <w:gridSpan w:val="4"/>
          </w:tcPr>
          <w:p w14:paraId="72A486DE" w14:textId="77777777"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6EFA2" w14:textId="77777777" w:rsidR="00C93629" w:rsidRPr="00F84061" w:rsidRDefault="00835B07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88,022</w:t>
            </w:r>
          </w:p>
        </w:tc>
        <w:tc>
          <w:tcPr>
            <w:tcW w:w="143" w:type="pct"/>
            <w:gridSpan w:val="2"/>
          </w:tcPr>
          <w:p w14:paraId="4CB3D7F7" w14:textId="77777777"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14:paraId="2A710ED3" w14:textId="77777777" w:rsidR="00C93629" w:rsidRPr="004D7DB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46" w:type="pct"/>
            <w:gridSpan w:val="3"/>
          </w:tcPr>
          <w:p w14:paraId="4E52844D" w14:textId="77777777"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A5B08" w14:textId="77777777" w:rsidR="00C93629" w:rsidRPr="00F84061" w:rsidRDefault="00835B07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16,361</w:t>
            </w:r>
          </w:p>
        </w:tc>
        <w:tc>
          <w:tcPr>
            <w:tcW w:w="128" w:type="pct"/>
          </w:tcPr>
          <w:p w14:paraId="787332AC" w14:textId="77777777" w:rsidR="00C93629" w:rsidRPr="004D7DB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66BD87B" w14:textId="77777777" w:rsidR="00C93629" w:rsidRPr="004D7DB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</w:tr>
      <w:tr w:rsidR="00C93629" w:rsidRPr="00290CDC" w14:paraId="762058A2" w14:textId="77777777" w:rsidTr="008867F6">
        <w:tc>
          <w:tcPr>
            <w:tcW w:w="2234" w:type="pct"/>
            <w:gridSpan w:val="4"/>
          </w:tcPr>
          <w:p w14:paraId="61BEDC73" w14:textId="77777777" w:rsidR="00C93629" w:rsidRPr="004D7DBC" w:rsidRDefault="006B54DC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C1D69" w14:textId="77777777" w:rsidR="00C93629" w:rsidRPr="00F84061" w:rsidRDefault="00835B07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2"/>
          </w:tcPr>
          <w:p w14:paraId="3BA14C17" w14:textId="77777777"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14:paraId="35F0ED71" w14:textId="77777777" w:rsidR="00C93629" w:rsidRPr="004D7DBC" w:rsidRDefault="00C93629" w:rsidP="00C93629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14:paraId="76D1CEC8" w14:textId="77777777"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6BA7A" w14:textId="77777777" w:rsidR="00C93629" w:rsidRPr="00F84061" w:rsidRDefault="00835B07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395CC2D9" w14:textId="77777777" w:rsidR="00C93629" w:rsidRPr="004D7DB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6ABC138" w14:textId="77777777" w:rsidR="00C93629" w:rsidRPr="004D7DBC" w:rsidRDefault="00C93629" w:rsidP="00C93629">
            <w:pPr>
              <w:pStyle w:val="BodyText"/>
              <w:tabs>
                <w:tab w:val="decimal" w:pos="5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629" w:rsidRPr="00290CDC" w14:paraId="14285A35" w14:textId="77777777" w:rsidTr="008867F6">
        <w:tc>
          <w:tcPr>
            <w:tcW w:w="2234" w:type="pct"/>
            <w:gridSpan w:val="4"/>
          </w:tcPr>
          <w:p w14:paraId="51F53024" w14:textId="77777777"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77E" w14:textId="77777777" w:rsidR="00C93629" w:rsidRPr="00F84061" w:rsidRDefault="00B95B42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88,025</w:t>
            </w:r>
          </w:p>
        </w:tc>
        <w:tc>
          <w:tcPr>
            <w:tcW w:w="143" w:type="pct"/>
            <w:gridSpan w:val="2"/>
          </w:tcPr>
          <w:p w14:paraId="57A6149F" w14:textId="77777777"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top w:val="single" w:sz="4" w:space="0" w:color="auto"/>
            </w:tcBorders>
          </w:tcPr>
          <w:p w14:paraId="19720E87" w14:textId="77777777"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46" w:type="pct"/>
            <w:gridSpan w:val="3"/>
          </w:tcPr>
          <w:p w14:paraId="47A400B2" w14:textId="77777777"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B9A95" w14:textId="77777777" w:rsidR="00C93629" w:rsidRPr="00F84061" w:rsidRDefault="00835B07" w:rsidP="00EF2A3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126,61</w:t>
            </w:r>
            <w:r w:rsidR="00EF2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2D2631E1" w14:textId="77777777" w:rsidR="00C93629" w:rsidRPr="00F84061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</w:tcPr>
          <w:p w14:paraId="2D544002" w14:textId="77777777"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C93629" w:rsidRPr="00290CDC" w14:paraId="7CAAA60E" w14:textId="77777777" w:rsidTr="008867F6">
        <w:tc>
          <w:tcPr>
            <w:tcW w:w="2234" w:type="pct"/>
            <w:gridSpan w:val="4"/>
          </w:tcPr>
          <w:p w14:paraId="6B194FAF" w14:textId="77777777"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2E1C3" w14:textId="77777777" w:rsidR="00C93629" w:rsidRPr="00F84061" w:rsidRDefault="00835B07" w:rsidP="005F564E">
            <w:pPr>
              <w:pStyle w:val="BodyText"/>
              <w:spacing w:after="0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(19,751</w:t>
            </w:r>
            <w:r w:rsidRPr="00835B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006BD2FB" w14:textId="77777777" w:rsidR="00C93629" w:rsidRPr="004D7DBC" w:rsidRDefault="00C93629" w:rsidP="00C9362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5"/>
            <w:tcBorders>
              <w:bottom w:val="single" w:sz="4" w:space="0" w:color="auto"/>
            </w:tcBorders>
          </w:tcPr>
          <w:p w14:paraId="43899231" w14:textId="77777777" w:rsidR="00C93629" w:rsidRPr="004D7DBC" w:rsidRDefault="00C93629" w:rsidP="005F564E">
            <w:pPr>
              <w:pStyle w:val="BodyText"/>
              <w:tabs>
                <w:tab w:val="decimal" w:pos="1244"/>
              </w:tabs>
              <w:spacing w:after="0"/>
              <w:ind w:left="-108" w:right="-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3"/>
          </w:tcPr>
          <w:p w14:paraId="0FBA45AF" w14:textId="77777777" w:rsidR="00C93629" w:rsidRPr="004D7DBC" w:rsidRDefault="00C93629" w:rsidP="00C9362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00E62" w14:textId="77777777" w:rsidR="00C93629" w:rsidRPr="00F84061" w:rsidRDefault="00EF2A35" w:rsidP="005F564E">
            <w:pPr>
              <w:pStyle w:val="BodyText"/>
              <w:spacing w:after="0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(38,711</w:t>
            </w:r>
            <w:r w:rsidR="00835B07" w:rsidRPr="00835B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</w:tcPr>
          <w:p w14:paraId="1B04AE34" w14:textId="77777777" w:rsidR="00C93629" w:rsidRPr="004D7DBC" w:rsidRDefault="00C93629" w:rsidP="00C93629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D9BCA3F" w14:textId="77777777" w:rsidR="00C93629" w:rsidRPr="004D7DBC" w:rsidRDefault="00C93629" w:rsidP="005F564E">
            <w:pPr>
              <w:pStyle w:val="BodyText"/>
              <w:tabs>
                <w:tab w:val="decimal" w:pos="1244"/>
              </w:tabs>
              <w:spacing w:after="0"/>
              <w:ind w:left="-108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3629" w:rsidRPr="00290CDC" w14:paraId="1926B21C" w14:textId="77777777" w:rsidTr="008867F6">
        <w:tc>
          <w:tcPr>
            <w:tcW w:w="2234" w:type="pct"/>
            <w:gridSpan w:val="4"/>
          </w:tcPr>
          <w:p w14:paraId="39B158C1" w14:textId="77777777"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A6ACB8" w14:textId="77777777" w:rsidR="00C93629" w:rsidRPr="00F84061" w:rsidRDefault="00B95B42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68,274</w:t>
            </w:r>
          </w:p>
        </w:tc>
        <w:tc>
          <w:tcPr>
            <w:tcW w:w="143" w:type="pct"/>
            <w:gridSpan w:val="2"/>
          </w:tcPr>
          <w:p w14:paraId="0C3CE910" w14:textId="77777777"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7C5B29A" w14:textId="77777777"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146" w:type="pct"/>
            <w:gridSpan w:val="3"/>
          </w:tcPr>
          <w:p w14:paraId="166182BB" w14:textId="77777777"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E11008" w14:textId="77777777" w:rsidR="00C93629" w:rsidRPr="00F84061" w:rsidRDefault="00835B07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87,902</w:t>
            </w:r>
          </w:p>
        </w:tc>
        <w:tc>
          <w:tcPr>
            <w:tcW w:w="128" w:type="pct"/>
          </w:tcPr>
          <w:p w14:paraId="1630E36B" w14:textId="77777777" w:rsidR="00C93629" w:rsidRPr="00F84061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91318C" w14:textId="77777777"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</w:p>
        </w:tc>
      </w:tr>
      <w:tr w:rsidR="00C93629" w:rsidRPr="00864A7F" w14:paraId="4DD9C919" w14:textId="77777777" w:rsidTr="008867F6">
        <w:tc>
          <w:tcPr>
            <w:tcW w:w="2234" w:type="pct"/>
            <w:gridSpan w:val="4"/>
          </w:tcPr>
          <w:p w14:paraId="7C8BA586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" w:type="pct"/>
            <w:gridSpan w:val="3"/>
            <w:tcBorders>
              <w:top w:val="double" w:sz="4" w:space="0" w:color="auto"/>
            </w:tcBorders>
          </w:tcPr>
          <w:p w14:paraId="1459FF37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pct"/>
            <w:gridSpan w:val="2"/>
          </w:tcPr>
          <w:p w14:paraId="5BA0AC6F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6" w:type="pct"/>
            <w:gridSpan w:val="5"/>
          </w:tcPr>
          <w:p w14:paraId="3E03F4CB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gridSpan w:val="3"/>
          </w:tcPr>
          <w:p w14:paraId="38D2DAC0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  <w:gridSpan w:val="4"/>
            <w:tcBorders>
              <w:top w:val="double" w:sz="4" w:space="0" w:color="auto"/>
            </w:tcBorders>
          </w:tcPr>
          <w:p w14:paraId="0C1ECAC6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" w:type="pct"/>
          </w:tcPr>
          <w:p w14:paraId="1455CB4D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</w:tcPr>
          <w:p w14:paraId="3A64F362" w14:textId="77777777"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5CA2" w:rsidRPr="00864A7F" w14:paraId="3DB8AD01" w14:textId="77777777" w:rsidTr="008867F6">
        <w:trPr>
          <w:trHeight w:val="340"/>
        </w:trPr>
        <w:tc>
          <w:tcPr>
            <w:tcW w:w="2234" w:type="pct"/>
            <w:gridSpan w:val="4"/>
            <w:vAlign w:val="center"/>
          </w:tcPr>
          <w:p w14:paraId="37049D66" w14:textId="77777777" w:rsidR="007B5CA2" w:rsidRPr="00A44D8F" w:rsidRDefault="007B5CA2" w:rsidP="006B5701">
            <w:pPr>
              <w:pStyle w:val="BodyText"/>
              <w:spacing w:after="0" w:line="240" w:lineRule="exact"/>
              <w:ind w:left="155" w:right="67" w:hanging="15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22" w:type="pct"/>
            <w:gridSpan w:val="3"/>
            <w:vAlign w:val="center"/>
          </w:tcPr>
          <w:p w14:paraId="47171950" w14:textId="77777777" w:rsidR="007B5CA2" w:rsidRPr="00864A7F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  <w:vAlign w:val="center"/>
          </w:tcPr>
          <w:p w14:paraId="5C32E1EF" w14:textId="77777777" w:rsidR="007B5CA2" w:rsidRPr="00864A7F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gridSpan w:val="5"/>
            <w:vAlign w:val="center"/>
          </w:tcPr>
          <w:p w14:paraId="27127FCB" w14:textId="77777777" w:rsidR="007B5CA2" w:rsidRPr="00864A7F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  <w:gridSpan w:val="3"/>
            <w:vAlign w:val="center"/>
          </w:tcPr>
          <w:p w14:paraId="0BBD4CCA" w14:textId="77777777" w:rsidR="007B5CA2" w:rsidRPr="00864A7F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gridSpan w:val="4"/>
            <w:vAlign w:val="center"/>
          </w:tcPr>
          <w:p w14:paraId="7837A424" w14:textId="77777777" w:rsidR="007B5CA2" w:rsidRPr="00864A7F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vAlign w:val="center"/>
          </w:tcPr>
          <w:p w14:paraId="09A0F337" w14:textId="77777777" w:rsidR="007B5CA2" w:rsidRPr="00864A7F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7E9F3B73" w14:textId="77777777" w:rsidR="007B5CA2" w:rsidRPr="00864A7F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7B5CA2" w:rsidRPr="00864A7F" w14:paraId="36D6F3E9" w14:textId="77777777" w:rsidTr="008867F6">
        <w:trPr>
          <w:trHeight w:val="227"/>
        </w:trPr>
        <w:tc>
          <w:tcPr>
            <w:tcW w:w="2234" w:type="pct"/>
            <w:gridSpan w:val="4"/>
          </w:tcPr>
          <w:p w14:paraId="70D1CD83" w14:textId="77777777" w:rsidR="007B5CA2" w:rsidRPr="00864A7F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6" w:type="pct"/>
            <w:gridSpan w:val="20"/>
            <w:vAlign w:val="center"/>
          </w:tcPr>
          <w:p w14:paraId="3BC605BD" w14:textId="77777777" w:rsidR="007B5CA2" w:rsidRPr="00864A7F" w:rsidRDefault="007B5CA2" w:rsidP="00CA4A10">
            <w:pPr>
              <w:pStyle w:val="BodyText"/>
              <w:tabs>
                <w:tab w:val="decimal" w:pos="-20"/>
              </w:tabs>
              <w:spacing w:after="0" w:line="240" w:lineRule="exact"/>
              <w:ind w:lef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64A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57C13" w:rsidRPr="00F04BF6" w14:paraId="1D14245F" w14:textId="77777777" w:rsidTr="00D57C13">
        <w:trPr>
          <w:trHeight w:val="477"/>
        </w:trPr>
        <w:tc>
          <w:tcPr>
            <w:tcW w:w="5000" w:type="pct"/>
            <w:gridSpan w:val="24"/>
            <w:vAlign w:val="center"/>
          </w:tcPr>
          <w:p w14:paraId="6F57F9B9" w14:textId="77777777" w:rsidR="00D57C13" w:rsidRPr="00AF3B20" w:rsidRDefault="00D57C13" w:rsidP="00D57C1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D57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หนี้สูญและหนี้สงสัยจะสูญสำหรับงวด</w:t>
            </w:r>
          </w:p>
        </w:tc>
      </w:tr>
      <w:tr w:rsidR="007B5CA2" w:rsidRPr="00F04BF6" w14:paraId="5E1A3409" w14:textId="77777777" w:rsidTr="008867F6">
        <w:tc>
          <w:tcPr>
            <w:tcW w:w="2234" w:type="pct"/>
            <w:gridSpan w:val="4"/>
          </w:tcPr>
          <w:p w14:paraId="28C41539" w14:textId="77777777" w:rsidR="007B5CA2" w:rsidRPr="004D7DB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="002661CD" w:rsidRPr="002661C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2661CD" w:rsidRPr="002661C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22" w:type="pct"/>
            <w:gridSpan w:val="3"/>
            <w:tcBorders>
              <w:bottom w:val="double" w:sz="4" w:space="0" w:color="auto"/>
            </w:tcBorders>
          </w:tcPr>
          <w:p w14:paraId="056EF4D7" w14:textId="77777777" w:rsidR="007B5CA2" w:rsidRPr="00C93629" w:rsidRDefault="007B5CA2" w:rsidP="00F10E22">
            <w:pPr>
              <w:pStyle w:val="BodyText"/>
              <w:tabs>
                <w:tab w:val="decimal" w:pos="4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0CB39A60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bottom w:val="double" w:sz="4" w:space="0" w:color="auto"/>
            </w:tcBorders>
            <w:vAlign w:val="bottom"/>
          </w:tcPr>
          <w:p w14:paraId="6136062D" w14:textId="77777777" w:rsidR="007B5CA2" w:rsidRPr="00B1648D" w:rsidRDefault="007B5CA2" w:rsidP="007B5CA2">
            <w:pPr>
              <w:pStyle w:val="BodyText"/>
              <w:tabs>
                <w:tab w:val="decimal" w:pos="61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14:paraId="7097DA1D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bottom w:val="double" w:sz="4" w:space="0" w:color="auto"/>
            </w:tcBorders>
          </w:tcPr>
          <w:p w14:paraId="0C978EB6" w14:textId="77777777" w:rsidR="007B5CA2" w:rsidRPr="00C93629" w:rsidRDefault="007B5CA2" w:rsidP="007B5CA2">
            <w:pPr>
              <w:pStyle w:val="BodyText"/>
              <w:tabs>
                <w:tab w:val="decimal" w:pos="597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2D4A9F7B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22D4F07A" w14:textId="77777777" w:rsidR="007B5CA2" w:rsidRPr="00B1648D" w:rsidRDefault="007B5CA2" w:rsidP="007B5CA2">
            <w:pPr>
              <w:pStyle w:val="BodyText"/>
              <w:tabs>
                <w:tab w:val="decimal" w:pos="5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B5CA2" w:rsidRPr="00F04BF6" w14:paraId="3A1CB3A8" w14:textId="77777777" w:rsidTr="008867F6">
        <w:tc>
          <w:tcPr>
            <w:tcW w:w="2234" w:type="pct"/>
            <w:gridSpan w:val="4"/>
          </w:tcPr>
          <w:p w14:paraId="2E4B348F" w14:textId="77777777" w:rsidR="007B5CA2" w:rsidRPr="004D7DB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2661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2661CD" w:rsidRPr="002661C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2661CD" w:rsidRPr="002661C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22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62C0C06" w14:textId="77777777" w:rsidR="007B5CA2" w:rsidRPr="00C93629" w:rsidRDefault="007B5CA2" w:rsidP="00120EBF">
            <w:pPr>
              <w:pStyle w:val="BodyText"/>
              <w:tabs>
                <w:tab w:val="decimal" w:pos="476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32D5ECE4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EDAED5" w14:textId="77777777" w:rsidR="007B5CA2" w:rsidRPr="00B1648D" w:rsidRDefault="007B5CA2" w:rsidP="007B5CA2">
            <w:pPr>
              <w:pStyle w:val="BodyText"/>
              <w:tabs>
                <w:tab w:val="decimal" w:pos="61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14:paraId="60591092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53DDA028" w14:textId="77777777" w:rsidR="007B5CA2" w:rsidRPr="00C93629" w:rsidRDefault="007B5CA2" w:rsidP="007B5CA2">
            <w:pPr>
              <w:pStyle w:val="BodyText"/>
              <w:tabs>
                <w:tab w:val="decimal" w:pos="597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85606AE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74B2D7C" w14:textId="77777777" w:rsidR="007B5CA2" w:rsidRPr="00B1648D" w:rsidRDefault="007B5CA2" w:rsidP="005E3CA7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</w:t>
            </w: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B5CA2" w:rsidRPr="00290CDC" w14:paraId="22851138" w14:textId="77777777" w:rsidTr="008867F6">
        <w:trPr>
          <w:trHeight w:val="96"/>
        </w:trPr>
        <w:tc>
          <w:tcPr>
            <w:tcW w:w="2234" w:type="pct"/>
            <w:gridSpan w:val="4"/>
          </w:tcPr>
          <w:p w14:paraId="7A25040D" w14:textId="77777777" w:rsidR="007B5CA2" w:rsidRPr="004D7DBC" w:rsidRDefault="007B5CA2" w:rsidP="007B5CA2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  <w:gridSpan w:val="3"/>
          </w:tcPr>
          <w:p w14:paraId="7919669F" w14:textId="77777777" w:rsidR="007B5CA2" w:rsidRPr="004D7DBC" w:rsidRDefault="007B5CA2" w:rsidP="007B5CA2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5E82E45C" w14:textId="77777777" w:rsidR="007B5CA2" w:rsidRPr="004D7DBC" w:rsidRDefault="007B5CA2" w:rsidP="007B5CA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14:paraId="5E7F8E56" w14:textId="77777777" w:rsidR="007B5CA2" w:rsidRPr="004D7DBC" w:rsidRDefault="007B5CA2" w:rsidP="007B5CA2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3"/>
          </w:tcPr>
          <w:p w14:paraId="5E846F2E" w14:textId="77777777" w:rsidR="007B5CA2" w:rsidRPr="004D7DBC" w:rsidRDefault="007B5CA2" w:rsidP="007B5CA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14:paraId="19AA0DCE" w14:textId="77777777" w:rsidR="007B5CA2" w:rsidRPr="004D7DBC" w:rsidRDefault="007B5CA2" w:rsidP="007B5CA2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BE0665D" w14:textId="77777777" w:rsidR="007B5CA2" w:rsidRPr="004D7DBC" w:rsidRDefault="007B5CA2" w:rsidP="007B5CA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AC3BF0C" w14:textId="77777777" w:rsidR="007B5CA2" w:rsidRPr="004D7DBC" w:rsidRDefault="007B5CA2" w:rsidP="007B5CA2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5CA2" w:rsidRPr="00290CDC" w14:paraId="60BDF25C" w14:textId="77777777" w:rsidTr="00B1171C">
        <w:tblPrEx>
          <w:tblCellMar>
            <w:left w:w="115" w:type="dxa"/>
            <w:right w:w="115" w:type="dxa"/>
          </w:tblCellMar>
        </w:tblPrEx>
        <w:trPr>
          <w:trHeight w:val="317"/>
        </w:trPr>
        <w:tc>
          <w:tcPr>
            <w:tcW w:w="1240" w:type="pct"/>
            <w:shd w:val="clear" w:color="auto" w:fill="auto"/>
          </w:tcPr>
          <w:p w14:paraId="65F24D5C" w14:textId="77777777" w:rsidR="007B5CA2" w:rsidRPr="004D7DBC" w:rsidRDefault="007B5CA2" w:rsidP="007B5CA2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020" w:type="pct"/>
            <w:gridSpan w:val="4"/>
            <w:shd w:val="clear" w:color="auto" w:fill="auto"/>
          </w:tcPr>
          <w:p w14:paraId="1B8EAF38" w14:textId="77777777" w:rsidR="007B5CA2" w:rsidRPr="004D7DBC" w:rsidRDefault="007B5CA2" w:rsidP="007B5CA2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BE4C74B" w14:textId="77777777" w:rsidR="007B5CA2" w:rsidRPr="004D7DBC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pct"/>
            <w:gridSpan w:val="9"/>
            <w:shd w:val="clear" w:color="auto" w:fill="auto"/>
            <w:vAlign w:val="bottom"/>
          </w:tcPr>
          <w:p w14:paraId="22BE5AD2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gridSpan w:val="3"/>
            <w:vAlign w:val="bottom"/>
          </w:tcPr>
          <w:p w14:paraId="7BAEE435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6"/>
            <w:vAlign w:val="bottom"/>
          </w:tcPr>
          <w:p w14:paraId="7F75AEC0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A2" w:rsidRPr="00290CDC" w14:paraId="623D698A" w14:textId="77777777" w:rsidTr="00B1171C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</w:tcPr>
          <w:p w14:paraId="7207A1F0" w14:textId="77777777"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0" w:type="pct"/>
            <w:gridSpan w:val="4"/>
            <w:shd w:val="clear" w:color="auto" w:fill="auto"/>
          </w:tcPr>
          <w:p w14:paraId="29DC7152" w14:textId="77777777" w:rsidR="007B5CA2" w:rsidRPr="004D7DBC" w:rsidRDefault="007B5CA2" w:rsidP="007B5CA2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8F41775" w14:textId="77777777" w:rsidR="007B5CA2" w:rsidRPr="004D7DBC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shd w:val="clear" w:color="auto" w:fill="auto"/>
            <w:vAlign w:val="center"/>
          </w:tcPr>
          <w:p w14:paraId="17348D9E" w14:textId="77777777" w:rsidR="007B5CA2" w:rsidRPr="00673260" w:rsidRDefault="002661CD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1C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661C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56299D05" w14:textId="77777777" w:rsidR="007B5CA2" w:rsidRPr="0067326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14:paraId="1579B29E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gridSpan w:val="3"/>
          </w:tcPr>
          <w:p w14:paraId="78C61D27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6359657D" w14:textId="77777777" w:rsidR="007B5CA2" w:rsidRPr="00673260" w:rsidRDefault="002661CD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1C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661C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67" w:type="pct"/>
            <w:gridSpan w:val="3"/>
          </w:tcPr>
          <w:p w14:paraId="77976438" w14:textId="77777777" w:rsidR="007B5CA2" w:rsidRPr="0067326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5ECA332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5CA2" w:rsidRPr="00290CDC" w14:paraId="7D1850F1" w14:textId="77777777" w:rsidTr="00B1171C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14:paraId="6906ABB2" w14:textId="77777777"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33" w:type="pct"/>
            <w:shd w:val="clear" w:color="auto" w:fill="auto"/>
          </w:tcPr>
          <w:p w14:paraId="3FF5C054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51E0293C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F9AD105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14:paraId="115167B7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gridSpan w:val="5"/>
            <w:shd w:val="clear" w:color="auto" w:fill="auto"/>
          </w:tcPr>
          <w:p w14:paraId="7B04821D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770079EF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14:paraId="6852B923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3" w:type="pct"/>
            <w:gridSpan w:val="3"/>
          </w:tcPr>
          <w:p w14:paraId="48956289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25F1EE0C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7" w:type="pct"/>
            <w:gridSpan w:val="3"/>
          </w:tcPr>
          <w:p w14:paraId="4D4618C0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5306827" w14:textId="77777777"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7B5CA2" w:rsidRPr="00290CDC" w14:paraId="21ABC89C" w14:textId="77777777" w:rsidTr="008F31B9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14:paraId="28E63745" w14:textId="77777777" w:rsidR="007B5CA2" w:rsidRPr="004D7DBC" w:rsidRDefault="007B5CA2" w:rsidP="007B5CA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pct"/>
            <w:gridSpan w:val="4"/>
            <w:shd w:val="clear" w:color="auto" w:fill="auto"/>
          </w:tcPr>
          <w:p w14:paraId="22E32683" w14:textId="77777777"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7F493E43" w14:textId="77777777" w:rsidR="007B5CA2" w:rsidRPr="004D7DBC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8"/>
            <w:shd w:val="clear" w:color="auto" w:fill="auto"/>
          </w:tcPr>
          <w:p w14:paraId="37E685E7" w14:textId="77777777" w:rsidR="007B5CA2" w:rsidRPr="004D7DBC" w:rsidRDefault="007B5CA2" w:rsidP="007B5CA2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C67" w:rsidRPr="00290CDC" w14:paraId="55E2C2CB" w14:textId="77777777" w:rsidTr="008F31B9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14:paraId="563BCC68" w14:textId="77777777" w:rsidR="008E1C67" w:rsidRPr="004D7DBC" w:rsidRDefault="008E1C67" w:rsidP="007B5CA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20" w:type="pct"/>
            <w:gridSpan w:val="4"/>
            <w:shd w:val="clear" w:color="auto" w:fill="auto"/>
          </w:tcPr>
          <w:p w14:paraId="4F1D936A" w14:textId="77777777" w:rsidR="008E1C67" w:rsidRPr="004D7DBC" w:rsidRDefault="008E1C67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CAD16FC" w14:textId="77777777" w:rsidR="008E1C67" w:rsidRPr="004D7DBC" w:rsidRDefault="008E1C67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8"/>
            <w:shd w:val="clear" w:color="auto" w:fill="auto"/>
          </w:tcPr>
          <w:p w14:paraId="57579457" w14:textId="77777777" w:rsidR="008E1C67" w:rsidRPr="004D7DBC" w:rsidRDefault="008E1C67" w:rsidP="007B5CA2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B5CA2" w:rsidRPr="00290CDC" w14:paraId="53EB37D1" w14:textId="77777777" w:rsidTr="008148EA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14:paraId="7757C2E1" w14:textId="77777777" w:rsidR="007B5CA2" w:rsidRPr="004D7DBC" w:rsidRDefault="007B5CA2" w:rsidP="007B5CA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CDC2978" w14:textId="77777777" w:rsidR="007B5CA2" w:rsidRPr="006B54D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B54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6B54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B54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252FEAFD" w14:textId="77777777" w:rsidR="007B5CA2" w:rsidRPr="00D57E99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14:paraId="3A56B245" w14:textId="77777777"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B01CA0C" w14:textId="77777777"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050C" w14:textId="77777777" w:rsidR="007B5CA2" w:rsidRPr="008148EA" w:rsidRDefault="00B600E4" w:rsidP="007B5CA2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1BA3A1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07614483" w14:textId="77777777" w:rsidR="007B5CA2" w:rsidRPr="004D7DBC" w:rsidRDefault="007B5CA2" w:rsidP="007B5CA2">
            <w:pPr>
              <w:pStyle w:val="BodyText"/>
              <w:tabs>
                <w:tab w:val="decimal" w:pos="4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14:paraId="398E1415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52FD7" w14:textId="77777777" w:rsidR="007B5CA2" w:rsidRPr="008148EA" w:rsidRDefault="00835B07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644,947</w:t>
            </w:r>
          </w:p>
        </w:tc>
        <w:tc>
          <w:tcPr>
            <w:tcW w:w="167" w:type="pct"/>
            <w:gridSpan w:val="3"/>
          </w:tcPr>
          <w:p w14:paraId="4E290626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6DDBEBE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</w:tr>
      <w:tr w:rsidR="007B5CA2" w:rsidRPr="00290CDC" w14:paraId="62AB977C" w14:textId="77777777" w:rsidTr="00014657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14:paraId="01C940FE" w14:textId="77777777" w:rsidR="007B5CA2" w:rsidRPr="004D7DBC" w:rsidRDefault="007B5CA2" w:rsidP="007B5CA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0CF119D" w14:textId="77777777" w:rsidR="007B5CA2" w:rsidRPr="006B54D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6B54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B54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42E37680" w14:textId="77777777" w:rsidR="007B5CA2" w:rsidRPr="00D57E99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14:paraId="2B45DB67" w14:textId="77777777"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1FEBC29" w14:textId="77777777"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53E26" w14:textId="77777777" w:rsidR="007B5CA2" w:rsidRPr="008148EA" w:rsidRDefault="00B600E4" w:rsidP="007B5CA2">
            <w:pPr>
              <w:pStyle w:val="BodyText"/>
              <w:tabs>
                <w:tab w:val="decimal" w:pos="76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57,033</w:t>
            </w:r>
          </w:p>
        </w:tc>
        <w:tc>
          <w:tcPr>
            <w:tcW w:w="143" w:type="pct"/>
            <w:shd w:val="clear" w:color="auto" w:fill="auto"/>
          </w:tcPr>
          <w:p w14:paraId="56ADF5B2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vAlign w:val="center"/>
          </w:tcPr>
          <w:p w14:paraId="6AB788D9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133" w:type="pct"/>
            <w:gridSpan w:val="3"/>
          </w:tcPr>
          <w:p w14:paraId="1E09EF36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AA030" w14:textId="77777777" w:rsidR="007B5CA2" w:rsidRPr="008148EA" w:rsidRDefault="00835B07" w:rsidP="007B5CA2">
            <w:pPr>
              <w:pStyle w:val="BodyText"/>
              <w:tabs>
                <w:tab w:val="decimal" w:pos="47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7" w:type="pct"/>
            <w:gridSpan w:val="3"/>
            <w:vAlign w:val="bottom"/>
          </w:tcPr>
          <w:p w14:paraId="44504CC5" w14:textId="77777777" w:rsidR="007B5CA2" w:rsidRPr="004D7DBC" w:rsidRDefault="007B5CA2" w:rsidP="007B5CA2">
            <w:pPr>
              <w:pStyle w:val="BodyText"/>
              <w:tabs>
                <w:tab w:val="decimal" w:pos="5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DFACE" w14:textId="77777777" w:rsidR="007B5CA2" w:rsidRPr="004D7DBC" w:rsidRDefault="007B5CA2" w:rsidP="007B5CA2">
            <w:pPr>
              <w:pStyle w:val="BodyText"/>
              <w:tabs>
                <w:tab w:val="decimal" w:pos="59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5CA2" w:rsidRPr="00290CDC" w14:paraId="1E8221D5" w14:textId="77777777" w:rsidTr="00014657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</w:tcPr>
          <w:p w14:paraId="6BDF6A67" w14:textId="77777777" w:rsidR="007B5CA2" w:rsidRPr="004D7DB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7501E302" w14:textId="77777777"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6EABA6" w14:textId="77777777" w:rsidR="007B5CA2" w:rsidRPr="004D7DBC" w:rsidRDefault="007B5CA2" w:rsidP="007B5CA2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4BBFD1D" w14:textId="77777777" w:rsidR="007B5CA2" w:rsidRPr="004D7DBC" w:rsidRDefault="007B5CA2" w:rsidP="007B5CA2">
            <w:pPr>
              <w:pStyle w:val="BodyText"/>
              <w:spacing w:after="0" w:line="340" w:lineRule="exact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AE9F40A" w14:textId="77777777" w:rsidR="007B5CA2" w:rsidRPr="004D7DBC" w:rsidRDefault="007B5CA2" w:rsidP="007B5CA2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3E772" w14:textId="77777777" w:rsidR="007B5CA2" w:rsidRPr="008148EA" w:rsidRDefault="00B600E4" w:rsidP="007B5CA2">
            <w:pPr>
              <w:pStyle w:val="BodyText"/>
              <w:tabs>
                <w:tab w:val="decimal" w:pos="76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57,033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412C2A7" w14:textId="77777777" w:rsidR="007B5CA2" w:rsidRPr="004D7DBC" w:rsidRDefault="007B5CA2" w:rsidP="007B5CA2">
            <w:pPr>
              <w:pStyle w:val="BodyText"/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</w:tcBorders>
            <w:vAlign w:val="center"/>
          </w:tcPr>
          <w:p w14:paraId="2EC24A06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</w:p>
        </w:tc>
        <w:tc>
          <w:tcPr>
            <w:tcW w:w="133" w:type="pct"/>
            <w:gridSpan w:val="3"/>
          </w:tcPr>
          <w:p w14:paraId="6E9E9B59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A96FF" w14:textId="77777777" w:rsidR="007B5CA2" w:rsidRPr="008148EA" w:rsidRDefault="00835B07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Pr="00835B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4,947</w:t>
            </w:r>
          </w:p>
        </w:tc>
        <w:tc>
          <w:tcPr>
            <w:tcW w:w="167" w:type="pct"/>
            <w:gridSpan w:val="3"/>
          </w:tcPr>
          <w:p w14:paraId="723FA39A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E744B87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</w:tr>
      <w:tr w:rsidR="007B5CA2" w:rsidRPr="00290CDC" w14:paraId="7644365A" w14:textId="77777777" w:rsidTr="00014657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14:paraId="0158AD2B" w14:textId="77777777" w:rsidR="007B5CA2" w:rsidRPr="004D7DBC" w:rsidRDefault="007B5CA2" w:rsidP="007B5C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3" w:type="pct"/>
            <w:shd w:val="clear" w:color="auto" w:fill="auto"/>
          </w:tcPr>
          <w:p w14:paraId="41F7F45B" w14:textId="77777777" w:rsidR="007B5CA2" w:rsidRPr="004D7DBC" w:rsidRDefault="007B5CA2" w:rsidP="007B5CA2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0662791" w14:textId="77777777" w:rsidR="007B5CA2" w:rsidRPr="004D7DBC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A08C92E" w14:textId="77777777" w:rsidR="007B5CA2" w:rsidRPr="004D7DBC" w:rsidRDefault="007B5CA2" w:rsidP="007B5CA2">
            <w:pPr>
              <w:pStyle w:val="BodyText"/>
              <w:spacing w:after="0" w:line="240" w:lineRule="auto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E1ACBF1" w14:textId="77777777" w:rsidR="007B5CA2" w:rsidRPr="004D7DBC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EBB68" w14:textId="77777777" w:rsidR="007B5CA2" w:rsidRPr="008148EA" w:rsidRDefault="00B600E4" w:rsidP="007B5CA2">
            <w:pPr>
              <w:pStyle w:val="BodyText"/>
              <w:tabs>
                <w:tab w:val="decimal" w:pos="76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600E4">
              <w:rPr>
                <w:rFonts w:asciiTheme="majorBidi" w:hAnsiTheme="majorBidi" w:cstheme="majorBidi"/>
                <w:sz w:val="30"/>
                <w:szCs w:val="30"/>
              </w:rPr>
              <w:t>57,033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1388356" w14:textId="77777777" w:rsidR="007B5CA2" w:rsidRPr="004D7DBC" w:rsidRDefault="007B5CA2" w:rsidP="007B5CA2">
            <w:pPr>
              <w:pStyle w:val="BodyText"/>
              <w:spacing w:after="0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bottom w:val="single" w:sz="4" w:space="0" w:color="auto"/>
            </w:tcBorders>
            <w:vAlign w:val="center"/>
          </w:tcPr>
          <w:p w14:paraId="00134C25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" w:type="pct"/>
            <w:gridSpan w:val="3"/>
          </w:tcPr>
          <w:p w14:paraId="7F5CC901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839F5" w14:textId="77777777" w:rsidR="007B5CA2" w:rsidRPr="008148EA" w:rsidRDefault="00835B07" w:rsidP="007B5CA2">
            <w:pPr>
              <w:pStyle w:val="BodyText"/>
              <w:spacing w:after="0"/>
              <w:ind w:left="-108" w:right="-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167" w:type="pct"/>
            <w:gridSpan w:val="3"/>
          </w:tcPr>
          <w:p w14:paraId="5BF4203A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3F854210" w14:textId="77777777"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5CA2" w:rsidRPr="00290CDC" w14:paraId="3166F4A9" w14:textId="77777777" w:rsidTr="00B1171C">
        <w:tblPrEx>
          <w:tblCellMar>
            <w:left w:w="115" w:type="dxa"/>
            <w:right w:w="115" w:type="dxa"/>
          </w:tblCellMar>
        </w:tblPrEx>
        <w:tc>
          <w:tcPr>
            <w:tcW w:w="2260" w:type="pct"/>
            <w:gridSpan w:val="5"/>
            <w:shd w:val="clear" w:color="auto" w:fill="auto"/>
          </w:tcPr>
          <w:p w14:paraId="31E61308" w14:textId="77777777" w:rsidR="007B5CA2" w:rsidRPr="00290CDC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</w:tcPr>
          <w:p w14:paraId="6274E8F4" w14:textId="77777777" w:rsidR="007B5CA2" w:rsidRPr="00290CDC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9CAAF" w14:textId="77777777" w:rsidR="007B5CA2" w:rsidRPr="00535207" w:rsidRDefault="00B600E4" w:rsidP="007B5CA2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A816096" w14:textId="77777777" w:rsidR="007B5CA2" w:rsidRPr="008148EA" w:rsidRDefault="007B5CA2" w:rsidP="007B5CA2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31922" w14:textId="77777777"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  <w:vAlign w:val="bottom"/>
          </w:tcPr>
          <w:p w14:paraId="14C80180" w14:textId="77777777" w:rsidR="007B5CA2" w:rsidRPr="00290CDC" w:rsidRDefault="007B5CA2" w:rsidP="007B5CA2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EE3E4D" w14:textId="77777777" w:rsidR="007B5CA2" w:rsidRPr="00290CDC" w:rsidRDefault="00B600E4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B60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4,947</w:t>
            </w:r>
          </w:p>
        </w:tc>
        <w:tc>
          <w:tcPr>
            <w:tcW w:w="167" w:type="pct"/>
            <w:gridSpan w:val="3"/>
          </w:tcPr>
          <w:p w14:paraId="69D8EFA7" w14:textId="77777777" w:rsidR="007B5CA2" w:rsidRPr="00290CDC" w:rsidRDefault="007B5CA2" w:rsidP="007B5CA2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ED826" w14:textId="77777777" w:rsidR="007B5CA2" w:rsidRPr="00290CDC" w:rsidRDefault="007B5CA2" w:rsidP="007B5CA2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</w:tr>
      <w:tr w:rsidR="007B5CA2" w:rsidRPr="00D935F5" w14:paraId="343AF98F" w14:textId="77777777" w:rsidTr="00B1171C">
        <w:tblPrEx>
          <w:tblCellMar>
            <w:left w:w="115" w:type="dxa"/>
            <w:right w:w="115" w:type="dxa"/>
          </w:tblCellMar>
        </w:tblPrEx>
        <w:trPr>
          <w:trHeight w:val="183"/>
        </w:trPr>
        <w:tc>
          <w:tcPr>
            <w:tcW w:w="2260" w:type="pct"/>
            <w:gridSpan w:val="5"/>
            <w:shd w:val="clear" w:color="auto" w:fill="auto"/>
          </w:tcPr>
          <w:p w14:paraId="55C4BC7A" w14:textId="77777777" w:rsidR="007B5CA2" w:rsidRPr="00D935F5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77F804A" w14:textId="77777777" w:rsidR="007B5CA2" w:rsidRPr="00D935F5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14:paraId="71698D44" w14:textId="77777777" w:rsidR="007B5CA2" w:rsidRPr="00D935F5" w:rsidRDefault="007B5CA2" w:rsidP="007B5CA2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795D699A" w14:textId="77777777" w:rsidR="007B5CA2" w:rsidRPr="00D935F5" w:rsidRDefault="007B5CA2" w:rsidP="007B5CA2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</w:tcBorders>
            <w:vAlign w:val="bottom"/>
          </w:tcPr>
          <w:p w14:paraId="0FA93B8C" w14:textId="77777777" w:rsidR="007B5CA2" w:rsidRPr="00D935F5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33" w:type="pct"/>
            <w:gridSpan w:val="3"/>
            <w:vAlign w:val="bottom"/>
          </w:tcPr>
          <w:p w14:paraId="6A5E3469" w14:textId="77777777" w:rsidR="007B5CA2" w:rsidRPr="00D935F5" w:rsidRDefault="007B5CA2" w:rsidP="007B5CA2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</w:tcBorders>
          </w:tcPr>
          <w:p w14:paraId="3B0D9615" w14:textId="77777777" w:rsidR="007B5CA2" w:rsidRPr="00D935F5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pct"/>
            <w:gridSpan w:val="3"/>
          </w:tcPr>
          <w:p w14:paraId="134379B9" w14:textId="77777777" w:rsidR="007B5CA2" w:rsidRPr="00D935F5" w:rsidRDefault="007B5CA2" w:rsidP="007B5CA2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1EA17CBC" w14:textId="77777777" w:rsidR="007B5CA2" w:rsidRPr="00D935F5" w:rsidRDefault="007B5CA2" w:rsidP="007B5CA2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B5CA2" w:rsidRPr="00290CDC" w14:paraId="7CDDFBD4" w14:textId="77777777" w:rsidTr="006B5701">
        <w:trPr>
          <w:trHeight w:val="340"/>
        </w:trPr>
        <w:tc>
          <w:tcPr>
            <w:tcW w:w="2403" w:type="pct"/>
            <w:gridSpan w:val="6"/>
            <w:shd w:val="clear" w:color="auto" w:fill="auto"/>
          </w:tcPr>
          <w:p w14:paraId="5584C4CE" w14:textId="77777777" w:rsidR="007B5CA2" w:rsidRPr="00290CDC" w:rsidRDefault="007B5CA2" w:rsidP="006B5701">
            <w:pPr>
              <w:spacing w:line="2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shd w:val="clear" w:color="auto" w:fill="auto"/>
          </w:tcPr>
          <w:p w14:paraId="617EF537" w14:textId="77777777" w:rsidR="007B5CA2" w:rsidRPr="00AF3B20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5E922BC6" w14:textId="77777777" w:rsidR="007B5CA2" w:rsidRPr="00290CDC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14:paraId="28A6413E" w14:textId="77777777" w:rsidR="007B5CA2" w:rsidRPr="00290CDC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  <w:gridSpan w:val="4"/>
          </w:tcPr>
          <w:p w14:paraId="0D21BA19" w14:textId="77777777" w:rsidR="007B5CA2" w:rsidRPr="00290CDC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61ED0B00" w14:textId="77777777" w:rsidR="007B5CA2" w:rsidRPr="00290CDC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7" w:type="pct"/>
            <w:gridSpan w:val="3"/>
          </w:tcPr>
          <w:p w14:paraId="5DCBE87F" w14:textId="77777777" w:rsidR="007B5CA2" w:rsidRPr="00290CDC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2A346BF" w14:textId="77777777" w:rsidR="007B5CA2" w:rsidRPr="00290CDC" w:rsidRDefault="007B5CA2" w:rsidP="006B5701">
            <w:pPr>
              <w:pStyle w:val="BodyText"/>
              <w:spacing w:after="0" w:line="2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7B5CA2" w:rsidRPr="00864A7F" w14:paraId="577FEB38" w14:textId="77777777" w:rsidTr="008F31B9">
        <w:trPr>
          <w:trHeight w:val="323"/>
        </w:trPr>
        <w:tc>
          <w:tcPr>
            <w:tcW w:w="2403" w:type="pct"/>
            <w:gridSpan w:val="6"/>
            <w:shd w:val="clear" w:color="auto" w:fill="auto"/>
          </w:tcPr>
          <w:p w14:paraId="6B12EA53" w14:textId="77777777" w:rsidR="007B5CA2" w:rsidRPr="00290CD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8"/>
            <w:shd w:val="clear" w:color="auto" w:fill="auto"/>
          </w:tcPr>
          <w:p w14:paraId="4FB46B29" w14:textId="77777777" w:rsidR="007B5CA2" w:rsidRPr="00864A7F" w:rsidRDefault="007B5CA2" w:rsidP="00CA4A10">
            <w:pPr>
              <w:pStyle w:val="BodyText"/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CA2" w:rsidRPr="00290CDC" w14:paraId="39D4FF0C" w14:textId="77777777" w:rsidTr="00B1171C">
        <w:tc>
          <w:tcPr>
            <w:tcW w:w="2403" w:type="pct"/>
            <w:gridSpan w:val="6"/>
            <w:shd w:val="clear" w:color="auto" w:fill="auto"/>
          </w:tcPr>
          <w:p w14:paraId="616FAFB0" w14:textId="77777777" w:rsidR="007B5CA2" w:rsidRPr="00290CD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524" w:type="pct"/>
            <w:gridSpan w:val="5"/>
            <w:shd w:val="clear" w:color="auto" w:fill="auto"/>
          </w:tcPr>
          <w:p w14:paraId="14B3E5CE" w14:textId="77777777"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483D4C5" w14:textId="77777777"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14:paraId="6086679A" w14:textId="77777777"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4"/>
          </w:tcPr>
          <w:p w14:paraId="1F415737" w14:textId="77777777"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28BB8B69" w14:textId="77777777"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7" w:type="pct"/>
            <w:gridSpan w:val="3"/>
          </w:tcPr>
          <w:p w14:paraId="3DDFF7FD" w14:textId="77777777"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4396B44" w14:textId="77777777"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5CA2" w:rsidRPr="00290CDC" w14:paraId="102CBA48" w14:textId="77777777" w:rsidTr="00B1171C">
        <w:tc>
          <w:tcPr>
            <w:tcW w:w="2403" w:type="pct"/>
            <w:gridSpan w:val="6"/>
            <w:shd w:val="clear" w:color="auto" w:fill="auto"/>
          </w:tcPr>
          <w:p w14:paraId="3B49460D" w14:textId="77777777" w:rsidR="007B5CA2" w:rsidRPr="00290CDC" w:rsidRDefault="007B5CA2" w:rsidP="0066683D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668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524" w:type="pct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051140A3" w14:textId="77777777" w:rsidR="007B5CA2" w:rsidRPr="00535207" w:rsidRDefault="00B600E4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1E94D83" w14:textId="77777777"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bottom w:val="double" w:sz="4" w:space="0" w:color="auto"/>
            </w:tcBorders>
          </w:tcPr>
          <w:p w14:paraId="6E4F5914" w14:textId="77777777"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4"/>
          </w:tcPr>
          <w:p w14:paraId="751940D6" w14:textId="77777777"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</w:tcPr>
          <w:p w14:paraId="64D94A26" w14:textId="77777777" w:rsidR="007B5CA2" w:rsidRPr="00535207" w:rsidRDefault="00B600E4" w:rsidP="007B5CA2">
            <w:pPr>
              <w:pStyle w:val="BodyText"/>
              <w:tabs>
                <w:tab w:val="decimal" w:pos="46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7" w:type="pct"/>
            <w:gridSpan w:val="3"/>
          </w:tcPr>
          <w:p w14:paraId="7EFE901B" w14:textId="77777777"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06EB6921" w14:textId="77777777" w:rsidR="007B5CA2" w:rsidRPr="00535207" w:rsidRDefault="007B5CA2" w:rsidP="007B5CA2">
            <w:pPr>
              <w:pStyle w:val="BodyText"/>
              <w:tabs>
                <w:tab w:val="decimal" w:pos="5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B5CA2" w:rsidRPr="00290CDC" w14:paraId="6AFB5C89" w14:textId="77777777" w:rsidTr="00B1171C">
        <w:tc>
          <w:tcPr>
            <w:tcW w:w="2403" w:type="pct"/>
            <w:gridSpan w:val="6"/>
            <w:shd w:val="clear" w:color="auto" w:fill="auto"/>
          </w:tcPr>
          <w:p w14:paraId="1EF324D7" w14:textId="77777777" w:rsidR="007B5CA2" w:rsidRPr="00945DAE" w:rsidRDefault="007B5CA2" w:rsidP="002661C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2661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668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524" w:type="pct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70D906EC" w14:textId="77777777" w:rsidR="007B5CA2" w:rsidRPr="00535207" w:rsidRDefault="00B600E4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0EB7C20" w14:textId="77777777"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bottom w:val="double" w:sz="4" w:space="0" w:color="auto"/>
            </w:tcBorders>
          </w:tcPr>
          <w:p w14:paraId="7505C325" w14:textId="77777777"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4"/>
          </w:tcPr>
          <w:p w14:paraId="791C5561" w14:textId="77777777"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</w:tcPr>
          <w:p w14:paraId="4F045CA7" w14:textId="77777777" w:rsidR="007B5CA2" w:rsidRPr="00535207" w:rsidRDefault="00B600E4" w:rsidP="007B5CA2">
            <w:pPr>
              <w:pStyle w:val="BodyText"/>
              <w:tabs>
                <w:tab w:val="decimal" w:pos="46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7" w:type="pct"/>
            <w:gridSpan w:val="3"/>
          </w:tcPr>
          <w:p w14:paraId="75635A97" w14:textId="77777777"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7F975095" w14:textId="77777777" w:rsidR="007B5CA2" w:rsidRPr="00535207" w:rsidRDefault="007B5CA2" w:rsidP="007B5CA2">
            <w:pPr>
              <w:pStyle w:val="BodyText"/>
              <w:tabs>
                <w:tab w:val="decimal" w:pos="5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bookmarkEnd w:id="0"/>
    <w:p w14:paraId="4819F013" w14:textId="77777777" w:rsidR="009C7CF4" w:rsidRPr="00637586" w:rsidRDefault="008B6E2A" w:rsidP="00637586">
      <w:pPr>
        <w:spacing w:before="240"/>
        <w:ind w:left="540"/>
        <w:rPr>
          <w:rFonts w:ascii="Angsana New" w:hAnsi="Angsana New"/>
          <w:spacing w:val="-8"/>
          <w:sz w:val="30"/>
          <w:szCs w:val="30"/>
          <w:cs/>
        </w:rPr>
      </w:pPr>
      <w:r w:rsidRPr="00637586">
        <w:rPr>
          <w:rFonts w:ascii="Angsana New" w:hAnsi="Angsana New"/>
          <w:spacing w:val="-8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637586">
        <w:rPr>
          <w:rFonts w:ascii="Angsana New" w:hAnsi="Angsana New" w:hint="cs"/>
          <w:spacing w:val="-8"/>
          <w:sz w:val="30"/>
          <w:szCs w:val="30"/>
          <w:cs/>
        </w:rPr>
        <w:t>ระยะสั้น</w:t>
      </w:r>
      <w:r w:rsidRPr="00637586">
        <w:rPr>
          <w:rFonts w:ascii="Angsana New" w:hAnsi="Angsana New"/>
          <w:spacing w:val="-8"/>
          <w:sz w:val="30"/>
          <w:szCs w:val="30"/>
          <w:cs/>
        </w:rPr>
        <w:t>แก่กิจการที่เกี่ยวข้องกันสำหรับงวด</w:t>
      </w:r>
      <w:r w:rsidR="00D64E6F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Pr="00637586">
        <w:rPr>
          <w:rFonts w:ascii="Angsana New" w:hAnsi="Angsana New"/>
          <w:spacing w:val="-8"/>
          <w:sz w:val="30"/>
          <w:szCs w:val="30"/>
          <w:cs/>
        </w:rPr>
        <w:t xml:space="preserve">เดือนสิ้นสุดวันที่ </w:t>
      </w:r>
      <w:r w:rsidR="00D64E6F" w:rsidRPr="00D64E6F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D64E6F" w:rsidRPr="00D64E6F">
        <w:rPr>
          <w:rFonts w:ascii="Angsana New" w:hAnsi="Angsana New"/>
          <w:spacing w:val="-8"/>
          <w:sz w:val="30"/>
          <w:szCs w:val="30"/>
          <w:cs/>
          <w:lang w:val="en-US"/>
        </w:rPr>
        <w:t>กันยายน</w:t>
      </w:r>
      <w:r w:rsidRPr="0063758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637586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p w14:paraId="261BEFEE" w14:textId="77777777" w:rsidR="004C6B6A" w:rsidRDefault="004C6B6A" w:rsidP="00B77EA1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4"/>
        <w:gridCol w:w="1137"/>
        <w:gridCol w:w="87"/>
        <w:gridCol w:w="181"/>
        <w:gridCol w:w="55"/>
        <w:gridCol w:w="1080"/>
        <w:gridCol w:w="124"/>
        <w:gridCol w:w="115"/>
        <w:gridCol w:w="124"/>
        <w:gridCol w:w="1107"/>
        <w:gridCol w:w="72"/>
        <w:gridCol w:w="165"/>
        <w:gridCol w:w="72"/>
        <w:gridCol w:w="1133"/>
        <w:gridCol w:w="68"/>
      </w:tblGrid>
      <w:tr w:rsidR="00FB3B0E" w:rsidRPr="003334E8" w14:paraId="41226683" w14:textId="77777777" w:rsidTr="00FB3B0E">
        <w:trPr>
          <w:trHeight w:val="191"/>
        </w:trPr>
        <w:tc>
          <w:tcPr>
            <w:tcW w:w="1947" w:type="pct"/>
          </w:tcPr>
          <w:p w14:paraId="18D04DF0" w14:textId="77777777"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1" w:type="pct"/>
            <w:gridSpan w:val="6"/>
          </w:tcPr>
          <w:p w14:paraId="0A4AA6D0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6CEE3CFF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7"/>
          </w:tcPr>
          <w:p w14:paraId="0AA6EEC3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B0E" w:rsidRPr="003334E8" w14:paraId="3D9828DA" w14:textId="77777777" w:rsidTr="00FB3B0E">
        <w:tc>
          <w:tcPr>
            <w:tcW w:w="1947" w:type="pct"/>
          </w:tcPr>
          <w:p w14:paraId="5FC387DB" w14:textId="77777777"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</w:tcPr>
          <w:p w14:paraId="6B3FB559" w14:textId="77777777"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  <w:gridSpan w:val="2"/>
          </w:tcPr>
          <w:p w14:paraId="061CFA8A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20C4467E" w14:textId="77777777"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  <w:gridSpan w:val="2"/>
          </w:tcPr>
          <w:p w14:paraId="24D118C1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14:paraId="04AF7ACF" w14:textId="77777777"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14:paraId="5B0710BE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391A360B" w14:textId="77777777"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B3B0E" w:rsidRPr="003334E8" w14:paraId="65A90E96" w14:textId="77777777" w:rsidTr="00FB3B0E">
        <w:tc>
          <w:tcPr>
            <w:tcW w:w="1947" w:type="pct"/>
          </w:tcPr>
          <w:p w14:paraId="1163F968" w14:textId="77777777"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15"/>
          </w:tcPr>
          <w:p w14:paraId="4363C5D3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3B0E" w:rsidRPr="003334E8" w14:paraId="513ACEC4" w14:textId="77777777" w:rsidTr="00FB3B0E">
        <w:tc>
          <w:tcPr>
            <w:tcW w:w="1947" w:type="pct"/>
          </w:tcPr>
          <w:p w14:paraId="21A16FA7" w14:textId="77777777"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2" w:type="pct"/>
            <w:gridSpan w:val="2"/>
          </w:tcPr>
          <w:p w14:paraId="4945275E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7D0428D9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14:paraId="239FF5A9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4AA00C5E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14:paraId="79073FEC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262C2F68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</w:tcPr>
          <w:p w14:paraId="08236733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4B6F" w:rsidRPr="003334E8" w14:paraId="14326AAD" w14:textId="77777777" w:rsidTr="00FB3B0E">
        <w:tc>
          <w:tcPr>
            <w:tcW w:w="1947" w:type="pct"/>
          </w:tcPr>
          <w:p w14:paraId="581B1ABB" w14:textId="77777777" w:rsidR="00974B6F" w:rsidRPr="003334E8" w:rsidRDefault="00974B6F" w:rsidP="00974B6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14:paraId="22DD567F" w14:textId="77777777" w:rsidR="00974B6F" w:rsidRPr="003334E8" w:rsidRDefault="00974B6F" w:rsidP="00974B6F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204C0275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1F06FE73" w14:textId="77777777" w:rsidR="00974B6F" w:rsidRPr="003334E8" w:rsidRDefault="00974B6F" w:rsidP="00974B6F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6A5C413D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14:paraId="703FBB97" w14:textId="77777777" w:rsidR="00974B6F" w:rsidRPr="003334E8" w:rsidRDefault="00760AED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</w:t>
            </w:r>
            <w:r w:rsidR="00B600E4" w:rsidRPr="00B600E4">
              <w:rPr>
                <w:rFonts w:ascii="Angsana New" w:hAnsi="Angsana New"/>
                <w:sz w:val="30"/>
                <w:szCs w:val="30"/>
                <w:lang w:val="en-US"/>
              </w:rPr>
              <w:t>0,542</w:t>
            </w:r>
          </w:p>
        </w:tc>
        <w:tc>
          <w:tcPr>
            <w:tcW w:w="128" w:type="pct"/>
            <w:gridSpan w:val="2"/>
          </w:tcPr>
          <w:p w14:paraId="580C886A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14:paraId="73DA2E62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538,733</w:t>
            </w:r>
          </w:p>
        </w:tc>
      </w:tr>
      <w:tr w:rsidR="00330E23" w:rsidRPr="003334E8" w14:paraId="1B3F01FD" w14:textId="77777777" w:rsidTr="00FB3B0E">
        <w:tc>
          <w:tcPr>
            <w:tcW w:w="1947" w:type="pct"/>
            <w:shd w:val="clear" w:color="auto" w:fill="auto"/>
          </w:tcPr>
          <w:p w14:paraId="6D333919" w14:textId="77777777" w:rsidR="00330E23" w:rsidRPr="003334E8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  <w:shd w:val="clear" w:color="auto" w:fill="auto"/>
          </w:tcPr>
          <w:p w14:paraId="61227482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1DC85F5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040BBC9C" w14:textId="77777777" w:rsidR="00330E23" w:rsidRPr="003334E8" w:rsidRDefault="00330E23" w:rsidP="00330E23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14F4D6B" w14:textId="77777777" w:rsidR="00330E23" w:rsidRPr="003334E8" w:rsidRDefault="00330E23" w:rsidP="00330E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14:paraId="6A59DACD" w14:textId="77777777" w:rsidR="00330E23" w:rsidRPr="00014657" w:rsidRDefault="00B600E4" w:rsidP="00330E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3,640,760</w:t>
            </w:r>
          </w:p>
        </w:tc>
        <w:tc>
          <w:tcPr>
            <w:tcW w:w="128" w:type="pct"/>
            <w:gridSpan w:val="2"/>
          </w:tcPr>
          <w:p w14:paraId="142BCC55" w14:textId="77777777" w:rsidR="00330E23" w:rsidRPr="003334E8" w:rsidRDefault="00330E23" w:rsidP="00330E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14:paraId="6F4A94E5" w14:textId="77777777" w:rsidR="00330E23" w:rsidRPr="00A02FA1" w:rsidRDefault="00330E23" w:rsidP="00330E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5,101,964</w:t>
            </w:r>
          </w:p>
        </w:tc>
      </w:tr>
      <w:tr w:rsidR="00330E23" w:rsidRPr="003334E8" w14:paraId="1D56DFDD" w14:textId="77777777" w:rsidTr="00FB3B0E">
        <w:tc>
          <w:tcPr>
            <w:tcW w:w="1947" w:type="pct"/>
            <w:shd w:val="clear" w:color="auto" w:fill="auto"/>
          </w:tcPr>
          <w:p w14:paraId="5B3C16DB" w14:textId="77777777" w:rsidR="00330E23" w:rsidRPr="003334E8" w:rsidRDefault="00330E23" w:rsidP="00330E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  <w:shd w:val="clear" w:color="auto" w:fill="auto"/>
          </w:tcPr>
          <w:p w14:paraId="2B45C87F" w14:textId="77777777" w:rsidR="00330E23" w:rsidRPr="003334E8" w:rsidRDefault="00330E23" w:rsidP="00330E23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F296A0F" w14:textId="77777777" w:rsidR="00330E23" w:rsidRPr="003334E8" w:rsidRDefault="00330E23" w:rsidP="00330E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62D68495" w14:textId="77777777" w:rsidR="00330E23" w:rsidRPr="003334E8" w:rsidRDefault="00330E23" w:rsidP="00330E23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AA93EBD" w14:textId="77777777" w:rsidR="00330E23" w:rsidRPr="003334E8" w:rsidRDefault="00330E23" w:rsidP="00330E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14:paraId="29D8C71B" w14:textId="77777777" w:rsidR="00330E23" w:rsidRPr="00014657" w:rsidRDefault="00B600E4" w:rsidP="00330E2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(4,366,355)</w:t>
            </w:r>
          </w:p>
        </w:tc>
        <w:tc>
          <w:tcPr>
            <w:tcW w:w="128" w:type="pct"/>
            <w:gridSpan w:val="2"/>
          </w:tcPr>
          <w:p w14:paraId="7C5B269B" w14:textId="77777777" w:rsidR="00330E23" w:rsidRPr="003334E8" w:rsidRDefault="00330E23" w:rsidP="00330E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14:paraId="4FE4F34E" w14:textId="77777777" w:rsidR="00330E23" w:rsidRPr="00A02FA1" w:rsidRDefault="00330E23" w:rsidP="00330E2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(3,326,713)</w:t>
            </w:r>
          </w:p>
        </w:tc>
      </w:tr>
      <w:tr w:rsidR="00974B6F" w:rsidRPr="003334E8" w14:paraId="65ACBCD4" w14:textId="77777777" w:rsidTr="00FB3B0E">
        <w:tc>
          <w:tcPr>
            <w:tcW w:w="1947" w:type="pct"/>
            <w:shd w:val="clear" w:color="auto" w:fill="auto"/>
          </w:tcPr>
          <w:p w14:paraId="28D6E3AC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shd w:val="clear" w:color="auto" w:fill="auto"/>
          </w:tcPr>
          <w:p w14:paraId="56E914C6" w14:textId="77777777" w:rsidR="00974B6F" w:rsidRPr="003334E8" w:rsidRDefault="00974B6F" w:rsidP="00974B6F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6CEE139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09A313C3" w14:textId="77777777" w:rsidR="00974B6F" w:rsidRPr="003334E8" w:rsidRDefault="00974B6F" w:rsidP="00974B6F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039E154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14:paraId="578623EA" w14:textId="77777777" w:rsidR="00974B6F" w:rsidRPr="00014657" w:rsidRDefault="00B600E4" w:rsidP="00760AED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B54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501C9E06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14:paraId="74E73A19" w14:textId="77777777" w:rsidR="00974B6F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</w:tr>
      <w:tr w:rsidR="00974B6F" w:rsidRPr="003334E8" w14:paraId="18FB9B22" w14:textId="77777777" w:rsidTr="00FB3B0E">
        <w:tc>
          <w:tcPr>
            <w:tcW w:w="1947" w:type="pct"/>
          </w:tcPr>
          <w:p w14:paraId="2ED4F2A6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14:paraId="3A6D97C8" w14:textId="77777777" w:rsidR="00974B6F" w:rsidRPr="00534537" w:rsidRDefault="00974B6F" w:rsidP="00974B6F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964A674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14:paraId="45527EF7" w14:textId="77777777" w:rsidR="00974B6F" w:rsidRPr="00534537" w:rsidRDefault="00974B6F" w:rsidP="00974B6F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08DDA6DF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14:paraId="3A576405" w14:textId="77777777" w:rsidR="00974B6F" w:rsidRPr="003334E8" w:rsidRDefault="00760AED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644,947</w:t>
            </w:r>
          </w:p>
        </w:tc>
        <w:tc>
          <w:tcPr>
            <w:tcW w:w="128" w:type="pct"/>
            <w:gridSpan w:val="2"/>
          </w:tcPr>
          <w:p w14:paraId="45A4F7B2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14:paraId="64BF465F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2,308,646</w:t>
            </w:r>
          </w:p>
        </w:tc>
      </w:tr>
      <w:tr w:rsidR="00974B6F" w:rsidRPr="007A2E3A" w14:paraId="382A9F0A" w14:textId="77777777" w:rsidTr="00FB3B0E">
        <w:tc>
          <w:tcPr>
            <w:tcW w:w="1947" w:type="pct"/>
          </w:tcPr>
          <w:p w14:paraId="077B1B0E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14:paraId="18C9A84D" w14:textId="77777777" w:rsidR="00974B6F" w:rsidRPr="003334E8" w:rsidRDefault="00974B6F" w:rsidP="00974B6F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B4A5F01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14:paraId="3F2B5259" w14:textId="77777777" w:rsidR="00974B6F" w:rsidRPr="003334E8" w:rsidRDefault="00974B6F" w:rsidP="00974B6F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C0307E1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14:paraId="1B5243FE" w14:textId="77777777" w:rsidR="00974B6F" w:rsidRPr="007A2E3A" w:rsidRDefault="00760AED" w:rsidP="00974B6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128" w:type="pct"/>
            <w:gridSpan w:val="2"/>
          </w:tcPr>
          <w:p w14:paraId="3E07277D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3382B370" w14:textId="77777777" w:rsidR="00974B6F" w:rsidRPr="007A2E3A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74B6F" w:rsidRPr="003334E8" w14:paraId="5074711C" w14:textId="77777777" w:rsidTr="00FB3B0E">
        <w:tc>
          <w:tcPr>
            <w:tcW w:w="1947" w:type="pct"/>
          </w:tcPr>
          <w:p w14:paraId="562403D2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นยายน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36A2D" w14:textId="77777777" w:rsidR="00974B6F" w:rsidRPr="00534537" w:rsidRDefault="00974B6F" w:rsidP="00974B6F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3FD26DB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83F41" w14:textId="77777777" w:rsidR="00974B6F" w:rsidRPr="00534537" w:rsidRDefault="00974B6F" w:rsidP="00974B6F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1A2F7416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8530CF" w14:textId="77777777" w:rsidR="00974B6F" w:rsidRPr="003334E8" w:rsidRDefault="00760AED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760A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4,947</w:t>
            </w:r>
          </w:p>
        </w:tc>
        <w:tc>
          <w:tcPr>
            <w:tcW w:w="128" w:type="pct"/>
            <w:gridSpan w:val="2"/>
          </w:tcPr>
          <w:p w14:paraId="75AE2D3E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A9EA2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2,268,646</w:t>
            </w:r>
          </w:p>
        </w:tc>
      </w:tr>
      <w:tr w:rsidR="00FB3B0E" w:rsidRPr="003334E8" w14:paraId="4583249E" w14:textId="77777777" w:rsidTr="00FB3B0E">
        <w:tc>
          <w:tcPr>
            <w:tcW w:w="1947" w:type="pct"/>
          </w:tcPr>
          <w:p w14:paraId="1E242B39" w14:textId="77777777"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14:paraId="6C9ADA55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0BB6EAAA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14:paraId="035531EF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76695DCF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14:paraId="4340D30D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28ED6614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14:paraId="3671C444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B3B0E" w:rsidRPr="003334E8" w14:paraId="207D158F" w14:textId="77777777" w:rsidTr="00FB3B0E">
        <w:tc>
          <w:tcPr>
            <w:tcW w:w="1947" w:type="pct"/>
          </w:tcPr>
          <w:p w14:paraId="532098EA" w14:textId="77777777"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2" w:type="pct"/>
            <w:gridSpan w:val="2"/>
          </w:tcPr>
          <w:p w14:paraId="249728D8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5606A628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14:paraId="58213581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0D0E8210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14:paraId="00A05E62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23517C6B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</w:tcPr>
          <w:p w14:paraId="081ECBCC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4B6F" w:rsidRPr="003334E8" w14:paraId="065A4B8D" w14:textId="77777777" w:rsidTr="00FB3B0E">
        <w:tc>
          <w:tcPr>
            <w:tcW w:w="1947" w:type="pct"/>
          </w:tcPr>
          <w:p w14:paraId="79B0D2DE" w14:textId="77777777" w:rsidR="00974B6F" w:rsidRPr="003334E8" w:rsidRDefault="00974B6F" w:rsidP="00974B6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14:paraId="0F9694E3" w14:textId="77777777" w:rsidR="00974B6F" w:rsidRPr="007A2E3A" w:rsidRDefault="00760AED" w:rsidP="00974B6F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AED">
              <w:rPr>
                <w:rFonts w:ascii="Angsana New" w:hAnsi="Angsana New"/>
                <w:sz w:val="30"/>
                <w:szCs w:val="30"/>
                <w:lang w:val="en-US"/>
              </w:rPr>
              <w:t>60,534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14:paraId="1EDA787F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E4D642C" w14:textId="77777777" w:rsidR="00974B6F" w:rsidRPr="003334E8" w:rsidRDefault="00974B6F" w:rsidP="00974B6F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29" w:type="pct"/>
            <w:gridSpan w:val="2"/>
          </w:tcPr>
          <w:p w14:paraId="3A08C320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14:paraId="7D3285FA" w14:textId="77777777" w:rsidR="00974B6F" w:rsidRPr="003334E8" w:rsidRDefault="00974B6F" w:rsidP="00760AED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164AC27B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14:paraId="4D13A97F" w14:textId="77777777" w:rsidR="00974B6F" w:rsidRPr="003334E8" w:rsidRDefault="00974B6F" w:rsidP="00974B6F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C917E9" w14:paraId="109DB0EE" w14:textId="77777777" w:rsidTr="00FB3B0E">
        <w:tc>
          <w:tcPr>
            <w:tcW w:w="1947" w:type="pct"/>
          </w:tcPr>
          <w:p w14:paraId="51110E9A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14:paraId="166A147F" w14:textId="77777777" w:rsidR="00974B6F" w:rsidRPr="003334E8" w:rsidRDefault="00760AED" w:rsidP="00974B6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60AED">
              <w:rPr>
                <w:rFonts w:ascii="Angsana New" w:hAnsi="Angsana New"/>
                <w:sz w:val="30"/>
                <w:szCs w:val="30"/>
              </w:rPr>
              <w:t>3,501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7EA10AD9" w14:textId="77777777" w:rsidR="00974B6F" w:rsidRPr="003334E8" w:rsidRDefault="00974B6F" w:rsidP="00974B6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14:paraId="032A2850" w14:textId="77777777" w:rsidR="00974B6F" w:rsidRPr="00D6601C" w:rsidRDefault="00974B6F" w:rsidP="007E39DD">
            <w:pPr>
              <w:pStyle w:val="BodyText"/>
              <w:tabs>
                <w:tab w:val="decimal" w:pos="1331"/>
              </w:tabs>
              <w:spacing w:after="0"/>
              <w:ind w:left="-108" w:right="-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  <w:tc>
          <w:tcPr>
            <w:tcW w:w="129" w:type="pct"/>
            <w:gridSpan w:val="2"/>
          </w:tcPr>
          <w:p w14:paraId="035933BF" w14:textId="77777777" w:rsidR="00974B6F" w:rsidRPr="003334E8" w:rsidRDefault="00974B6F" w:rsidP="00974B6F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14:paraId="1022E016" w14:textId="77777777" w:rsidR="00974B6F" w:rsidRPr="00C917E9" w:rsidRDefault="00974B6F" w:rsidP="00760AED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24FB7138" w14:textId="77777777" w:rsidR="00974B6F" w:rsidRPr="00C917E9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14:paraId="5D3335A4" w14:textId="77777777" w:rsidR="00974B6F" w:rsidRPr="00E94F4D" w:rsidRDefault="00974B6F" w:rsidP="00974B6F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4F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4B6F" w:rsidRPr="003334E8" w14:paraId="09F6BBC0" w14:textId="77777777" w:rsidTr="00FB3B0E">
        <w:tc>
          <w:tcPr>
            <w:tcW w:w="1947" w:type="pct"/>
          </w:tcPr>
          <w:p w14:paraId="0C995C40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14:paraId="7274C928" w14:textId="77777777" w:rsidR="00974B6F" w:rsidRPr="007A2E3A" w:rsidRDefault="00760AED" w:rsidP="00974B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AED">
              <w:rPr>
                <w:rFonts w:ascii="Angsana New" w:hAnsi="Angsana New"/>
                <w:b/>
                <w:bCs/>
                <w:sz w:val="30"/>
                <w:szCs w:val="30"/>
              </w:rPr>
              <w:t>57,033</w:t>
            </w:r>
          </w:p>
        </w:tc>
        <w:tc>
          <w:tcPr>
            <w:tcW w:w="145" w:type="pct"/>
            <w:gridSpan w:val="2"/>
          </w:tcPr>
          <w:p w14:paraId="0555EF6F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14:paraId="4CCF1804" w14:textId="77777777" w:rsidR="00974B6F" w:rsidRPr="00D6601C" w:rsidRDefault="00974B6F" w:rsidP="00974B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60,443</w:t>
            </w:r>
          </w:p>
        </w:tc>
        <w:tc>
          <w:tcPr>
            <w:tcW w:w="129" w:type="pct"/>
            <w:gridSpan w:val="2"/>
          </w:tcPr>
          <w:p w14:paraId="3FD92F1D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14:paraId="09F14753" w14:textId="77777777" w:rsidR="00974B6F" w:rsidRPr="00760AED" w:rsidRDefault="00974B6F" w:rsidP="00760AED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A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084A0230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</w:tcBorders>
          </w:tcPr>
          <w:p w14:paraId="1A42A669" w14:textId="77777777" w:rsidR="00974B6F" w:rsidRPr="00E94F4D" w:rsidRDefault="00974B6F" w:rsidP="00974B6F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4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74B6F" w:rsidRPr="00C917E9" w14:paraId="4FCD5B6D" w14:textId="77777777" w:rsidTr="00FB3B0E">
        <w:tc>
          <w:tcPr>
            <w:tcW w:w="1947" w:type="pct"/>
          </w:tcPr>
          <w:p w14:paraId="598D71AA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14:paraId="224E7A73" w14:textId="77777777" w:rsidR="00974B6F" w:rsidRPr="003334E8" w:rsidRDefault="00760AED" w:rsidP="00974B6F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60AED">
              <w:rPr>
                <w:rFonts w:ascii="Angsana New" w:hAnsi="Angsana New"/>
                <w:sz w:val="30"/>
                <w:szCs w:val="30"/>
                <w:lang w:val="en-US"/>
              </w:rPr>
              <w:t>57,033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14:paraId="37BC52A3" w14:textId="77777777" w:rsidR="00974B6F" w:rsidRPr="003334E8" w:rsidRDefault="00974B6F" w:rsidP="00974B6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14:paraId="4EBB0E48" w14:textId="77777777" w:rsidR="00974B6F" w:rsidRPr="00D6601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(60,443)</w:t>
            </w:r>
          </w:p>
        </w:tc>
        <w:tc>
          <w:tcPr>
            <w:tcW w:w="129" w:type="pct"/>
            <w:gridSpan w:val="2"/>
          </w:tcPr>
          <w:p w14:paraId="791FBC8A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14:paraId="5190F8E9" w14:textId="77777777" w:rsidR="00974B6F" w:rsidRPr="00C917E9" w:rsidRDefault="00974B6F" w:rsidP="00760AED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1A9E95F" w14:textId="77777777" w:rsidR="00974B6F" w:rsidRPr="00C917E9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2E6ABC7A" w14:textId="77777777" w:rsidR="00974B6F" w:rsidRPr="00E94F4D" w:rsidRDefault="00974B6F" w:rsidP="00974B6F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4F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4B6F" w:rsidRPr="003334E8" w14:paraId="267F4DA8" w14:textId="77777777" w:rsidTr="00FB3B0E">
        <w:tc>
          <w:tcPr>
            <w:tcW w:w="1947" w:type="pct"/>
          </w:tcPr>
          <w:p w14:paraId="14394CE7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7E766" w14:textId="77777777" w:rsidR="00974B6F" w:rsidRPr="003334E8" w:rsidRDefault="00974B6F" w:rsidP="00974B6F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28517B5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B6B13" w14:textId="77777777" w:rsidR="00974B6F" w:rsidRPr="008A4696" w:rsidRDefault="00974B6F" w:rsidP="00760AED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30777618" w14:textId="77777777" w:rsidR="00974B6F" w:rsidRPr="00534537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FA476A" w14:textId="77777777" w:rsidR="00974B6F" w:rsidRPr="00760AED" w:rsidRDefault="00974B6F" w:rsidP="00760AED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A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29929F67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9E97D" w14:textId="77777777" w:rsidR="00974B6F" w:rsidRPr="00E94F4D" w:rsidRDefault="00974B6F" w:rsidP="00974B6F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4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B3B0E" w:rsidRPr="003334E8" w14:paraId="63D6F0F6" w14:textId="77777777" w:rsidTr="00FB3B0E">
        <w:tc>
          <w:tcPr>
            <w:tcW w:w="1947" w:type="pct"/>
          </w:tcPr>
          <w:p w14:paraId="7CD2F993" w14:textId="77777777" w:rsidR="00FB3B0E" w:rsidRPr="003334E8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14:paraId="44BD6A8C" w14:textId="77777777" w:rsidR="00FB3B0E" w:rsidRPr="003334E8" w:rsidRDefault="00FB3B0E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31AD574D" w14:textId="77777777"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14:paraId="61FAE1AA" w14:textId="77777777" w:rsidR="00FB3B0E" w:rsidRPr="003334E8" w:rsidRDefault="00FB3B0E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70B0158A" w14:textId="77777777"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14:paraId="2E3746B8" w14:textId="77777777"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19A0D6CA" w14:textId="77777777"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14:paraId="4A5CC3F8" w14:textId="77777777"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3B0E" w:rsidRPr="003334E8" w14:paraId="3C0E4263" w14:textId="77777777" w:rsidTr="00FB3B0E">
        <w:tc>
          <w:tcPr>
            <w:tcW w:w="1947" w:type="pct"/>
          </w:tcPr>
          <w:p w14:paraId="47E6EE79" w14:textId="77777777" w:rsidR="00FB3B0E" w:rsidRPr="003334E8" w:rsidRDefault="00FB3B0E" w:rsidP="00142FB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82" w:type="pct"/>
            <w:gridSpan w:val="2"/>
          </w:tcPr>
          <w:p w14:paraId="01578163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150B55E2" w14:textId="77777777"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6EEA8B4D" w14:textId="77777777"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36EF0A43" w14:textId="77777777"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14:paraId="0B69832F" w14:textId="77777777"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69DA698E" w14:textId="77777777"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14:paraId="7B10515C" w14:textId="77777777"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0AED" w:rsidRPr="003334E8" w14:paraId="2890AA59" w14:textId="77777777" w:rsidTr="00FB3B0E">
        <w:tc>
          <w:tcPr>
            <w:tcW w:w="1947" w:type="pct"/>
          </w:tcPr>
          <w:p w14:paraId="0A15B57F" w14:textId="77777777" w:rsidR="00760AED" w:rsidRPr="003334E8" w:rsidRDefault="00760AED" w:rsidP="00760A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14:paraId="7DE08154" w14:textId="77777777" w:rsidR="00760AED" w:rsidRPr="00BC71B3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AED">
              <w:rPr>
                <w:rFonts w:ascii="Angsana New" w:hAnsi="Angsana New"/>
                <w:sz w:val="30"/>
                <w:szCs w:val="30"/>
                <w:lang w:val="en-US"/>
              </w:rPr>
              <w:t>60,534</w:t>
            </w:r>
          </w:p>
        </w:tc>
        <w:tc>
          <w:tcPr>
            <w:tcW w:w="145" w:type="pct"/>
            <w:gridSpan w:val="2"/>
          </w:tcPr>
          <w:p w14:paraId="28CE7C90" w14:textId="77777777" w:rsidR="00760AED" w:rsidRPr="00BC71B3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148D5C55" w14:textId="77777777" w:rsidR="00760AED" w:rsidRPr="00D6601C" w:rsidRDefault="00760AED" w:rsidP="00760AED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601C"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29" w:type="pct"/>
            <w:gridSpan w:val="2"/>
          </w:tcPr>
          <w:p w14:paraId="0E1BEF51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14:paraId="60B8A002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</w:t>
            </w:r>
            <w:r w:rsidRPr="00B600E4">
              <w:rPr>
                <w:rFonts w:ascii="Angsana New" w:hAnsi="Angsana New"/>
                <w:sz w:val="30"/>
                <w:szCs w:val="30"/>
                <w:lang w:val="en-US"/>
              </w:rPr>
              <w:t>0,542</w:t>
            </w:r>
          </w:p>
        </w:tc>
        <w:tc>
          <w:tcPr>
            <w:tcW w:w="128" w:type="pct"/>
            <w:gridSpan w:val="2"/>
          </w:tcPr>
          <w:p w14:paraId="25DF65AA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14:paraId="064BE4AE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5E">
              <w:rPr>
                <w:rFonts w:ascii="Angsana New" w:hAnsi="Angsana New"/>
                <w:sz w:val="30"/>
                <w:szCs w:val="30"/>
                <w:lang w:val="en-US"/>
              </w:rPr>
              <w:t>538,733</w:t>
            </w:r>
          </w:p>
        </w:tc>
      </w:tr>
      <w:tr w:rsidR="00760AED" w:rsidRPr="003334E8" w14:paraId="78944BF9" w14:textId="77777777" w:rsidTr="00FB3B0E">
        <w:tc>
          <w:tcPr>
            <w:tcW w:w="1947" w:type="pct"/>
          </w:tcPr>
          <w:p w14:paraId="50E3E894" w14:textId="77777777" w:rsidR="00760AED" w:rsidRPr="003334E8" w:rsidRDefault="00760AED" w:rsidP="00760A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</w:tcPr>
          <w:p w14:paraId="525E6436" w14:textId="77777777" w:rsidR="00760AED" w:rsidRPr="003334E8" w:rsidRDefault="00760AED" w:rsidP="00760AED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A373B6B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03EF3C82" w14:textId="77777777" w:rsidR="00760AED" w:rsidRPr="003334E8" w:rsidRDefault="00760AED" w:rsidP="00760AED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0BF10964" w14:textId="77777777" w:rsidR="00760AED" w:rsidRPr="003334E8" w:rsidRDefault="00760AED" w:rsidP="00760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14:paraId="390203B7" w14:textId="77777777" w:rsidR="00760AED" w:rsidRPr="00014657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3,640,760</w:t>
            </w:r>
          </w:p>
        </w:tc>
        <w:tc>
          <w:tcPr>
            <w:tcW w:w="128" w:type="pct"/>
            <w:gridSpan w:val="2"/>
          </w:tcPr>
          <w:p w14:paraId="1D555AC6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6E8828DB" w14:textId="77777777" w:rsidR="00760AED" w:rsidRPr="00A02FA1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5,101,964</w:t>
            </w:r>
          </w:p>
        </w:tc>
      </w:tr>
      <w:tr w:rsidR="00760AED" w:rsidRPr="003334E8" w14:paraId="55014C70" w14:textId="77777777" w:rsidTr="00FB3B0E">
        <w:tc>
          <w:tcPr>
            <w:tcW w:w="1947" w:type="pct"/>
          </w:tcPr>
          <w:p w14:paraId="6C337761" w14:textId="77777777" w:rsidR="00760AED" w:rsidRPr="003334E8" w:rsidRDefault="00760AED" w:rsidP="00760A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</w:tcPr>
          <w:p w14:paraId="0D77C20C" w14:textId="77777777" w:rsidR="00760AED" w:rsidRPr="003334E8" w:rsidRDefault="00760AED" w:rsidP="00760AED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65BF8F0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5169D9F7" w14:textId="77777777" w:rsidR="00760AED" w:rsidRPr="003334E8" w:rsidRDefault="00760AED" w:rsidP="00760AED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64DBBD35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14:paraId="5CF68A58" w14:textId="77777777" w:rsidR="00760AED" w:rsidRPr="00014657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(4,366,355)</w:t>
            </w:r>
          </w:p>
        </w:tc>
        <w:tc>
          <w:tcPr>
            <w:tcW w:w="128" w:type="pct"/>
            <w:gridSpan w:val="2"/>
          </w:tcPr>
          <w:p w14:paraId="792647FA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4CA4453E" w14:textId="77777777" w:rsidR="00760AED" w:rsidRPr="00A02FA1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(3,326,713)</w:t>
            </w:r>
          </w:p>
        </w:tc>
      </w:tr>
      <w:tr w:rsidR="00760AED" w:rsidRPr="00B33574" w14:paraId="7FDC0766" w14:textId="77777777" w:rsidTr="00FB3B0E">
        <w:tc>
          <w:tcPr>
            <w:tcW w:w="1947" w:type="pct"/>
          </w:tcPr>
          <w:p w14:paraId="2DDE5AA0" w14:textId="77777777" w:rsidR="00760AED" w:rsidRPr="003334E8" w:rsidRDefault="00760AED" w:rsidP="00760A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000000"/>
            </w:tcBorders>
          </w:tcPr>
          <w:p w14:paraId="46478238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0AED">
              <w:rPr>
                <w:rFonts w:ascii="Angsana New" w:hAnsi="Angsana New"/>
                <w:sz w:val="30"/>
                <w:szCs w:val="30"/>
              </w:rPr>
              <w:t>(3,501)</w:t>
            </w:r>
          </w:p>
        </w:tc>
        <w:tc>
          <w:tcPr>
            <w:tcW w:w="145" w:type="pct"/>
            <w:gridSpan w:val="2"/>
          </w:tcPr>
          <w:p w14:paraId="405B6CDE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000000"/>
            </w:tcBorders>
          </w:tcPr>
          <w:p w14:paraId="0E6C6847" w14:textId="77777777" w:rsidR="00760AED" w:rsidRPr="00D6601C" w:rsidRDefault="00760AED" w:rsidP="007E39DD">
            <w:pPr>
              <w:pStyle w:val="BodyText"/>
              <w:tabs>
                <w:tab w:val="decimal" w:pos="1331"/>
              </w:tabs>
              <w:spacing w:after="0"/>
              <w:ind w:left="-108" w:right="-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E39DD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gridSpan w:val="2"/>
          </w:tcPr>
          <w:p w14:paraId="6FE92749" w14:textId="77777777" w:rsidR="00760AED" w:rsidRPr="003334E8" w:rsidRDefault="00760AED" w:rsidP="00760AED">
            <w:pPr>
              <w:pStyle w:val="BodyText"/>
              <w:tabs>
                <w:tab w:val="decimal" w:pos="1331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14:paraId="5E94FDE6" w14:textId="77777777" w:rsidR="00760AED" w:rsidRPr="00B33574" w:rsidRDefault="00760AED" w:rsidP="00760AED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14DD4D6E" w14:textId="77777777" w:rsidR="00760AED" w:rsidRPr="00B33574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14:paraId="08F02585" w14:textId="77777777" w:rsidR="00760AED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</w:tr>
      <w:tr w:rsidR="00760AED" w:rsidRPr="003334E8" w14:paraId="2D58BB20" w14:textId="77777777" w:rsidTr="00FB3B0E">
        <w:tc>
          <w:tcPr>
            <w:tcW w:w="1947" w:type="pct"/>
          </w:tcPr>
          <w:p w14:paraId="3714DB14" w14:textId="77777777" w:rsidR="00760AED" w:rsidRPr="003334E8" w:rsidRDefault="00760AED" w:rsidP="00760AE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000000"/>
            </w:tcBorders>
          </w:tcPr>
          <w:p w14:paraId="36254E08" w14:textId="77777777" w:rsidR="00760AED" w:rsidRPr="007A2E3A" w:rsidRDefault="00760AED" w:rsidP="00760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AED">
              <w:rPr>
                <w:rFonts w:ascii="Angsana New" w:hAnsi="Angsana New"/>
                <w:b/>
                <w:bCs/>
                <w:sz w:val="30"/>
                <w:szCs w:val="30"/>
              </w:rPr>
              <w:t>57,033</w:t>
            </w:r>
          </w:p>
        </w:tc>
        <w:tc>
          <w:tcPr>
            <w:tcW w:w="145" w:type="pct"/>
            <w:gridSpan w:val="2"/>
          </w:tcPr>
          <w:p w14:paraId="502F527C" w14:textId="77777777" w:rsidR="00760AED" w:rsidRPr="00BC71B3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000000"/>
            </w:tcBorders>
          </w:tcPr>
          <w:p w14:paraId="427C471F" w14:textId="77777777" w:rsidR="00760AED" w:rsidRPr="003334E8" w:rsidRDefault="00760AED" w:rsidP="00760AED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60,443</w:t>
            </w:r>
          </w:p>
        </w:tc>
        <w:tc>
          <w:tcPr>
            <w:tcW w:w="129" w:type="pct"/>
            <w:gridSpan w:val="2"/>
          </w:tcPr>
          <w:p w14:paraId="34C15591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</w:tcBorders>
          </w:tcPr>
          <w:p w14:paraId="77FC6554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644,947</w:t>
            </w:r>
          </w:p>
        </w:tc>
        <w:tc>
          <w:tcPr>
            <w:tcW w:w="128" w:type="pct"/>
            <w:gridSpan w:val="2"/>
          </w:tcPr>
          <w:p w14:paraId="28C83690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</w:tcBorders>
          </w:tcPr>
          <w:p w14:paraId="23E1ED48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2,308,646</w:t>
            </w:r>
          </w:p>
        </w:tc>
      </w:tr>
      <w:tr w:rsidR="00760AED" w:rsidRPr="00810560" w14:paraId="34A9BC0B" w14:textId="77777777" w:rsidTr="00FB3B0E">
        <w:tc>
          <w:tcPr>
            <w:tcW w:w="1947" w:type="pct"/>
          </w:tcPr>
          <w:p w14:paraId="400F778B" w14:textId="77777777" w:rsidR="00760AED" w:rsidRPr="003334E8" w:rsidRDefault="00760AED" w:rsidP="00760A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14:paraId="2C69DCD3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60AED">
              <w:rPr>
                <w:rFonts w:ascii="Angsana New" w:hAnsi="Angsana New"/>
                <w:sz w:val="30"/>
                <w:szCs w:val="30"/>
                <w:lang w:val="en-US"/>
              </w:rPr>
              <w:t>57,033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14:paraId="74494F82" w14:textId="77777777" w:rsidR="00760AED" w:rsidRPr="00BC71B3" w:rsidRDefault="00760AED" w:rsidP="00760AED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14:paraId="3B7C2BA8" w14:textId="77777777" w:rsidR="00760AED" w:rsidRPr="003334E8" w:rsidRDefault="00760AED" w:rsidP="007E39DD">
            <w:pPr>
              <w:pStyle w:val="BodyText"/>
              <w:tabs>
                <w:tab w:val="decimal" w:pos="1244"/>
              </w:tabs>
              <w:spacing w:after="0"/>
              <w:ind w:left="-108" w:right="-5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(60,443)</w:t>
            </w:r>
          </w:p>
        </w:tc>
        <w:tc>
          <w:tcPr>
            <w:tcW w:w="129" w:type="pct"/>
            <w:gridSpan w:val="2"/>
          </w:tcPr>
          <w:p w14:paraId="25A3A892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14:paraId="1286A908" w14:textId="77777777" w:rsidR="00760AED" w:rsidRPr="007A2E3A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128" w:type="pct"/>
            <w:gridSpan w:val="2"/>
          </w:tcPr>
          <w:p w14:paraId="530F5007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14:paraId="0D7DF842" w14:textId="77777777" w:rsidR="00760AED" w:rsidRPr="007A2E3A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60AED" w:rsidRPr="003334E8" w14:paraId="65E0D2FC" w14:textId="77777777" w:rsidTr="00FB3B0E">
        <w:tc>
          <w:tcPr>
            <w:tcW w:w="1947" w:type="pct"/>
          </w:tcPr>
          <w:p w14:paraId="6E9FB115" w14:textId="77777777" w:rsidR="00760AED" w:rsidRPr="003334E8" w:rsidRDefault="00760AED" w:rsidP="00760A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597094" w14:textId="77777777" w:rsidR="00760AED" w:rsidRPr="009D2047" w:rsidRDefault="00760AED" w:rsidP="00760AED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</w:tcPr>
          <w:p w14:paraId="2540EB02" w14:textId="77777777" w:rsidR="00760AED" w:rsidRPr="003334E8" w:rsidRDefault="00760AED" w:rsidP="00760AED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846E56" w14:textId="77777777" w:rsidR="00760AED" w:rsidRPr="002A37D2" w:rsidRDefault="00760AED" w:rsidP="002A37D2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37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6189C570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14:paraId="7D683E9D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760A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4,947</w:t>
            </w:r>
          </w:p>
        </w:tc>
        <w:tc>
          <w:tcPr>
            <w:tcW w:w="128" w:type="pct"/>
            <w:gridSpan w:val="2"/>
          </w:tcPr>
          <w:p w14:paraId="23370094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101DE4D7" w14:textId="77777777" w:rsidR="00760AED" w:rsidRPr="003334E8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2,268,646</w:t>
            </w:r>
          </w:p>
        </w:tc>
      </w:tr>
      <w:tr w:rsidR="00760AED" w14:paraId="3E233790" w14:textId="77777777" w:rsidTr="008402DD">
        <w:tc>
          <w:tcPr>
            <w:tcW w:w="1947" w:type="pct"/>
          </w:tcPr>
          <w:p w14:paraId="7D0B074D" w14:textId="77777777" w:rsidR="00760AED" w:rsidRDefault="00760AED" w:rsidP="00760A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double" w:sz="4" w:space="0" w:color="auto"/>
            </w:tcBorders>
          </w:tcPr>
          <w:p w14:paraId="2B241B8C" w14:textId="77777777" w:rsidR="00760AED" w:rsidRDefault="00760AED" w:rsidP="00760AED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14:paraId="23418607" w14:textId="77777777" w:rsidR="00760AED" w:rsidRPr="003334E8" w:rsidRDefault="00760AED" w:rsidP="00760AED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</w:tcBorders>
          </w:tcPr>
          <w:p w14:paraId="23BF8EEA" w14:textId="77777777" w:rsidR="00760AED" w:rsidRDefault="00760AED" w:rsidP="00760AED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14:paraId="06DA6EB8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double" w:sz="4" w:space="0" w:color="000000"/>
            </w:tcBorders>
          </w:tcPr>
          <w:p w14:paraId="04D635CE" w14:textId="77777777" w:rsidR="00760AED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gridSpan w:val="2"/>
          </w:tcPr>
          <w:p w14:paraId="28DAD2B7" w14:textId="77777777" w:rsidR="00760AED" w:rsidRPr="003334E8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000000"/>
            </w:tcBorders>
          </w:tcPr>
          <w:p w14:paraId="6DD276C4" w14:textId="77777777" w:rsidR="00760AED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60AED" w:rsidRPr="00290CDC" w14:paraId="613CA31A" w14:textId="77777777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14:paraId="68175A9D" w14:textId="77777777" w:rsidR="00760AED" w:rsidRPr="00290CDC" w:rsidRDefault="00760AED" w:rsidP="00760AE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A57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1" w:type="pct"/>
            <w:gridSpan w:val="6"/>
            <w:vAlign w:val="bottom"/>
          </w:tcPr>
          <w:p w14:paraId="62FC27ED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  <w:vAlign w:val="bottom"/>
          </w:tcPr>
          <w:p w14:paraId="7E94A8B4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5"/>
            <w:vAlign w:val="bottom"/>
          </w:tcPr>
          <w:p w14:paraId="2818FA07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AED" w:rsidRPr="00290CDC" w14:paraId="713275AA" w14:textId="77777777" w:rsidTr="00974B6F">
        <w:trPr>
          <w:gridAfter w:val="1"/>
          <w:wAfter w:w="37" w:type="pct"/>
        </w:trPr>
        <w:tc>
          <w:tcPr>
            <w:tcW w:w="2014" w:type="pct"/>
            <w:gridSpan w:val="2"/>
          </w:tcPr>
          <w:p w14:paraId="6E49FE00" w14:textId="77777777" w:rsidR="00760AED" w:rsidRPr="00290CDC" w:rsidRDefault="00760AED" w:rsidP="00760AE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  <w:gridSpan w:val="2"/>
          </w:tcPr>
          <w:p w14:paraId="27A232DF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  <w:gridSpan w:val="2"/>
          </w:tcPr>
          <w:p w14:paraId="14866C02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03EA37C9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4B6AD031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BC1CE27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  <w:gridSpan w:val="2"/>
          </w:tcPr>
          <w:p w14:paraId="350E8CA7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0A36BE62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0AED" w:rsidRPr="00290CDC" w14:paraId="47590D28" w14:textId="77777777" w:rsidTr="00974B6F">
        <w:trPr>
          <w:gridAfter w:val="1"/>
          <w:wAfter w:w="37" w:type="pct"/>
        </w:trPr>
        <w:tc>
          <w:tcPr>
            <w:tcW w:w="2014" w:type="pct"/>
            <w:gridSpan w:val="2"/>
          </w:tcPr>
          <w:p w14:paraId="37D8E036" w14:textId="77777777" w:rsidR="00760AED" w:rsidRPr="00290CDC" w:rsidRDefault="00760AED" w:rsidP="00760AE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  <w:gridSpan w:val="2"/>
          </w:tcPr>
          <w:p w14:paraId="161E4F5C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14:paraId="23D74ACD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155D4DCD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  <w:gridSpan w:val="2"/>
          </w:tcPr>
          <w:p w14:paraId="377E7535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096353E4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14:paraId="4295F8F1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0E7C085A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760AED" w:rsidRPr="00290CDC" w14:paraId="6D3F06A7" w14:textId="77777777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14:paraId="3E5A94AB" w14:textId="77777777" w:rsidR="00760AED" w:rsidRPr="00290CDC" w:rsidRDefault="00760AED" w:rsidP="00760AE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13"/>
          </w:tcPr>
          <w:p w14:paraId="3406357F" w14:textId="77777777" w:rsidR="00760AED" w:rsidRPr="00290CDC" w:rsidRDefault="00760AED" w:rsidP="00760A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AED" w:rsidRPr="00290CDC" w14:paraId="7D09C48E" w14:textId="77777777" w:rsidTr="00974B6F">
        <w:trPr>
          <w:gridAfter w:val="1"/>
          <w:wAfter w:w="37" w:type="pct"/>
        </w:trPr>
        <w:tc>
          <w:tcPr>
            <w:tcW w:w="2014" w:type="pct"/>
            <w:gridSpan w:val="2"/>
          </w:tcPr>
          <w:p w14:paraId="25EF1361" w14:textId="77777777" w:rsidR="00760AED" w:rsidRPr="00290CDC" w:rsidRDefault="00760AED" w:rsidP="00760AE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2" w:type="pct"/>
            <w:gridSpan w:val="2"/>
          </w:tcPr>
          <w:p w14:paraId="5FC73A7E" w14:textId="77777777" w:rsidR="00760AED" w:rsidRPr="009B6809" w:rsidRDefault="006B54DC" w:rsidP="00760AED">
            <w:pPr>
              <w:pStyle w:val="BodyText"/>
              <w:tabs>
                <w:tab w:val="decimal" w:pos="7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14:paraId="791BCDD6" w14:textId="77777777" w:rsidR="00760AED" w:rsidRPr="00290CDC" w:rsidRDefault="00760AED" w:rsidP="00760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3AB47152" w14:textId="77777777" w:rsidR="00760AED" w:rsidRPr="00290CDC" w:rsidRDefault="00760AED" w:rsidP="00760AED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376C23E4" w14:textId="77777777" w:rsidR="00760AED" w:rsidRPr="00290CDC" w:rsidRDefault="00760AED" w:rsidP="00760AE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A9B825" w14:textId="77777777" w:rsidR="00760AED" w:rsidRPr="00290CDC" w:rsidRDefault="006B54DC" w:rsidP="00760AE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54DC">
              <w:rPr>
                <w:rFonts w:asciiTheme="majorBidi" w:hAnsiTheme="majorBidi" w:cstheme="majorBidi"/>
                <w:sz w:val="30"/>
                <w:szCs w:val="30"/>
              </w:rPr>
              <w:t>620,332</w:t>
            </w:r>
          </w:p>
        </w:tc>
        <w:tc>
          <w:tcPr>
            <w:tcW w:w="128" w:type="pct"/>
            <w:gridSpan w:val="2"/>
          </w:tcPr>
          <w:p w14:paraId="6C0A46DE" w14:textId="77777777" w:rsidR="00760AED" w:rsidRPr="00290CDC" w:rsidRDefault="00760AED" w:rsidP="00760A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  <w:gridSpan w:val="2"/>
          </w:tcPr>
          <w:p w14:paraId="614DB446" w14:textId="77777777" w:rsidR="00760AED" w:rsidRPr="00290CDC" w:rsidRDefault="00760AED" w:rsidP="00760AE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760AED" w:rsidRPr="00290CDC" w14:paraId="4F71E251" w14:textId="77777777" w:rsidTr="00974B6F">
        <w:trPr>
          <w:gridAfter w:val="1"/>
          <w:wAfter w:w="37" w:type="pct"/>
        </w:trPr>
        <w:tc>
          <w:tcPr>
            <w:tcW w:w="2014" w:type="pct"/>
            <w:gridSpan w:val="2"/>
          </w:tcPr>
          <w:p w14:paraId="7AC687B3" w14:textId="77777777" w:rsidR="00760AED" w:rsidRPr="00290CDC" w:rsidRDefault="00760AED" w:rsidP="00760AE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2" w:type="pct"/>
            <w:gridSpan w:val="2"/>
          </w:tcPr>
          <w:p w14:paraId="2D50D1A5" w14:textId="77777777" w:rsidR="00760AED" w:rsidRPr="009D2047" w:rsidRDefault="006B54DC" w:rsidP="00760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54D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868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54D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47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  <w:gridSpan w:val="2"/>
          </w:tcPr>
          <w:p w14:paraId="108764E9" w14:textId="77777777" w:rsidR="00760AED" w:rsidRPr="00290CDC" w:rsidRDefault="00760AED" w:rsidP="00760A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3536FA70" w14:textId="77777777" w:rsidR="00760AED" w:rsidRPr="00290CDC" w:rsidRDefault="00760AED" w:rsidP="00760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129" w:type="pct"/>
            <w:gridSpan w:val="2"/>
          </w:tcPr>
          <w:p w14:paraId="19327295" w14:textId="77777777" w:rsidR="00760AED" w:rsidRPr="00290CDC" w:rsidRDefault="00760AED" w:rsidP="00760AED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627414" w14:textId="77777777" w:rsidR="00760AED" w:rsidRPr="00290CDC" w:rsidRDefault="006B54DC" w:rsidP="00760AE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33,611</w:t>
            </w:r>
          </w:p>
        </w:tc>
        <w:tc>
          <w:tcPr>
            <w:tcW w:w="128" w:type="pct"/>
            <w:gridSpan w:val="2"/>
          </w:tcPr>
          <w:p w14:paraId="3F0BF4B7" w14:textId="77777777" w:rsidR="00760AED" w:rsidRPr="00290CDC" w:rsidRDefault="00760AED" w:rsidP="00760AED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48B7D4F7" w14:textId="77777777" w:rsidR="00760AED" w:rsidRPr="00290CDC" w:rsidRDefault="00760AED" w:rsidP="00760AE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760AED" w:rsidRPr="00290CDC" w14:paraId="5E0425B8" w14:textId="77777777" w:rsidTr="00974B6F">
        <w:trPr>
          <w:gridAfter w:val="1"/>
          <w:wAfter w:w="37" w:type="pct"/>
        </w:trPr>
        <w:tc>
          <w:tcPr>
            <w:tcW w:w="2014" w:type="pct"/>
            <w:gridSpan w:val="2"/>
          </w:tcPr>
          <w:p w14:paraId="5F042E6B" w14:textId="77777777" w:rsidR="00760AED" w:rsidRPr="00290CDC" w:rsidRDefault="00760AED" w:rsidP="00760AE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75956A" w14:textId="77777777" w:rsidR="00760AED" w:rsidRPr="009D2047" w:rsidRDefault="006B54DC" w:rsidP="00760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868,471</w:t>
            </w:r>
          </w:p>
        </w:tc>
        <w:tc>
          <w:tcPr>
            <w:tcW w:w="128" w:type="pct"/>
            <w:gridSpan w:val="2"/>
          </w:tcPr>
          <w:p w14:paraId="3FF1D57B" w14:textId="77777777" w:rsidR="00760AED" w:rsidRPr="00290CDC" w:rsidRDefault="00760AED" w:rsidP="00760A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979E95" w14:textId="77777777" w:rsidR="00760AED" w:rsidRPr="00290CDC" w:rsidRDefault="00760AED" w:rsidP="00760A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129" w:type="pct"/>
            <w:gridSpan w:val="2"/>
          </w:tcPr>
          <w:p w14:paraId="42AB9E3C" w14:textId="77777777" w:rsidR="00760AED" w:rsidRPr="00290CDC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CE2310C" w14:textId="77777777" w:rsidR="00760AED" w:rsidRPr="00290CDC" w:rsidRDefault="006B54DC" w:rsidP="00760AE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653,943</w:t>
            </w:r>
          </w:p>
        </w:tc>
        <w:tc>
          <w:tcPr>
            <w:tcW w:w="128" w:type="pct"/>
            <w:gridSpan w:val="2"/>
          </w:tcPr>
          <w:p w14:paraId="1C807D9E" w14:textId="77777777" w:rsidR="00760AED" w:rsidRPr="00290CDC" w:rsidRDefault="00760AED" w:rsidP="00760A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5FCB3A" w14:textId="77777777" w:rsidR="00760AED" w:rsidRPr="00290CDC" w:rsidRDefault="00760AED" w:rsidP="00760AE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</w:p>
        </w:tc>
      </w:tr>
    </w:tbl>
    <w:p w14:paraId="6027DFC7" w14:textId="77777777" w:rsidR="0013608A" w:rsidRPr="001674E3" w:rsidRDefault="0013608A">
      <w:pPr>
        <w:rPr>
          <w:sz w:val="30"/>
          <w:szCs w:val="30"/>
          <w:cs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290CDC" w14:paraId="1E786F4A" w14:textId="77777777" w:rsidTr="00CA2F4A">
        <w:tc>
          <w:tcPr>
            <w:tcW w:w="2037" w:type="pct"/>
          </w:tcPr>
          <w:p w14:paraId="74C0D09F" w14:textId="77777777" w:rsidR="00823573" w:rsidRPr="00290CDC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94B31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54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3E19D5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</w:p>
        </w:tc>
        <w:tc>
          <w:tcPr>
            <w:tcW w:w="1448" w:type="pct"/>
            <w:gridSpan w:val="3"/>
          </w:tcPr>
          <w:p w14:paraId="24106337" w14:textId="77777777"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3BB0DC6" w14:textId="77777777"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14:paraId="5A0C21C5" w14:textId="77777777"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290CDC" w14:paraId="3578656E" w14:textId="77777777" w:rsidTr="00CA2F4A">
        <w:tc>
          <w:tcPr>
            <w:tcW w:w="2037" w:type="pct"/>
          </w:tcPr>
          <w:p w14:paraId="0D5232DE" w14:textId="77777777" w:rsidR="00823573" w:rsidRPr="00290CDC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32F68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56" w:type="pct"/>
          </w:tcPr>
          <w:p w14:paraId="25761EFB" w14:textId="77777777" w:rsidR="00823573" w:rsidRPr="00290CDC" w:rsidRDefault="00D64E6F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3F8F3CBB" w14:textId="77777777"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5199897" w14:textId="77777777" w:rsidR="00823573" w:rsidRPr="00290CDC" w:rsidRDefault="004665B6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1FFBDB5" w14:textId="77777777"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1DB579" w14:textId="77777777" w:rsidR="00823573" w:rsidRPr="00290CDC" w:rsidRDefault="00D64E6F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3DC7D260" w14:textId="77777777"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5DE8A9C" w14:textId="77777777" w:rsidR="00823573" w:rsidRPr="00290CDC" w:rsidRDefault="004665B6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4C6B6A" w14:paraId="72DE5537" w14:textId="77777777" w:rsidTr="004C6B6A">
        <w:trPr>
          <w:trHeight w:val="235"/>
        </w:trPr>
        <w:tc>
          <w:tcPr>
            <w:tcW w:w="2037" w:type="pct"/>
          </w:tcPr>
          <w:p w14:paraId="66D7EFDF" w14:textId="77777777"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051A1FB9" w14:textId="77777777"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563FAA49" w14:textId="77777777" w:rsidR="00290CDC" w:rsidRPr="004C6B6A" w:rsidRDefault="00290CDC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6374A78E" w14:textId="77777777"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</w:tcPr>
          <w:p w14:paraId="0D4CE827" w14:textId="77777777" w:rsidR="00290CDC" w:rsidRPr="004C6B6A" w:rsidRDefault="00290CDC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72D36B" w14:textId="77777777"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02259301" w14:textId="77777777" w:rsidR="00290CDC" w:rsidRPr="004C6B6A" w:rsidRDefault="00290CDC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6854CC0" w14:textId="77777777"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290CDC" w:rsidRPr="00290CDC" w14:paraId="0AEE5F34" w14:textId="77777777" w:rsidTr="007B356A">
        <w:tc>
          <w:tcPr>
            <w:tcW w:w="2037" w:type="pct"/>
          </w:tcPr>
          <w:p w14:paraId="56780C4D" w14:textId="77777777"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567CC069" w14:textId="77777777" w:rsidR="00290CDC" w:rsidRPr="00290CDC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290CDC" w14:paraId="5BFFD240" w14:textId="77777777" w:rsidTr="00823573">
        <w:tc>
          <w:tcPr>
            <w:tcW w:w="2037" w:type="pct"/>
          </w:tcPr>
          <w:p w14:paraId="75C7064F" w14:textId="77777777"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6F49FC48" w14:textId="77777777" w:rsidR="00290CDC" w:rsidRPr="009B6809" w:rsidRDefault="006B54DC" w:rsidP="00354FA3">
            <w:pPr>
              <w:pStyle w:val="BodyText"/>
              <w:tabs>
                <w:tab w:val="decimal" w:pos="7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04605277" w14:textId="77777777" w:rsidR="00290CDC" w:rsidRPr="00290CDC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E485FE4" w14:textId="77777777" w:rsidR="00290CDC" w:rsidRPr="00290CDC" w:rsidRDefault="00290CDC" w:rsidP="00354FA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93A4AA" w14:textId="77777777" w:rsidR="00290CDC" w:rsidRPr="00290CDC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020EAE4" w14:textId="77777777" w:rsidR="00290CDC" w:rsidRPr="009B6809" w:rsidRDefault="006B54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51,578</w:t>
            </w:r>
          </w:p>
        </w:tc>
        <w:tc>
          <w:tcPr>
            <w:tcW w:w="129" w:type="pct"/>
          </w:tcPr>
          <w:p w14:paraId="39E02490" w14:textId="77777777"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6E78C57" w14:textId="77777777" w:rsidR="00290CDC" w:rsidRPr="00290CD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290CD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290CDC" w:rsidRPr="00290CDC" w14:paraId="106B6E3B" w14:textId="77777777" w:rsidTr="00823573">
        <w:tc>
          <w:tcPr>
            <w:tcW w:w="2037" w:type="pct"/>
          </w:tcPr>
          <w:p w14:paraId="0031C9A1" w14:textId="77777777"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1110D9F1" w14:textId="77777777" w:rsidR="00290CDC" w:rsidRPr="00354FA3" w:rsidRDefault="006B54DC" w:rsidP="006B54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54D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29" w:type="pct"/>
          </w:tcPr>
          <w:p w14:paraId="4E85ABB9" w14:textId="77777777"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919B0C0" w14:textId="77777777" w:rsidR="00290CDC" w:rsidRPr="00290CD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29" w:type="pct"/>
          </w:tcPr>
          <w:p w14:paraId="699EB247" w14:textId="77777777"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82A49CE" w14:textId="77777777" w:rsidR="00290CDC" w:rsidRPr="009B6809" w:rsidRDefault="006B54DC" w:rsidP="006B54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129" w:type="pct"/>
          </w:tcPr>
          <w:p w14:paraId="595E088D" w14:textId="77777777"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077AE337" w14:textId="77777777" w:rsidR="00290CDC" w:rsidRPr="00E104F4" w:rsidRDefault="004665B6" w:rsidP="00E104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  <w:tr w:rsidR="00290CDC" w:rsidRPr="004D7DBC" w14:paraId="150C0882" w14:textId="77777777" w:rsidTr="00823573">
        <w:tc>
          <w:tcPr>
            <w:tcW w:w="2037" w:type="pct"/>
          </w:tcPr>
          <w:p w14:paraId="04707839" w14:textId="77777777"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14:paraId="69C0CB51" w14:textId="77777777" w:rsidR="00290CDC" w:rsidRPr="004D7DBC" w:rsidRDefault="006B54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29" w:type="pct"/>
          </w:tcPr>
          <w:p w14:paraId="2444CD80" w14:textId="77777777"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E8C70A0" w14:textId="77777777"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129" w:type="pct"/>
          </w:tcPr>
          <w:p w14:paraId="6CC9B51D" w14:textId="77777777"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113617A5" w14:textId="77777777" w:rsidR="00290CDC" w:rsidRPr="009B6809" w:rsidRDefault="006B54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129" w:type="pct"/>
          </w:tcPr>
          <w:p w14:paraId="6335BD07" w14:textId="77777777"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FA19634" w14:textId="77777777" w:rsidR="00290CDC" w:rsidRPr="00E104F4" w:rsidRDefault="004665B6" w:rsidP="00E104F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E104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290CDC" w:rsidRPr="004D7DBC" w14:paraId="5071C397" w14:textId="77777777" w:rsidTr="00823573">
        <w:tc>
          <w:tcPr>
            <w:tcW w:w="2037" w:type="pct"/>
          </w:tcPr>
          <w:p w14:paraId="09AF1EE0" w14:textId="77777777"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14:paraId="1E401AF8" w14:textId="77777777" w:rsidR="00290CDC" w:rsidRPr="004D7DBC" w:rsidRDefault="00CF001F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129" w:type="pct"/>
          </w:tcPr>
          <w:p w14:paraId="1C575A49" w14:textId="77777777"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E2F7337" w14:textId="77777777"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29" w:type="pct"/>
          </w:tcPr>
          <w:p w14:paraId="5D63F6DF" w14:textId="77777777"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02A672" w14:textId="77777777" w:rsidR="00290CDC" w:rsidRPr="004D7DBC" w:rsidRDefault="00CF001F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129" w:type="pct"/>
          </w:tcPr>
          <w:p w14:paraId="03B850AA" w14:textId="77777777"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0FB36CA" w14:textId="77777777" w:rsidR="00290CDC" w:rsidRPr="00E104F4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</w:tr>
      <w:tr w:rsidR="00290CDC" w:rsidRPr="004D7DBC" w14:paraId="7FBC49B2" w14:textId="77777777" w:rsidTr="00823573">
        <w:tc>
          <w:tcPr>
            <w:tcW w:w="2037" w:type="pct"/>
          </w:tcPr>
          <w:p w14:paraId="37695A63" w14:textId="77777777"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FBD5C55" w14:textId="77777777" w:rsidR="00290CDC" w:rsidRPr="004D7DBC" w:rsidRDefault="00CF001F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1,754</w:t>
            </w:r>
          </w:p>
        </w:tc>
        <w:tc>
          <w:tcPr>
            <w:tcW w:w="129" w:type="pct"/>
          </w:tcPr>
          <w:p w14:paraId="7E8C16F2" w14:textId="77777777"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F593B99" w14:textId="77777777"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29" w:type="pct"/>
            <w:tcBorders>
              <w:bottom w:val="nil"/>
            </w:tcBorders>
          </w:tcPr>
          <w:p w14:paraId="7D5035D1" w14:textId="77777777"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2D9FF2" w14:textId="77777777" w:rsidR="00290CDC" w:rsidRPr="004D7DBC" w:rsidRDefault="00CF001F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53,052</w:t>
            </w:r>
          </w:p>
        </w:tc>
        <w:tc>
          <w:tcPr>
            <w:tcW w:w="129" w:type="pct"/>
            <w:tcBorders>
              <w:bottom w:val="nil"/>
            </w:tcBorders>
          </w:tcPr>
          <w:p w14:paraId="365DB4B2" w14:textId="77777777"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3E9E9D4" w14:textId="77777777" w:rsidR="00290CDC" w:rsidRPr="004D7DB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</w:tr>
    </w:tbl>
    <w:p w14:paraId="75643024" w14:textId="77777777" w:rsidR="00FF10B4" w:rsidRPr="004D7DBC" w:rsidRDefault="00FF10B4" w:rsidP="00B67D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3"/>
        <w:gridCol w:w="897"/>
        <w:gridCol w:w="271"/>
        <w:gridCol w:w="722"/>
        <w:gridCol w:w="273"/>
        <w:gridCol w:w="1096"/>
        <w:gridCol w:w="255"/>
        <w:gridCol w:w="1064"/>
        <w:gridCol w:w="255"/>
        <w:gridCol w:w="1037"/>
        <w:gridCol w:w="255"/>
        <w:gridCol w:w="1041"/>
      </w:tblGrid>
      <w:tr w:rsidR="002C124E" w:rsidRPr="004D7DBC" w14:paraId="6D89804A" w14:textId="77777777" w:rsidTr="004D7DBC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14:paraId="1F97C64C" w14:textId="77777777" w:rsidR="002C124E" w:rsidRPr="004D7DBC" w:rsidRDefault="002C124E" w:rsidP="00CA2F4A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83" w:type="pct"/>
            <w:gridSpan w:val="3"/>
            <w:shd w:val="clear" w:color="auto" w:fill="auto"/>
            <w:vAlign w:val="center"/>
          </w:tcPr>
          <w:p w14:paraId="1C9F16C5" w14:textId="77777777" w:rsidR="002C124E" w:rsidRPr="004D7DBC" w:rsidRDefault="002C124E" w:rsidP="00FB555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E395025" w14:textId="77777777" w:rsidR="002C124E" w:rsidRPr="004D7DBC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  <w:shd w:val="clear" w:color="auto" w:fill="auto"/>
            <w:vAlign w:val="bottom"/>
          </w:tcPr>
          <w:p w14:paraId="17C46759" w14:textId="77777777"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4BD74E1" w14:textId="77777777"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shd w:val="clear" w:color="auto" w:fill="auto"/>
            <w:vAlign w:val="bottom"/>
          </w:tcPr>
          <w:p w14:paraId="5339DABE" w14:textId="77777777"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24E" w:rsidRPr="004D7DBC" w14:paraId="1F553ECF" w14:textId="77777777" w:rsidTr="004D7DBC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14:paraId="4F0B8BD8" w14:textId="77777777" w:rsidR="002C124E" w:rsidRPr="004D7DBC" w:rsidRDefault="00FB5553" w:rsidP="00A22ED6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3" w:type="pct"/>
            <w:gridSpan w:val="3"/>
            <w:shd w:val="clear" w:color="auto" w:fill="auto"/>
          </w:tcPr>
          <w:p w14:paraId="0900CC24" w14:textId="77777777" w:rsidR="002C124E" w:rsidRPr="00C93629" w:rsidRDefault="00CA2F4A" w:rsidP="00CA2F4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  <w:shd w:val="clear" w:color="auto" w:fill="auto"/>
          </w:tcPr>
          <w:p w14:paraId="7EA43F6A" w14:textId="77777777" w:rsidR="002C124E" w:rsidRPr="00C93629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E21CA81" w14:textId="77777777" w:rsidR="002C124E" w:rsidRPr="00C93629" w:rsidRDefault="00D64E6F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7162A096" w14:textId="77777777" w:rsidR="002C124E" w:rsidRPr="00C93629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FB77FB8" w14:textId="77777777" w:rsidR="002C124E" w:rsidRPr="00C93629" w:rsidRDefault="004665B6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C936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C9362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14:paraId="6DAB9EF7" w14:textId="77777777" w:rsidR="002C124E" w:rsidRPr="00C93629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BFE63F0" w14:textId="77777777" w:rsidR="002C124E" w:rsidRPr="00C93629" w:rsidRDefault="00D64E6F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194CD1EB" w14:textId="77777777" w:rsidR="002C124E" w:rsidRPr="004D7DBC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31DF538" w14:textId="77777777" w:rsidR="002C124E" w:rsidRPr="004D7DBC" w:rsidRDefault="004665B6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4D7DBC" w14:paraId="740F3AC7" w14:textId="77777777" w:rsidTr="00AA1804">
        <w:trPr>
          <w:trHeight w:val="446"/>
        </w:trPr>
        <w:tc>
          <w:tcPr>
            <w:tcW w:w="1268" w:type="pct"/>
            <w:shd w:val="clear" w:color="auto" w:fill="auto"/>
          </w:tcPr>
          <w:p w14:paraId="24576065" w14:textId="77777777"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67" w:type="pct"/>
            <w:shd w:val="clear" w:color="auto" w:fill="auto"/>
          </w:tcPr>
          <w:p w14:paraId="4719CA53" w14:textId="77777777" w:rsidR="00290CDC" w:rsidRPr="00C93629" w:rsidRDefault="004665B6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43739E81" w14:textId="77777777" w:rsidR="00290CDC" w:rsidRPr="00C93629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" w:type="pct"/>
            <w:shd w:val="clear" w:color="auto" w:fill="auto"/>
          </w:tcPr>
          <w:p w14:paraId="45949839" w14:textId="77777777" w:rsidR="00290CDC" w:rsidRPr="00C93629" w:rsidRDefault="004665B6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14:paraId="70A0A8FB" w14:textId="77777777" w:rsidR="00290CDC" w:rsidRPr="00C93629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E7FA310" w14:textId="77777777" w:rsidR="00290CDC" w:rsidRPr="00C93629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14:paraId="619F7CA5" w14:textId="77777777" w:rsidR="00290CDC" w:rsidRPr="00C93629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E7DABFF" w14:textId="77777777" w:rsidR="00290CDC" w:rsidRPr="00EF2A35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14:paraId="763C183F" w14:textId="77777777" w:rsidR="00290CDC" w:rsidRPr="00C93629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7A7B1514" w14:textId="77777777" w:rsidR="00290CDC" w:rsidRPr="00C93629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14:paraId="5EE4AB8E" w14:textId="77777777"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5965A34" w14:textId="77777777" w:rsidR="00290CDC" w:rsidRPr="004D7DB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4D7DBC" w14:paraId="07A7683B" w14:textId="77777777" w:rsidTr="004D7DBC">
        <w:trPr>
          <w:trHeight w:val="446"/>
        </w:trPr>
        <w:tc>
          <w:tcPr>
            <w:tcW w:w="1268" w:type="pct"/>
            <w:shd w:val="clear" w:color="auto" w:fill="auto"/>
          </w:tcPr>
          <w:p w14:paraId="074EE5D9" w14:textId="77777777"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pct"/>
            <w:gridSpan w:val="3"/>
            <w:shd w:val="clear" w:color="auto" w:fill="auto"/>
          </w:tcPr>
          <w:p w14:paraId="78D46B8D" w14:textId="77777777" w:rsidR="00290CDC" w:rsidRPr="00C93629" w:rsidRDefault="00290CDC" w:rsidP="00290CDC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  <w:shd w:val="clear" w:color="auto" w:fill="auto"/>
          </w:tcPr>
          <w:p w14:paraId="082F097F" w14:textId="77777777" w:rsidR="00290CDC" w:rsidRPr="00C93629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7" w:type="pct"/>
            <w:gridSpan w:val="7"/>
            <w:shd w:val="clear" w:color="auto" w:fill="auto"/>
          </w:tcPr>
          <w:p w14:paraId="0F8BF7A0" w14:textId="77777777"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3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0CDC" w:rsidRPr="004D7DBC" w14:paraId="5AB87858" w14:textId="77777777" w:rsidTr="00AA1804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14:paraId="3C564E44" w14:textId="77777777" w:rsidR="00290CDC" w:rsidRPr="004D7DBC" w:rsidRDefault="00290CDC" w:rsidP="00290CD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6054E55" w14:textId="77777777" w:rsidR="00290CDC" w:rsidRPr="00C93629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249B0599" w14:textId="77777777" w:rsidR="00290CDC" w:rsidRPr="00C93629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6A327594" w14:textId="77777777" w:rsidR="00290CDC" w:rsidRPr="00C93629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2CD5950B" w14:textId="77777777" w:rsidR="00290CDC" w:rsidRPr="00C93629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18C39E84" w14:textId="77777777" w:rsidR="00290CDC" w:rsidRPr="00C93629" w:rsidRDefault="00290CDC" w:rsidP="00290CDC">
            <w:pPr>
              <w:pStyle w:val="BodyText"/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23A4E76D" w14:textId="77777777" w:rsidR="00290CDC" w:rsidRPr="00C93629" w:rsidRDefault="00290CDC" w:rsidP="00290CDC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84F004A" w14:textId="77777777"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59CAD97E" w14:textId="77777777"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5606A2F8" w14:textId="77777777"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57A6E905" w14:textId="77777777"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3946585B" w14:textId="77777777"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0CDC" w:rsidRPr="004D7DBC" w14:paraId="7F445CFA" w14:textId="77777777" w:rsidTr="00AA1804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14:paraId="71EDA746" w14:textId="77777777" w:rsidR="00290CDC" w:rsidRPr="004D7DBC" w:rsidRDefault="00290CDC" w:rsidP="00290CD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45372A6E" w14:textId="77777777" w:rsidR="00290CDC" w:rsidRPr="006B54DC" w:rsidRDefault="004665B6" w:rsidP="00290C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40BF5"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740BF5"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0BF5"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B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70639D7E" w14:textId="77777777" w:rsidR="00290CDC" w:rsidRPr="00C93629" w:rsidRDefault="00290CDC" w:rsidP="00183D83">
            <w:pPr>
              <w:pStyle w:val="BodyText"/>
              <w:tabs>
                <w:tab w:val="decimal" w:pos="509"/>
              </w:tabs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389DDB51" w14:textId="77777777" w:rsidR="00290CDC" w:rsidRPr="00C93629" w:rsidRDefault="004665B6" w:rsidP="00C93629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1AF385AC" w14:textId="77777777" w:rsidR="00290CDC" w:rsidRPr="00C93629" w:rsidRDefault="00290CDC" w:rsidP="00C93629">
            <w:pPr>
              <w:pStyle w:val="BodyText"/>
              <w:tabs>
                <w:tab w:val="decimal" w:pos="576"/>
              </w:tabs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71" w:type="pct"/>
            <w:shd w:val="clear" w:color="auto" w:fill="auto"/>
          </w:tcPr>
          <w:p w14:paraId="0B5BE9C2" w14:textId="77777777" w:rsidR="00290CDC" w:rsidRPr="00C93629" w:rsidRDefault="00183D83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60237BE2" w14:textId="77777777" w:rsidR="00290CDC" w:rsidRPr="00C93629" w:rsidRDefault="00290CDC" w:rsidP="00183D83">
            <w:pPr>
              <w:pStyle w:val="BodyText"/>
              <w:tabs>
                <w:tab w:val="decimal" w:pos="576"/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C548716" w14:textId="77777777" w:rsidR="00290CDC" w:rsidRPr="00C93629" w:rsidRDefault="00290CDC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3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CF25BD" w14:textId="77777777" w:rsidR="00290CDC" w:rsidRPr="00C93629" w:rsidRDefault="00290CDC" w:rsidP="00183D83">
            <w:pPr>
              <w:pStyle w:val="BodyText"/>
              <w:tabs>
                <w:tab w:val="decimal" w:pos="651"/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14:paraId="62E7C030" w14:textId="77777777" w:rsidR="00290CDC" w:rsidRPr="00C93629" w:rsidRDefault="006B54DC" w:rsidP="00183D83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1,326,461</w:t>
            </w:r>
          </w:p>
        </w:tc>
        <w:tc>
          <w:tcPr>
            <w:tcW w:w="133" w:type="pct"/>
          </w:tcPr>
          <w:p w14:paraId="6FC4ED4B" w14:textId="77777777" w:rsidR="00290CDC" w:rsidRPr="004D7DBC" w:rsidRDefault="00290CDC" w:rsidP="00183D83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70D039C0" w14:textId="77777777" w:rsidR="00290CDC" w:rsidRPr="004D7DB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065</w:t>
            </w:r>
          </w:p>
        </w:tc>
      </w:tr>
      <w:tr w:rsidR="004D7DBC" w:rsidRPr="00290CDC" w14:paraId="44626165" w14:textId="77777777" w:rsidTr="004D7DBC">
        <w:trPr>
          <w:trHeight w:val="446"/>
        </w:trPr>
        <w:tc>
          <w:tcPr>
            <w:tcW w:w="2251" w:type="pct"/>
            <w:gridSpan w:val="4"/>
            <w:shd w:val="clear" w:color="auto" w:fill="auto"/>
            <w:vAlign w:val="center"/>
          </w:tcPr>
          <w:p w14:paraId="7CAFE81D" w14:textId="77777777" w:rsidR="004D7DBC" w:rsidRPr="004D7DBC" w:rsidRDefault="004D7DBC" w:rsidP="00183D83">
            <w:pPr>
              <w:pStyle w:val="BodyText"/>
              <w:tabs>
                <w:tab w:val="decimal" w:pos="509"/>
              </w:tabs>
              <w:spacing w:after="0" w:line="240" w:lineRule="auto"/>
              <w:ind w:left="-18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" w:type="pct"/>
            <w:shd w:val="clear" w:color="auto" w:fill="auto"/>
          </w:tcPr>
          <w:p w14:paraId="0368A623" w14:textId="77777777" w:rsidR="004D7DBC" w:rsidRPr="004D7DBC" w:rsidRDefault="004D7DBC" w:rsidP="00183D83">
            <w:pPr>
              <w:pStyle w:val="BodyText"/>
              <w:tabs>
                <w:tab w:val="decimal" w:pos="576"/>
              </w:tabs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A3B18" w14:textId="77777777" w:rsidR="004D7DBC" w:rsidRPr="00183D83" w:rsidRDefault="00183D83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83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6379F244" w14:textId="77777777" w:rsidR="004D7DBC" w:rsidRPr="00183D83" w:rsidRDefault="004D7DBC" w:rsidP="00183D83">
            <w:pPr>
              <w:pStyle w:val="BodyText"/>
              <w:tabs>
                <w:tab w:val="decimal" w:pos="576"/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FFFC8" w14:textId="77777777" w:rsidR="004D7DBC" w:rsidRPr="00183D83" w:rsidRDefault="004D7DBC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83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01476C6" w14:textId="77777777" w:rsidR="004D7DBC" w:rsidRPr="00183D83" w:rsidRDefault="004D7DBC" w:rsidP="00183D83">
            <w:pPr>
              <w:pStyle w:val="BodyText"/>
              <w:tabs>
                <w:tab w:val="decimal" w:pos="65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C1D389B" w14:textId="77777777" w:rsidR="004D7DBC" w:rsidRPr="00183D83" w:rsidRDefault="006B54DC" w:rsidP="00183D83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1,326,461</w:t>
            </w:r>
          </w:p>
        </w:tc>
        <w:tc>
          <w:tcPr>
            <w:tcW w:w="133" w:type="pct"/>
            <w:vAlign w:val="center"/>
          </w:tcPr>
          <w:p w14:paraId="081198BC" w14:textId="77777777" w:rsidR="004D7DBC" w:rsidRPr="00183D83" w:rsidRDefault="004D7DBC" w:rsidP="00183D83">
            <w:pPr>
              <w:pStyle w:val="BodyText"/>
              <w:tabs>
                <w:tab w:val="decimal" w:pos="96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61D12AE" w14:textId="77777777" w:rsidR="004D7DBC" w:rsidRPr="00183D83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940</w:t>
            </w:r>
            <w:r w:rsidR="004D7DBC" w:rsidRPr="00183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065</w:t>
            </w:r>
          </w:p>
        </w:tc>
      </w:tr>
    </w:tbl>
    <w:p w14:paraId="0D3F44C6" w14:textId="77777777" w:rsidR="0013608A" w:rsidRDefault="0013608A" w:rsidP="0013608A">
      <w:pPr>
        <w:ind w:firstLine="432"/>
        <w:rPr>
          <w:rFonts w:ascii="Angsana New" w:hAnsi="Angsana New"/>
          <w:sz w:val="30"/>
          <w:szCs w:val="30"/>
        </w:rPr>
      </w:pPr>
    </w:p>
    <w:p w14:paraId="4F3E14AE" w14:textId="77777777" w:rsidR="00A715BE" w:rsidRDefault="00A715BE" w:rsidP="0013608A">
      <w:pPr>
        <w:ind w:firstLine="432"/>
        <w:rPr>
          <w:rFonts w:ascii="Angsana New" w:hAnsi="Angsana New"/>
          <w:sz w:val="30"/>
          <w:szCs w:val="30"/>
        </w:rPr>
      </w:pPr>
    </w:p>
    <w:p w14:paraId="1BAC2C42" w14:textId="77777777" w:rsidR="00137135" w:rsidRPr="003334E8" w:rsidRDefault="00137135" w:rsidP="0013608A">
      <w:pPr>
        <w:ind w:firstLine="432"/>
        <w:rPr>
          <w:rFonts w:ascii="Angsana New" w:hAnsi="Angsana New"/>
          <w:sz w:val="30"/>
          <w:szCs w:val="30"/>
        </w:rPr>
      </w:pPr>
    </w:p>
    <w:p w14:paraId="372A99AC" w14:textId="77777777" w:rsidR="00FB5553" w:rsidRDefault="00FB555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563013" w14:textId="77777777" w:rsidR="00EB44FC" w:rsidRPr="00740BF5" w:rsidRDefault="00EB44FC" w:rsidP="00E155D9">
      <w:pPr>
        <w:ind w:left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Pr="003334E8">
        <w:rPr>
          <w:rFonts w:ascii="Angsana New" w:hAnsi="Angsana New" w:hint="cs"/>
          <w:sz w:val="30"/>
          <w:szCs w:val="30"/>
          <w:cs/>
        </w:rPr>
        <w:t>ระยะสั้น</w:t>
      </w:r>
      <w:r w:rsidRPr="00740BF5">
        <w:rPr>
          <w:rFonts w:ascii="Angsana New" w:hAnsi="Angsana New" w:hint="cs"/>
          <w:sz w:val="30"/>
          <w:szCs w:val="30"/>
          <w:cs/>
        </w:rPr>
        <w:t>จาก</w:t>
      </w:r>
      <w:r w:rsidRPr="003334E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D64E6F">
        <w:rPr>
          <w:rFonts w:ascii="Angsana New" w:hAnsi="Angsana New"/>
          <w:sz w:val="30"/>
          <w:szCs w:val="30"/>
          <w:cs/>
        </w:rPr>
        <w:t>สำหรับงวดเก้า</w:t>
      </w:r>
      <w:r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64E6F" w:rsidRPr="00D64E6F">
        <w:rPr>
          <w:rFonts w:ascii="Angsana New" w:hAnsi="Angsana New"/>
          <w:sz w:val="30"/>
          <w:szCs w:val="30"/>
          <w:lang w:val="en-US"/>
        </w:rPr>
        <w:t xml:space="preserve">30 </w:t>
      </w:r>
      <w:r w:rsidR="00D64E6F" w:rsidRPr="00D64E6F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D64E6F"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14:paraId="1D7F4BE1" w14:textId="77777777" w:rsidR="0013608A" w:rsidRPr="003334E8" w:rsidRDefault="0013608A" w:rsidP="0013608A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70"/>
        <w:gridCol w:w="1175"/>
        <w:gridCol w:w="272"/>
        <w:gridCol w:w="1258"/>
        <w:gridCol w:w="236"/>
        <w:gridCol w:w="1180"/>
        <w:gridCol w:w="13"/>
      </w:tblGrid>
      <w:tr w:rsidR="00E44DDD" w:rsidRPr="003334E8" w14:paraId="28070269" w14:textId="77777777" w:rsidTr="00791B19">
        <w:trPr>
          <w:gridAfter w:val="1"/>
          <w:wAfter w:w="7" w:type="pct"/>
          <w:tblHeader/>
        </w:trPr>
        <w:tc>
          <w:tcPr>
            <w:tcW w:w="1992" w:type="pct"/>
          </w:tcPr>
          <w:p w14:paraId="378EBDB2" w14:textId="77777777" w:rsidR="00E44DDD" w:rsidRPr="003334E8" w:rsidRDefault="00E44DDD" w:rsidP="00E44DD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1" w:type="pct"/>
            <w:gridSpan w:val="3"/>
          </w:tcPr>
          <w:p w14:paraId="7A103006" w14:textId="77777777"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A0F58A1" w14:textId="77777777"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14:paraId="19C7FB79" w14:textId="77777777"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3334E8" w14:paraId="5703D60A" w14:textId="77777777" w:rsidTr="00791B19">
        <w:trPr>
          <w:tblHeader/>
        </w:trPr>
        <w:tc>
          <w:tcPr>
            <w:tcW w:w="1992" w:type="pct"/>
          </w:tcPr>
          <w:p w14:paraId="2FF44B7D" w14:textId="77777777"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A00CFFA" w14:textId="77777777" w:rsidR="00290CDC" w:rsidRPr="00673260" w:rsidRDefault="004665B6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1C37944C" w14:textId="77777777" w:rsidR="00290CDC" w:rsidRPr="00673260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B40DF5C" w14:textId="77777777" w:rsidR="00290CDC" w:rsidRPr="00673260" w:rsidRDefault="004665B6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7" w:type="pct"/>
          </w:tcPr>
          <w:p w14:paraId="22C5854B" w14:textId="77777777"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0E9762EB" w14:textId="77777777" w:rsidR="00290CDC" w:rsidRPr="00673260" w:rsidRDefault="004665B6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60BA8E96" w14:textId="77777777" w:rsidR="00290CDC" w:rsidRPr="00673260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FFCF9B0" w14:textId="77777777" w:rsidR="00290CDC" w:rsidRPr="00673260" w:rsidRDefault="004665B6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3334E8" w14:paraId="7A4AB1A0" w14:textId="77777777" w:rsidTr="00DE18A0">
        <w:trPr>
          <w:gridAfter w:val="1"/>
          <w:wAfter w:w="7" w:type="pct"/>
          <w:trHeight w:val="80"/>
          <w:tblHeader/>
        </w:trPr>
        <w:tc>
          <w:tcPr>
            <w:tcW w:w="1992" w:type="pct"/>
          </w:tcPr>
          <w:p w14:paraId="49371646" w14:textId="77777777"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1" w:type="pct"/>
            <w:gridSpan w:val="7"/>
          </w:tcPr>
          <w:p w14:paraId="615E50B2" w14:textId="77777777"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3334E8" w14:paraId="742AF227" w14:textId="77777777" w:rsidTr="00791B19">
        <w:tc>
          <w:tcPr>
            <w:tcW w:w="1992" w:type="pct"/>
          </w:tcPr>
          <w:p w14:paraId="1E8D35B9" w14:textId="77777777"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1" w:type="pct"/>
            <w:gridSpan w:val="3"/>
          </w:tcPr>
          <w:p w14:paraId="2A52B195" w14:textId="77777777"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1735D85" w14:textId="77777777"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01D7A098" w14:textId="77777777"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838A290" w14:textId="77777777"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2"/>
          </w:tcPr>
          <w:p w14:paraId="3FC142C2" w14:textId="77777777"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74B6F" w:rsidRPr="003334E8" w14:paraId="2CB41558" w14:textId="77777777" w:rsidTr="00791B19">
        <w:tc>
          <w:tcPr>
            <w:tcW w:w="1992" w:type="pct"/>
          </w:tcPr>
          <w:p w14:paraId="2E98AEAA" w14:textId="77777777" w:rsidR="00974B6F" w:rsidRPr="00B11BBC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auto"/>
          </w:tcPr>
          <w:p w14:paraId="32718A33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CF8338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BE9DA20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61F536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14:paraId="0A08EE90" w14:textId="77777777" w:rsidR="00974B6F" w:rsidRPr="003334E8" w:rsidRDefault="001E6B9C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6B9C">
              <w:rPr>
                <w:rFonts w:ascii="Angsana New" w:hAnsi="Angsana New"/>
                <w:sz w:val="30"/>
                <w:szCs w:val="30"/>
                <w:lang w:val="en-US"/>
              </w:rPr>
              <w:t>940,06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13B4CAE7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14:paraId="19D8C96D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629,825</w:t>
            </w:r>
          </w:p>
        </w:tc>
      </w:tr>
      <w:tr w:rsidR="00974B6F" w:rsidRPr="003334E8" w14:paraId="64C0D5F0" w14:textId="77777777" w:rsidTr="00791B19">
        <w:tc>
          <w:tcPr>
            <w:tcW w:w="1992" w:type="pct"/>
          </w:tcPr>
          <w:p w14:paraId="13A39408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  <w:shd w:val="clear" w:color="auto" w:fill="auto"/>
          </w:tcPr>
          <w:p w14:paraId="0572C031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43BDA4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7CF0C01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0C4A85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14:paraId="6B93A715" w14:textId="77777777" w:rsidR="00974B6F" w:rsidRPr="00014657" w:rsidRDefault="00177256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9,098,976</w:t>
            </w:r>
          </w:p>
        </w:tc>
        <w:tc>
          <w:tcPr>
            <w:tcW w:w="127" w:type="pct"/>
          </w:tcPr>
          <w:p w14:paraId="1A7DB782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14:paraId="63F5B8D6" w14:textId="77777777" w:rsidR="00974B6F" w:rsidRPr="00A02FA1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8,272,360</w:t>
            </w:r>
          </w:p>
        </w:tc>
      </w:tr>
      <w:tr w:rsidR="00974B6F" w:rsidRPr="003334E8" w14:paraId="6D2C4D1B" w14:textId="77777777" w:rsidTr="00673260">
        <w:trPr>
          <w:trHeight w:val="81"/>
        </w:trPr>
        <w:tc>
          <w:tcPr>
            <w:tcW w:w="1992" w:type="pct"/>
          </w:tcPr>
          <w:p w14:paraId="54DC3D1D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31" w:type="pct"/>
            <w:shd w:val="clear" w:color="auto" w:fill="auto"/>
          </w:tcPr>
          <w:p w14:paraId="20217514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953730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D730BBE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967A06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14:paraId="44D417B7" w14:textId="77777777" w:rsidR="00974B6F" w:rsidRPr="00014657" w:rsidRDefault="00177256" w:rsidP="00974B6F">
            <w:pPr>
              <w:pStyle w:val="BodyText"/>
              <w:tabs>
                <w:tab w:val="decimal" w:pos="1244"/>
              </w:tabs>
              <w:spacing w:after="0"/>
              <w:ind w:left="-108" w:right="-69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(8,712,580</w:t>
            </w:r>
            <w:r w:rsidRPr="0017725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79E91AA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14:paraId="3946D37E" w14:textId="77777777" w:rsidR="00974B6F" w:rsidRPr="00A02FA1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(7,400,338)</w:t>
            </w:r>
          </w:p>
        </w:tc>
      </w:tr>
      <w:tr w:rsidR="00974B6F" w:rsidRPr="003334E8" w14:paraId="167C23D2" w14:textId="77777777" w:rsidTr="00791B19">
        <w:tc>
          <w:tcPr>
            <w:tcW w:w="1992" w:type="pct"/>
          </w:tcPr>
          <w:p w14:paraId="5796F7D3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E2C99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F1C659" w14:textId="77777777" w:rsidR="00974B6F" w:rsidRPr="003334E8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752F2DC" w14:textId="77777777" w:rsidR="00974B6F" w:rsidRPr="003334E8" w:rsidRDefault="00974B6F" w:rsidP="00974B6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3BDA68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736A49E" w14:textId="77777777" w:rsidR="00974B6F" w:rsidRPr="003334E8" w:rsidRDefault="00177256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72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1,326,461</w:t>
            </w:r>
          </w:p>
        </w:tc>
        <w:tc>
          <w:tcPr>
            <w:tcW w:w="127" w:type="pct"/>
          </w:tcPr>
          <w:p w14:paraId="16561D43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AD6158" w14:textId="77777777" w:rsidR="00974B6F" w:rsidRPr="003334E8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1,501,847</w:t>
            </w:r>
          </w:p>
        </w:tc>
      </w:tr>
    </w:tbl>
    <w:p w14:paraId="3376E145" w14:textId="77777777" w:rsidR="0013608A" w:rsidRDefault="0013608A" w:rsidP="0013608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4"/>
        <w:gridCol w:w="1137"/>
        <w:gridCol w:w="250"/>
        <w:gridCol w:w="1190"/>
        <w:gridCol w:w="260"/>
        <w:gridCol w:w="1268"/>
        <w:gridCol w:w="236"/>
        <w:gridCol w:w="1214"/>
      </w:tblGrid>
      <w:tr w:rsidR="008061C1" w:rsidRPr="00673260" w14:paraId="2D0C3C2E" w14:textId="77777777" w:rsidTr="00C51195">
        <w:tc>
          <w:tcPr>
            <w:tcW w:w="2007" w:type="pct"/>
          </w:tcPr>
          <w:p w14:paraId="72ACD8F6" w14:textId="77777777"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="00D338DF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D338DF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9" w:type="pct"/>
            <w:gridSpan w:val="3"/>
            <w:vAlign w:val="bottom"/>
          </w:tcPr>
          <w:p w14:paraId="6C0C4319" w14:textId="77777777"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2D7703B4" w14:textId="77777777"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4" w:type="pct"/>
            <w:gridSpan w:val="3"/>
            <w:vAlign w:val="bottom"/>
          </w:tcPr>
          <w:p w14:paraId="49D5E057" w14:textId="77777777"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673260" w14:paraId="2612FBBF" w14:textId="77777777" w:rsidTr="00C51195">
        <w:tc>
          <w:tcPr>
            <w:tcW w:w="2007" w:type="pct"/>
          </w:tcPr>
          <w:p w14:paraId="496D6AA1" w14:textId="77777777"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5A08BFE" w14:textId="77777777" w:rsidR="008061C1" w:rsidRPr="00673260" w:rsidRDefault="00D64E6F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</w:tcPr>
          <w:p w14:paraId="7B273928" w14:textId="77777777"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AC8A1FA" w14:textId="77777777" w:rsidR="008061C1" w:rsidRPr="00673260" w:rsidRDefault="004665B6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6DFAC3C4" w14:textId="77777777"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8352F23" w14:textId="77777777" w:rsidR="008061C1" w:rsidRPr="00673260" w:rsidRDefault="00D64E6F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" w:type="pct"/>
          </w:tcPr>
          <w:p w14:paraId="3B5E3226" w14:textId="77777777"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27B6ACE1" w14:textId="77777777" w:rsidR="008061C1" w:rsidRPr="00673260" w:rsidRDefault="004665B6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73260" w14:paraId="77857C88" w14:textId="77777777" w:rsidTr="00C51195">
        <w:tc>
          <w:tcPr>
            <w:tcW w:w="2007" w:type="pct"/>
          </w:tcPr>
          <w:p w14:paraId="41509738" w14:textId="77777777" w:rsidR="006E7855" w:rsidRPr="00673260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BC60819" w14:textId="77777777" w:rsidR="006E7855" w:rsidRPr="00673260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" w:type="pct"/>
          </w:tcPr>
          <w:p w14:paraId="07318F3C" w14:textId="77777777"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50B6B5" w14:textId="77777777" w:rsidR="006E7855" w:rsidRPr="00673260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0" w:type="pct"/>
          </w:tcPr>
          <w:p w14:paraId="1A7E034A" w14:textId="77777777" w:rsidR="006E7855" w:rsidRPr="003334E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F50F6EF" w14:textId="77777777" w:rsidR="006E7855" w:rsidRPr="00673260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101E32DA" w14:textId="77777777"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1918AC4" w14:textId="77777777" w:rsidR="006E7855" w:rsidRPr="00673260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73260" w14:paraId="07C9591B" w14:textId="77777777" w:rsidTr="00C51195">
        <w:tc>
          <w:tcPr>
            <w:tcW w:w="2007" w:type="pct"/>
          </w:tcPr>
          <w:p w14:paraId="57076D02" w14:textId="77777777" w:rsidR="006E7855" w:rsidRPr="00673260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52EDCC74" w14:textId="77777777"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73260" w14:paraId="48982D3C" w14:textId="77777777" w:rsidTr="00C51195">
        <w:tc>
          <w:tcPr>
            <w:tcW w:w="2007" w:type="pct"/>
          </w:tcPr>
          <w:p w14:paraId="526C27EA" w14:textId="77777777" w:rsidR="006E7855" w:rsidRPr="00C463A9" w:rsidRDefault="006E7855" w:rsidP="006E78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3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1A442450" w14:textId="77777777" w:rsidR="006E7855" w:rsidRPr="002D6FE3" w:rsidRDefault="00183D83" w:rsidP="006E7855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331BE8B" w14:textId="77777777" w:rsidR="006E7855" w:rsidRPr="00673260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667BE26" w14:textId="77777777" w:rsidR="006E7855" w:rsidRPr="00673260" w:rsidRDefault="006E7855" w:rsidP="006E7855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F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4F6A7F9" w14:textId="77777777" w:rsidR="006E7855" w:rsidRPr="00673260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7596D212" w14:textId="77777777" w:rsidR="006E7855" w:rsidRPr="00792085" w:rsidRDefault="006B54DC" w:rsidP="006E785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4,719</w:t>
            </w:r>
          </w:p>
        </w:tc>
        <w:tc>
          <w:tcPr>
            <w:tcW w:w="127" w:type="pct"/>
          </w:tcPr>
          <w:p w14:paraId="3605FBD8" w14:textId="77777777" w:rsidR="006E7855" w:rsidRPr="00673260" w:rsidRDefault="006E7855" w:rsidP="006E785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1E9B5853" w14:textId="77777777" w:rsidR="006E7855" w:rsidRPr="00673260" w:rsidRDefault="004665B6" w:rsidP="007A3F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C463A9" w:rsidRPr="0079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026</w:t>
            </w:r>
          </w:p>
        </w:tc>
      </w:tr>
    </w:tbl>
    <w:p w14:paraId="110C42C6" w14:textId="77777777" w:rsidR="008061C1" w:rsidRPr="003334E8" w:rsidRDefault="008061C1" w:rsidP="0013608A">
      <w:pPr>
        <w:rPr>
          <w:rFonts w:asciiTheme="majorBidi" w:hAnsiTheme="majorBidi" w:cstheme="majorBidi"/>
          <w:sz w:val="30"/>
          <w:szCs w:val="30"/>
        </w:rPr>
      </w:pPr>
    </w:p>
    <w:p w14:paraId="1E6A4F98" w14:textId="77777777" w:rsidR="006D2747" w:rsidRPr="00353610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30"/>
          <w:szCs w:val="30"/>
          <w:lang w:val="en-US"/>
        </w:rPr>
      </w:pPr>
      <w:r w:rsidRPr="003334E8">
        <w:rPr>
          <w:rFonts w:ascii="Angsana New" w:hAnsi="Angsana New"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6F7C2D64" w14:textId="77777777" w:rsidR="006D2747" w:rsidRPr="00E53D4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9E657DB" w14:textId="77777777" w:rsidR="00BB668B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="00BB668B"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และบริษัทตกลงที่จะจ่ายค่าบริการเดือน</w:t>
      </w:r>
      <w:r w:rsidRPr="004709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ละ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1F24CF" w:rsidRPr="00470977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64C53038" w14:textId="77777777" w:rsidR="00137135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BD7AF01" w14:textId="77777777" w:rsidR="00F8469A" w:rsidRPr="00D57AF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D57AF2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C61B153" w14:textId="77777777" w:rsidR="00F8469A" w:rsidRPr="00D57AF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ADC8FA5" w14:textId="77777777" w:rsidR="00F8469A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366A5A">
        <w:rPr>
          <w:rFonts w:asciiTheme="majorBidi" w:hAnsiTheme="majorBidi"/>
          <w:spacing w:val="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366A5A">
        <w:rPr>
          <w:rFonts w:asciiTheme="majorBidi" w:hAnsiTheme="majorBidi" w:hint="cs"/>
          <w:spacing w:val="4"/>
          <w:sz w:val="30"/>
          <w:szCs w:val="30"/>
          <w:cs/>
        </w:rPr>
        <w:t>กับ</w:t>
      </w:r>
      <w:r w:rsidRPr="00366A5A">
        <w:rPr>
          <w:rFonts w:asciiTheme="majorBidi" w:hAnsiTheme="majorBidi"/>
          <w:spacing w:val="4"/>
          <w:sz w:val="30"/>
          <w:szCs w:val="30"/>
          <w:cs/>
        </w:rPr>
        <w:t>บริษัทย่อยหลายแห่ง ดอกเบี้ยรับและดอกเบี้ยจ่ายที่เกิดจาก</w:t>
      </w:r>
      <w:r w:rsidRPr="00366A5A">
        <w:rPr>
          <w:rFonts w:asciiTheme="majorBidi" w:hAnsiTheme="majorBidi"/>
          <w:sz w:val="30"/>
          <w:szCs w:val="30"/>
          <w:cs/>
        </w:rPr>
        <w:t>การ</w:t>
      </w:r>
      <w:r w:rsidR="00C463A9" w:rsidRPr="00366A5A">
        <w:rPr>
          <w:rFonts w:asciiTheme="majorBidi" w:hAnsiTheme="majorBidi"/>
          <w:sz w:val="30"/>
          <w:szCs w:val="30"/>
          <w:cs/>
        </w:rPr>
        <w:t>บริหารคำนวณจากอัตราดอกเบี้ย</w:t>
      </w:r>
      <w:r w:rsidR="00C463A9" w:rsidRPr="00366A5A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</w:t>
      </w:r>
      <w:r w:rsidR="00C463A9" w:rsidRPr="00366A5A">
        <w:rPr>
          <w:rFonts w:asciiTheme="majorBidi" w:hAnsiTheme="majorBidi"/>
          <w:sz w:val="30"/>
          <w:szCs w:val="30"/>
        </w:rPr>
        <w:t xml:space="preserve"> </w:t>
      </w:r>
      <w:r w:rsidR="00C463A9" w:rsidRPr="00366A5A">
        <w:rPr>
          <w:rFonts w:asciiTheme="majorBidi" w:hAnsiTheme="majorBidi" w:hint="cs"/>
          <w:sz w:val="30"/>
          <w:szCs w:val="30"/>
          <w:cs/>
        </w:rPr>
        <w:t>ปี</w:t>
      </w:r>
      <w:r w:rsidR="00C463A9" w:rsidRPr="00366A5A">
        <w:rPr>
          <w:rFonts w:asciiTheme="majorBidi" w:hAnsiTheme="majorBidi"/>
          <w:sz w:val="30"/>
          <w:szCs w:val="30"/>
          <w:cs/>
        </w:rPr>
        <w:t xml:space="preserve">จากธนาคารพาณิชย์เฉลี่ยบวกร้อยละ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C463A9" w:rsidRPr="00366A5A">
        <w:rPr>
          <w:rFonts w:asciiTheme="majorBidi" w:hAnsiTheme="majorBidi" w:cstheme="majorBidi"/>
          <w:sz w:val="30"/>
          <w:szCs w:val="30"/>
        </w:rPr>
        <w:t>.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463A9" w:rsidRPr="00366A5A">
        <w:rPr>
          <w:rFonts w:asciiTheme="majorBidi" w:hAnsiTheme="majorBidi" w:cstheme="majorBidi"/>
          <w:sz w:val="30"/>
          <w:szCs w:val="30"/>
        </w:rPr>
        <w:t xml:space="preserve"> </w:t>
      </w:r>
      <w:r w:rsidRPr="00366A5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66A5A">
        <w:rPr>
          <w:rFonts w:asciiTheme="majorBidi" w:hAnsiTheme="majorBidi"/>
          <w:sz w:val="30"/>
          <w:szCs w:val="30"/>
          <w:cs/>
        </w:rPr>
        <w:t>อัตราดอกเบี้ย</w:t>
      </w:r>
      <w:r w:rsidR="00364AF4" w:rsidRPr="00366A5A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</w:t>
      </w:r>
      <w:r w:rsidR="00364AF4" w:rsidRPr="00366A5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364AF4" w:rsidRPr="00366A5A">
        <w:rPr>
          <w:rFonts w:asciiTheme="majorBidi" w:hAnsiTheme="majorBidi" w:hint="cs"/>
          <w:sz w:val="30"/>
          <w:szCs w:val="30"/>
          <w:cs/>
          <w:lang w:val="en-US"/>
        </w:rPr>
        <w:t>เดือนจากธนาคารพาณิชย์</w:t>
      </w:r>
      <w:r w:rsidR="00364AF4" w:rsidRPr="00366A5A">
        <w:rPr>
          <w:rFonts w:asciiTheme="majorBidi" w:hAnsiTheme="majorBidi" w:hint="cs"/>
          <w:sz w:val="30"/>
          <w:szCs w:val="30"/>
          <w:cs/>
        </w:rPr>
        <w:t xml:space="preserve"> </w:t>
      </w:r>
      <w:r w:rsidRPr="00366A5A">
        <w:rPr>
          <w:rFonts w:asciiTheme="majorBidi" w:hAnsiTheme="majorBidi"/>
          <w:sz w:val="30"/>
          <w:szCs w:val="30"/>
          <w:cs/>
        </w:rPr>
        <w:t xml:space="preserve">ตามลำดับ ยอดเงินต้นคงเหลือ ณ วันที่รายงานที่เกิดจากระบบการบริหารดังกล่าวแสดงเป็น </w:t>
      </w:r>
      <w:r w:rsidRPr="00366A5A">
        <w:rPr>
          <w:rFonts w:asciiTheme="majorBidi" w:hAnsiTheme="majorBidi" w:cstheme="majorBidi"/>
          <w:sz w:val="30"/>
          <w:szCs w:val="30"/>
        </w:rPr>
        <w:t>“</w:t>
      </w:r>
      <w:r w:rsidRPr="00366A5A">
        <w:rPr>
          <w:rFonts w:asciiTheme="majorBidi" w:hAnsiTheme="majorBidi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366A5A">
        <w:rPr>
          <w:rFonts w:asciiTheme="majorBidi" w:hAnsiTheme="majorBidi" w:cstheme="majorBidi"/>
          <w:sz w:val="30"/>
          <w:szCs w:val="30"/>
        </w:rPr>
        <w:t xml:space="preserve">” </w:t>
      </w:r>
      <w:r w:rsidRPr="00366A5A">
        <w:rPr>
          <w:rFonts w:asciiTheme="majorBidi" w:hAnsiTheme="majorBidi"/>
          <w:sz w:val="30"/>
          <w:szCs w:val="30"/>
          <w:cs/>
        </w:rPr>
        <w:t xml:space="preserve">และ </w:t>
      </w:r>
      <w:r w:rsidRPr="00366A5A">
        <w:rPr>
          <w:rFonts w:asciiTheme="majorBidi" w:hAnsiTheme="majorBidi" w:cstheme="majorBidi"/>
          <w:sz w:val="30"/>
          <w:szCs w:val="30"/>
        </w:rPr>
        <w:t>“</w:t>
      </w:r>
      <w:r w:rsidRPr="00366A5A">
        <w:rPr>
          <w:rFonts w:asciiTheme="majorBidi" w:hAnsiTheme="majorBidi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366A5A">
        <w:rPr>
          <w:rFonts w:asciiTheme="majorBidi" w:hAnsiTheme="majorBidi" w:cstheme="majorBidi"/>
          <w:sz w:val="30"/>
          <w:szCs w:val="30"/>
        </w:rPr>
        <w:t xml:space="preserve">” </w:t>
      </w:r>
      <w:r w:rsidRPr="00366A5A">
        <w:rPr>
          <w:rFonts w:asciiTheme="majorBidi" w:hAnsiTheme="majorBidi"/>
          <w:sz w:val="30"/>
          <w:szCs w:val="30"/>
          <w:cs/>
        </w:rPr>
        <w:t>ตามลำดับในงบแสดงฐานะการเงิน</w:t>
      </w:r>
    </w:p>
    <w:p w14:paraId="2A7FAC9F" w14:textId="77777777" w:rsidR="004C6B6A" w:rsidRPr="00714CF7" w:rsidRDefault="004C6B6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</w:p>
    <w:p w14:paraId="7F0E1704" w14:textId="77777777" w:rsidR="00B36D3F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="00320A81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14:paraId="5A95EAB0" w14:textId="77777777" w:rsidR="006E7855" w:rsidRPr="006E7855" w:rsidRDefault="006E7855" w:rsidP="006E7855">
      <w:pPr>
        <w:pStyle w:val="ListParagraph"/>
        <w:ind w:left="540" w:firstLine="0"/>
        <w:rPr>
          <w:rFonts w:asciiTheme="majorBidi" w:hAnsiTheme="majorBidi" w:cstheme="majorBidi"/>
          <w:cs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6E7855" w:rsidRPr="006E7855" w14:paraId="3C2BC0B8" w14:textId="77777777" w:rsidTr="006E7855">
        <w:trPr>
          <w:tblHeader/>
        </w:trPr>
        <w:tc>
          <w:tcPr>
            <w:tcW w:w="2120" w:type="pct"/>
          </w:tcPr>
          <w:p w14:paraId="4459540E" w14:textId="77777777"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31FA6910" w14:textId="77777777"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6E9D6BB1" w14:textId="77777777"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2839602F" w14:textId="77777777"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C87" w:rsidRPr="006E7855" w14:paraId="72488068" w14:textId="77777777" w:rsidTr="006E7855">
        <w:trPr>
          <w:tblHeader/>
        </w:trPr>
        <w:tc>
          <w:tcPr>
            <w:tcW w:w="2120" w:type="pct"/>
          </w:tcPr>
          <w:p w14:paraId="758D1DEB" w14:textId="77777777" w:rsidR="00420C87" w:rsidRPr="006E7855" w:rsidRDefault="00420C87" w:rsidP="00420C8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41C1C0B9" w14:textId="77777777" w:rsidR="00420C87" w:rsidRPr="00673260" w:rsidRDefault="00D64E6F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4" w:type="pct"/>
          </w:tcPr>
          <w:p w14:paraId="410B58E4" w14:textId="77777777"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5DFAF1" w14:textId="77777777"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F70E0C5" w14:textId="77777777"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6BAAB9" w14:textId="77777777" w:rsidR="00420C87" w:rsidRPr="00673260" w:rsidRDefault="00D64E6F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4" w:type="pct"/>
          </w:tcPr>
          <w:p w14:paraId="55816E25" w14:textId="77777777"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16B73DB" w14:textId="77777777"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20C87" w:rsidRPr="006E7855" w14:paraId="57313432" w14:textId="77777777" w:rsidTr="006E7855">
        <w:trPr>
          <w:tblHeader/>
        </w:trPr>
        <w:tc>
          <w:tcPr>
            <w:tcW w:w="2120" w:type="pct"/>
          </w:tcPr>
          <w:p w14:paraId="62730C8A" w14:textId="77777777" w:rsidR="00420C87" w:rsidRPr="006E7855" w:rsidRDefault="00420C87" w:rsidP="00420C8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2B50696" w14:textId="77777777" w:rsidR="00420C87" w:rsidRPr="00673260" w:rsidRDefault="004665B6" w:rsidP="00420C87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" w:type="pct"/>
          </w:tcPr>
          <w:p w14:paraId="25CA9D62" w14:textId="77777777"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0479DD" w14:textId="77777777"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14:paraId="6BC3F524" w14:textId="77777777" w:rsidR="00420C87" w:rsidRPr="003334E8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7A04875" w14:textId="77777777" w:rsidR="00420C87" w:rsidRPr="00673260" w:rsidRDefault="004665B6" w:rsidP="00420C87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" w:type="pct"/>
          </w:tcPr>
          <w:p w14:paraId="3B089D60" w14:textId="77777777"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48A42CA" w14:textId="77777777"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420C87" w:rsidRPr="006E7855" w14:paraId="7F230AB5" w14:textId="77777777" w:rsidTr="006E7855">
        <w:trPr>
          <w:tblHeader/>
        </w:trPr>
        <w:tc>
          <w:tcPr>
            <w:tcW w:w="2120" w:type="pct"/>
          </w:tcPr>
          <w:p w14:paraId="15AC42D3" w14:textId="77777777" w:rsidR="00420C87" w:rsidRPr="006E7855" w:rsidRDefault="00420C87" w:rsidP="00420C8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0C8C5845" w14:textId="77777777"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C87" w:rsidRPr="006E7855" w14:paraId="0DAC9773" w14:textId="77777777" w:rsidTr="006E7855">
        <w:trPr>
          <w:tblHeader/>
        </w:trPr>
        <w:tc>
          <w:tcPr>
            <w:tcW w:w="2120" w:type="pct"/>
          </w:tcPr>
          <w:p w14:paraId="7E5EB211" w14:textId="77777777" w:rsidR="00420C87" w:rsidRPr="006E7855" w:rsidRDefault="00420C87" w:rsidP="00420C8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0" w:type="pct"/>
          </w:tcPr>
          <w:p w14:paraId="11E2412C" w14:textId="77777777"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2FEAE65D" w14:textId="77777777"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1944C29" w14:textId="77777777"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13A9A96" w14:textId="77777777" w:rsidR="00420C87" w:rsidRPr="006E7855" w:rsidRDefault="00420C87" w:rsidP="00420C8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049303B" w14:textId="77777777"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2CC02B3" w14:textId="77777777"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479080DE" w14:textId="77777777"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74EC" w:rsidRPr="006E7855" w14:paraId="30EBDB19" w14:textId="77777777" w:rsidTr="006E7855">
        <w:trPr>
          <w:tblHeader/>
        </w:trPr>
        <w:tc>
          <w:tcPr>
            <w:tcW w:w="2120" w:type="pct"/>
          </w:tcPr>
          <w:p w14:paraId="313ABF3D" w14:textId="77777777" w:rsidR="00A774EC" w:rsidRPr="006E7855" w:rsidRDefault="00A774EC" w:rsidP="00A774E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14:paraId="35C7644C" w14:textId="77777777" w:rsidR="00A774EC" w:rsidRPr="006E7855" w:rsidRDefault="001E6B9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D5F88FB" w14:textId="77777777"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516E911" w14:textId="77777777"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41" w:type="pct"/>
          </w:tcPr>
          <w:p w14:paraId="2AF7E986" w14:textId="77777777"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3C683F0" w14:textId="77777777" w:rsidR="00A774EC" w:rsidRPr="006E7855" w:rsidRDefault="001E6B9C" w:rsidP="00D47A6B">
            <w:pPr>
              <w:pStyle w:val="BodyText"/>
              <w:tabs>
                <w:tab w:val="decimal" w:pos="72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1C041E3" w14:textId="77777777"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7AC880A" w14:textId="77777777" w:rsidR="00A774EC" w:rsidRPr="006E7855" w:rsidRDefault="00A774EC" w:rsidP="00D47A6B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6B9C" w:rsidRPr="006E7855" w14:paraId="3EB87C87" w14:textId="77777777" w:rsidTr="006E7855">
        <w:trPr>
          <w:tblHeader/>
        </w:trPr>
        <w:tc>
          <w:tcPr>
            <w:tcW w:w="2120" w:type="pct"/>
          </w:tcPr>
          <w:p w14:paraId="63412479" w14:textId="77777777" w:rsidR="001E6B9C" w:rsidRPr="006E7855" w:rsidRDefault="001E6B9C" w:rsidP="001E6B9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5521205B" w14:textId="77777777" w:rsidR="001E6B9C" w:rsidRPr="006E7855" w:rsidRDefault="001E6B9C" w:rsidP="001E6B9C">
            <w:pPr>
              <w:spacing w:line="240" w:lineRule="auto"/>
              <w:ind w:left="435" w:right="-43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14:paraId="72E31A33" w14:textId="77777777" w:rsidR="001E6B9C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0F9E3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1,242,979</w:t>
            </w:r>
          </w:p>
        </w:tc>
        <w:tc>
          <w:tcPr>
            <w:tcW w:w="124" w:type="pct"/>
          </w:tcPr>
          <w:p w14:paraId="422F278C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60CF489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DFAF8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41" w:type="pct"/>
          </w:tcPr>
          <w:p w14:paraId="6561D5B5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55063E2" w14:textId="77777777" w:rsidR="001E6B9C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4BADB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1,242,979</w:t>
            </w:r>
          </w:p>
        </w:tc>
        <w:tc>
          <w:tcPr>
            <w:tcW w:w="124" w:type="pct"/>
          </w:tcPr>
          <w:p w14:paraId="3E5130CF" w14:textId="77777777" w:rsidR="001E6B9C" w:rsidRPr="006E7855" w:rsidRDefault="001E6B9C" w:rsidP="001E6B9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BCA5974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D69254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1E6B9C" w:rsidRPr="006E7855" w14:paraId="2FE744E6" w14:textId="77777777" w:rsidTr="006E7855">
        <w:trPr>
          <w:tblHeader/>
        </w:trPr>
        <w:tc>
          <w:tcPr>
            <w:tcW w:w="2120" w:type="pct"/>
          </w:tcPr>
          <w:p w14:paraId="468E22FB" w14:textId="77777777" w:rsidR="001E6B9C" w:rsidRPr="006E7855" w:rsidRDefault="001E6B9C" w:rsidP="001E6B9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5E0CC27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1,242,979</w:t>
            </w:r>
          </w:p>
        </w:tc>
        <w:tc>
          <w:tcPr>
            <w:tcW w:w="124" w:type="pct"/>
          </w:tcPr>
          <w:p w14:paraId="2C04CD42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F4335B1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41" w:type="pct"/>
          </w:tcPr>
          <w:p w14:paraId="606FA389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5E1AF9D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1,242,979</w:t>
            </w:r>
          </w:p>
        </w:tc>
        <w:tc>
          <w:tcPr>
            <w:tcW w:w="124" w:type="pct"/>
          </w:tcPr>
          <w:p w14:paraId="2E1AE2A4" w14:textId="77777777" w:rsidR="001E6B9C" w:rsidRPr="006E7855" w:rsidRDefault="001E6B9C" w:rsidP="001E6B9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87587CA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</w:p>
        </w:tc>
      </w:tr>
      <w:tr w:rsidR="001E6B9C" w:rsidRPr="006E7855" w14:paraId="638BFB1F" w14:textId="77777777" w:rsidTr="00D95196">
        <w:trPr>
          <w:tblHeader/>
        </w:trPr>
        <w:tc>
          <w:tcPr>
            <w:tcW w:w="2120" w:type="pct"/>
          </w:tcPr>
          <w:p w14:paraId="564AF056" w14:textId="77777777" w:rsidR="001E6B9C" w:rsidRPr="006E7855" w:rsidRDefault="001E6B9C" w:rsidP="001E6B9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3F309B5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DC81EE5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1563599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352F28B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02F8EAC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B811D99" w14:textId="77777777" w:rsidR="001E6B9C" w:rsidRPr="006E7855" w:rsidRDefault="001E6B9C" w:rsidP="001E6B9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3594A81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B9C" w:rsidRPr="006E7855" w14:paraId="5D29BD8A" w14:textId="77777777" w:rsidTr="006E7855">
        <w:trPr>
          <w:tblHeader/>
        </w:trPr>
        <w:tc>
          <w:tcPr>
            <w:tcW w:w="2120" w:type="pct"/>
          </w:tcPr>
          <w:p w14:paraId="0C2DC050" w14:textId="77777777" w:rsidR="001E6B9C" w:rsidRPr="006E7855" w:rsidRDefault="001E6B9C" w:rsidP="001E6B9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0" w:type="pct"/>
          </w:tcPr>
          <w:p w14:paraId="52376DB1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377F4B8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BF41362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D985696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83EBD57" w14:textId="77777777" w:rsidR="001E6B9C" w:rsidRPr="006E7855" w:rsidRDefault="001E6B9C" w:rsidP="001E6B9C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9F28E64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694D7FB9" w14:textId="77777777" w:rsidR="001E6B9C" w:rsidRPr="006E7855" w:rsidRDefault="001E6B9C" w:rsidP="001E6B9C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E6B9C" w:rsidRPr="006E7855" w14:paraId="7F8BD87A" w14:textId="77777777" w:rsidTr="006E7855">
        <w:trPr>
          <w:tblHeader/>
        </w:trPr>
        <w:tc>
          <w:tcPr>
            <w:tcW w:w="2120" w:type="pct"/>
          </w:tcPr>
          <w:p w14:paraId="25592F1A" w14:textId="77777777" w:rsidR="001E6B9C" w:rsidRPr="006E7855" w:rsidRDefault="001E6B9C" w:rsidP="001E6B9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630" w:type="pct"/>
          </w:tcPr>
          <w:p w14:paraId="6970B55C" w14:textId="77777777" w:rsidR="001E6B9C" w:rsidRPr="006E7855" w:rsidRDefault="001E6B9C" w:rsidP="00D47A6B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3EA7E1D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F4E364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1" w:type="pct"/>
          </w:tcPr>
          <w:p w14:paraId="4EC470C2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1269F03" w14:textId="77777777" w:rsidR="001E6B9C" w:rsidRPr="006E7855" w:rsidRDefault="001E6B9C" w:rsidP="00D47A6B">
            <w:pPr>
              <w:pStyle w:val="BodyText"/>
              <w:tabs>
                <w:tab w:val="decimal" w:pos="72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AF1C72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55E2F989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1E6B9C" w:rsidRPr="006E7855" w14:paraId="46B4FBC6" w14:textId="77777777" w:rsidTr="006E7855">
        <w:trPr>
          <w:tblHeader/>
        </w:trPr>
        <w:tc>
          <w:tcPr>
            <w:tcW w:w="2120" w:type="pct"/>
          </w:tcPr>
          <w:p w14:paraId="32FCCD1D" w14:textId="77777777" w:rsidR="001E6B9C" w:rsidRPr="006E7855" w:rsidRDefault="001E6B9C" w:rsidP="001E6B9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275590B4" w14:textId="77777777" w:rsidR="001E6B9C" w:rsidRPr="006E7855" w:rsidRDefault="001E6B9C" w:rsidP="001E6B9C">
            <w:pPr>
              <w:spacing w:line="240" w:lineRule="auto"/>
              <w:ind w:right="-43" w:firstLine="151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14:paraId="189D0197" w14:textId="77777777" w:rsidR="001E6B9C" w:rsidRPr="00A774EC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2,187,078</w:t>
            </w:r>
          </w:p>
        </w:tc>
        <w:tc>
          <w:tcPr>
            <w:tcW w:w="124" w:type="pct"/>
            <w:vAlign w:val="bottom"/>
          </w:tcPr>
          <w:p w14:paraId="5A52BA2C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BD0C4B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141" w:type="pct"/>
            <w:vAlign w:val="bottom"/>
          </w:tcPr>
          <w:p w14:paraId="198D58B7" w14:textId="77777777" w:rsidR="001E6B9C" w:rsidRPr="006E7855" w:rsidRDefault="001E6B9C" w:rsidP="001E6B9C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E91122F" w14:textId="77777777" w:rsidR="001E6B9C" w:rsidRPr="00A774EC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2,187,078</w:t>
            </w:r>
          </w:p>
        </w:tc>
        <w:tc>
          <w:tcPr>
            <w:tcW w:w="124" w:type="pct"/>
            <w:vAlign w:val="bottom"/>
          </w:tcPr>
          <w:p w14:paraId="7E738DA1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320D63A8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</w:tr>
      <w:tr w:rsidR="001E6B9C" w:rsidRPr="006E7855" w14:paraId="19330067" w14:textId="77777777" w:rsidTr="006E7855">
        <w:trPr>
          <w:tblHeader/>
        </w:trPr>
        <w:tc>
          <w:tcPr>
            <w:tcW w:w="2120" w:type="pct"/>
          </w:tcPr>
          <w:p w14:paraId="282BA94E" w14:textId="77777777" w:rsidR="001E6B9C" w:rsidRPr="006E7855" w:rsidRDefault="001E6B9C" w:rsidP="001E6B9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2E0AEF07" w14:textId="77777777" w:rsidR="001E6B9C" w:rsidRPr="006E7855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24" w:type="pct"/>
          </w:tcPr>
          <w:p w14:paraId="7480A346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604BC6E" w14:textId="77777777" w:rsidR="001E6B9C" w:rsidRPr="006E7855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41" w:type="pct"/>
            <w:vAlign w:val="bottom"/>
          </w:tcPr>
          <w:p w14:paraId="7EBD6F25" w14:textId="77777777" w:rsidR="001E6B9C" w:rsidRPr="006E7855" w:rsidRDefault="001E6B9C" w:rsidP="001E6B9C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445DDE92" w14:textId="77777777" w:rsidR="001E6B9C" w:rsidRPr="006E7855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24" w:type="pct"/>
            <w:vAlign w:val="bottom"/>
          </w:tcPr>
          <w:p w14:paraId="603051E4" w14:textId="77777777" w:rsidR="001E6B9C" w:rsidRPr="006E7855" w:rsidRDefault="001E6B9C" w:rsidP="001E6B9C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38C28347" w14:textId="77777777" w:rsidR="001E6B9C" w:rsidRPr="006E7855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1E6B9C" w:rsidRPr="006E7855" w14:paraId="6EAD2B9A" w14:textId="77777777" w:rsidTr="006E7855">
        <w:trPr>
          <w:tblHeader/>
        </w:trPr>
        <w:tc>
          <w:tcPr>
            <w:tcW w:w="2120" w:type="pct"/>
          </w:tcPr>
          <w:p w14:paraId="54A33F71" w14:textId="77777777" w:rsidR="001E6B9C" w:rsidRPr="006E7855" w:rsidRDefault="001E6B9C" w:rsidP="001E6B9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15C5AB98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B549C04" w14:textId="77777777" w:rsidR="001E6B9C" w:rsidRPr="006E7855" w:rsidRDefault="001E6B9C" w:rsidP="001E6B9C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7F22F53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010E763F" w14:textId="77777777" w:rsidR="001E6B9C" w:rsidRPr="006E7855" w:rsidRDefault="001E6B9C" w:rsidP="001E6B9C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22DB025D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46F67B75" w14:textId="77777777" w:rsidR="001E6B9C" w:rsidRPr="006E7855" w:rsidRDefault="001E6B9C" w:rsidP="001E6B9C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78EB1C64" w14:textId="77777777" w:rsidR="001E6B9C" w:rsidRPr="006E7855" w:rsidRDefault="001E6B9C" w:rsidP="001E6B9C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6B9C" w:rsidRPr="006E7855" w14:paraId="7DD74B7E" w14:textId="77777777" w:rsidTr="006E7855">
        <w:trPr>
          <w:tblHeader/>
        </w:trPr>
        <w:tc>
          <w:tcPr>
            <w:tcW w:w="2120" w:type="pct"/>
          </w:tcPr>
          <w:p w14:paraId="046E95C8" w14:textId="77777777" w:rsidR="001E6B9C" w:rsidRPr="006E7855" w:rsidRDefault="001E6B9C" w:rsidP="001E6B9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174BD40" w14:textId="77777777" w:rsidR="001E6B9C" w:rsidRPr="00A774EC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2,231,049</w:t>
            </w:r>
          </w:p>
        </w:tc>
        <w:tc>
          <w:tcPr>
            <w:tcW w:w="124" w:type="pct"/>
          </w:tcPr>
          <w:p w14:paraId="168CFE71" w14:textId="77777777" w:rsidR="001E6B9C" w:rsidRPr="006E7855" w:rsidRDefault="001E6B9C" w:rsidP="001E6B9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A0A05C0" w14:textId="77777777" w:rsidR="001E6B9C" w:rsidRPr="006E7855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141" w:type="pct"/>
          </w:tcPr>
          <w:p w14:paraId="2D8B6247" w14:textId="77777777" w:rsidR="001E6B9C" w:rsidRPr="006E7855" w:rsidRDefault="001E6B9C" w:rsidP="001E6B9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7461B3A" w14:textId="77777777" w:rsidR="001E6B9C" w:rsidRPr="00A774EC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2,231,049</w:t>
            </w:r>
          </w:p>
        </w:tc>
        <w:tc>
          <w:tcPr>
            <w:tcW w:w="124" w:type="pct"/>
          </w:tcPr>
          <w:p w14:paraId="378F6D51" w14:textId="77777777" w:rsidR="001E6B9C" w:rsidRPr="006E7855" w:rsidRDefault="001E6B9C" w:rsidP="001E6B9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4618FD3" w14:textId="77777777" w:rsidR="001E6B9C" w:rsidRPr="006E7855" w:rsidRDefault="001E6B9C" w:rsidP="001E6B9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14:paraId="477829AB" w14:textId="77777777" w:rsidR="00320A81" w:rsidRDefault="00320A81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14:paraId="67E35990" w14:textId="77777777" w:rsidR="006A5147" w:rsidRDefault="006A5147" w:rsidP="006A5147">
      <w:pPr>
        <w:ind w:left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z w:val="30"/>
          <w:szCs w:val="30"/>
          <w:cs/>
        </w:rPr>
        <w:t xml:space="preserve">ตราสารหนี้ที่เป็นหลักทรัพย์เผื่อขาย </w:t>
      </w:r>
      <w:r>
        <w:rPr>
          <w:rFonts w:ascii="Angsana New" w:hAnsi="Angsana New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>ในกองทุนส่วนบุคคล</w:t>
      </w:r>
      <w:r>
        <w:rPr>
          <w:rFonts w:ascii="Angsana New" w:hAnsi="Angsana New"/>
          <w:sz w:val="30"/>
          <w:szCs w:val="30"/>
          <w:lang w:val="en-US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สำหรับงวด</w:t>
      </w:r>
      <w:r w:rsidR="00D64E6F">
        <w:rPr>
          <w:rFonts w:ascii="Angsana New" w:hAnsi="Angsana New" w:hint="cs"/>
          <w:sz w:val="30"/>
          <w:szCs w:val="30"/>
          <w:cs/>
        </w:rPr>
        <w:t>เก้า</w:t>
      </w:r>
      <w:r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br/>
      </w:r>
      <w:r w:rsidR="00D64E6F" w:rsidRPr="00D64E6F">
        <w:rPr>
          <w:rFonts w:ascii="Angsana New" w:hAnsi="Angsana New"/>
          <w:sz w:val="30"/>
          <w:szCs w:val="30"/>
          <w:lang w:val="en-US"/>
        </w:rPr>
        <w:t xml:space="preserve">30 </w:t>
      </w:r>
      <w:r w:rsidR="00D64E6F" w:rsidRPr="00D64E6F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3334E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7EFDE5A" w14:textId="77777777" w:rsidR="008A0F47" w:rsidRPr="008A0F47" w:rsidRDefault="008A0F47" w:rsidP="006A5147">
      <w:pPr>
        <w:ind w:left="45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7"/>
        <w:gridCol w:w="1606"/>
        <w:gridCol w:w="373"/>
        <w:gridCol w:w="1454"/>
      </w:tblGrid>
      <w:tr w:rsidR="008A0F47" w:rsidRPr="003334E8" w14:paraId="78AD3CF7" w14:textId="77777777" w:rsidTr="00241CE7">
        <w:trPr>
          <w:trHeight w:val="366"/>
          <w:tblHeader/>
        </w:trPr>
        <w:tc>
          <w:tcPr>
            <w:tcW w:w="3093" w:type="pct"/>
          </w:tcPr>
          <w:p w14:paraId="6831F1E4" w14:textId="77777777" w:rsidR="008A0F47" w:rsidRPr="003334E8" w:rsidRDefault="008A0F47" w:rsidP="00F22E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5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907" w:type="pct"/>
            <w:gridSpan w:val="3"/>
          </w:tcPr>
          <w:p w14:paraId="5F19B7CE" w14:textId="77777777" w:rsidR="008A0F47" w:rsidRPr="008A0F47" w:rsidRDefault="008A0F47" w:rsidP="00F22E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A0F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8A0F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F47" w:rsidRPr="00673260" w14:paraId="6C5EE0F7" w14:textId="77777777" w:rsidTr="00241CE7">
        <w:trPr>
          <w:trHeight w:val="374"/>
          <w:tblHeader/>
        </w:trPr>
        <w:tc>
          <w:tcPr>
            <w:tcW w:w="3093" w:type="pct"/>
          </w:tcPr>
          <w:p w14:paraId="2908B57C" w14:textId="77777777" w:rsidR="008A0F47" w:rsidRPr="003334E8" w:rsidRDefault="008A0F47" w:rsidP="00F22E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5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892" w:type="pct"/>
          </w:tcPr>
          <w:p w14:paraId="4E27234C" w14:textId="77777777" w:rsidR="008A0F47" w:rsidRPr="00673260" w:rsidRDefault="004665B6" w:rsidP="00F22E6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07" w:type="pct"/>
          </w:tcPr>
          <w:p w14:paraId="4E81FEDD" w14:textId="77777777" w:rsidR="008A0F47" w:rsidRPr="00673260" w:rsidRDefault="008A0F47" w:rsidP="00F22E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14:paraId="6C1B3F78" w14:textId="77777777" w:rsidR="008A0F47" w:rsidRPr="00673260" w:rsidRDefault="004665B6" w:rsidP="00F22E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8A0F47" w:rsidRPr="003334E8" w14:paraId="23E2EB56" w14:textId="77777777" w:rsidTr="00241CE7">
        <w:trPr>
          <w:trHeight w:val="69"/>
          <w:tblHeader/>
        </w:trPr>
        <w:tc>
          <w:tcPr>
            <w:tcW w:w="3093" w:type="pct"/>
          </w:tcPr>
          <w:p w14:paraId="0EE96609" w14:textId="77777777" w:rsidR="008A0F47" w:rsidRPr="003334E8" w:rsidRDefault="008A0F47" w:rsidP="00F22E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07" w:type="pct"/>
            <w:gridSpan w:val="3"/>
          </w:tcPr>
          <w:p w14:paraId="2AFC15F4" w14:textId="77777777" w:rsidR="008A0F47" w:rsidRPr="003334E8" w:rsidRDefault="008A0F47" w:rsidP="00F22E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8FF" w:rsidRPr="003334E8" w14:paraId="0837CB04" w14:textId="77777777" w:rsidTr="00241CE7">
        <w:trPr>
          <w:trHeight w:val="347"/>
        </w:trPr>
        <w:tc>
          <w:tcPr>
            <w:tcW w:w="3093" w:type="pct"/>
          </w:tcPr>
          <w:p w14:paraId="536B16D6" w14:textId="77777777" w:rsidR="00C618FF" w:rsidRPr="003334E8" w:rsidRDefault="00C618FF" w:rsidP="00C618F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2" w:type="pct"/>
            <w:shd w:val="clear" w:color="auto" w:fill="auto"/>
          </w:tcPr>
          <w:p w14:paraId="4E57EC5A" w14:textId="77777777" w:rsidR="00C618FF" w:rsidRPr="00FB5660" w:rsidRDefault="00C618FF" w:rsidP="00C618FF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F68B9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3F68B9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07" w:type="pct"/>
          </w:tcPr>
          <w:p w14:paraId="1E132605" w14:textId="77777777" w:rsidR="00C618FF" w:rsidRPr="00FB5660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08" w:type="pct"/>
          </w:tcPr>
          <w:p w14:paraId="5FA641D1" w14:textId="77777777" w:rsidR="00C618FF" w:rsidRPr="003334E8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0F47" w:rsidRPr="009D395E" w14:paraId="25A499A7" w14:textId="77777777" w:rsidTr="00241CE7">
        <w:trPr>
          <w:trHeight w:val="360"/>
        </w:trPr>
        <w:tc>
          <w:tcPr>
            <w:tcW w:w="3093" w:type="pct"/>
          </w:tcPr>
          <w:p w14:paraId="5F7414FE" w14:textId="77777777" w:rsidR="008A0F47" w:rsidRPr="003334E8" w:rsidRDefault="008A0F47" w:rsidP="006A51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892" w:type="pct"/>
            <w:shd w:val="clear" w:color="auto" w:fill="auto"/>
          </w:tcPr>
          <w:p w14:paraId="03564B7D" w14:textId="77777777" w:rsidR="008A0F47" w:rsidRPr="003F68B9" w:rsidRDefault="001E6B9C" w:rsidP="003F68B9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9,731,300</w:t>
            </w:r>
          </w:p>
        </w:tc>
        <w:tc>
          <w:tcPr>
            <w:tcW w:w="207" w:type="pct"/>
          </w:tcPr>
          <w:p w14:paraId="209AAD83" w14:textId="77777777" w:rsidR="008A0F47" w:rsidRPr="003334E8" w:rsidRDefault="008A0F47" w:rsidP="006A51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68FF4FC8" w14:textId="77777777" w:rsidR="008A0F47" w:rsidRPr="003334E8" w:rsidRDefault="008A0F47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8FF" w:rsidRPr="003334E8" w14:paraId="177B1D6A" w14:textId="77777777" w:rsidTr="00241CE7">
        <w:trPr>
          <w:trHeight w:val="70"/>
        </w:trPr>
        <w:tc>
          <w:tcPr>
            <w:tcW w:w="3093" w:type="pct"/>
          </w:tcPr>
          <w:p w14:paraId="36A76805" w14:textId="77777777" w:rsidR="00C618FF" w:rsidRPr="003334E8" w:rsidRDefault="00C618FF" w:rsidP="00C618F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892" w:type="pct"/>
            <w:shd w:val="clear" w:color="auto" w:fill="auto"/>
          </w:tcPr>
          <w:p w14:paraId="4F4E652D" w14:textId="77777777" w:rsidR="00C618FF" w:rsidRPr="003F68B9" w:rsidRDefault="001E6B9C" w:rsidP="00C618FF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(11,580,840</w:t>
            </w:r>
            <w:r w:rsidRPr="001E6B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07" w:type="pct"/>
          </w:tcPr>
          <w:p w14:paraId="0D8C55A1" w14:textId="77777777" w:rsidR="00C618FF" w:rsidRPr="003334E8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5BBDB2A4" w14:textId="77777777" w:rsidR="00C618FF" w:rsidRPr="00C618FF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8FF" w:rsidRPr="003334E8" w14:paraId="35321F94" w14:textId="77777777" w:rsidTr="00241CE7">
        <w:trPr>
          <w:trHeight w:val="70"/>
        </w:trPr>
        <w:tc>
          <w:tcPr>
            <w:tcW w:w="3093" w:type="pct"/>
          </w:tcPr>
          <w:p w14:paraId="69242B32" w14:textId="77777777" w:rsidR="00C618FF" w:rsidRPr="003334E8" w:rsidRDefault="00C618FF" w:rsidP="00C618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ปรับปรุงมูลค่ายุติธรรมแล</w:t>
            </w:r>
            <w:r w:rsidRPr="008614BD">
              <w:rPr>
                <w:rFonts w:ascii="Angsana New" w:hAnsi="Angsana New" w:hint="cs"/>
                <w:sz w:val="30"/>
                <w:szCs w:val="30"/>
                <w:cs/>
              </w:rPr>
              <w:t>ะอื่นๆ</w:t>
            </w:r>
          </w:p>
        </w:tc>
        <w:tc>
          <w:tcPr>
            <w:tcW w:w="892" w:type="pct"/>
            <w:shd w:val="clear" w:color="auto" w:fill="auto"/>
          </w:tcPr>
          <w:p w14:paraId="2B9A0624" w14:textId="77777777" w:rsidR="00C618FF" w:rsidRPr="003F68B9" w:rsidRDefault="00397DBB" w:rsidP="00C618FF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28,999</w:t>
            </w:r>
          </w:p>
        </w:tc>
        <w:tc>
          <w:tcPr>
            <w:tcW w:w="207" w:type="pct"/>
          </w:tcPr>
          <w:p w14:paraId="4EEA58E9" w14:textId="77777777" w:rsidR="00C618FF" w:rsidRPr="003334E8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14:paraId="0F61C794" w14:textId="77777777" w:rsidR="00C618FF" w:rsidRPr="00C618FF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8FF" w:rsidRPr="00C618FF" w14:paraId="79EE4736" w14:textId="77777777" w:rsidTr="00241CE7">
        <w:trPr>
          <w:trHeight w:val="347"/>
        </w:trPr>
        <w:tc>
          <w:tcPr>
            <w:tcW w:w="3093" w:type="pct"/>
          </w:tcPr>
          <w:p w14:paraId="5EF24E0D" w14:textId="77777777" w:rsidR="00C618FF" w:rsidRPr="00FB5660" w:rsidRDefault="00C618FF" w:rsidP="00C618F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E6F" w:rsidRPr="00D64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D64E6F" w:rsidRPr="00D64E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92809" w14:textId="77777777" w:rsidR="00C618FF" w:rsidRPr="003F68B9" w:rsidRDefault="001E6B9C" w:rsidP="00C618FF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3,430,057</w:t>
            </w:r>
          </w:p>
        </w:tc>
        <w:tc>
          <w:tcPr>
            <w:tcW w:w="207" w:type="pct"/>
          </w:tcPr>
          <w:p w14:paraId="4471968B" w14:textId="77777777" w:rsidR="00C618FF" w:rsidRPr="003334E8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54A931F4" w14:textId="77777777" w:rsidR="00C618FF" w:rsidRPr="00C618FF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18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52EE032" w14:textId="77777777" w:rsidR="008A0F47" w:rsidRPr="008A0F47" w:rsidRDefault="008A0F47" w:rsidP="008A0F4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25BC87D" w14:textId="77777777" w:rsidR="00320A81" w:rsidRDefault="00320A81" w:rsidP="00236AD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06273396" w14:textId="77777777" w:rsidR="006A5147" w:rsidRPr="00AC4A94" w:rsidRDefault="006A5147" w:rsidP="006A5147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6E7855" w14:paraId="743CEF4F" w14:textId="77777777" w:rsidTr="00673260">
        <w:trPr>
          <w:tblHeader/>
        </w:trPr>
        <w:tc>
          <w:tcPr>
            <w:tcW w:w="1488" w:type="pct"/>
          </w:tcPr>
          <w:p w14:paraId="28F2C29B" w14:textId="77777777"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OLE_LINK2"/>
          </w:p>
        </w:tc>
        <w:tc>
          <w:tcPr>
            <w:tcW w:w="527" w:type="pct"/>
          </w:tcPr>
          <w:p w14:paraId="0420883B" w14:textId="77777777"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6F1703B1" w14:textId="77777777"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0F58959" w14:textId="77777777"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14:paraId="46A2F279" w14:textId="77777777"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6E7855" w14:paraId="34F5EBD3" w14:textId="77777777" w:rsidTr="00673260">
        <w:trPr>
          <w:tblHeader/>
        </w:trPr>
        <w:tc>
          <w:tcPr>
            <w:tcW w:w="1488" w:type="pct"/>
          </w:tcPr>
          <w:p w14:paraId="60B5A45B" w14:textId="77777777"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336F1E3C" w14:textId="77777777"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48E7C235" w14:textId="77777777" w:rsidR="006E7855" w:rsidRPr="006E7855" w:rsidRDefault="00D64E6F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" w:type="pct"/>
          </w:tcPr>
          <w:p w14:paraId="7E123FFF" w14:textId="77777777"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2E0430" w14:textId="77777777"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963644E" w14:textId="77777777"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50BC706" w14:textId="77777777" w:rsidR="006E7855" w:rsidRPr="006E7855" w:rsidRDefault="00D64E6F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" w:type="pct"/>
          </w:tcPr>
          <w:p w14:paraId="6FDEFDFB" w14:textId="77777777"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C266FD" w14:textId="77777777"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E7855" w14:paraId="7F5C90DF" w14:textId="77777777" w:rsidTr="00673260">
        <w:trPr>
          <w:tblHeader/>
        </w:trPr>
        <w:tc>
          <w:tcPr>
            <w:tcW w:w="1488" w:type="pct"/>
          </w:tcPr>
          <w:p w14:paraId="5964D76A" w14:textId="77777777"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CA8EE94" w14:textId="77777777"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47D55AEA" w14:textId="77777777" w:rsidR="006E7855" w:rsidRPr="006E7855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5F0D90DB" w14:textId="77777777"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67B1733" w14:textId="77777777"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6" w:type="pct"/>
          </w:tcPr>
          <w:p w14:paraId="5B35B9BF" w14:textId="77777777"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723B366" w14:textId="77777777" w:rsidR="006E7855" w:rsidRPr="006E7855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6FA60FD1" w14:textId="77777777"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0B9B4DE" w14:textId="77777777"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E7855" w14:paraId="6EA97C60" w14:textId="77777777" w:rsidTr="00673260">
        <w:trPr>
          <w:tblHeader/>
        </w:trPr>
        <w:tc>
          <w:tcPr>
            <w:tcW w:w="1488" w:type="pct"/>
          </w:tcPr>
          <w:p w14:paraId="1D2EAE41" w14:textId="77777777"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22DFB52D" w14:textId="77777777"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14:paraId="7B3656B6" w14:textId="77777777"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E7855" w14:paraId="2379EB17" w14:textId="77777777" w:rsidTr="00673260">
        <w:tc>
          <w:tcPr>
            <w:tcW w:w="1488" w:type="pct"/>
          </w:tcPr>
          <w:p w14:paraId="77155D3E" w14:textId="77777777" w:rsidR="006E7855" w:rsidRPr="004D7DBC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14:paraId="09A702CC" w14:textId="77777777" w:rsidR="006E7855" w:rsidRPr="006E7855" w:rsidRDefault="006E7855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722F58B" w14:textId="77777777" w:rsidR="006E7855" w:rsidRPr="006E7855" w:rsidRDefault="006E7855" w:rsidP="006E785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14:paraId="4332C07E" w14:textId="77777777" w:rsidR="006E7855" w:rsidRPr="006E7855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D0F8A4D" w14:textId="77777777" w:rsidR="006E7855" w:rsidRPr="006E7855" w:rsidRDefault="006E7855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8396E5C" w14:textId="77777777"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3E4B96B7" w14:textId="77777777"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4E1B568" w14:textId="77777777"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11F94933" w14:textId="77777777" w:rsidR="006E7855" w:rsidRPr="006E7855" w:rsidRDefault="006E7855" w:rsidP="006E785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DAC" w:rsidRPr="006E7855" w14:paraId="4FB44067" w14:textId="77777777" w:rsidTr="00673260">
        <w:tc>
          <w:tcPr>
            <w:tcW w:w="1488" w:type="pct"/>
          </w:tcPr>
          <w:p w14:paraId="173CA8BA" w14:textId="77777777" w:rsidR="00D06DAC" w:rsidRPr="004D7DBC" w:rsidRDefault="00D06DAC" w:rsidP="00D06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0D21931B" w14:textId="77777777" w:rsidR="00D06DAC" w:rsidRPr="006E7855" w:rsidRDefault="00D06DAC" w:rsidP="00D06DAC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5C153ABD" w14:textId="77777777" w:rsidR="00D06DAC" w:rsidRPr="00D06DAC" w:rsidRDefault="00FF30BD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713,490</w:t>
            </w:r>
          </w:p>
        </w:tc>
        <w:tc>
          <w:tcPr>
            <w:tcW w:w="126" w:type="pct"/>
          </w:tcPr>
          <w:p w14:paraId="357B4CE3" w14:textId="77777777"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6416D57" w14:textId="77777777" w:rsidR="00D06DAC" w:rsidRPr="006E7855" w:rsidRDefault="004665B6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126" w:type="pct"/>
          </w:tcPr>
          <w:p w14:paraId="270C8A62" w14:textId="77777777"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259B08" w14:textId="77777777" w:rsidR="00D06DAC" w:rsidRPr="00BE5CC5" w:rsidRDefault="0012086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823,705</w:t>
            </w:r>
          </w:p>
        </w:tc>
        <w:tc>
          <w:tcPr>
            <w:tcW w:w="126" w:type="pct"/>
          </w:tcPr>
          <w:p w14:paraId="68B95C0B" w14:textId="77777777"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A0CFF8B" w14:textId="77777777" w:rsidR="00D06DAC" w:rsidRPr="006E7855" w:rsidRDefault="004665B6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  <w:tr w:rsidR="00D06DAC" w:rsidRPr="006E7855" w14:paraId="28EEF8A1" w14:textId="77777777" w:rsidTr="00673260">
        <w:tc>
          <w:tcPr>
            <w:tcW w:w="1488" w:type="pct"/>
          </w:tcPr>
          <w:p w14:paraId="51177F24" w14:textId="77777777" w:rsidR="00D06DAC" w:rsidRPr="004D7DBC" w:rsidRDefault="00D06DAC" w:rsidP="00D06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0D756C1C" w14:textId="77777777"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6CC13474" w14:textId="77777777" w:rsidR="00D06DAC" w:rsidRPr="00D06DAC" w:rsidRDefault="00D06DAC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B062E84" w14:textId="77777777"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73358D7" w14:textId="77777777" w:rsidR="00D06DAC" w:rsidRPr="006E7855" w:rsidRDefault="00D06DAC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7E4169C" w14:textId="77777777"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44424BB" w14:textId="77777777" w:rsidR="00D06DAC" w:rsidRPr="00BE5CC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541ED67" w14:textId="77777777"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D3D6F98" w14:textId="77777777" w:rsidR="00D06DAC" w:rsidRPr="006E7855" w:rsidRDefault="00D06DAC" w:rsidP="00D06D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FBE" w:rsidRPr="006E7855" w14:paraId="06A620EB" w14:textId="77777777" w:rsidTr="00673260">
        <w:tc>
          <w:tcPr>
            <w:tcW w:w="1488" w:type="pct"/>
          </w:tcPr>
          <w:p w14:paraId="72C50D3B" w14:textId="77777777" w:rsidR="00142FBE" w:rsidRPr="006E7855" w:rsidRDefault="00142FBE" w:rsidP="00142FBE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0C997AFC" w14:textId="77777777"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770FD469" w14:textId="77777777" w:rsidR="00142FBE" w:rsidRPr="00FF30BD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3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126" w:type="pct"/>
          </w:tcPr>
          <w:p w14:paraId="3554A932" w14:textId="77777777" w:rsidR="00142FBE" w:rsidRPr="00FF30BD" w:rsidRDefault="00142FBE" w:rsidP="00FF30BD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0BEBB01E" w14:textId="77777777"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26" w:type="pct"/>
          </w:tcPr>
          <w:p w14:paraId="6BD03747" w14:textId="77777777"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DE58A77" w14:textId="77777777" w:rsidR="00142FBE" w:rsidRPr="00BE5CC5" w:rsidRDefault="002D7E90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65,741</w:t>
            </w:r>
          </w:p>
        </w:tc>
        <w:tc>
          <w:tcPr>
            <w:tcW w:w="126" w:type="pct"/>
          </w:tcPr>
          <w:p w14:paraId="59FDD1D1" w14:textId="77777777"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672FEA" w14:textId="77777777" w:rsidR="00142FBE" w:rsidRPr="006E785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FF30BD" w:rsidRPr="006E7855" w14:paraId="52EEB497" w14:textId="77777777" w:rsidTr="00673260">
        <w:tc>
          <w:tcPr>
            <w:tcW w:w="1488" w:type="pct"/>
          </w:tcPr>
          <w:p w14:paraId="2E49830E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553585F4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0160C1A1" w14:textId="77777777" w:rsidR="00FF30BD" w:rsidRPr="006E7855" w:rsidRDefault="00FF30BD" w:rsidP="00D47A6B">
            <w:pPr>
              <w:pStyle w:val="BodyText"/>
              <w:tabs>
                <w:tab w:val="decimal" w:pos="77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7F0E4BF" w14:textId="77777777" w:rsidR="00FF30BD" w:rsidRPr="006E7855" w:rsidRDefault="00FF30BD" w:rsidP="00FF30BD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847A7B" w14:textId="77777777" w:rsidR="00FF30BD" w:rsidRPr="006E7855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85BB93E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DE6368" w14:textId="77777777" w:rsidR="00FF30BD" w:rsidRPr="00BE5CC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70,894</w:t>
            </w:r>
          </w:p>
        </w:tc>
        <w:tc>
          <w:tcPr>
            <w:tcW w:w="126" w:type="pct"/>
          </w:tcPr>
          <w:p w14:paraId="4B984520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BA0CD3F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</w:tr>
      <w:tr w:rsidR="00FF30BD" w:rsidRPr="006E7855" w14:paraId="114DFF2A" w14:textId="77777777" w:rsidTr="00673260">
        <w:tc>
          <w:tcPr>
            <w:tcW w:w="1488" w:type="pct"/>
          </w:tcPr>
          <w:p w14:paraId="2A92E25E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6002FDFF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DD71546" w14:textId="77777777" w:rsidR="00FF30BD" w:rsidRPr="006E7855" w:rsidRDefault="00FF30BD" w:rsidP="00D47A6B">
            <w:pPr>
              <w:pStyle w:val="BodyText"/>
              <w:tabs>
                <w:tab w:val="decimal" w:pos="77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F57FF02" w14:textId="77777777" w:rsidR="00FF30BD" w:rsidRPr="006E7855" w:rsidRDefault="00FF30BD" w:rsidP="00FF30BD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DEF52D" w14:textId="77777777" w:rsidR="00FF30BD" w:rsidRPr="006E7855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D708629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0D778F6" w14:textId="77777777" w:rsidR="00FF30BD" w:rsidRPr="00BE5CC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  <w:tc>
          <w:tcPr>
            <w:tcW w:w="126" w:type="pct"/>
          </w:tcPr>
          <w:p w14:paraId="55483355" w14:textId="77777777" w:rsidR="00FF30BD" w:rsidRPr="006E7855" w:rsidRDefault="00FF30BD" w:rsidP="00FF30BD">
            <w:pPr>
              <w:pStyle w:val="BodyText"/>
              <w:tabs>
                <w:tab w:val="decimal" w:pos="656"/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E62609" w14:textId="77777777" w:rsidR="00FF30BD" w:rsidRPr="006E7855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0BD" w:rsidRPr="006E7855" w14:paraId="700A3C5D" w14:textId="77777777" w:rsidTr="00673260">
        <w:tc>
          <w:tcPr>
            <w:tcW w:w="1488" w:type="pct"/>
          </w:tcPr>
          <w:p w14:paraId="7842A434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FA256B4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1E4FBF4" w14:textId="77777777" w:rsidR="00FF30BD" w:rsidRPr="006E7855" w:rsidRDefault="00FF30BD" w:rsidP="00D47A6B">
            <w:pPr>
              <w:pStyle w:val="BodyText"/>
              <w:tabs>
                <w:tab w:val="decimal" w:pos="77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8A27AD5" w14:textId="77777777" w:rsidR="00FF30BD" w:rsidRPr="006E7855" w:rsidRDefault="00FF30BD" w:rsidP="00FF30BD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C4F2A41" w14:textId="77777777" w:rsidR="00FF30BD" w:rsidRPr="006E7855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414C72C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C29A85E" w14:textId="77777777" w:rsidR="00FF30BD" w:rsidRPr="00BE5CC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9,518</w:t>
            </w:r>
          </w:p>
        </w:tc>
        <w:tc>
          <w:tcPr>
            <w:tcW w:w="126" w:type="pct"/>
          </w:tcPr>
          <w:p w14:paraId="752CFFA1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A57A964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142FBE" w:rsidRPr="006E7855" w14:paraId="02FCB9C4" w14:textId="77777777" w:rsidTr="006B38DA">
        <w:tc>
          <w:tcPr>
            <w:tcW w:w="1488" w:type="pct"/>
          </w:tcPr>
          <w:p w14:paraId="53BAB039" w14:textId="77777777" w:rsidR="00142FBE" w:rsidRPr="006E7855" w:rsidRDefault="00142FBE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3C075F09" w14:textId="77777777"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1D5BE6E" w14:textId="77777777" w:rsidR="00142FBE" w:rsidRPr="00D06DAC" w:rsidRDefault="00FF30BD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30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713,980</w:t>
            </w:r>
          </w:p>
        </w:tc>
        <w:tc>
          <w:tcPr>
            <w:tcW w:w="126" w:type="pct"/>
          </w:tcPr>
          <w:p w14:paraId="7FF7337C" w14:textId="77777777"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97F1EB9" w14:textId="77777777"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26" w:type="pct"/>
          </w:tcPr>
          <w:p w14:paraId="2CCA87BC" w14:textId="77777777"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0C5F9AE" w14:textId="77777777" w:rsidR="00142FBE" w:rsidRPr="00BE5CC5" w:rsidRDefault="002D7E90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976,747</w:t>
            </w:r>
          </w:p>
        </w:tc>
        <w:tc>
          <w:tcPr>
            <w:tcW w:w="126" w:type="pct"/>
          </w:tcPr>
          <w:p w14:paraId="760885DD" w14:textId="77777777"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00460A7" w14:textId="77777777" w:rsidR="00142FBE" w:rsidRPr="006E7855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  <w:tr w:rsidR="00FF30BD" w:rsidRPr="006E7855" w14:paraId="7E99925D" w14:textId="77777777" w:rsidTr="00673260">
        <w:tc>
          <w:tcPr>
            <w:tcW w:w="1488" w:type="pct"/>
          </w:tcPr>
          <w:p w14:paraId="346F588A" w14:textId="77777777" w:rsidR="00FF30BD" w:rsidRPr="006E7855" w:rsidRDefault="00FF30BD" w:rsidP="00FF30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2EA472CA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5D472E4" w14:textId="77777777" w:rsidR="00FF30BD" w:rsidRPr="006E7855" w:rsidRDefault="00FF30BD" w:rsidP="00D47A6B">
            <w:pPr>
              <w:pStyle w:val="BodyText"/>
              <w:tabs>
                <w:tab w:val="decimal" w:pos="77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24887EA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3931C35" w14:textId="77777777" w:rsidR="00FF30BD" w:rsidRPr="006E7855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DAE155E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A767125" w14:textId="77777777" w:rsidR="00FF30BD" w:rsidRPr="00BF407B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(9,117</w:t>
            </w:r>
            <w:r w:rsidRPr="002D7E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CDF628B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0D460FC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30BD" w:rsidRPr="006E7855" w14:paraId="20D4AA8A" w14:textId="77777777" w:rsidTr="00FF30BD">
        <w:tc>
          <w:tcPr>
            <w:tcW w:w="1488" w:type="pct"/>
          </w:tcPr>
          <w:p w14:paraId="6490EC6C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26CAE824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87F0D" w14:textId="77777777" w:rsidR="00FF30BD" w:rsidRPr="00D06DAC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30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713,980</w:t>
            </w:r>
          </w:p>
        </w:tc>
        <w:tc>
          <w:tcPr>
            <w:tcW w:w="126" w:type="pct"/>
          </w:tcPr>
          <w:p w14:paraId="7F6EE49E" w14:textId="77777777" w:rsidR="00FF30BD" w:rsidRPr="006E7855" w:rsidRDefault="00FF30BD" w:rsidP="00FF30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C458BDD" w14:textId="77777777" w:rsidR="00FF30BD" w:rsidRPr="006E7855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26" w:type="pct"/>
          </w:tcPr>
          <w:p w14:paraId="731390E6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0AAABCF" w14:textId="77777777" w:rsidR="00FF30BD" w:rsidRPr="00BE5CC5" w:rsidRDefault="00E06DEB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967,6</w:t>
            </w:r>
            <w:r w:rsidR="00FF30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26" w:type="pct"/>
          </w:tcPr>
          <w:p w14:paraId="3E8DFF8A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689114B7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FF30BD" w:rsidRPr="006E7855" w14:paraId="2D7D9BF0" w14:textId="77777777" w:rsidTr="00673260">
        <w:tc>
          <w:tcPr>
            <w:tcW w:w="1488" w:type="pct"/>
            <w:vAlign w:val="bottom"/>
          </w:tcPr>
          <w:p w14:paraId="199F45DA" w14:textId="77777777" w:rsidR="00FF30BD" w:rsidRPr="006E7855" w:rsidRDefault="00ED3FA2" w:rsidP="00FF30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FF30BD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27" w:type="pct"/>
          </w:tcPr>
          <w:p w14:paraId="0E478E3F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A28B664" w14:textId="77777777" w:rsidR="00FF30BD" w:rsidRPr="006E7855" w:rsidRDefault="00FF30BD" w:rsidP="00FF30B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6E9FA50" w14:textId="77777777" w:rsidR="00FF30BD" w:rsidRPr="006E7855" w:rsidRDefault="00FF30BD" w:rsidP="00FF30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9349CB0" w14:textId="77777777" w:rsidR="00FF30BD" w:rsidRPr="006E7855" w:rsidRDefault="00FF30BD" w:rsidP="00FF30B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26BECAD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01634912" w14:textId="77777777" w:rsidR="00FF30BD" w:rsidRPr="006E7855" w:rsidRDefault="00FF30BD" w:rsidP="00FF30B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58F6EF10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143E1A24" w14:textId="77777777" w:rsidR="00FF30BD" w:rsidRPr="006E7855" w:rsidRDefault="00FF30BD" w:rsidP="00FF30B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30BD" w:rsidRPr="006E7855" w14:paraId="7C7E9280" w14:textId="77777777" w:rsidTr="006B38DA">
        <w:tc>
          <w:tcPr>
            <w:tcW w:w="1488" w:type="pct"/>
          </w:tcPr>
          <w:p w14:paraId="46D41D41" w14:textId="77777777" w:rsidR="00FF30BD" w:rsidRPr="006E7855" w:rsidRDefault="00FF30BD" w:rsidP="00FF30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52732300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26128F6B" w14:textId="77777777" w:rsidR="00FF30BD" w:rsidRPr="00D338DF" w:rsidRDefault="00FF30BD" w:rsidP="004E5FD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</w:t>
            </w:r>
            <w:r w:rsidR="004E5FD0"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E5FD0"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  <w:tc>
          <w:tcPr>
            <w:tcW w:w="126" w:type="pct"/>
          </w:tcPr>
          <w:p w14:paraId="3114BC3C" w14:textId="77777777" w:rsidR="00FF30BD" w:rsidRPr="006E7855" w:rsidRDefault="00FF30BD" w:rsidP="00FF30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38624C4" w14:textId="77777777" w:rsidR="00FF30BD" w:rsidRPr="006E7855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126" w:type="pct"/>
          </w:tcPr>
          <w:p w14:paraId="4C3D13F2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E331336" w14:textId="77777777" w:rsidR="00FF30BD" w:rsidRPr="007C62CA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908,935</w:t>
            </w:r>
          </w:p>
        </w:tc>
        <w:tc>
          <w:tcPr>
            <w:tcW w:w="126" w:type="pct"/>
          </w:tcPr>
          <w:p w14:paraId="6874F8D3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A7A9A4E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FF30BD" w:rsidRPr="006E7855" w14:paraId="03E08C21" w14:textId="77777777" w:rsidTr="006B38DA">
        <w:tc>
          <w:tcPr>
            <w:tcW w:w="1488" w:type="pct"/>
          </w:tcPr>
          <w:p w14:paraId="1EC7357C" w14:textId="77777777" w:rsidR="00FF30BD" w:rsidRPr="006E7855" w:rsidRDefault="00FF30BD" w:rsidP="00FF30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5B5B889F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1952CE7" w14:textId="77777777" w:rsidR="00FF30BD" w:rsidRPr="00D338DF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2E87E66" w14:textId="77777777" w:rsidR="00FF30BD" w:rsidRPr="006E7855" w:rsidRDefault="00FF30BD" w:rsidP="00FF30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C45D8C9" w14:textId="77777777" w:rsidR="00FF30BD" w:rsidRPr="006E7855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E9A66AB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4618B2F" w14:textId="77777777" w:rsidR="00FF30BD" w:rsidRPr="007C62CA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D25547A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C26B452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0BD" w:rsidRPr="006E7855" w14:paraId="2B7FDE26" w14:textId="77777777" w:rsidTr="006B38DA">
        <w:tc>
          <w:tcPr>
            <w:tcW w:w="1488" w:type="pct"/>
          </w:tcPr>
          <w:p w14:paraId="586C7566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53E0B8B9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F1B75E8" w14:textId="77777777" w:rsidR="00FF30BD" w:rsidRPr="00D338DF" w:rsidRDefault="004E5FD0" w:rsidP="004E5FD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="00FF30BD"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26" w:type="pct"/>
          </w:tcPr>
          <w:p w14:paraId="0B874A48" w14:textId="77777777" w:rsidR="00FF30BD" w:rsidRPr="00FF30BD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vAlign w:val="bottom"/>
          </w:tcPr>
          <w:p w14:paraId="60396F84" w14:textId="77777777" w:rsidR="00FF30BD" w:rsidRPr="006E7855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26" w:type="pct"/>
          </w:tcPr>
          <w:p w14:paraId="1678001C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4A8EDE5" w14:textId="77777777" w:rsidR="00FF30BD" w:rsidRPr="007C62CA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68,467</w:t>
            </w:r>
          </w:p>
        </w:tc>
        <w:tc>
          <w:tcPr>
            <w:tcW w:w="126" w:type="pct"/>
          </w:tcPr>
          <w:p w14:paraId="2FBB14C1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3717EA2F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FF30BD" w:rsidRPr="006E7855" w14:paraId="12C17119" w14:textId="77777777" w:rsidTr="006B38DA">
        <w:tc>
          <w:tcPr>
            <w:tcW w:w="1488" w:type="pct"/>
          </w:tcPr>
          <w:p w14:paraId="637A1FCF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5F233764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510E672" w14:textId="77777777" w:rsidR="00FF30BD" w:rsidRPr="00D338DF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1,759 </w:t>
            </w:r>
          </w:p>
        </w:tc>
        <w:tc>
          <w:tcPr>
            <w:tcW w:w="126" w:type="pct"/>
          </w:tcPr>
          <w:p w14:paraId="54658B90" w14:textId="77777777" w:rsidR="00FF30BD" w:rsidRPr="00FF30BD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vAlign w:val="bottom"/>
          </w:tcPr>
          <w:p w14:paraId="56A7FF95" w14:textId="77777777" w:rsidR="00FF30BD" w:rsidRPr="006E7855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126" w:type="pct"/>
          </w:tcPr>
          <w:p w14:paraId="0604E308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4864C9A" w14:textId="77777777" w:rsidR="00FF30BD" w:rsidRPr="007C62CA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7E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64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</w:tcPr>
          <w:p w14:paraId="2F35673E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EC69150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FF30BD" w:rsidRPr="006E7855" w14:paraId="4106651E" w14:textId="77777777" w:rsidTr="006B38DA">
        <w:tc>
          <w:tcPr>
            <w:tcW w:w="1488" w:type="pct"/>
          </w:tcPr>
          <w:p w14:paraId="221C870E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3B75D5B0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293A438" w14:textId="77777777" w:rsidR="00FF30BD" w:rsidRPr="00D338DF" w:rsidRDefault="00FF30BD" w:rsidP="00D47A6B">
            <w:pPr>
              <w:pStyle w:val="BodyText"/>
              <w:tabs>
                <w:tab w:val="decimal" w:pos="77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38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50FC5AB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91F1C58" w14:textId="77777777" w:rsidR="00FF30BD" w:rsidRPr="006E7855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126" w:type="pct"/>
          </w:tcPr>
          <w:p w14:paraId="298F330A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5A5BCA7" w14:textId="77777777" w:rsidR="00FF30BD" w:rsidRPr="007C62CA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2435172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1B986925" w14:textId="77777777" w:rsidR="00FF30BD" w:rsidRPr="006E7855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0BD" w:rsidRPr="006E7855" w14:paraId="5CDAC744" w14:textId="77777777" w:rsidTr="006B38DA">
        <w:tc>
          <w:tcPr>
            <w:tcW w:w="1488" w:type="pct"/>
          </w:tcPr>
          <w:p w14:paraId="2D61FDFA" w14:textId="77777777" w:rsidR="00FF30BD" w:rsidRPr="006E7855" w:rsidRDefault="00FF30BD" w:rsidP="00FF30BD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3591DA3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CD2CA70" w14:textId="77777777" w:rsidR="00FF30BD" w:rsidRPr="00D338DF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8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409,119 </w:t>
            </w:r>
          </w:p>
        </w:tc>
        <w:tc>
          <w:tcPr>
            <w:tcW w:w="126" w:type="pct"/>
          </w:tcPr>
          <w:p w14:paraId="2DACE475" w14:textId="77777777" w:rsidR="00FF30BD" w:rsidRPr="00FF30BD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CC53811" w14:textId="77777777" w:rsidR="00FF30BD" w:rsidRPr="006E7855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26" w:type="pct"/>
          </w:tcPr>
          <w:p w14:paraId="1504BCAB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1C6B373" w14:textId="77777777" w:rsidR="00FF30BD" w:rsidRPr="007C62CA" w:rsidRDefault="00FF30BD" w:rsidP="00FF30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EDF3FFB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5A66E1B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FF30BD" w:rsidRPr="006E7855" w14:paraId="674DA528" w14:textId="77777777" w:rsidTr="00673260">
        <w:tc>
          <w:tcPr>
            <w:tcW w:w="1488" w:type="pct"/>
          </w:tcPr>
          <w:p w14:paraId="501B6427" w14:textId="77777777" w:rsidR="00FF30BD" w:rsidRPr="006E7855" w:rsidRDefault="00FF30BD" w:rsidP="00FF30B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5DE0DF3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72C9FEB0" w14:textId="77777777" w:rsidR="00FF30BD" w:rsidRPr="000023A1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F30B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FF30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F30B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511</w:t>
            </w:r>
            <w:r w:rsidRPr="00FF30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F30B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213</w:t>
            </w:r>
          </w:p>
        </w:tc>
        <w:tc>
          <w:tcPr>
            <w:tcW w:w="126" w:type="pct"/>
          </w:tcPr>
          <w:p w14:paraId="4A3C96DB" w14:textId="77777777" w:rsidR="00FF30BD" w:rsidRPr="006E7855" w:rsidRDefault="00FF30BD" w:rsidP="00FF30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1741F36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</w:t>
            </w:r>
          </w:p>
        </w:tc>
        <w:tc>
          <w:tcPr>
            <w:tcW w:w="126" w:type="pct"/>
          </w:tcPr>
          <w:p w14:paraId="2EDE1151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84B1AD5" w14:textId="77777777" w:rsidR="00FF30BD" w:rsidRPr="001B056B" w:rsidRDefault="00FF30BD" w:rsidP="00FF30BD">
            <w:pPr>
              <w:pStyle w:val="BodyText"/>
              <w:tabs>
                <w:tab w:val="decimal" w:pos="65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977,533</w:t>
            </w:r>
          </w:p>
        </w:tc>
        <w:tc>
          <w:tcPr>
            <w:tcW w:w="126" w:type="pct"/>
          </w:tcPr>
          <w:p w14:paraId="14511F05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71FBACB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  <w:tr w:rsidR="00FF30BD" w:rsidRPr="006E7855" w14:paraId="3A8D861E" w14:textId="77777777" w:rsidTr="00673260">
        <w:tc>
          <w:tcPr>
            <w:tcW w:w="1488" w:type="pct"/>
          </w:tcPr>
          <w:p w14:paraId="28C5DE34" w14:textId="77777777" w:rsidR="00FF30BD" w:rsidRPr="006E7855" w:rsidRDefault="00FF30BD" w:rsidP="00FF30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49EA2F3B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3822C912" w14:textId="77777777" w:rsidR="00FF30BD" w:rsidRPr="00CD3C3F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30BD">
              <w:rPr>
                <w:rFonts w:asciiTheme="majorBidi" w:hAnsiTheme="majorBidi" w:cstheme="majorBidi"/>
                <w:sz w:val="30"/>
                <w:szCs w:val="30"/>
              </w:rPr>
              <w:t>398,488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9887AD4" w14:textId="77777777" w:rsidR="00FF30BD" w:rsidRPr="006E7855" w:rsidRDefault="00FF30BD" w:rsidP="00FF30BD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3DCCED6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78F7CDF1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5A48D76" w14:textId="77777777" w:rsidR="00FF30BD" w:rsidRPr="007C62CA" w:rsidRDefault="00264ABA" w:rsidP="00264ABA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4D3CBE6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C41FCD6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30BD" w:rsidRPr="006E7855" w14:paraId="4F7CA915" w14:textId="77777777" w:rsidTr="00673260">
        <w:tc>
          <w:tcPr>
            <w:tcW w:w="1488" w:type="pct"/>
          </w:tcPr>
          <w:p w14:paraId="625F07C9" w14:textId="77777777" w:rsidR="00FF30BD" w:rsidRPr="006E7855" w:rsidRDefault="00FF30BD" w:rsidP="00FF30B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72BA9085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A472ABC" w14:textId="77777777" w:rsidR="00FF30BD" w:rsidRPr="000023A1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2,112,725</w:t>
            </w:r>
          </w:p>
        </w:tc>
        <w:tc>
          <w:tcPr>
            <w:tcW w:w="126" w:type="pct"/>
          </w:tcPr>
          <w:p w14:paraId="173F6835" w14:textId="77777777" w:rsidR="00FF30BD" w:rsidRPr="006E7855" w:rsidRDefault="00FF30BD" w:rsidP="00FF30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68D811B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26" w:type="pct"/>
          </w:tcPr>
          <w:p w14:paraId="2D9EF06E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457A7D1C" w14:textId="77777777" w:rsidR="00FF30BD" w:rsidRPr="00BE5CC5" w:rsidRDefault="00264ABA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977,53</w:t>
            </w:r>
            <w:r w:rsidR="00FF30BD" w:rsidRPr="002D7E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" w:type="pct"/>
          </w:tcPr>
          <w:p w14:paraId="071E6A26" w14:textId="77777777" w:rsidR="00FF30BD" w:rsidRPr="006B51EA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4DAF884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</w:tr>
      <w:tr w:rsidR="00FF30BD" w:rsidRPr="006E7855" w14:paraId="3919C151" w14:textId="77777777" w:rsidTr="00673260">
        <w:tc>
          <w:tcPr>
            <w:tcW w:w="1488" w:type="pct"/>
          </w:tcPr>
          <w:p w14:paraId="7C6F6F41" w14:textId="77777777" w:rsidR="00FF30BD" w:rsidRPr="006E7855" w:rsidRDefault="00FF30BD" w:rsidP="00FF30B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14:paraId="5A0C0EA4" w14:textId="77777777" w:rsidR="00FF30BD" w:rsidRPr="006E7855" w:rsidRDefault="00FF30BD" w:rsidP="00FF30B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1B9A9780" w14:textId="77777777" w:rsidR="00FF30BD" w:rsidRPr="000023A1" w:rsidRDefault="00FF30BD" w:rsidP="00FF30B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2,826,705</w:t>
            </w:r>
          </w:p>
        </w:tc>
        <w:tc>
          <w:tcPr>
            <w:tcW w:w="126" w:type="pct"/>
          </w:tcPr>
          <w:p w14:paraId="14B2CEE3" w14:textId="77777777" w:rsidR="00FF30BD" w:rsidRPr="006E7855" w:rsidRDefault="00FF30BD" w:rsidP="00FF30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AB79596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126" w:type="pct"/>
          </w:tcPr>
          <w:p w14:paraId="5FF25B08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F9B1CF1" w14:textId="77777777" w:rsidR="00FF30BD" w:rsidRPr="00BE5CC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1,945,163</w:t>
            </w:r>
          </w:p>
        </w:tc>
        <w:tc>
          <w:tcPr>
            <w:tcW w:w="126" w:type="pct"/>
          </w:tcPr>
          <w:p w14:paraId="2CB23DFE" w14:textId="77777777" w:rsidR="00FF30BD" w:rsidRPr="006E7855" w:rsidRDefault="00FF30BD" w:rsidP="00FF30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D00F73D" w14:textId="77777777" w:rsidR="00FF30BD" w:rsidRPr="006E7855" w:rsidRDefault="00FF30BD" w:rsidP="00FF30B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</w:tr>
      <w:bookmarkEnd w:id="1"/>
    </w:tbl>
    <w:p w14:paraId="2C1A1851" w14:textId="77777777" w:rsidR="00376804" w:rsidRPr="001B3763" w:rsidRDefault="00376804" w:rsidP="00376804">
      <w:pPr>
        <w:ind w:right="-43"/>
        <w:jc w:val="thaiDistribute"/>
        <w:rPr>
          <w:rFonts w:ascii="Angsana New" w:hAnsi="Angsana New"/>
          <w:sz w:val="20"/>
          <w:szCs w:val="20"/>
        </w:rPr>
      </w:pPr>
    </w:p>
    <w:p w14:paraId="0023B7BE" w14:textId="77777777" w:rsidR="00F41B62" w:rsidRPr="000F4D84" w:rsidRDefault="00697F53" w:rsidP="00742177">
      <w:pPr>
        <w:ind w:left="540" w:right="-318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742177">
        <w:rPr>
          <w:rFonts w:ascii="Angsana New" w:hAnsi="Angsana New"/>
          <w:spacing w:val="-4"/>
          <w:sz w:val="30"/>
          <w:szCs w:val="30"/>
          <w:cs/>
          <w:lang w:val="en-US"/>
        </w:rPr>
        <w:t>โดย</w:t>
      </w:r>
      <w:r w:rsidRPr="003334E8">
        <w:rPr>
          <w:rFonts w:ascii="Angsana New" w:hAnsi="Angsana New"/>
          <w:sz w:val="30"/>
          <w:szCs w:val="30"/>
          <w:cs/>
        </w:rPr>
        <w:t>ปกติระยะเวลาการให้สินเชื่อแก่ลูกค้าของกลุ่มบริษัทมี</w:t>
      </w:r>
      <w:r w:rsidRPr="004D7DBC">
        <w:rPr>
          <w:rFonts w:ascii="Angsana New" w:hAnsi="Angsana New"/>
          <w:sz w:val="30"/>
          <w:szCs w:val="30"/>
          <w:cs/>
        </w:rPr>
        <w:t xml:space="preserve">ระยะเวลาตั้งแต่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7</w:t>
      </w:r>
      <w:r w:rsidRPr="004D7DBC">
        <w:rPr>
          <w:rFonts w:ascii="Angsana New" w:hAnsi="Angsana New"/>
          <w:sz w:val="30"/>
          <w:szCs w:val="30"/>
          <w:cs/>
        </w:rPr>
        <w:t xml:space="preserve"> วัน ถึง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100</w:t>
      </w:r>
      <w:r w:rsidRPr="004D7DBC">
        <w:rPr>
          <w:rFonts w:ascii="Angsana New" w:hAnsi="Angsana New"/>
          <w:sz w:val="30"/>
          <w:szCs w:val="30"/>
          <w:cs/>
        </w:rPr>
        <w:t xml:space="preserve"> </w:t>
      </w:r>
      <w:r w:rsidRPr="00EF2A35">
        <w:rPr>
          <w:rFonts w:ascii="Angsana New" w:hAnsi="Angsana New"/>
          <w:sz w:val="30"/>
          <w:szCs w:val="30"/>
          <w:cs/>
        </w:rPr>
        <w:t>วัน</w:t>
      </w:r>
      <w:r w:rsidR="000F4D84" w:rsidRPr="00EF2A35">
        <w:rPr>
          <w:rFonts w:ascii="Angsana New" w:hAnsi="Angsana New"/>
          <w:i/>
          <w:iCs/>
          <w:sz w:val="30"/>
          <w:szCs w:val="30"/>
          <w:lang w:val="en-US"/>
        </w:rPr>
        <w:t xml:space="preserve"> (31 </w:t>
      </w:r>
      <w:r w:rsidR="000F4D84" w:rsidRPr="00EF2A3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0F4D84" w:rsidRPr="00EF2A35">
        <w:rPr>
          <w:rFonts w:ascii="Angsana New" w:hAnsi="Angsana New"/>
          <w:i/>
          <w:iCs/>
          <w:sz w:val="30"/>
          <w:szCs w:val="30"/>
          <w:lang w:val="en-US"/>
        </w:rPr>
        <w:t xml:space="preserve">2561: 10 </w:t>
      </w:r>
      <w:r w:rsidR="000F4D84" w:rsidRPr="00EF2A3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วัน ถึง </w:t>
      </w:r>
      <w:r w:rsidR="000F4D84" w:rsidRPr="00EF2A35">
        <w:rPr>
          <w:rFonts w:ascii="Angsana New" w:hAnsi="Angsana New"/>
          <w:i/>
          <w:iCs/>
          <w:sz w:val="30"/>
          <w:szCs w:val="30"/>
          <w:lang w:val="en-US"/>
        </w:rPr>
        <w:t xml:space="preserve">100 </w:t>
      </w:r>
      <w:r w:rsidR="000F4D84" w:rsidRPr="00EF2A35">
        <w:rPr>
          <w:rFonts w:ascii="Angsana New" w:hAnsi="Angsana New" w:hint="cs"/>
          <w:i/>
          <w:iCs/>
          <w:sz w:val="30"/>
          <w:szCs w:val="30"/>
          <w:cs/>
          <w:lang w:val="en-US"/>
        </w:rPr>
        <w:t>วัน)</w:t>
      </w:r>
    </w:p>
    <w:p w14:paraId="754C9F1B" w14:textId="77777777" w:rsidR="008266EC" w:rsidRPr="001B3763" w:rsidRDefault="008266EC" w:rsidP="00CD161B">
      <w:pPr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1780B9A9" w14:textId="77777777" w:rsidR="001B3763" w:rsidRDefault="001B3763">
      <w:pPr>
        <w:rPr>
          <w:strike/>
          <w:color w:val="FF0000"/>
          <w:highlight w:val="yellow"/>
        </w:rPr>
      </w:pPr>
      <w:r w:rsidRPr="00742177">
        <w:rPr>
          <w:strike/>
          <w:color w:val="FF0000"/>
          <w:highlight w:val="yellow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1254"/>
        <w:gridCol w:w="1100"/>
        <w:gridCol w:w="262"/>
        <w:gridCol w:w="1072"/>
        <w:gridCol w:w="245"/>
        <w:gridCol w:w="1142"/>
        <w:gridCol w:w="295"/>
        <w:gridCol w:w="1131"/>
      </w:tblGrid>
      <w:tr w:rsidR="00C443B2" w:rsidRPr="00130DB8" w14:paraId="56C0F18E" w14:textId="77777777" w:rsidTr="009E69CB">
        <w:trPr>
          <w:tblHeader/>
        </w:trPr>
        <w:tc>
          <w:tcPr>
            <w:tcW w:w="1500" w:type="pct"/>
          </w:tcPr>
          <w:p w14:paraId="405F4B02" w14:textId="77777777"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22CD5190" w14:textId="77777777"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39BEBFE1" w14:textId="77777777"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5D3E7EA" w14:textId="77777777"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0D74D94C" w14:textId="77777777"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3B2" w:rsidRPr="00130DB8" w14:paraId="26916363" w14:textId="77777777" w:rsidTr="009E69CB">
        <w:trPr>
          <w:tblHeader/>
        </w:trPr>
        <w:tc>
          <w:tcPr>
            <w:tcW w:w="1500" w:type="pct"/>
          </w:tcPr>
          <w:p w14:paraId="42FFB039" w14:textId="77777777" w:rsidR="00C443B2" w:rsidRPr="001A4582" w:rsidRDefault="00C443B2" w:rsidP="00C443B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66185A2A" w14:textId="77777777" w:rsidR="00C443B2" w:rsidRPr="001A4582" w:rsidRDefault="00C443B2" w:rsidP="00C443B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4F47E6D5" w14:textId="77777777" w:rsidR="00C443B2" w:rsidRPr="001A4582" w:rsidRDefault="00C443B2" w:rsidP="00C443B2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146F5099" w14:textId="77777777"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73C18C" w14:textId="77777777"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2" w:type="pct"/>
          </w:tcPr>
          <w:p w14:paraId="2CD4C1AC" w14:textId="77777777" w:rsidR="00C443B2" w:rsidRPr="001A4582" w:rsidRDefault="00C443B2" w:rsidP="00C443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916A498" w14:textId="77777777" w:rsidR="00C443B2" w:rsidRPr="001A4582" w:rsidRDefault="00C443B2" w:rsidP="00C443B2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9" w:type="pct"/>
          </w:tcPr>
          <w:p w14:paraId="74B55580" w14:textId="77777777"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B9DFA1F" w14:textId="77777777"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C443B2" w:rsidRPr="00130DB8" w14:paraId="0972912A" w14:textId="77777777" w:rsidTr="009E69CB">
        <w:trPr>
          <w:tblHeader/>
        </w:trPr>
        <w:tc>
          <w:tcPr>
            <w:tcW w:w="1500" w:type="pct"/>
          </w:tcPr>
          <w:p w14:paraId="329E84A3" w14:textId="77777777"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0653397C" w14:textId="77777777"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41D0FC79" w14:textId="77777777"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43B2" w:rsidRPr="00130DB8" w14:paraId="3128DD9F" w14:textId="77777777" w:rsidTr="009E69CB">
        <w:tc>
          <w:tcPr>
            <w:tcW w:w="2175" w:type="pct"/>
            <w:gridSpan w:val="2"/>
          </w:tcPr>
          <w:p w14:paraId="0B37BE9E" w14:textId="77777777" w:rsidR="00C443B2" w:rsidRPr="008241F3" w:rsidRDefault="00C443B2" w:rsidP="00A71805">
            <w:pPr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458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="00157AB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157ABF" w:rsidRPr="001A4582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157AB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A4582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สำหรับ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2" w:type="pct"/>
          </w:tcPr>
          <w:p w14:paraId="74987C60" w14:textId="77777777" w:rsidR="00C443B2" w:rsidRPr="001A4582" w:rsidRDefault="00C443B2" w:rsidP="00A7180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8E86BEF" w14:textId="77777777" w:rsidR="00C443B2" w:rsidRPr="001A4582" w:rsidRDefault="00C443B2" w:rsidP="00A7180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7816972" w14:textId="77777777" w:rsidR="00C443B2" w:rsidRPr="001A4582" w:rsidRDefault="00C443B2" w:rsidP="00A71805">
            <w:pPr>
              <w:pStyle w:val="BodyText"/>
              <w:tabs>
                <w:tab w:val="decimal" w:pos="90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AB7080B" w14:textId="77777777" w:rsidR="00C443B2" w:rsidRPr="001A4582" w:rsidRDefault="00C443B2" w:rsidP="00A7180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ABC485D" w14:textId="77777777" w:rsidR="00C443B2" w:rsidRPr="001A4582" w:rsidRDefault="00C443B2" w:rsidP="00A7180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" w:type="pct"/>
          </w:tcPr>
          <w:p w14:paraId="343104BB" w14:textId="77777777" w:rsidR="00C443B2" w:rsidRPr="001A4582" w:rsidRDefault="00C443B2" w:rsidP="00A7180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578F57D1" w14:textId="77777777" w:rsidR="00C443B2" w:rsidRPr="001A4582" w:rsidRDefault="00C443B2" w:rsidP="00A71805">
            <w:pPr>
              <w:pStyle w:val="BodyText"/>
              <w:tabs>
                <w:tab w:val="decimal" w:pos="1027"/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B6F" w:rsidRPr="00130DB8" w14:paraId="3BE33329" w14:textId="77777777" w:rsidTr="009E69CB">
        <w:tc>
          <w:tcPr>
            <w:tcW w:w="2175" w:type="pct"/>
            <w:gridSpan w:val="2"/>
          </w:tcPr>
          <w:p w14:paraId="07CAD76F" w14:textId="77777777" w:rsidR="00974B6F" w:rsidRPr="001A4582" w:rsidRDefault="00974B6F" w:rsidP="00974B6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458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BB7796C" w14:textId="77777777" w:rsidR="00974B6F" w:rsidRPr="00C54875" w:rsidRDefault="0094016A" w:rsidP="007B1EBF">
            <w:pPr>
              <w:pStyle w:val="BodyText"/>
              <w:tabs>
                <w:tab w:val="decimal" w:pos="1089"/>
              </w:tabs>
              <w:spacing w:after="0"/>
              <w:ind w:left="-108" w:right="-7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65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</w:tcPr>
          <w:p w14:paraId="18B9CB46" w14:textId="77777777" w:rsidR="00974B6F" w:rsidRPr="00C54875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AB80842" w14:textId="77777777" w:rsidR="00974B6F" w:rsidRPr="0062479F" w:rsidRDefault="00974B6F" w:rsidP="00974B6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(906)</w:t>
            </w:r>
          </w:p>
        </w:tc>
        <w:tc>
          <w:tcPr>
            <w:tcW w:w="132" w:type="pct"/>
          </w:tcPr>
          <w:p w14:paraId="71219EEB" w14:textId="77777777" w:rsidR="00974B6F" w:rsidRPr="00C54875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 w:right="-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31DAA07F" w14:textId="77777777" w:rsidR="00974B6F" w:rsidRPr="00120860" w:rsidRDefault="00120860" w:rsidP="00120860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0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14:paraId="2B4BFD2F" w14:textId="77777777" w:rsidR="00974B6F" w:rsidRPr="00C54875" w:rsidRDefault="00974B6F" w:rsidP="00974B6F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1D3CADC5" w14:textId="77777777" w:rsidR="00974B6F" w:rsidRPr="0062479F" w:rsidRDefault="00974B6F" w:rsidP="00974B6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(69)</w:t>
            </w:r>
          </w:p>
        </w:tc>
      </w:tr>
      <w:tr w:rsidR="00974B6F" w:rsidRPr="00673260" w14:paraId="708D8D8B" w14:textId="77777777" w:rsidTr="009E69CB">
        <w:tc>
          <w:tcPr>
            <w:tcW w:w="2175" w:type="pct"/>
            <w:gridSpan w:val="2"/>
          </w:tcPr>
          <w:p w14:paraId="162E8882" w14:textId="77777777" w:rsidR="00974B6F" w:rsidRPr="001A4582" w:rsidRDefault="00974B6F" w:rsidP="00974B6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458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64E6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237AA30" w14:textId="77777777" w:rsidR="00974B6F" w:rsidRPr="00C54875" w:rsidRDefault="008E16BF" w:rsidP="008657A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865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141" w:type="pct"/>
          </w:tcPr>
          <w:p w14:paraId="7C88A76F" w14:textId="77777777" w:rsidR="00974B6F" w:rsidRPr="00C54875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18C4FC7" w14:textId="77777777" w:rsidR="00974B6F" w:rsidRPr="0062479F" w:rsidRDefault="00974B6F" w:rsidP="00974B6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328">
              <w:rPr>
                <w:rFonts w:ascii="Angsana New" w:hAnsi="Angsana New"/>
                <w:b/>
                <w:bCs/>
                <w:sz w:val="30"/>
                <w:szCs w:val="30"/>
              </w:rPr>
              <w:t>(2,160)</w:t>
            </w:r>
          </w:p>
        </w:tc>
        <w:tc>
          <w:tcPr>
            <w:tcW w:w="132" w:type="pct"/>
          </w:tcPr>
          <w:p w14:paraId="1EDD41EA" w14:textId="77777777" w:rsidR="00974B6F" w:rsidRPr="00C54875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 w:right="-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9365F76" w14:textId="77777777" w:rsidR="00974B6F" w:rsidRPr="00C54875" w:rsidRDefault="00120860" w:rsidP="00974B6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(8)</w:t>
            </w:r>
          </w:p>
        </w:tc>
        <w:tc>
          <w:tcPr>
            <w:tcW w:w="159" w:type="pct"/>
          </w:tcPr>
          <w:p w14:paraId="25F90736" w14:textId="77777777" w:rsidR="00974B6F" w:rsidRPr="00C54875" w:rsidRDefault="00974B6F" w:rsidP="00974B6F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5D96782F" w14:textId="77777777" w:rsidR="00974B6F" w:rsidRPr="0062479F" w:rsidRDefault="00974B6F" w:rsidP="00974B6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328">
              <w:rPr>
                <w:rFonts w:ascii="Angsana New" w:hAnsi="Angsana New"/>
                <w:b/>
                <w:bCs/>
                <w:sz w:val="30"/>
                <w:szCs w:val="30"/>
              </w:rPr>
              <w:t>(162)</w:t>
            </w:r>
          </w:p>
        </w:tc>
      </w:tr>
    </w:tbl>
    <w:p w14:paraId="017C11F9" w14:textId="77777777" w:rsidR="00C443B2" w:rsidRPr="00742177" w:rsidRDefault="00C443B2">
      <w:pPr>
        <w:rPr>
          <w:strike/>
          <w:color w:val="FF0000"/>
          <w:highlight w:val="yellow"/>
        </w:rPr>
      </w:pPr>
    </w:p>
    <w:p w14:paraId="0FCA3655" w14:textId="77777777" w:rsidR="00130723" w:rsidRDefault="00130723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เงินให้กู้ยืมระยะสั้น</w:t>
      </w:r>
    </w:p>
    <w:tbl>
      <w:tblPr>
        <w:tblW w:w="1020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1852"/>
        <w:gridCol w:w="841"/>
        <w:gridCol w:w="284"/>
        <w:gridCol w:w="850"/>
        <w:gridCol w:w="284"/>
        <w:gridCol w:w="850"/>
        <w:gridCol w:w="270"/>
        <w:gridCol w:w="1065"/>
        <w:gridCol w:w="247"/>
        <w:gridCol w:w="1029"/>
        <w:gridCol w:w="270"/>
        <w:gridCol w:w="1005"/>
        <w:gridCol w:w="270"/>
        <w:gridCol w:w="1089"/>
      </w:tblGrid>
      <w:tr w:rsidR="00130723" w:rsidRPr="00B80732" w14:paraId="0AAD3362" w14:textId="77777777" w:rsidTr="00C608E0">
        <w:tc>
          <w:tcPr>
            <w:tcW w:w="1852" w:type="dxa"/>
          </w:tcPr>
          <w:p w14:paraId="5B93092F" w14:textId="77777777" w:rsidR="00130723" w:rsidRPr="0074198E" w:rsidRDefault="00130723" w:rsidP="0013072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  <w:hideMark/>
          </w:tcPr>
          <w:p w14:paraId="32D43F28" w14:textId="77777777" w:rsidR="00130723" w:rsidRPr="0074198E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387B30E" w14:textId="77777777" w:rsidR="00130723" w:rsidRPr="0074198E" w:rsidRDefault="00130723" w:rsidP="0013072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hideMark/>
          </w:tcPr>
          <w:p w14:paraId="57ECEB8A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198E">
              <w:rPr>
                <w:rFonts w:ascii="Angsana New" w:hAnsi="Angsana New"/>
                <w:bCs/>
                <w:sz w:val="30"/>
                <w:szCs w:val="30"/>
                <w:cs/>
              </w:rPr>
              <w:t>อัตราดอกเบ</w:t>
            </w:r>
            <w:r w:rsidRPr="00B80732">
              <w:rPr>
                <w:rFonts w:ascii="Angsana New" w:hAnsi="Angsana New"/>
                <w:bCs/>
                <w:sz w:val="30"/>
                <w:szCs w:val="30"/>
                <w:cs/>
              </w:rPr>
              <w:t>ี้ย</w:t>
            </w:r>
          </w:p>
        </w:tc>
        <w:tc>
          <w:tcPr>
            <w:tcW w:w="270" w:type="dxa"/>
          </w:tcPr>
          <w:p w14:paraId="3714E39A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376C55F3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0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2A1E4C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4" w:type="dxa"/>
            <w:gridSpan w:val="3"/>
          </w:tcPr>
          <w:p w14:paraId="34D92D57" w14:textId="77777777" w:rsidR="00130723" w:rsidRPr="00B80732" w:rsidRDefault="00130723" w:rsidP="00130723">
            <w:pPr>
              <w:ind w:right="-198" w:hanging="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0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30723" w:rsidRPr="00B80732" w14:paraId="01BF9F80" w14:textId="77777777" w:rsidTr="00C608E0">
        <w:tc>
          <w:tcPr>
            <w:tcW w:w="1852" w:type="dxa"/>
          </w:tcPr>
          <w:p w14:paraId="3198E2BC" w14:textId="77777777" w:rsidR="00130723" w:rsidRPr="00B80732" w:rsidRDefault="00130723" w:rsidP="0013072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14:paraId="513F1F9C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7DAC914A" w14:textId="77777777" w:rsidR="00130723" w:rsidRPr="00B80732" w:rsidRDefault="00130723" w:rsidP="0013072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604EBA1E" w14:textId="77777777" w:rsidR="00130723" w:rsidRPr="00823725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47470304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0A4B7C6F" w14:textId="77777777" w:rsidR="00130723" w:rsidRPr="00B80732" w:rsidRDefault="00130723" w:rsidP="0013072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168D9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44FFAFD" w14:textId="77777777" w:rsidR="00130723" w:rsidRPr="004D3DBF" w:rsidRDefault="00130723" w:rsidP="0013072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47" w:type="dxa"/>
            <w:vAlign w:val="center"/>
          </w:tcPr>
          <w:p w14:paraId="2B5C918E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29" w:type="dxa"/>
            <w:vAlign w:val="center"/>
          </w:tcPr>
          <w:p w14:paraId="1948BFAB" w14:textId="77777777" w:rsidR="00130723" w:rsidRPr="004D3DBF" w:rsidRDefault="00130723" w:rsidP="0013072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D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6EDB6C0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8889CFF" w14:textId="77777777" w:rsidR="00130723" w:rsidRPr="004D3DBF" w:rsidRDefault="00130723" w:rsidP="0013072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  <w:vAlign w:val="center"/>
          </w:tcPr>
          <w:p w14:paraId="6BFBB3C8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center"/>
          </w:tcPr>
          <w:p w14:paraId="322CF4FF" w14:textId="77777777" w:rsidR="00130723" w:rsidRPr="004D3DBF" w:rsidRDefault="00130723" w:rsidP="0013072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D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0723" w:rsidRPr="00B80732" w14:paraId="02808DC3" w14:textId="77777777" w:rsidTr="00C608E0">
        <w:tc>
          <w:tcPr>
            <w:tcW w:w="1852" w:type="dxa"/>
          </w:tcPr>
          <w:p w14:paraId="2F56A234" w14:textId="77777777" w:rsidR="00130723" w:rsidRPr="00B80732" w:rsidRDefault="00130723" w:rsidP="0013072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14:paraId="29998148" w14:textId="77777777" w:rsidR="00130723" w:rsidRPr="003E19D5" w:rsidRDefault="00130723" w:rsidP="0013072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9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</w:tcPr>
          <w:p w14:paraId="01017037" w14:textId="77777777" w:rsidR="00130723" w:rsidRPr="00B80732" w:rsidRDefault="00130723" w:rsidP="0013072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2F3AA547" w14:textId="77777777" w:rsidR="00130723" w:rsidRPr="00823725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vAlign w:val="center"/>
          </w:tcPr>
          <w:p w14:paraId="77E37094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6B62D6A9" w14:textId="77777777" w:rsidR="00130723" w:rsidRPr="004D3DBF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9D20169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188D0844" w14:textId="77777777" w:rsidR="00130723" w:rsidRPr="00130723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7" w:type="dxa"/>
            <w:vAlign w:val="center"/>
          </w:tcPr>
          <w:p w14:paraId="7582DA7D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29" w:type="dxa"/>
            <w:vAlign w:val="center"/>
          </w:tcPr>
          <w:p w14:paraId="3804D9AF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D1FD42F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91BDF19" w14:textId="77777777" w:rsidR="00130723" w:rsidRPr="00130723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center"/>
          </w:tcPr>
          <w:p w14:paraId="7D4A9B9E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center"/>
          </w:tcPr>
          <w:p w14:paraId="3240FEED" w14:textId="77777777" w:rsidR="00130723" w:rsidRPr="00B80732" w:rsidRDefault="00130723" w:rsidP="0013072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30723" w:rsidRPr="00B80732" w14:paraId="2E63D8EB" w14:textId="77777777" w:rsidTr="00C608E0">
        <w:tc>
          <w:tcPr>
            <w:tcW w:w="1852" w:type="dxa"/>
            <w:hideMark/>
          </w:tcPr>
          <w:p w14:paraId="18CB2624" w14:textId="77777777" w:rsidR="00130723" w:rsidRPr="00B80732" w:rsidRDefault="00130723" w:rsidP="0013072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dxa"/>
          </w:tcPr>
          <w:p w14:paraId="448304AD" w14:textId="77777777" w:rsidR="00130723" w:rsidRPr="00B80732" w:rsidRDefault="00130723" w:rsidP="001307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574A45" w14:textId="77777777" w:rsidR="00130723" w:rsidRPr="00B80732" w:rsidRDefault="00130723" w:rsidP="0013072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gridSpan w:val="3"/>
          </w:tcPr>
          <w:p w14:paraId="3CC928B6" w14:textId="77777777" w:rsidR="00130723" w:rsidRPr="00B80732" w:rsidRDefault="00130723" w:rsidP="0013072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073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B8073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B8073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2B9A79" w14:textId="77777777" w:rsidR="00130723" w:rsidRPr="00B80732" w:rsidRDefault="00130723" w:rsidP="0013072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75" w:type="dxa"/>
            <w:gridSpan w:val="7"/>
          </w:tcPr>
          <w:p w14:paraId="7FD1CAF3" w14:textId="77777777" w:rsidR="00130723" w:rsidRPr="00494B31" w:rsidRDefault="00130723" w:rsidP="0013072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4B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6B9C" w:rsidRPr="00B80732" w14:paraId="746DEDFD" w14:textId="77777777" w:rsidTr="00C608E0">
        <w:tc>
          <w:tcPr>
            <w:tcW w:w="1852" w:type="dxa"/>
            <w:hideMark/>
          </w:tcPr>
          <w:p w14:paraId="478586F6" w14:textId="77777777" w:rsidR="001E6B9C" w:rsidRPr="00C608E0" w:rsidRDefault="001E6B9C" w:rsidP="001E6B9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608E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 w:rsidRPr="00C608E0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841" w:type="dxa"/>
            <w:vAlign w:val="bottom"/>
            <w:hideMark/>
          </w:tcPr>
          <w:p w14:paraId="6897722B" w14:textId="77777777" w:rsidR="001E6B9C" w:rsidRPr="00C608E0" w:rsidRDefault="001E6B9C" w:rsidP="001E6B9C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8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1503BD8E" w14:textId="77777777" w:rsidR="001E6B9C" w:rsidRPr="005B6408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  <w:vAlign w:val="bottom"/>
          </w:tcPr>
          <w:p w14:paraId="4B8BB392" w14:textId="4ECEBC26" w:rsidR="001E6B9C" w:rsidRPr="00C608E0" w:rsidRDefault="00AA0365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  <w:r w:rsidR="001E6B9C" w:rsidRPr="00C608E0">
              <w:rPr>
                <w:rFonts w:asciiTheme="majorBidi" w:hAnsiTheme="majorBidi" w:cstheme="majorBidi"/>
                <w:sz w:val="30"/>
                <w:szCs w:val="30"/>
              </w:rPr>
              <w:t xml:space="preserve"> - 6.26</w:t>
            </w:r>
          </w:p>
        </w:tc>
        <w:tc>
          <w:tcPr>
            <w:tcW w:w="284" w:type="dxa"/>
            <w:vAlign w:val="bottom"/>
          </w:tcPr>
          <w:p w14:paraId="4974D0B7" w14:textId="77777777" w:rsidR="001E6B9C" w:rsidRPr="005B6408" w:rsidRDefault="001E6B9C" w:rsidP="001E6B9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  <w:vAlign w:val="bottom"/>
          </w:tcPr>
          <w:p w14:paraId="2177CCCE" w14:textId="00634D8D" w:rsidR="001E6B9C" w:rsidRPr="00C608E0" w:rsidRDefault="00AA0365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  <w:r w:rsidR="001E6B9C" w:rsidRPr="00C608E0">
              <w:rPr>
                <w:rFonts w:asciiTheme="majorBidi" w:hAnsiTheme="majorBidi" w:cstheme="majorBidi"/>
                <w:sz w:val="30"/>
                <w:szCs w:val="30"/>
              </w:rPr>
              <w:t xml:space="preserve"> - 6.26</w:t>
            </w:r>
          </w:p>
        </w:tc>
        <w:tc>
          <w:tcPr>
            <w:tcW w:w="270" w:type="dxa"/>
            <w:vAlign w:val="bottom"/>
          </w:tcPr>
          <w:p w14:paraId="0BF8C9E4" w14:textId="77777777" w:rsidR="001E6B9C" w:rsidRPr="005B6408" w:rsidRDefault="001E6B9C" w:rsidP="001E6B9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6265D524" w14:textId="77777777" w:rsidR="001E6B9C" w:rsidRPr="005B6408" w:rsidRDefault="00F91B59" w:rsidP="00EF2A3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1E6B9C">
              <w:rPr>
                <w:rFonts w:asciiTheme="majorBidi" w:hAnsiTheme="majorBidi" w:cstheme="majorBidi"/>
                <w:sz w:val="30"/>
                <w:szCs w:val="30"/>
              </w:rPr>
              <w:t>57,033</w:t>
            </w:r>
          </w:p>
        </w:tc>
        <w:tc>
          <w:tcPr>
            <w:tcW w:w="247" w:type="dxa"/>
            <w:vAlign w:val="bottom"/>
          </w:tcPr>
          <w:p w14:paraId="77AEB173" w14:textId="77777777" w:rsidR="001E6B9C" w:rsidRPr="005B6408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29" w:type="dxa"/>
            <w:vAlign w:val="bottom"/>
          </w:tcPr>
          <w:p w14:paraId="03DA6DC9" w14:textId="77777777" w:rsidR="001E6B9C" w:rsidRPr="00C608E0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08E0">
              <w:rPr>
                <w:rFonts w:ascii="Angsana New" w:hAnsi="Angsana New" w:cs="Angsana New"/>
                <w:sz w:val="30"/>
                <w:szCs w:val="30"/>
                <w:lang w:val="en-US"/>
              </w:rPr>
              <w:t>60,534</w:t>
            </w:r>
          </w:p>
        </w:tc>
        <w:tc>
          <w:tcPr>
            <w:tcW w:w="270" w:type="dxa"/>
            <w:vAlign w:val="bottom"/>
          </w:tcPr>
          <w:p w14:paraId="6DB265CC" w14:textId="77777777" w:rsidR="001E6B9C" w:rsidRPr="005B6408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vAlign w:val="bottom"/>
          </w:tcPr>
          <w:p w14:paraId="6FF842A2" w14:textId="77777777" w:rsidR="001E6B9C" w:rsidRPr="005B6408" w:rsidRDefault="001E6B9C" w:rsidP="001E6B9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644,947</w:t>
            </w:r>
          </w:p>
        </w:tc>
        <w:tc>
          <w:tcPr>
            <w:tcW w:w="270" w:type="dxa"/>
            <w:vAlign w:val="bottom"/>
          </w:tcPr>
          <w:p w14:paraId="2221470D" w14:textId="77777777" w:rsidR="001E6B9C" w:rsidRPr="005B6408" w:rsidRDefault="001E6B9C" w:rsidP="001E6B9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71AF7D7C" w14:textId="77777777" w:rsidR="001E6B9C" w:rsidRPr="00C608E0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8E0">
              <w:rPr>
                <w:rFonts w:ascii="Angsana New" w:hAnsi="Angsana New" w:cs="Angsana New"/>
                <w:sz w:val="30"/>
                <w:szCs w:val="30"/>
              </w:rPr>
              <w:t>1,370,542</w:t>
            </w:r>
          </w:p>
        </w:tc>
      </w:tr>
      <w:tr w:rsidR="001E6B9C" w:rsidRPr="00B80732" w14:paraId="63C08EFE" w14:textId="77777777" w:rsidTr="00C608E0">
        <w:tc>
          <w:tcPr>
            <w:tcW w:w="2693" w:type="dxa"/>
            <w:gridSpan w:val="2"/>
            <w:vAlign w:val="bottom"/>
            <w:hideMark/>
          </w:tcPr>
          <w:p w14:paraId="384FEB23" w14:textId="77777777" w:rsidR="001E6B9C" w:rsidRPr="00C608E0" w:rsidRDefault="00ED3FA2" w:rsidP="001E6B9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1E6B9C" w:rsidRPr="00C608E0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284" w:type="dxa"/>
            <w:vAlign w:val="bottom"/>
          </w:tcPr>
          <w:p w14:paraId="6CFC6AAA" w14:textId="77777777" w:rsidR="001E6B9C" w:rsidRPr="005B6408" w:rsidRDefault="001E6B9C" w:rsidP="001E6B9C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A94EA81" w14:textId="77777777" w:rsidR="001E6B9C" w:rsidRPr="005B6408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E6B9C">
              <w:rPr>
                <w:rFonts w:ascii="Angsana New" w:hAnsi="Angsana New" w:cs="Angsana New"/>
                <w:sz w:val="30"/>
                <w:szCs w:val="30"/>
              </w:rPr>
              <w:t>4.59</w:t>
            </w:r>
          </w:p>
        </w:tc>
        <w:tc>
          <w:tcPr>
            <w:tcW w:w="284" w:type="dxa"/>
            <w:vAlign w:val="bottom"/>
          </w:tcPr>
          <w:p w14:paraId="2DF51C53" w14:textId="77777777" w:rsidR="001E6B9C" w:rsidRPr="005B6408" w:rsidRDefault="001E6B9C" w:rsidP="001E6B9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  <w:vAlign w:val="bottom"/>
          </w:tcPr>
          <w:p w14:paraId="2F4C5E3E" w14:textId="77777777" w:rsidR="001E6B9C" w:rsidRPr="00100725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08E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C82BF2" w14:textId="77777777" w:rsidR="001E6B9C" w:rsidRPr="005B6408" w:rsidRDefault="001E6B9C" w:rsidP="001E6B9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D4A97F6" w14:textId="77777777" w:rsidR="001E6B9C" w:rsidRPr="00F91B59" w:rsidRDefault="00F91B59" w:rsidP="00F91B5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B59">
              <w:rPr>
                <w:rFonts w:ascii="Angsana New" w:hAnsi="Angsana New" w:cs="Angsana New"/>
                <w:sz w:val="30"/>
                <w:szCs w:val="30"/>
              </w:rPr>
              <w:t>4,691</w:t>
            </w:r>
          </w:p>
        </w:tc>
        <w:tc>
          <w:tcPr>
            <w:tcW w:w="247" w:type="dxa"/>
            <w:vAlign w:val="bottom"/>
          </w:tcPr>
          <w:p w14:paraId="11B4A94A" w14:textId="77777777" w:rsidR="001E6B9C" w:rsidRPr="00F91B59" w:rsidRDefault="001E6B9C" w:rsidP="00F91B5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ACF2518" w14:textId="77777777" w:rsidR="001E6B9C" w:rsidRPr="008A3673" w:rsidRDefault="001E6B9C" w:rsidP="008A3673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3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7CEDFCF" w14:textId="77777777" w:rsidR="001E6B9C" w:rsidRPr="005B6408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66CFD17" w14:textId="77777777" w:rsidR="001E6B9C" w:rsidRPr="005B6408" w:rsidRDefault="001E6B9C" w:rsidP="001E6B9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4,691</w:t>
            </w:r>
          </w:p>
        </w:tc>
        <w:tc>
          <w:tcPr>
            <w:tcW w:w="270" w:type="dxa"/>
            <w:vAlign w:val="bottom"/>
          </w:tcPr>
          <w:p w14:paraId="0E361C9F" w14:textId="77777777" w:rsidR="001E6B9C" w:rsidRPr="005B6408" w:rsidRDefault="001E6B9C" w:rsidP="001E6B9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CF4BB41" w14:textId="77777777" w:rsidR="001E6B9C" w:rsidRPr="00C608E0" w:rsidRDefault="001E6B9C" w:rsidP="00D47A6B">
            <w:pPr>
              <w:pStyle w:val="BodyText"/>
              <w:tabs>
                <w:tab w:val="decimal" w:pos="551"/>
              </w:tabs>
              <w:spacing w:after="0" w:line="240" w:lineRule="auto"/>
              <w:ind w:left="-108" w:right="-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08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6B9C" w:rsidRPr="00B80732" w14:paraId="2512BFB9" w14:textId="77777777" w:rsidTr="00C608E0">
        <w:tc>
          <w:tcPr>
            <w:tcW w:w="1852" w:type="dxa"/>
            <w:hideMark/>
          </w:tcPr>
          <w:p w14:paraId="6D3A9311" w14:textId="77777777" w:rsidR="001E6B9C" w:rsidRPr="00C608E0" w:rsidRDefault="001E6B9C" w:rsidP="001E6B9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0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1" w:type="dxa"/>
          </w:tcPr>
          <w:p w14:paraId="7B28E97C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B92330E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62BD8769" w14:textId="77777777" w:rsidR="001E6B9C" w:rsidRPr="005B6408" w:rsidRDefault="001E6B9C" w:rsidP="001E6B9C">
            <w:pPr>
              <w:jc w:val="right"/>
              <w:rPr>
                <w:rFonts w:cs="Cordia New"/>
                <w:highlight w:val="yellow"/>
              </w:rPr>
            </w:pPr>
          </w:p>
        </w:tc>
        <w:tc>
          <w:tcPr>
            <w:tcW w:w="284" w:type="dxa"/>
          </w:tcPr>
          <w:p w14:paraId="1C00B391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61F59525" w14:textId="77777777" w:rsidR="001E6B9C" w:rsidRPr="005B6408" w:rsidRDefault="001E6B9C" w:rsidP="001E6B9C">
            <w:pPr>
              <w:jc w:val="right"/>
              <w:rPr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2567939F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1196F2D0" w14:textId="77777777" w:rsidR="001E6B9C" w:rsidRPr="005B6408" w:rsidRDefault="00EF2A35" w:rsidP="00EF2A35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1E6B9C" w:rsidRPr="001E6B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247" w:type="dxa"/>
            <w:vAlign w:val="center"/>
          </w:tcPr>
          <w:p w14:paraId="66EDC3F1" w14:textId="77777777" w:rsidR="001E6B9C" w:rsidRPr="005B6408" w:rsidRDefault="001E6B9C" w:rsidP="001E6B9C">
            <w:pPr>
              <w:pStyle w:val="BodyText"/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center"/>
          </w:tcPr>
          <w:p w14:paraId="4A82DF19" w14:textId="77777777" w:rsidR="001E6B9C" w:rsidRPr="00C608E0" w:rsidRDefault="001E6B9C" w:rsidP="001E6B9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60,534</w:t>
            </w:r>
          </w:p>
        </w:tc>
        <w:tc>
          <w:tcPr>
            <w:tcW w:w="270" w:type="dxa"/>
          </w:tcPr>
          <w:p w14:paraId="19B5A72A" w14:textId="77777777" w:rsidR="001E6B9C" w:rsidRPr="005B6408" w:rsidRDefault="001E6B9C" w:rsidP="001E6B9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8DAAB01" w14:textId="77777777" w:rsidR="001E6B9C" w:rsidRPr="005B6408" w:rsidRDefault="002B541A" w:rsidP="001E6B9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Pr="002B54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9,638</w:t>
            </w:r>
          </w:p>
        </w:tc>
        <w:tc>
          <w:tcPr>
            <w:tcW w:w="270" w:type="dxa"/>
          </w:tcPr>
          <w:p w14:paraId="27DF40C6" w14:textId="77777777" w:rsidR="001E6B9C" w:rsidRPr="005B6408" w:rsidRDefault="001E6B9C" w:rsidP="001E6B9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AC4A5A0" w14:textId="77777777" w:rsidR="001E6B9C" w:rsidRPr="00C608E0" w:rsidRDefault="001E6B9C" w:rsidP="001E6B9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1,370,542</w:t>
            </w:r>
          </w:p>
        </w:tc>
      </w:tr>
      <w:tr w:rsidR="001E6B9C" w:rsidRPr="00B80732" w14:paraId="2413B307" w14:textId="77777777" w:rsidTr="00C608E0">
        <w:tc>
          <w:tcPr>
            <w:tcW w:w="4961" w:type="dxa"/>
            <w:gridSpan w:val="6"/>
          </w:tcPr>
          <w:p w14:paraId="5B51D274" w14:textId="77777777" w:rsidR="001E6B9C" w:rsidRPr="00C608E0" w:rsidRDefault="001E6B9C" w:rsidP="001E6B9C">
            <w:pPr>
              <w:rPr>
                <w:lang w:bidi="ar-SA"/>
              </w:rPr>
            </w:pPr>
            <w:r w:rsidRPr="00C608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08E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14:paraId="6D039975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E231E3B" w14:textId="77777777" w:rsidR="001E6B9C" w:rsidRPr="005B6408" w:rsidRDefault="001E6B9C" w:rsidP="001E6B9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6B9C">
              <w:rPr>
                <w:rFonts w:asciiTheme="majorBidi" w:hAnsiTheme="majorBidi" w:cstheme="majorBidi"/>
                <w:sz w:val="30"/>
                <w:szCs w:val="30"/>
              </w:rPr>
              <w:t>57,033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644B99AB" w14:textId="77777777" w:rsidR="001E6B9C" w:rsidRPr="005B6408" w:rsidRDefault="001E6B9C" w:rsidP="001E6B9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435325F7" w14:textId="77777777" w:rsidR="001E6B9C" w:rsidRPr="00C608E0" w:rsidRDefault="001E6B9C" w:rsidP="001E6B9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08E0">
              <w:rPr>
                <w:rFonts w:asciiTheme="majorBidi" w:hAnsiTheme="majorBidi" w:cstheme="majorBidi"/>
                <w:sz w:val="30"/>
                <w:szCs w:val="30"/>
              </w:rPr>
              <w:t>(60,534)</w:t>
            </w:r>
          </w:p>
        </w:tc>
        <w:tc>
          <w:tcPr>
            <w:tcW w:w="270" w:type="dxa"/>
          </w:tcPr>
          <w:p w14:paraId="67E43D55" w14:textId="77777777" w:rsidR="001E6B9C" w:rsidRPr="005B6408" w:rsidRDefault="001E6B9C" w:rsidP="001E6B9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A11E675" w14:textId="77777777" w:rsidR="001E6B9C" w:rsidRPr="005B6408" w:rsidRDefault="001E6B9C" w:rsidP="001E6B9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D7E90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270" w:type="dxa"/>
            <w:vAlign w:val="center"/>
          </w:tcPr>
          <w:p w14:paraId="5BC2E4A7" w14:textId="77777777" w:rsidR="001E6B9C" w:rsidRPr="005B6408" w:rsidRDefault="001E6B9C" w:rsidP="001E6B9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5ECAC5D0" w14:textId="77777777" w:rsidR="001E6B9C" w:rsidRPr="00C608E0" w:rsidRDefault="001E6B9C" w:rsidP="001E6B9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08E0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1E6B9C" w:rsidRPr="00B80732" w14:paraId="7C1E3DCA" w14:textId="77777777" w:rsidTr="00C608E0">
        <w:tc>
          <w:tcPr>
            <w:tcW w:w="1852" w:type="dxa"/>
          </w:tcPr>
          <w:p w14:paraId="22C7CDB0" w14:textId="77777777" w:rsidR="001E6B9C" w:rsidRPr="00C608E0" w:rsidRDefault="001E6B9C" w:rsidP="001E6B9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1" w:type="dxa"/>
          </w:tcPr>
          <w:p w14:paraId="662AB0FA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ED45112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0236E8C0" w14:textId="77777777" w:rsidR="001E6B9C" w:rsidRPr="005B6408" w:rsidRDefault="001E6B9C" w:rsidP="001E6B9C">
            <w:pPr>
              <w:jc w:val="right"/>
              <w:rPr>
                <w:rFonts w:cs="Cordia New"/>
                <w:highlight w:val="yellow"/>
              </w:rPr>
            </w:pPr>
          </w:p>
        </w:tc>
        <w:tc>
          <w:tcPr>
            <w:tcW w:w="284" w:type="dxa"/>
          </w:tcPr>
          <w:p w14:paraId="0F8BACA0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7C6A234E" w14:textId="77777777" w:rsidR="001E6B9C" w:rsidRPr="005B6408" w:rsidRDefault="001E6B9C" w:rsidP="001E6B9C">
            <w:pPr>
              <w:jc w:val="right"/>
              <w:rPr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0ED96C7D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623A258" w14:textId="77777777" w:rsidR="001E6B9C" w:rsidRPr="005B6408" w:rsidRDefault="00EF2A35" w:rsidP="00EF2A3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EF2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4,691</w:t>
            </w:r>
          </w:p>
        </w:tc>
        <w:tc>
          <w:tcPr>
            <w:tcW w:w="247" w:type="dxa"/>
          </w:tcPr>
          <w:p w14:paraId="6017E6E1" w14:textId="77777777" w:rsidR="001E6B9C" w:rsidRPr="005B6408" w:rsidRDefault="001E6B9C" w:rsidP="001E6B9C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12892" w14:textId="77777777" w:rsidR="001E6B9C" w:rsidRPr="00C608E0" w:rsidRDefault="001E6B9C" w:rsidP="00D47A6B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8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7E32EC" w14:textId="77777777" w:rsidR="001E6B9C" w:rsidRPr="005B6408" w:rsidRDefault="001E6B9C" w:rsidP="001E6B9C">
            <w:pPr>
              <w:pStyle w:val="BodyText"/>
              <w:tabs>
                <w:tab w:val="decimal" w:pos="51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F743EF4" w14:textId="77777777" w:rsidR="001E6B9C" w:rsidRPr="005B6408" w:rsidRDefault="001E6B9C" w:rsidP="001E6B9C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609,638</w:t>
            </w:r>
          </w:p>
        </w:tc>
        <w:tc>
          <w:tcPr>
            <w:tcW w:w="270" w:type="dxa"/>
          </w:tcPr>
          <w:p w14:paraId="09A011D4" w14:textId="77777777" w:rsidR="001E6B9C" w:rsidRPr="005B6408" w:rsidRDefault="001E6B9C" w:rsidP="001E6B9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CD896CE" w14:textId="77777777" w:rsidR="001E6B9C" w:rsidRPr="00C608E0" w:rsidRDefault="001E6B9C" w:rsidP="001E6B9C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1,330,542</w:t>
            </w:r>
          </w:p>
        </w:tc>
      </w:tr>
      <w:tr w:rsidR="001E6B9C" w:rsidRPr="00B80732" w14:paraId="2B363834" w14:textId="77777777" w:rsidTr="00C608E0">
        <w:tc>
          <w:tcPr>
            <w:tcW w:w="1852" w:type="dxa"/>
          </w:tcPr>
          <w:p w14:paraId="2F35703C" w14:textId="77777777" w:rsidR="001E6B9C" w:rsidRPr="005B6408" w:rsidRDefault="001E6B9C" w:rsidP="001E6B9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1" w:type="dxa"/>
          </w:tcPr>
          <w:p w14:paraId="301F7F65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367181D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6514E2E1" w14:textId="77777777" w:rsidR="001E6B9C" w:rsidRPr="005B6408" w:rsidRDefault="001E6B9C" w:rsidP="001E6B9C">
            <w:pPr>
              <w:jc w:val="right"/>
              <w:rPr>
                <w:rFonts w:cs="Cordia New"/>
                <w:highlight w:val="yellow"/>
              </w:rPr>
            </w:pPr>
          </w:p>
        </w:tc>
        <w:tc>
          <w:tcPr>
            <w:tcW w:w="284" w:type="dxa"/>
          </w:tcPr>
          <w:p w14:paraId="6D50C37A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4E68152F" w14:textId="77777777" w:rsidR="001E6B9C" w:rsidRPr="005B6408" w:rsidRDefault="001E6B9C" w:rsidP="001E6B9C">
            <w:pPr>
              <w:jc w:val="right"/>
              <w:rPr>
                <w:highlight w:val="yellow"/>
                <w:lang w:val="en-US" w:bidi="ar-SA"/>
              </w:rPr>
            </w:pPr>
          </w:p>
        </w:tc>
        <w:tc>
          <w:tcPr>
            <w:tcW w:w="270" w:type="dxa"/>
          </w:tcPr>
          <w:p w14:paraId="0A017B47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75E3060A" w14:textId="77777777" w:rsidR="001E6B9C" w:rsidRPr="005B6408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216BB721" w14:textId="77777777" w:rsidR="001E6B9C" w:rsidRPr="005B6408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3C5D2C74" w14:textId="77777777" w:rsidR="001E6B9C" w:rsidRPr="005B6408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D7F3235" w14:textId="77777777" w:rsidR="001E6B9C" w:rsidRPr="005B6408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73B613D0" w14:textId="77777777" w:rsidR="001E6B9C" w:rsidRPr="005B6408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B22F65E" w14:textId="77777777" w:rsidR="001E6B9C" w:rsidRPr="005B6408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77524BE3" w14:textId="77777777" w:rsidR="001E6B9C" w:rsidRPr="005B6408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E6B9C" w:rsidRPr="00B80732" w14:paraId="5E4885FF" w14:textId="77777777" w:rsidTr="00C608E0">
        <w:tc>
          <w:tcPr>
            <w:tcW w:w="1852" w:type="dxa"/>
          </w:tcPr>
          <w:p w14:paraId="5A16FCBA" w14:textId="77777777" w:rsidR="001E6B9C" w:rsidRPr="005B6408" w:rsidRDefault="001E6B9C" w:rsidP="001E6B9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1" w:type="dxa"/>
          </w:tcPr>
          <w:p w14:paraId="3EEA639B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0FC0AB3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20334341" w14:textId="77777777" w:rsidR="001E6B9C" w:rsidRPr="009B116D" w:rsidRDefault="001E6B9C" w:rsidP="001E6B9C">
            <w:pPr>
              <w:jc w:val="right"/>
              <w:rPr>
                <w:rFonts w:cs="Cordia New"/>
              </w:rPr>
            </w:pPr>
          </w:p>
        </w:tc>
        <w:tc>
          <w:tcPr>
            <w:tcW w:w="284" w:type="dxa"/>
          </w:tcPr>
          <w:p w14:paraId="69A7E05D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68574220" w14:textId="77777777" w:rsidR="001E6B9C" w:rsidRPr="009B116D" w:rsidRDefault="001E6B9C" w:rsidP="001E6B9C">
            <w:pPr>
              <w:jc w:val="right"/>
              <w:rPr>
                <w:lang w:val="en-US" w:bidi="ar-SA"/>
              </w:rPr>
            </w:pPr>
          </w:p>
        </w:tc>
        <w:tc>
          <w:tcPr>
            <w:tcW w:w="270" w:type="dxa"/>
          </w:tcPr>
          <w:p w14:paraId="7690A681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26509DBF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116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7" w:type="dxa"/>
          </w:tcPr>
          <w:p w14:paraId="7DC07E07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</w:tcPr>
          <w:p w14:paraId="5CAFC3FC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DFE74AF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5CF4B20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116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C81AD2A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5DD1A59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E6B9C" w:rsidRPr="00B80732" w14:paraId="11EF5169" w14:textId="77777777" w:rsidTr="00C608E0">
        <w:tc>
          <w:tcPr>
            <w:tcW w:w="1852" w:type="dxa"/>
          </w:tcPr>
          <w:p w14:paraId="1F497449" w14:textId="77777777" w:rsidR="001E6B9C" w:rsidRPr="005B6408" w:rsidRDefault="001E6B9C" w:rsidP="001E6B9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1" w:type="dxa"/>
          </w:tcPr>
          <w:p w14:paraId="5FFED688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E78FA38" w14:textId="77777777" w:rsidR="001E6B9C" w:rsidRPr="005B6408" w:rsidRDefault="001E6B9C" w:rsidP="001E6B9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0" w:type="dxa"/>
          </w:tcPr>
          <w:p w14:paraId="122415E1" w14:textId="77777777" w:rsidR="001E6B9C" w:rsidRPr="009B116D" w:rsidRDefault="001E6B9C" w:rsidP="001E6B9C">
            <w:pPr>
              <w:jc w:val="right"/>
              <w:rPr>
                <w:rFonts w:cs="Cordia New"/>
              </w:rPr>
            </w:pPr>
          </w:p>
        </w:tc>
        <w:tc>
          <w:tcPr>
            <w:tcW w:w="284" w:type="dxa"/>
          </w:tcPr>
          <w:p w14:paraId="0D6822EC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6F106477" w14:textId="77777777" w:rsidR="001E6B9C" w:rsidRPr="009B116D" w:rsidRDefault="001E6B9C" w:rsidP="001E6B9C">
            <w:pPr>
              <w:jc w:val="right"/>
              <w:rPr>
                <w:lang w:val="en-US" w:bidi="ar-SA"/>
              </w:rPr>
            </w:pPr>
          </w:p>
        </w:tc>
        <w:tc>
          <w:tcPr>
            <w:tcW w:w="270" w:type="dxa"/>
          </w:tcPr>
          <w:p w14:paraId="62EB13ED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75" w:type="dxa"/>
            <w:gridSpan w:val="7"/>
          </w:tcPr>
          <w:p w14:paraId="6F685E1C" w14:textId="77777777" w:rsidR="001E6B9C" w:rsidRPr="009B116D" w:rsidRDefault="001E6B9C" w:rsidP="001E6B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6B9C" w:rsidRPr="00B80732" w14:paraId="15B4D4E8" w14:textId="77777777" w:rsidTr="00C608E0">
        <w:tc>
          <w:tcPr>
            <w:tcW w:w="4961" w:type="dxa"/>
            <w:gridSpan w:val="6"/>
          </w:tcPr>
          <w:p w14:paraId="2512D8BA" w14:textId="77777777" w:rsidR="001E6B9C" w:rsidRPr="009B116D" w:rsidRDefault="001E6B9C" w:rsidP="001E6B9C">
            <w:pPr>
              <w:rPr>
                <w:lang w:val="en-US" w:bidi="ar-SA"/>
              </w:rPr>
            </w:pPr>
            <w:r w:rsidRPr="009B116D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Pr="009B1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9B116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</w:tcPr>
          <w:p w14:paraId="5F111828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2DD8A667" w14:textId="77777777" w:rsidR="001E6B9C" w:rsidRPr="009B116D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6B747829" w14:textId="77777777" w:rsidR="001E6B9C" w:rsidRPr="009B116D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6E32A651" w14:textId="77777777" w:rsidR="001E6B9C" w:rsidRPr="009B116D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36125" w14:textId="77777777" w:rsidR="001E6B9C" w:rsidRPr="009B116D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0529BAF" w14:textId="77777777" w:rsidR="001E6B9C" w:rsidRPr="009B116D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B8136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C08B92E" w14:textId="77777777" w:rsidR="001E6B9C" w:rsidRPr="009B116D" w:rsidRDefault="001E6B9C" w:rsidP="001E6B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B9C" w:rsidRPr="00B80732" w14:paraId="0673B45F" w14:textId="77777777" w:rsidTr="00C608E0">
        <w:tc>
          <w:tcPr>
            <w:tcW w:w="4961" w:type="dxa"/>
            <w:gridSpan w:val="6"/>
          </w:tcPr>
          <w:p w14:paraId="55588ECA" w14:textId="77777777" w:rsidR="001E6B9C" w:rsidRPr="009B116D" w:rsidRDefault="001E6B9C" w:rsidP="001E6B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116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9B1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9B116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B1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16AB24D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3547026C" w14:textId="77777777" w:rsidR="001E6B9C" w:rsidRPr="009B116D" w:rsidRDefault="001E6B9C" w:rsidP="00D47A6B">
            <w:pPr>
              <w:pStyle w:val="BodyText"/>
              <w:tabs>
                <w:tab w:val="left" w:pos="535"/>
              </w:tabs>
              <w:spacing w:after="0"/>
              <w:ind w:left="-108" w:right="-3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034C9E5" w14:textId="77777777" w:rsidR="001E6B9C" w:rsidRPr="009B116D" w:rsidRDefault="001E6B9C" w:rsidP="00D47A6B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043215CF" w14:textId="77777777" w:rsidR="001E6B9C" w:rsidRPr="00D47A6B" w:rsidRDefault="001E6B9C" w:rsidP="00D47A6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A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B61D9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686573CB" w14:textId="77777777" w:rsidR="001E6B9C" w:rsidRPr="009B116D" w:rsidRDefault="001E6B9C" w:rsidP="00D47A6B">
            <w:pPr>
              <w:pStyle w:val="BodyText"/>
              <w:tabs>
                <w:tab w:val="left" w:pos="417"/>
              </w:tabs>
              <w:spacing w:after="0"/>
              <w:ind w:left="-108" w:right="-2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1821FB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13DC5348" w14:textId="77777777" w:rsidR="001E6B9C" w:rsidRPr="009B116D" w:rsidRDefault="001E6B9C" w:rsidP="00D47A6B">
            <w:pPr>
              <w:pStyle w:val="BodyText"/>
              <w:tabs>
                <w:tab w:val="left" w:pos="581"/>
              </w:tabs>
              <w:spacing w:after="0"/>
              <w:ind w:left="-108" w:right="-3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E6B9C" w:rsidRPr="00B80732" w14:paraId="7DA69A91" w14:textId="77777777" w:rsidTr="00C608E0">
        <w:tc>
          <w:tcPr>
            <w:tcW w:w="4961" w:type="dxa"/>
            <w:gridSpan w:val="6"/>
          </w:tcPr>
          <w:p w14:paraId="1FDB515E" w14:textId="77777777" w:rsidR="001E6B9C" w:rsidRPr="009B116D" w:rsidRDefault="001E6B9C" w:rsidP="001E6B9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116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9B1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9B116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B1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BCD471C" w14:textId="77777777" w:rsidR="001E6B9C" w:rsidRPr="009B116D" w:rsidRDefault="001E6B9C" w:rsidP="001E6B9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</w:tcPr>
          <w:p w14:paraId="4D2DCD58" w14:textId="77777777" w:rsidR="001E6B9C" w:rsidRPr="009B116D" w:rsidRDefault="001E6B9C" w:rsidP="00D47A6B">
            <w:pPr>
              <w:pStyle w:val="BodyText"/>
              <w:tabs>
                <w:tab w:val="left" w:pos="535"/>
              </w:tabs>
              <w:spacing w:after="0"/>
              <w:ind w:left="-108" w:right="-3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12B9071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</w:tcPr>
          <w:p w14:paraId="2F513956" w14:textId="77777777" w:rsidR="001E6B9C" w:rsidRPr="009B116D" w:rsidRDefault="001E6B9C" w:rsidP="00D47A6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15C80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</w:tcPr>
          <w:p w14:paraId="6716868B" w14:textId="77777777" w:rsidR="001E6B9C" w:rsidRPr="009B116D" w:rsidRDefault="001E6B9C" w:rsidP="00D47A6B">
            <w:pPr>
              <w:pStyle w:val="BodyText"/>
              <w:tabs>
                <w:tab w:val="left" w:pos="417"/>
              </w:tabs>
              <w:spacing w:after="0"/>
              <w:ind w:left="-108" w:right="-2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47FD9" w14:textId="77777777" w:rsidR="001E6B9C" w:rsidRPr="009B116D" w:rsidRDefault="001E6B9C" w:rsidP="001E6B9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14:paraId="0719A39E" w14:textId="77777777" w:rsidR="001E6B9C" w:rsidRPr="009B116D" w:rsidRDefault="001E6B9C" w:rsidP="00D47A6B">
            <w:pPr>
              <w:pStyle w:val="BodyText"/>
              <w:tabs>
                <w:tab w:val="left" w:pos="581"/>
              </w:tabs>
              <w:spacing w:after="0"/>
              <w:ind w:left="-108" w:right="-3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1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B84B963" w14:textId="77777777" w:rsidR="00130723" w:rsidRDefault="00130723" w:rsidP="0013072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DC90FF7" w14:textId="77777777" w:rsidR="009B116D" w:rsidRDefault="009B116D" w:rsidP="0013072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5763A18" w14:textId="77777777" w:rsidR="009B116D" w:rsidRDefault="009B116D" w:rsidP="0013072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739F6981" w14:textId="77777777" w:rsidR="009B116D" w:rsidRDefault="009B116D" w:rsidP="0013072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59F824F" w14:textId="77777777" w:rsidR="009B116D" w:rsidRDefault="009B116D" w:rsidP="0013072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356E1B3" w14:textId="77777777" w:rsidR="009B116D" w:rsidRDefault="009B116D" w:rsidP="0013072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71D5112" w14:textId="77777777" w:rsidR="009B116D" w:rsidRDefault="009B116D" w:rsidP="0013072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ABBC621" w14:textId="77777777" w:rsidR="000A2CC0" w:rsidRPr="003334E8" w:rsidRDefault="000A2CC0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60ACA85E" w14:textId="77777777" w:rsidR="002C0F04" w:rsidRPr="00347B95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5"/>
        <w:gridCol w:w="382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6"/>
      </w:tblGrid>
      <w:tr w:rsidR="008E6872" w:rsidRPr="003334E8" w14:paraId="68EE89F5" w14:textId="77777777" w:rsidTr="00B062A4">
        <w:trPr>
          <w:trHeight w:val="313"/>
          <w:tblHeader/>
        </w:trPr>
        <w:tc>
          <w:tcPr>
            <w:tcW w:w="1975" w:type="pct"/>
          </w:tcPr>
          <w:p w14:paraId="5AC409D2" w14:textId="77777777" w:rsidR="008E6872" w:rsidRPr="003334E8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" w:type="pct"/>
          </w:tcPr>
          <w:p w14:paraId="2DB997CE" w14:textId="77777777"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44017D7F" w14:textId="77777777"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8384BCE" w14:textId="77777777"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72C0C911" w14:textId="77777777"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3334E8" w14:paraId="487EFCE7" w14:textId="77777777" w:rsidTr="002231B5">
        <w:trPr>
          <w:trHeight w:val="398"/>
          <w:tblHeader/>
        </w:trPr>
        <w:tc>
          <w:tcPr>
            <w:tcW w:w="1975" w:type="pct"/>
          </w:tcPr>
          <w:p w14:paraId="222F74B7" w14:textId="77777777" w:rsidR="001B3763" w:rsidRPr="003334E8" w:rsidRDefault="002231B5" w:rsidP="00D64E6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64E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64E6F" w:rsidRPr="00D64E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D64E6F" w:rsidRPr="00D64E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06" w:type="pct"/>
            <w:vAlign w:val="bottom"/>
          </w:tcPr>
          <w:p w14:paraId="119D5BDD" w14:textId="77777777" w:rsidR="001B3763" w:rsidRPr="008E6872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CD9D66B" w14:textId="77777777"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  <w:vAlign w:val="bottom"/>
          </w:tcPr>
          <w:p w14:paraId="2C03BC5C" w14:textId="77777777"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5DE812" w14:textId="77777777"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" w:type="pct"/>
            <w:vAlign w:val="bottom"/>
          </w:tcPr>
          <w:p w14:paraId="7B9CBB6C" w14:textId="77777777"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46CF29FA" w14:textId="77777777"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  <w:gridSpan w:val="2"/>
            <w:vAlign w:val="bottom"/>
          </w:tcPr>
          <w:p w14:paraId="148A2C85" w14:textId="77777777"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vAlign w:val="bottom"/>
          </w:tcPr>
          <w:p w14:paraId="13DAB5D9" w14:textId="77777777"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B3763" w:rsidRPr="003334E8" w14:paraId="5DD502E7" w14:textId="77777777" w:rsidTr="00B062A4">
        <w:trPr>
          <w:trHeight w:val="313"/>
          <w:tblHeader/>
        </w:trPr>
        <w:tc>
          <w:tcPr>
            <w:tcW w:w="1975" w:type="pct"/>
          </w:tcPr>
          <w:p w14:paraId="4AB9172A" w14:textId="77777777" w:rsidR="001B3763" w:rsidRPr="003334E8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14:paraId="39BA79A7" w14:textId="77777777"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D9DBE0" w14:textId="77777777"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3334E8" w14:paraId="2640DDF1" w14:textId="77777777" w:rsidTr="00B062A4">
        <w:trPr>
          <w:trHeight w:val="313"/>
        </w:trPr>
        <w:tc>
          <w:tcPr>
            <w:tcW w:w="1975" w:type="pct"/>
          </w:tcPr>
          <w:p w14:paraId="4FDD52A6" w14:textId="77777777" w:rsidR="001B3763" w:rsidRPr="003334E8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6" w:type="pct"/>
          </w:tcPr>
          <w:p w14:paraId="78B8985F" w14:textId="77777777"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CBA6E32" w14:textId="77777777"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224D67" w14:textId="77777777" w:rsidR="001B3763" w:rsidRPr="003334E8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004F11" w14:textId="77777777" w:rsidR="001B3763" w:rsidRPr="003334E8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8E639AE" w14:textId="77777777" w:rsidR="001B3763" w:rsidRPr="003334E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33FC7D1" w14:textId="77777777"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0E15D4A" w14:textId="77777777" w:rsidR="001B3763" w:rsidRPr="003334E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50C4BAD8" w14:textId="77777777"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2A4" w:rsidRPr="003334E8" w14:paraId="43B459D9" w14:textId="77777777" w:rsidTr="008F31B9">
        <w:trPr>
          <w:trHeight w:val="300"/>
        </w:trPr>
        <w:tc>
          <w:tcPr>
            <w:tcW w:w="1975" w:type="pct"/>
          </w:tcPr>
          <w:p w14:paraId="218F287D" w14:textId="77777777" w:rsidR="00B062A4" w:rsidRPr="004D7DBC" w:rsidRDefault="00B062A4" w:rsidP="00B062A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6" w:type="pct"/>
          </w:tcPr>
          <w:p w14:paraId="0C111742" w14:textId="77777777"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06B5FC46" w14:textId="77777777" w:rsidR="00B062A4" w:rsidRPr="00A774EC" w:rsidRDefault="004665B6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8F31B9"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7" w:type="pct"/>
          </w:tcPr>
          <w:p w14:paraId="0E9BACE0" w14:textId="77777777" w:rsidR="00B062A4" w:rsidRPr="00A774EC" w:rsidRDefault="00B062A4" w:rsidP="00B062A4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0543BDA2" w14:textId="77777777" w:rsidR="00B062A4" w:rsidRPr="00A774EC" w:rsidRDefault="004665B6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="00B062A4"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127" w:type="pct"/>
          </w:tcPr>
          <w:p w14:paraId="12CEA26E" w14:textId="77777777" w:rsidR="00B062A4" w:rsidRPr="00A774EC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1C3A20BE" w14:textId="77777777" w:rsidR="00B062A4" w:rsidRPr="00A774EC" w:rsidRDefault="008F31B9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7D06D723" w14:textId="77777777" w:rsidR="00B062A4" w:rsidRPr="0037071E" w:rsidRDefault="00B062A4" w:rsidP="00B062A4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0A7849D0" w14:textId="77777777" w:rsidR="00B062A4" w:rsidRPr="0037071E" w:rsidRDefault="004665B6" w:rsidP="00B062A4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B062A4" w:rsidRPr="0037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</w:tr>
      <w:tr w:rsidR="000803A0" w:rsidRPr="003334E8" w14:paraId="5B62F52E" w14:textId="77777777" w:rsidTr="008F31B9">
        <w:trPr>
          <w:trHeight w:val="300"/>
        </w:trPr>
        <w:tc>
          <w:tcPr>
            <w:tcW w:w="1975" w:type="pct"/>
          </w:tcPr>
          <w:p w14:paraId="78E7B6E4" w14:textId="77777777" w:rsidR="000803A0" w:rsidRPr="004D7DBC" w:rsidRDefault="000803A0" w:rsidP="000803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6" w:type="pct"/>
          </w:tcPr>
          <w:p w14:paraId="6C603998" w14:textId="77777777" w:rsidR="000803A0" w:rsidRPr="004D7DBC" w:rsidRDefault="000803A0" w:rsidP="000803A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28E644B" w14:textId="77777777" w:rsidR="000803A0" w:rsidRPr="00A774EC" w:rsidRDefault="002B541A" w:rsidP="000803A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1A">
              <w:rPr>
                <w:rFonts w:ascii="Angsana New" w:hAnsi="Angsana New"/>
                <w:sz w:val="30"/>
                <w:szCs w:val="30"/>
                <w:lang w:val="en-US"/>
              </w:rPr>
              <w:t>134,033</w:t>
            </w:r>
          </w:p>
        </w:tc>
        <w:tc>
          <w:tcPr>
            <w:tcW w:w="147" w:type="pct"/>
          </w:tcPr>
          <w:p w14:paraId="6BAA769F" w14:textId="77777777" w:rsidR="000803A0" w:rsidRPr="00A774EC" w:rsidRDefault="000803A0" w:rsidP="000803A0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0595A8C0" w14:textId="77777777" w:rsidR="000803A0" w:rsidRPr="00A774EC" w:rsidRDefault="000803A0" w:rsidP="000803A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977924F" w14:textId="77777777" w:rsidR="000803A0" w:rsidRPr="00A774EC" w:rsidRDefault="000803A0" w:rsidP="000803A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B34C241" w14:textId="77777777" w:rsidR="000803A0" w:rsidRPr="00A774EC" w:rsidRDefault="008F31B9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120D247D" w14:textId="77777777" w:rsidR="000803A0" w:rsidRPr="0037071E" w:rsidRDefault="000803A0" w:rsidP="000803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1D3D7FF7" w14:textId="77777777" w:rsidR="000803A0" w:rsidRPr="0037071E" w:rsidRDefault="000803A0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62A4" w:rsidRPr="003334E8" w14:paraId="2F2DE8F3" w14:textId="77777777" w:rsidTr="008F31B9">
        <w:trPr>
          <w:trHeight w:val="613"/>
        </w:trPr>
        <w:tc>
          <w:tcPr>
            <w:tcW w:w="1975" w:type="pct"/>
          </w:tcPr>
          <w:p w14:paraId="7E64C65D" w14:textId="77777777" w:rsidR="00B062A4" w:rsidRPr="004D7DBC" w:rsidRDefault="00B062A4" w:rsidP="00B062A4">
            <w:pPr>
              <w:pStyle w:val="BodyText"/>
              <w:tabs>
                <w:tab w:val="decimal" w:pos="342"/>
              </w:tabs>
              <w:spacing w:after="0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9E481B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                          ในบริษัทร่วมจากการดำเนินงานต่อเนื่อง</w:t>
            </w:r>
          </w:p>
        </w:tc>
        <w:tc>
          <w:tcPr>
            <w:tcW w:w="206" w:type="pct"/>
          </w:tcPr>
          <w:p w14:paraId="7B1AEA1F" w14:textId="77777777"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294AFB5" w14:textId="77777777" w:rsidR="00B062A4" w:rsidRPr="00A774EC" w:rsidRDefault="002B541A" w:rsidP="00806B0C">
            <w:pPr>
              <w:pStyle w:val="BodyText"/>
              <w:tabs>
                <w:tab w:val="decimal" w:pos="1089"/>
              </w:tabs>
              <w:spacing w:after="0"/>
              <w:ind w:left="-108" w:right="-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</w:t>
            </w:r>
            <w:r w:rsidR="00993BFD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D2583C1" w14:textId="77777777" w:rsidR="00B062A4" w:rsidRPr="00A774EC" w:rsidRDefault="00B062A4" w:rsidP="00B062A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33C4427" w14:textId="77777777" w:rsidR="00B062A4" w:rsidRPr="00A774EC" w:rsidRDefault="00974B6F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22,929</w:t>
            </w:r>
          </w:p>
        </w:tc>
        <w:tc>
          <w:tcPr>
            <w:tcW w:w="127" w:type="pct"/>
          </w:tcPr>
          <w:p w14:paraId="0A0F591F" w14:textId="77777777" w:rsidR="00B062A4" w:rsidRPr="00A774EC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9DAC2A5" w14:textId="77777777" w:rsidR="00B062A4" w:rsidRPr="00A774EC" w:rsidRDefault="008F31B9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69F940" w14:textId="77777777" w:rsidR="00B062A4" w:rsidRPr="0037071E" w:rsidRDefault="00B062A4" w:rsidP="00B062A4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048BE6C4" w14:textId="77777777" w:rsidR="0037071E" w:rsidRPr="0037071E" w:rsidRDefault="0037071E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0620B0DE" w14:textId="77777777" w:rsidR="00B062A4" w:rsidRPr="0037071E" w:rsidRDefault="0037071E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334E8" w14:paraId="4701415F" w14:textId="77777777" w:rsidTr="008F31B9">
        <w:trPr>
          <w:trHeight w:val="613"/>
        </w:trPr>
        <w:tc>
          <w:tcPr>
            <w:tcW w:w="1975" w:type="pct"/>
          </w:tcPr>
          <w:p w14:paraId="0F4E83E1" w14:textId="77777777" w:rsidR="005A6950" w:rsidRPr="004D7DBC" w:rsidRDefault="005A6950" w:rsidP="005A695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</w:t>
            </w:r>
            <w:r w:rsidRPr="004D7DBC">
              <w:rPr>
                <w:rFonts w:hint="cs"/>
                <w:sz w:val="30"/>
                <w:szCs w:val="30"/>
                <w:cs/>
              </w:rPr>
              <w:t>ขาดทุนสุทธิจากเงินลงทุน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</w:t>
            </w:r>
            <w:r w:rsidRPr="004D7DBC">
              <w:rPr>
                <w:rFonts w:hint="cs"/>
                <w:sz w:val="30"/>
                <w:szCs w:val="30"/>
                <w:cs/>
              </w:rPr>
              <w:t>ในบริษัทร่วมจากการดำเนินงานที่ยกเลิก</w:t>
            </w:r>
          </w:p>
        </w:tc>
        <w:tc>
          <w:tcPr>
            <w:tcW w:w="206" w:type="pct"/>
          </w:tcPr>
          <w:p w14:paraId="5225FACC" w14:textId="77777777" w:rsidR="005A6950" w:rsidRPr="004D7DBC" w:rsidRDefault="005A6950" w:rsidP="005A695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16133675" w14:textId="77777777" w:rsidR="005A6950" w:rsidRPr="00A774EC" w:rsidRDefault="002B541A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A1CF1E1" w14:textId="77777777" w:rsidR="005A6950" w:rsidRPr="00A774EC" w:rsidRDefault="005A6950" w:rsidP="005A69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3783A9A" w14:textId="77777777" w:rsidR="005A6950" w:rsidRPr="00806B0C" w:rsidRDefault="005A6950" w:rsidP="00BA450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B0C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806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66CF524" w14:textId="77777777" w:rsidR="005A6950" w:rsidRPr="00A774EC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4D05660E" w14:textId="77777777" w:rsidR="005A6950" w:rsidRPr="00A774EC" w:rsidRDefault="005A6950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63290A37" w14:textId="77777777" w:rsidR="005A6950" w:rsidRPr="0037071E" w:rsidRDefault="005A6950" w:rsidP="005A6950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879C5BC" w14:textId="77777777" w:rsidR="005A6950" w:rsidRPr="0037071E" w:rsidRDefault="005A6950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2A38A66" w14:textId="77777777" w:rsidR="005A6950" w:rsidRPr="0037071E" w:rsidRDefault="005A6950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7071E" w14:paraId="1918947A" w14:textId="77777777" w:rsidTr="008F31B9">
        <w:trPr>
          <w:trHeight w:val="380"/>
        </w:trPr>
        <w:tc>
          <w:tcPr>
            <w:tcW w:w="1975" w:type="pct"/>
          </w:tcPr>
          <w:p w14:paraId="1635BCF2" w14:textId="77777777" w:rsidR="005A6950" w:rsidRPr="0037071E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071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6" w:type="pct"/>
          </w:tcPr>
          <w:p w14:paraId="269E44D1" w14:textId="77777777" w:rsidR="005A6950" w:rsidRPr="004D7DBC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C2C28C" w14:textId="77777777" w:rsidR="005A6950" w:rsidRPr="00A774EC" w:rsidRDefault="002B541A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AE264F" w14:textId="77777777" w:rsidR="005A6950" w:rsidRPr="00A774EC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600A068" w14:textId="77777777" w:rsidR="005A6950" w:rsidRPr="00A774EC" w:rsidRDefault="005A6950" w:rsidP="00BA450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A774EC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  <w:r w:rsidRPr="00A774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1168B59" w14:textId="77777777" w:rsidR="005A6950" w:rsidRPr="00A774EC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68ECBFCE" w14:textId="77777777" w:rsidR="005A6950" w:rsidRPr="00F86A13" w:rsidRDefault="005A6950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5D871FF2" w14:textId="77777777" w:rsidR="005A6950" w:rsidRPr="0037071E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23E16626" w14:textId="77777777" w:rsidR="005A6950" w:rsidRPr="0037071E" w:rsidRDefault="005A6950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334E8" w14:paraId="1DB2F117" w14:textId="77777777" w:rsidTr="00974B6F">
        <w:trPr>
          <w:trHeight w:val="392"/>
        </w:trPr>
        <w:tc>
          <w:tcPr>
            <w:tcW w:w="1975" w:type="pct"/>
          </w:tcPr>
          <w:p w14:paraId="5F04C989" w14:textId="77777777" w:rsidR="005A6950" w:rsidRPr="003334E8" w:rsidRDefault="005A6950" w:rsidP="005A6950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206" w:type="pct"/>
          </w:tcPr>
          <w:p w14:paraId="55B475F8" w14:textId="77777777" w:rsidR="005A6950" w:rsidRPr="00545ECD" w:rsidRDefault="005A6950" w:rsidP="005A6950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071E85D6" w14:textId="77777777" w:rsidR="005A6950" w:rsidRPr="00A774EC" w:rsidRDefault="00EA3BCC" w:rsidP="00806B0C">
            <w:pPr>
              <w:pStyle w:val="BodyText"/>
              <w:tabs>
                <w:tab w:val="decimal" w:pos="555"/>
              </w:tabs>
              <w:spacing w:after="0"/>
              <w:ind w:left="-108"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(2,21</w:t>
            </w:r>
            <w:r w:rsidR="00993BF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2B54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90114F2" w14:textId="77777777" w:rsidR="005A6950" w:rsidRPr="00A774EC" w:rsidRDefault="005A6950" w:rsidP="005A69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98D5636" w14:textId="77777777" w:rsidR="005A6950" w:rsidRPr="00A774EC" w:rsidRDefault="005A6950" w:rsidP="002E3BA6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E314EB4" w14:textId="77777777" w:rsidR="005A6950" w:rsidRPr="00A774EC" w:rsidRDefault="005A6950" w:rsidP="005A6950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4A51740" w14:textId="77777777" w:rsidR="005A6950" w:rsidRPr="00F86A13" w:rsidRDefault="005A6950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C79AD25" w14:textId="77777777" w:rsidR="005A6950" w:rsidRPr="0037071E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72F43570" w14:textId="77777777" w:rsidR="005A6950" w:rsidRPr="0037071E" w:rsidRDefault="005A6950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334E8" w14:paraId="16CCA8AB" w14:textId="77777777" w:rsidTr="00974B6F">
        <w:trPr>
          <w:trHeight w:val="601"/>
        </w:trPr>
        <w:tc>
          <w:tcPr>
            <w:tcW w:w="1975" w:type="pct"/>
          </w:tcPr>
          <w:p w14:paraId="74D7CC4E" w14:textId="77777777" w:rsidR="005A6950" w:rsidRPr="004D7DBC" w:rsidRDefault="005A6950" w:rsidP="005A6950">
            <w:pPr>
              <w:pStyle w:val="BodyText"/>
              <w:spacing w:after="0"/>
              <w:ind w:left="9" w:right="21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 w:rsidRPr="004D7DBC">
              <w:rPr>
                <w:sz w:val="30"/>
                <w:szCs w:val="30"/>
                <w:cs/>
              </w:rPr>
              <w:br/>
            </w:r>
            <w:r w:rsidRPr="004D7DBC">
              <w:rPr>
                <w:rFonts w:hint="cs"/>
                <w:sz w:val="30"/>
                <w:szCs w:val="30"/>
                <w:cs/>
              </w:rPr>
              <w:t xml:space="preserve">   ที่ถือไว้เพื่อขาย</w:t>
            </w:r>
          </w:p>
        </w:tc>
        <w:tc>
          <w:tcPr>
            <w:tcW w:w="206" w:type="pct"/>
          </w:tcPr>
          <w:p w14:paraId="15C5BB15" w14:textId="77777777" w:rsidR="005A6950" w:rsidRPr="004D7DBC" w:rsidRDefault="005A6950" w:rsidP="005A6950">
            <w:pPr>
              <w:pStyle w:val="BodyText"/>
              <w:spacing w:after="0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DA6DA16" w14:textId="77777777" w:rsidR="005A6950" w:rsidRPr="00A774EC" w:rsidRDefault="002B541A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5096671" w14:textId="77777777" w:rsidR="005A6950" w:rsidRPr="00A774EC" w:rsidRDefault="005A6950" w:rsidP="005A69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4ABDED5" w14:textId="77777777" w:rsidR="005A6950" w:rsidRPr="00A774EC" w:rsidRDefault="004665B6" w:rsidP="005A695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27" w:type="pct"/>
          </w:tcPr>
          <w:p w14:paraId="40906CCB" w14:textId="77777777" w:rsidR="005A6950" w:rsidRPr="00A774EC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7FAA724C" w14:textId="77777777" w:rsidR="005A6950" w:rsidRPr="00A774EC" w:rsidRDefault="005A6950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8EFC38C" w14:textId="77777777" w:rsidR="005A6950" w:rsidRPr="0037071E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312DA81A" w14:textId="77777777" w:rsidR="005A6950" w:rsidRPr="0037071E" w:rsidRDefault="005A6950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96C9E8" w14:textId="77777777" w:rsidR="005A6950" w:rsidRPr="0037071E" w:rsidRDefault="005A6950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37071E" w14:paraId="47679D8C" w14:textId="77777777" w:rsidTr="00CA7DA7">
        <w:trPr>
          <w:trHeight w:val="313"/>
        </w:trPr>
        <w:tc>
          <w:tcPr>
            <w:tcW w:w="1975" w:type="pct"/>
          </w:tcPr>
          <w:p w14:paraId="446F645D" w14:textId="77777777" w:rsidR="00974B6F" w:rsidRPr="003334E8" w:rsidRDefault="00970213" w:rsidP="00974B6F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6" w:type="pct"/>
          </w:tcPr>
          <w:p w14:paraId="006A1F20" w14:textId="77777777" w:rsidR="00974B6F" w:rsidRPr="00545ECD" w:rsidRDefault="00974B6F" w:rsidP="00974B6F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vAlign w:val="bottom"/>
          </w:tcPr>
          <w:p w14:paraId="0238D237" w14:textId="77777777" w:rsidR="00974B6F" w:rsidRPr="00A774EC" w:rsidRDefault="002B541A" w:rsidP="002B541A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E53550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6C3B1F47" w14:textId="77777777" w:rsidR="00974B6F" w:rsidRPr="00970213" w:rsidRDefault="00970213" w:rsidP="0097021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28,518</w:t>
            </w:r>
          </w:p>
        </w:tc>
        <w:tc>
          <w:tcPr>
            <w:tcW w:w="127" w:type="pct"/>
          </w:tcPr>
          <w:p w14:paraId="332BD6E3" w14:textId="77777777" w:rsidR="00974B6F" w:rsidRPr="00A774EC" w:rsidRDefault="00974B6F" w:rsidP="00974B6F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vAlign w:val="bottom"/>
          </w:tcPr>
          <w:p w14:paraId="33DF921D" w14:textId="77777777" w:rsidR="00974B6F" w:rsidRPr="00F86A13" w:rsidRDefault="00974B6F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2F53F99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35959AFD" w14:textId="77777777" w:rsidR="00974B6F" w:rsidRPr="0037071E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3334E8" w14:paraId="62082372" w14:textId="77777777" w:rsidTr="00CA7DA7">
        <w:trPr>
          <w:trHeight w:val="288"/>
        </w:trPr>
        <w:tc>
          <w:tcPr>
            <w:tcW w:w="1975" w:type="pct"/>
          </w:tcPr>
          <w:p w14:paraId="6D13E231" w14:textId="77777777" w:rsidR="00974B6F" w:rsidRPr="004D7DBC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06" w:type="pct"/>
          </w:tcPr>
          <w:p w14:paraId="2ED965F1" w14:textId="77777777" w:rsidR="00974B6F" w:rsidRPr="004D7DB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89701" w14:textId="77777777" w:rsidR="00974B6F" w:rsidRPr="00A774EC" w:rsidRDefault="002B541A" w:rsidP="00974B6F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325,47</w:t>
            </w:r>
            <w:r w:rsidR="00993B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6135F400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6DDEA0C1" w14:textId="77777777" w:rsidR="00974B6F" w:rsidRPr="00A774EC" w:rsidRDefault="00970213" w:rsidP="00974B6F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654,174</w:t>
            </w:r>
          </w:p>
        </w:tc>
        <w:tc>
          <w:tcPr>
            <w:tcW w:w="127" w:type="pct"/>
          </w:tcPr>
          <w:p w14:paraId="10C9F684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D6BC" w14:textId="77777777" w:rsidR="00974B6F" w:rsidRPr="00A774EC" w:rsidRDefault="00974B6F" w:rsidP="00F86A13">
            <w:pPr>
              <w:pStyle w:val="BodyText"/>
              <w:tabs>
                <w:tab w:val="decimal" w:pos="583"/>
              </w:tabs>
              <w:spacing w:after="0"/>
              <w:ind w:left="-108" w:right="11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1AF4A74B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C2962E" w14:textId="77777777" w:rsidR="00974B6F" w:rsidRPr="0037071E" w:rsidRDefault="00974B6F" w:rsidP="00974B6F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  <w:r w:rsidRPr="003707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  <w:tr w:rsidR="00974B6F" w:rsidRPr="003334E8" w14:paraId="3EC614BC" w14:textId="77777777" w:rsidTr="00CA7DA7">
        <w:trPr>
          <w:trHeight w:val="288"/>
        </w:trPr>
        <w:tc>
          <w:tcPr>
            <w:tcW w:w="1975" w:type="pct"/>
          </w:tcPr>
          <w:p w14:paraId="6D44CA37" w14:textId="77777777" w:rsidR="00974B6F" w:rsidRPr="004D7DBC" w:rsidRDefault="00974B6F" w:rsidP="00974B6F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14:paraId="030E9F36" w14:textId="77777777" w:rsidR="00974B6F" w:rsidRPr="004D7DB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62FE9E93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1663F1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F04ECAB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AF826FA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CFC09E7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C14CEE4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</w:tcPr>
          <w:p w14:paraId="5551D0DA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B6F" w:rsidRPr="003334E8" w14:paraId="7F1E0D2B" w14:textId="77777777" w:rsidTr="00B062A4">
        <w:trPr>
          <w:gridAfter w:val="1"/>
          <w:wAfter w:w="3" w:type="pct"/>
          <w:trHeight w:val="418"/>
        </w:trPr>
        <w:tc>
          <w:tcPr>
            <w:tcW w:w="1975" w:type="pct"/>
          </w:tcPr>
          <w:p w14:paraId="50164C75" w14:textId="77777777" w:rsidR="00974B6F" w:rsidRPr="004D7DBC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10" w:type="pct"/>
            <w:gridSpan w:val="2"/>
          </w:tcPr>
          <w:p w14:paraId="02800E62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B46BF8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9EBC92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B515B4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0E81DD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A98F592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911A64C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35259DA8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B6F" w:rsidRPr="003334E8" w14:paraId="0BF1C1AE" w14:textId="77777777" w:rsidTr="008F31B9">
        <w:trPr>
          <w:gridAfter w:val="1"/>
          <w:wAfter w:w="3" w:type="pct"/>
          <w:trHeight w:val="401"/>
        </w:trPr>
        <w:tc>
          <w:tcPr>
            <w:tcW w:w="1975" w:type="pct"/>
          </w:tcPr>
          <w:p w14:paraId="3EEC3457" w14:textId="77777777" w:rsidR="00974B6F" w:rsidRPr="004D7DBC" w:rsidRDefault="00974B6F" w:rsidP="00974B6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10" w:type="pct"/>
            <w:gridSpan w:val="2"/>
          </w:tcPr>
          <w:p w14:paraId="06A0C20E" w14:textId="77777777" w:rsidR="00974B6F" w:rsidRPr="00A774E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60413B65" w14:textId="77777777" w:rsidR="00974B6F" w:rsidRPr="002B541A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1A">
              <w:rPr>
                <w:rFonts w:ascii="Angsana New" w:hAnsi="Angsana New"/>
                <w:sz w:val="30"/>
                <w:szCs w:val="30"/>
                <w:lang w:val="en-US"/>
              </w:rPr>
              <w:t>588,732</w:t>
            </w:r>
          </w:p>
        </w:tc>
        <w:tc>
          <w:tcPr>
            <w:tcW w:w="147" w:type="pct"/>
          </w:tcPr>
          <w:p w14:paraId="41908741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0A1A23A" w14:textId="77777777" w:rsidR="00974B6F" w:rsidRPr="00A774E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127" w:type="pct"/>
          </w:tcPr>
          <w:p w14:paraId="33D96E34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37658048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Pr="00A774E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14:paraId="4BF71742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6144154B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Pr="0037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</w:tr>
      <w:tr w:rsidR="00974B6F" w:rsidRPr="003334E8" w14:paraId="40A75924" w14:textId="77777777" w:rsidTr="008F31B9">
        <w:trPr>
          <w:gridAfter w:val="1"/>
          <w:wAfter w:w="3" w:type="pct"/>
          <w:trHeight w:val="818"/>
        </w:trPr>
        <w:tc>
          <w:tcPr>
            <w:tcW w:w="1975" w:type="pct"/>
          </w:tcPr>
          <w:p w14:paraId="549FE51C" w14:textId="77777777" w:rsidR="00974B6F" w:rsidRPr="004D7DBC" w:rsidRDefault="00974B6F" w:rsidP="00974B6F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4D7DBC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4D7DBC">
              <w:rPr>
                <w:rFonts w:hint="cs"/>
                <w:sz w:val="30"/>
                <w:szCs w:val="30"/>
                <w:cs/>
              </w:rPr>
              <w:t xml:space="preserve">                  ในการร่วมค้าจากการดำเนินงานต่อเนื่อง</w:t>
            </w:r>
          </w:p>
        </w:tc>
        <w:tc>
          <w:tcPr>
            <w:tcW w:w="210" w:type="pct"/>
            <w:gridSpan w:val="2"/>
          </w:tcPr>
          <w:p w14:paraId="15254628" w14:textId="77777777" w:rsidR="00974B6F" w:rsidRPr="00A774E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2011DFC" w14:textId="77777777" w:rsidR="00974B6F" w:rsidRPr="002B541A" w:rsidRDefault="00233F5C" w:rsidP="00233F5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1A">
              <w:rPr>
                <w:rFonts w:ascii="Angsana New" w:hAnsi="Angsana New"/>
                <w:sz w:val="30"/>
                <w:szCs w:val="30"/>
                <w:lang w:val="en-US"/>
              </w:rPr>
              <w:t>175,275</w:t>
            </w:r>
          </w:p>
        </w:tc>
        <w:tc>
          <w:tcPr>
            <w:tcW w:w="147" w:type="pct"/>
          </w:tcPr>
          <w:p w14:paraId="0FE821E5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768FD65" w14:textId="77777777" w:rsidR="00974B6F" w:rsidRPr="00A774EC" w:rsidRDefault="00970213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132,920</w:t>
            </w:r>
          </w:p>
        </w:tc>
        <w:tc>
          <w:tcPr>
            <w:tcW w:w="127" w:type="pct"/>
          </w:tcPr>
          <w:p w14:paraId="71CDF629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569875F" w14:textId="77777777" w:rsidR="00974B6F" w:rsidRPr="00A774EC" w:rsidRDefault="00974B6F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3C7B0062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55CA8445" w14:textId="77777777" w:rsidR="00974B6F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5412EA5" w14:textId="77777777" w:rsidR="00974B6F" w:rsidRPr="0037071E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3334E8" w14:paraId="58BCFEE4" w14:textId="77777777" w:rsidTr="002F735B">
        <w:trPr>
          <w:gridAfter w:val="1"/>
          <w:wAfter w:w="3" w:type="pct"/>
          <w:trHeight w:val="818"/>
        </w:trPr>
        <w:tc>
          <w:tcPr>
            <w:tcW w:w="1975" w:type="pct"/>
          </w:tcPr>
          <w:p w14:paraId="6F1394D0" w14:textId="77777777" w:rsidR="00974B6F" w:rsidRPr="004D7DBC" w:rsidRDefault="00974B6F" w:rsidP="00974B6F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ส่วนแบ่งขาดทุน</w:t>
            </w:r>
            <w:r w:rsidRPr="004D7DBC">
              <w:rPr>
                <w:rFonts w:hint="cs"/>
                <w:sz w:val="30"/>
                <w:szCs w:val="30"/>
                <w:cs/>
              </w:rPr>
              <w:t>สุทธิจากเงินลงทุน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 </w:t>
            </w:r>
            <w:r w:rsidRPr="004D7DBC">
              <w:rPr>
                <w:rFonts w:hint="cs"/>
                <w:sz w:val="30"/>
                <w:szCs w:val="30"/>
                <w:cs/>
              </w:rPr>
              <w:t>ในการร่วมค้าจากการดำเนินงานที่ยกเลิก</w:t>
            </w:r>
          </w:p>
        </w:tc>
        <w:tc>
          <w:tcPr>
            <w:tcW w:w="210" w:type="pct"/>
            <w:gridSpan w:val="2"/>
          </w:tcPr>
          <w:p w14:paraId="5D40EE7D" w14:textId="77777777" w:rsidR="00974B6F" w:rsidRPr="00A774E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F0A263A" w14:textId="77777777" w:rsidR="00974B6F" w:rsidRPr="002B541A" w:rsidRDefault="00233F5C" w:rsidP="00974B6F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54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69395D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6CA8AC3" w14:textId="77777777" w:rsidR="00974B6F" w:rsidRPr="00BA450F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333A3CD9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C3D1AC9" w14:textId="77777777" w:rsidR="00974B6F" w:rsidRPr="00F86A13" w:rsidRDefault="00974B6F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2F397593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4A60591A" w14:textId="77777777" w:rsidR="00974B6F" w:rsidRPr="00F86A13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4705F8" w14:textId="77777777" w:rsidR="00974B6F" w:rsidRPr="00F86A13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3334E8" w14:paraId="601B68C9" w14:textId="77777777" w:rsidTr="002F735B">
        <w:trPr>
          <w:gridAfter w:val="1"/>
          <w:wAfter w:w="3" w:type="pct"/>
          <w:trHeight w:val="263"/>
        </w:trPr>
        <w:tc>
          <w:tcPr>
            <w:tcW w:w="1975" w:type="pct"/>
          </w:tcPr>
          <w:p w14:paraId="658B5E26" w14:textId="77777777" w:rsidR="00974B6F" w:rsidRPr="003334E8" w:rsidRDefault="00974B6F" w:rsidP="00974B6F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0" w:type="pct"/>
            <w:gridSpan w:val="2"/>
          </w:tcPr>
          <w:p w14:paraId="2EA7B22B" w14:textId="77777777" w:rsidR="00974B6F" w:rsidRPr="00A774EC" w:rsidRDefault="00974B6F" w:rsidP="00974B6F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726AF7B5" w14:textId="77777777" w:rsidR="00974B6F" w:rsidRPr="002B541A" w:rsidRDefault="00233F5C" w:rsidP="00233F5C">
            <w:pPr>
              <w:pStyle w:val="BodyText"/>
              <w:spacing w:after="0"/>
              <w:ind w:left="-108"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41A">
              <w:rPr>
                <w:rFonts w:ascii="Angsana New" w:hAnsi="Angsana New"/>
                <w:sz w:val="30"/>
                <w:szCs w:val="30"/>
              </w:rPr>
              <w:t>(73,430)</w:t>
            </w:r>
          </w:p>
        </w:tc>
        <w:tc>
          <w:tcPr>
            <w:tcW w:w="147" w:type="pct"/>
          </w:tcPr>
          <w:p w14:paraId="0CADBDAA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051CD3F" w14:textId="77777777" w:rsidR="00974B6F" w:rsidRPr="00BA450F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5D3B9CFD" w14:textId="77777777" w:rsidR="00974B6F" w:rsidRPr="00A774EC" w:rsidRDefault="00974B6F" w:rsidP="00974B6F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53026B1B" w14:textId="77777777" w:rsidR="00974B6F" w:rsidRPr="00F86A13" w:rsidRDefault="00974B6F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1ED3C0D4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3C994C93" w14:textId="77777777" w:rsidR="00974B6F" w:rsidRPr="0037071E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3334E8" w14:paraId="40D99897" w14:textId="77777777" w:rsidTr="002F735B">
        <w:trPr>
          <w:gridAfter w:val="1"/>
          <w:wAfter w:w="3" w:type="pct"/>
          <w:trHeight w:val="263"/>
        </w:trPr>
        <w:tc>
          <w:tcPr>
            <w:tcW w:w="1975" w:type="pct"/>
          </w:tcPr>
          <w:p w14:paraId="168FC881" w14:textId="77777777" w:rsidR="00974B6F" w:rsidRPr="003334E8" w:rsidRDefault="00974B6F" w:rsidP="00974B6F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210" w:type="pct"/>
            <w:gridSpan w:val="2"/>
          </w:tcPr>
          <w:p w14:paraId="250BBC68" w14:textId="77777777" w:rsidR="00974B6F" w:rsidRPr="00A774EC" w:rsidRDefault="00974B6F" w:rsidP="00974B6F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4E479675" w14:textId="77777777" w:rsidR="00974B6F" w:rsidRPr="002B541A" w:rsidRDefault="00233F5C" w:rsidP="00974B6F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54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63D495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FDF15F2" w14:textId="77777777" w:rsidR="00974B6F" w:rsidRPr="00BA450F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C59B923" w14:textId="77777777" w:rsidR="00974B6F" w:rsidRPr="00A774EC" w:rsidRDefault="00974B6F" w:rsidP="00974B6F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39202D7C" w14:textId="77777777" w:rsidR="00974B6F" w:rsidRPr="00F86A13" w:rsidRDefault="00974B6F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227DC99D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4EAC3E29" w14:textId="77777777" w:rsidR="00974B6F" w:rsidRPr="0037071E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3334E8" w14:paraId="73987F23" w14:textId="77777777" w:rsidTr="002F735B">
        <w:trPr>
          <w:gridAfter w:val="1"/>
          <w:wAfter w:w="3" w:type="pct"/>
          <w:trHeight w:val="802"/>
        </w:trPr>
        <w:tc>
          <w:tcPr>
            <w:tcW w:w="1975" w:type="pct"/>
          </w:tcPr>
          <w:p w14:paraId="76BFAFB2" w14:textId="77777777" w:rsidR="00974B6F" w:rsidRPr="00694BEC" w:rsidRDefault="00974B6F" w:rsidP="00974B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>
              <w:rPr>
                <w:sz w:val="30"/>
                <w:szCs w:val="30"/>
              </w:rPr>
              <w:br/>
              <w:t xml:space="preserve">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10" w:type="pct"/>
            <w:gridSpan w:val="2"/>
            <w:vAlign w:val="bottom"/>
          </w:tcPr>
          <w:p w14:paraId="32C42D83" w14:textId="77777777" w:rsidR="00974B6F" w:rsidRPr="00A774EC" w:rsidRDefault="00974B6F" w:rsidP="00974B6F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B12B928" w14:textId="77777777" w:rsidR="00974B6F" w:rsidRPr="002B541A" w:rsidRDefault="00233F5C" w:rsidP="00974B6F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54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5600B6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665FD0A" w14:textId="77777777" w:rsidR="00974B6F" w:rsidRPr="00A774E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774E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127" w:type="pct"/>
          </w:tcPr>
          <w:p w14:paraId="71A947F0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639C431" w14:textId="77777777" w:rsidR="00974B6F" w:rsidRPr="00F86A13" w:rsidRDefault="00974B6F" w:rsidP="00F86A13">
            <w:pPr>
              <w:pStyle w:val="BodyText"/>
              <w:tabs>
                <w:tab w:val="left" w:pos="583"/>
              </w:tabs>
              <w:spacing w:after="0"/>
              <w:ind w:left="-108" w:right="-3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712844F8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30EACEA3" w14:textId="77777777" w:rsidR="00974B6F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B061676" w14:textId="77777777" w:rsidR="00974B6F" w:rsidRPr="0037071E" w:rsidRDefault="00974B6F" w:rsidP="00F86A13">
            <w:pPr>
              <w:pStyle w:val="BodyText"/>
              <w:tabs>
                <w:tab w:val="decimal" w:pos="675"/>
              </w:tabs>
              <w:spacing w:after="0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6F" w:rsidRPr="003334E8" w14:paraId="5609653C" w14:textId="77777777" w:rsidTr="000B1EBB">
        <w:trPr>
          <w:gridAfter w:val="1"/>
          <w:wAfter w:w="3" w:type="pct"/>
          <w:trHeight w:val="401"/>
        </w:trPr>
        <w:tc>
          <w:tcPr>
            <w:tcW w:w="1975" w:type="pct"/>
          </w:tcPr>
          <w:p w14:paraId="3C524C7D" w14:textId="77777777" w:rsidR="00974B6F" w:rsidRPr="003334E8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64E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10" w:type="pct"/>
            <w:gridSpan w:val="2"/>
          </w:tcPr>
          <w:p w14:paraId="3C4D2B1B" w14:textId="77777777" w:rsidR="00974B6F" w:rsidRPr="00A774E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8086" w14:textId="77777777" w:rsidR="00974B6F" w:rsidRPr="002B541A" w:rsidRDefault="00233F5C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41A">
              <w:rPr>
                <w:rFonts w:ascii="Angsana New" w:hAnsi="Angsana New"/>
                <w:b/>
                <w:bCs/>
                <w:sz w:val="30"/>
                <w:szCs w:val="30"/>
              </w:rPr>
              <w:t>690,577</w:t>
            </w:r>
          </w:p>
        </w:tc>
        <w:tc>
          <w:tcPr>
            <w:tcW w:w="147" w:type="pct"/>
          </w:tcPr>
          <w:p w14:paraId="57FE8D17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7814C" w14:textId="77777777" w:rsidR="00974B6F" w:rsidRPr="00A774EC" w:rsidRDefault="00970213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557,759</w:t>
            </w:r>
          </w:p>
        </w:tc>
        <w:tc>
          <w:tcPr>
            <w:tcW w:w="127" w:type="pct"/>
          </w:tcPr>
          <w:p w14:paraId="12A82790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288D1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14:paraId="74479B08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36B54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  <w:tr w:rsidR="00974B6F" w:rsidRPr="00347B95" w14:paraId="1B7C12EF" w14:textId="77777777" w:rsidTr="000B1EBB">
        <w:trPr>
          <w:gridAfter w:val="1"/>
          <w:wAfter w:w="3" w:type="pct"/>
          <w:trHeight w:val="401"/>
        </w:trPr>
        <w:tc>
          <w:tcPr>
            <w:tcW w:w="1975" w:type="pct"/>
          </w:tcPr>
          <w:p w14:paraId="417D820B" w14:textId="77777777" w:rsidR="00974B6F" w:rsidRPr="00347B95" w:rsidRDefault="00974B6F" w:rsidP="00974B6F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10" w:type="pct"/>
            <w:gridSpan w:val="2"/>
          </w:tcPr>
          <w:p w14:paraId="06F2B245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7ADC57A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07DACF1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0060684E" w14:textId="77777777" w:rsidR="00974B6F" w:rsidRPr="00A774EC" w:rsidRDefault="00974B6F" w:rsidP="00974B6F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0D8E2825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1A6C293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15834CEA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692A6BF2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4B6F" w:rsidRPr="003334E8" w14:paraId="5B0F080B" w14:textId="77777777" w:rsidTr="00316A1B">
        <w:trPr>
          <w:gridAfter w:val="1"/>
          <w:wAfter w:w="3" w:type="pct"/>
          <w:trHeight w:val="454"/>
        </w:trPr>
        <w:tc>
          <w:tcPr>
            <w:tcW w:w="1975" w:type="pct"/>
          </w:tcPr>
          <w:p w14:paraId="01EF2382" w14:textId="77777777" w:rsidR="00974B6F" w:rsidRPr="003334E8" w:rsidRDefault="00974B6F" w:rsidP="00974B6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210" w:type="pct"/>
            <w:gridSpan w:val="2"/>
          </w:tcPr>
          <w:p w14:paraId="4E31ED0B" w14:textId="77777777" w:rsidR="00974B6F" w:rsidRPr="00A774EC" w:rsidRDefault="00974B6F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6C5FAF63" w14:textId="77777777" w:rsidR="00974B6F" w:rsidRPr="00316A1B" w:rsidRDefault="00994142" w:rsidP="00974B6F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142">
              <w:rPr>
                <w:rFonts w:ascii="Angsana New" w:hAnsi="Angsana New"/>
                <w:b/>
                <w:bCs/>
                <w:sz w:val="30"/>
                <w:szCs w:val="30"/>
              </w:rPr>
              <w:t>1,016,05</w:t>
            </w:r>
            <w:r w:rsidR="00993BF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DD86B7E" w14:textId="77777777" w:rsidR="00974B6F" w:rsidRPr="00A774EC" w:rsidRDefault="00974B6F" w:rsidP="00974B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62A0846F" w14:textId="77777777" w:rsidR="00974B6F" w:rsidRPr="00A774EC" w:rsidRDefault="00970213" w:rsidP="00974B6F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1,211,933</w:t>
            </w:r>
          </w:p>
        </w:tc>
        <w:tc>
          <w:tcPr>
            <w:tcW w:w="127" w:type="pct"/>
          </w:tcPr>
          <w:p w14:paraId="430570FD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14:paraId="42CC6B82" w14:textId="77777777" w:rsidR="00974B6F" w:rsidRPr="00A774EC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14:paraId="37452CA6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73CEAEA6" w14:textId="77777777" w:rsidR="00974B6F" w:rsidRPr="0037071E" w:rsidRDefault="00974B6F" w:rsidP="00974B6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</w:tr>
    </w:tbl>
    <w:p w14:paraId="6AB48402" w14:textId="77777777" w:rsidR="00792025" w:rsidRPr="003334E8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3334E8" w:rsidSect="0094016A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aperSrc w:first="7" w:other="7"/>
          <w:pgNumType w:start="17"/>
          <w:cols w:space="737"/>
          <w:docGrid w:linePitch="299"/>
        </w:sectPr>
      </w:pPr>
    </w:p>
    <w:p w14:paraId="2A391DCA" w14:textId="77777777" w:rsidR="00792025" w:rsidRPr="003334E8" w:rsidRDefault="00F74DD0" w:rsidP="00F74DD0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3334E8">
        <w:rPr>
          <w:rFonts w:ascii="Angsana New" w:hAnsi="Angsana New" w:cs="Angsana New"/>
          <w:cs/>
        </w:rPr>
        <w:lastRenderedPageBreak/>
        <w:t>เงินลงทุนใน</w:t>
      </w:r>
      <w:r w:rsidRPr="003334E8">
        <w:rPr>
          <w:rFonts w:ascii="Angsana New" w:hAnsi="Angsana New" w:cs="Angsana New" w:hint="cs"/>
          <w:cs/>
        </w:rPr>
        <w:t>บริษัทร่วมและการร่วมค้า</w:t>
      </w:r>
      <w:r w:rsidRPr="003334E8">
        <w:rPr>
          <w:rFonts w:ascii="Angsana New" w:hAnsi="Angsana New" w:cs="Angsana New"/>
          <w:spacing w:val="-6"/>
          <w:cs/>
        </w:rPr>
        <w:t xml:space="preserve"> </w:t>
      </w:r>
      <w:r w:rsidRPr="003334E8">
        <w:rPr>
          <w:rFonts w:ascii="Angsana New" w:hAnsi="Angsana New" w:cs="Angsana New"/>
          <w:cs/>
        </w:rPr>
        <w:t>ณ</w:t>
      </w:r>
      <w:r w:rsidRPr="003334E8">
        <w:rPr>
          <w:rFonts w:ascii="Angsana New" w:hAnsi="Angsana New" w:cs="Angsana New"/>
          <w:rtl/>
          <w:cs/>
        </w:rPr>
        <w:t xml:space="preserve"> </w:t>
      </w:r>
      <w:r w:rsidRPr="003334E8">
        <w:rPr>
          <w:rFonts w:ascii="Angsana New" w:hAnsi="Angsana New" w:cs="Angsana New"/>
          <w:cs/>
        </w:rPr>
        <w:t>วันที่</w:t>
      </w:r>
      <w:r w:rsidR="00330E23">
        <w:rPr>
          <w:rFonts w:ascii="Angsana New" w:hAnsi="Angsana New" w:cstheme="minorBidi" w:hint="cs"/>
          <w:szCs w:val="38"/>
          <w:cs/>
          <w:lang w:val="en-US"/>
        </w:rPr>
        <w:t xml:space="preserve"> </w:t>
      </w:r>
      <w:r w:rsidR="00D64E6F" w:rsidRPr="00D64E6F">
        <w:rPr>
          <w:rFonts w:ascii="Angsana New" w:hAnsi="Angsana New" w:cs="Times New Roman"/>
          <w:rtl/>
          <w:lang w:val="en-US" w:bidi="ar-SA"/>
        </w:rPr>
        <w:t>30</w:t>
      </w:r>
      <w:r w:rsidR="00D64E6F" w:rsidRPr="00D64E6F">
        <w:rPr>
          <w:rFonts w:ascii="Angsana New" w:hAnsi="Angsana New" w:cs="Angsana New"/>
          <w:cs/>
          <w:lang w:val="en-US"/>
        </w:rPr>
        <w:t xml:space="preserve"> กันยายน</w:t>
      </w:r>
      <w:r>
        <w:rPr>
          <w:rFonts w:ascii="Angsana New" w:hAnsi="Angsana New" w:cs="Angsana New"/>
          <w:cs/>
        </w:rPr>
        <w:t xml:space="preserve"> </w:t>
      </w:r>
      <w:r w:rsidR="004665B6" w:rsidRPr="004665B6">
        <w:rPr>
          <w:rFonts w:ascii="Angsana New" w:hAnsi="Angsana New" w:cs="Angsana New"/>
          <w:lang w:val="en-US"/>
        </w:rPr>
        <w:t>2562</w:t>
      </w:r>
      <w:r>
        <w:rPr>
          <w:rFonts w:ascii="Angsana New" w:hAnsi="Angsana New" w:cs="Angsana New" w:hint="cs"/>
          <w:cs/>
        </w:rPr>
        <w:t xml:space="preserve"> </w:t>
      </w:r>
      <w:r w:rsidRPr="003334E8">
        <w:rPr>
          <w:rFonts w:ascii="Angsana New" w:hAnsi="Angsana New" w:cs="Angsana New"/>
          <w:cs/>
        </w:rPr>
        <w:t>และ</w:t>
      </w:r>
      <w:r>
        <w:rPr>
          <w:rFonts w:ascii="Angsana New" w:hAnsi="Angsana New" w:cs="Angsana New"/>
          <w:rtl/>
          <w:cs/>
        </w:rPr>
        <w:t xml:space="preserve"> </w:t>
      </w:r>
      <w:r w:rsidR="004665B6" w:rsidRPr="004665B6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ธั</w:t>
      </w:r>
      <w:r w:rsidRPr="003334E8">
        <w:rPr>
          <w:rFonts w:ascii="Angsana New" w:hAnsi="Angsana New" w:cs="Angsana New"/>
          <w:cs/>
        </w:rPr>
        <w:t xml:space="preserve">นวาคม </w:t>
      </w:r>
      <w:r w:rsidR="004665B6" w:rsidRPr="004665B6">
        <w:rPr>
          <w:rFonts w:ascii="Angsana New" w:hAnsi="Angsana New" w:cs="Angsana New" w:hint="cs"/>
          <w:lang w:val="en-US"/>
        </w:rPr>
        <w:t>2561</w:t>
      </w:r>
      <w:r>
        <w:rPr>
          <w:rFonts w:ascii="Angsana New" w:hAnsi="Angsana New" w:cs="Angsana New" w:hint="cs"/>
          <w:cs/>
        </w:rPr>
        <w:t xml:space="preserve"> </w:t>
      </w:r>
      <w:r w:rsidRPr="00AF349C">
        <w:rPr>
          <w:rFonts w:ascii="Angsana New" w:hAnsi="Angsana New" w:cs="Angsana New"/>
          <w:color w:val="000000" w:themeColor="text1"/>
          <w:cs/>
        </w:rPr>
        <w:t>และเงินปันผลรับสำหรับงว</w:t>
      </w:r>
      <w:r w:rsidRPr="00AF349C">
        <w:rPr>
          <w:rFonts w:ascii="Angsana New" w:hAnsi="Angsana New" w:cs="Angsana New" w:hint="cs"/>
          <w:color w:val="000000" w:themeColor="text1"/>
          <w:cs/>
        </w:rPr>
        <w:t>ด</w:t>
      </w:r>
      <w:r w:rsidR="00D64E6F">
        <w:rPr>
          <w:rFonts w:ascii="Angsana New" w:hAnsi="Angsana New" w:cs="Angsana New" w:hint="cs"/>
          <w:color w:val="000000" w:themeColor="text1"/>
          <w:cs/>
        </w:rPr>
        <w:t>เก้า</w:t>
      </w:r>
      <w:r w:rsidRPr="00AF349C">
        <w:rPr>
          <w:rFonts w:ascii="Angsana New" w:hAnsi="Angsana New" w:cs="Angsana New"/>
          <w:color w:val="000000" w:themeColor="text1"/>
          <w:cs/>
        </w:rPr>
        <w:t>เดือนสิ้นสุดวันที่</w:t>
      </w:r>
      <w:r w:rsidRPr="00AF349C">
        <w:rPr>
          <w:rFonts w:ascii="Angsana New" w:hAnsi="Angsana New" w:cs="Angsana New"/>
          <w:color w:val="000000" w:themeColor="text1"/>
          <w:rtl/>
          <w:cs/>
        </w:rPr>
        <w:t xml:space="preserve"> </w:t>
      </w:r>
      <w:r w:rsidR="004665B6" w:rsidRPr="004665B6">
        <w:rPr>
          <w:rFonts w:ascii="Angsana New" w:hAnsi="Angsana New" w:cs="Angsana New"/>
          <w:color w:val="000000" w:themeColor="text1"/>
          <w:lang w:val="en-US"/>
        </w:rPr>
        <w:t>30</w:t>
      </w:r>
      <w:r w:rsidRPr="00AF349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D64E6F">
        <w:rPr>
          <w:rFonts w:ascii="Angsana New" w:hAnsi="Angsana New" w:cs="Angsana New" w:hint="cs"/>
          <w:color w:val="000000" w:themeColor="text1"/>
          <w:cs/>
          <w:lang w:val="en-US"/>
        </w:rPr>
        <w:t>กันยา</w:t>
      </w:r>
      <w:r w:rsidRPr="00AF349C">
        <w:rPr>
          <w:rFonts w:ascii="Angsana New" w:hAnsi="Angsana New" w:cs="Angsana New" w:hint="cs"/>
          <w:color w:val="000000" w:themeColor="text1"/>
          <w:cs/>
          <w:lang w:val="en-US"/>
        </w:rPr>
        <w:t>ยน</w:t>
      </w:r>
      <w:r w:rsidRPr="00AF349C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3334E8">
        <w:rPr>
          <w:rFonts w:ascii="Angsana New" w:hAnsi="Angsana New" w:cs="Angsana New"/>
          <w:cs/>
        </w:rPr>
        <w:t>มีดังนี้</w:t>
      </w:r>
    </w:p>
    <w:p w14:paraId="6C3898C9" w14:textId="77777777" w:rsidR="00347B95" w:rsidRPr="00347B95" w:rsidRDefault="00347B95" w:rsidP="00347B95">
      <w:pPr>
        <w:pStyle w:val="a"/>
        <w:tabs>
          <w:tab w:val="clear" w:pos="1080"/>
        </w:tabs>
        <w:ind w:right="-25" w:firstLine="90"/>
        <w:jc w:val="both"/>
        <w:rPr>
          <w:rFonts w:cs="Angsana New"/>
          <w:sz w:val="16"/>
          <w:szCs w:val="16"/>
          <w:cs/>
        </w:rPr>
      </w:pPr>
    </w:p>
    <w:tbl>
      <w:tblPr>
        <w:tblW w:w="14884" w:type="dxa"/>
        <w:tblInd w:w="-142" w:type="dxa"/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2619"/>
        <w:gridCol w:w="1776"/>
        <w:gridCol w:w="992"/>
        <w:gridCol w:w="851"/>
        <w:gridCol w:w="866"/>
        <w:gridCol w:w="9"/>
        <w:gridCol w:w="932"/>
        <w:gridCol w:w="48"/>
        <w:gridCol w:w="860"/>
        <w:gridCol w:w="21"/>
        <w:gridCol w:w="149"/>
        <w:gridCol w:w="22"/>
        <w:gridCol w:w="794"/>
        <w:gridCol w:w="20"/>
        <w:gridCol w:w="150"/>
        <w:gridCol w:w="26"/>
        <w:gridCol w:w="790"/>
        <w:gridCol w:w="26"/>
        <w:gridCol w:w="7"/>
        <w:gridCol w:w="138"/>
        <w:gridCol w:w="32"/>
        <w:gridCol w:w="784"/>
        <w:gridCol w:w="32"/>
        <w:gridCol w:w="139"/>
        <w:gridCol w:w="34"/>
        <w:gridCol w:w="782"/>
        <w:gridCol w:w="36"/>
        <w:gridCol w:w="7"/>
        <w:gridCol w:w="127"/>
        <w:gridCol w:w="8"/>
        <w:gridCol w:w="36"/>
        <w:gridCol w:w="779"/>
        <w:gridCol w:w="37"/>
        <w:gridCol w:w="126"/>
        <w:gridCol w:w="8"/>
        <w:gridCol w:w="8"/>
        <w:gridCol w:w="813"/>
      </w:tblGrid>
      <w:tr w:rsidR="00824F55" w:rsidRPr="00DE4B55" w14:paraId="05608128" w14:textId="77777777" w:rsidTr="007632EF">
        <w:trPr>
          <w:trHeight w:val="177"/>
          <w:tblHeader/>
        </w:trPr>
        <w:tc>
          <w:tcPr>
            <w:tcW w:w="14884" w:type="dxa"/>
            <w:gridSpan w:val="37"/>
          </w:tcPr>
          <w:p w14:paraId="524A3F05" w14:textId="77777777" w:rsidR="00824F55" w:rsidRPr="00DE4B55" w:rsidRDefault="00824F55" w:rsidP="00E915A5">
            <w:pP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3CC7" w:rsidRPr="00DE4B55" w14:paraId="6CD50881" w14:textId="77777777" w:rsidTr="007632EF">
        <w:trPr>
          <w:trHeight w:val="424"/>
          <w:tblHeader/>
        </w:trPr>
        <w:tc>
          <w:tcPr>
            <w:tcW w:w="2619" w:type="dxa"/>
          </w:tcPr>
          <w:p w14:paraId="624782F1" w14:textId="77777777" w:rsidR="00E12F47" w:rsidRPr="00A774EC" w:rsidRDefault="00E12F47" w:rsidP="00E915A5">
            <w:pPr>
              <w:spacing w:line="330" w:lineRule="exact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</w:tcPr>
          <w:p w14:paraId="6C774638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36CDB70C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0CF425FF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1717" w:type="dxa"/>
            <w:gridSpan w:val="2"/>
            <w:vAlign w:val="bottom"/>
          </w:tcPr>
          <w:p w14:paraId="0D626AED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13ACBDEC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70" w:type="dxa"/>
            <w:gridSpan w:val="5"/>
            <w:vAlign w:val="bottom"/>
          </w:tcPr>
          <w:p w14:paraId="64FEC692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4C5F4" w14:textId="77777777" w:rsidR="00E12F47" w:rsidRPr="00A774EC" w:rsidRDefault="00E12F47" w:rsidP="00E915A5">
            <w:pPr>
              <w:spacing w:line="330" w:lineRule="exact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" w:type="dxa"/>
            <w:gridSpan w:val="2"/>
            <w:vAlign w:val="bottom"/>
          </w:tcPr>
          <w:p w14:paraId="40FADF3B" w14:textId="77777777" w:rsidR="00E12F47" w:rsidRPr="00A774EC" w:rsidRDefault="00E12F47" w:rsidP="00E915A5">
            <w:pPr>
              <w:spacing w:line="33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3" w:type="dxa"/>
            <w:gridSpan w:val="7"/>
            <w:vAlign w:val="bottom"/>
          </w:tcPr>
          <w:p w14:paraId="7352C01C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A0DEAB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" w:type="dxa"/>
            <w:gridSpan w:val="2"/>
            <w:vAlign w:val="bottom"/>
          </w:tcPr>
          <w:p w14:paraId="5E8B208F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4" w:type="dxa"/>
            <w:gridSpan w:val="7"/>
            <w:vAlign w:val="bottom"/>
          </w:tcPr>
          <w:p w14:paraId="1A6CF102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669225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171" w:type="dxa"/>
            <w:gridSpan w:val="3"/>
          </w:tcPr>
          <w:p w14:paraId="5A018D07" w14:textId="77777777"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1" w:type="dxa"/>
            <w:gridSpan w:val="6"/>
          </w:tcPr>
          <w:p w14:paraId="088C1B7D" w14:textId="77777777" w:rsidR="00E70569" w:rsidRPr="00A774EC" w:rsidRDefault="00E70569" w:rsidP="00E70569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/>
                <w:sz w:val="26"/>
                <w:szCs w:val="26"/>
                <w:cs/>
              </w:rPr>
              <w:t>เงินปันผลสำหรับงวด</w:t>
            </w:r>
          </w:p>
          <w:p w14:paraId="02074B01" w14:textId="77777777" w:rsidR="00E12F47" w:rsidRPr="00A774EC" w:rsidRDefault="00D64E6F" w:rsidP="00E70569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เก้า</w:t>
            </w:r>
            <w:r w:rsidR="00E70569" w:rsidRPr="00A774EC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0C552F" w:rsidRPr="003334E8" w14:paraId="179926F4" w14:textId="77777777" w:rsidTr="007632E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5387" w:type="dxa"/>
            <w:gridSpan w:val="3"/>
          </w:tcPr>
          <w:p w14:paraId="43B41DF9" w14:textId="77777777"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FEEB398" w14:textId="77777777" w:rsidR="00E12F47" w:rsidRPr="00A774EC" w:rsidRDefault="00D64E6F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4E6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D64E6F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75" w:type="dxa"/>
            <w:gridSpan w:val="2"/>
            <w:vAlign w:val="bottom"/>
          </w:tcPr>
          <w:p w14:paraId="336CBBC4" w14:textId="77777777"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932" w:type="dxa"/>
            <w:vAlign w:val="bottom"/>
          </w:tcPr>
          <w:p w14:paraId="6D6C1741" w14:textId="77777777" w:rsidR="00E12F47" w:rsidRPr="00A774EC" w:rsidRDefault="00D64E6F" w:rsidP="00AE1669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E6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D64E6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29" w:type="dxa"/>
            <w:gridSpan w:val="3"/>
            <w:vAlign w:val="bottom"/>
          </w:tcPr>
          <w:p w14:paraId="66C51CA3" w14:textId="77777777"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1" w:type="dxa"/>
            <w:gridSpan w:val="2"/>
          </w:tcPr>
          <w:p w14:paraId="32E87527" w14:textId="77777777" w:rsidR="00E12F47" w:rsidRPr="00A774EC" w:rsidRDefault="00E12F47" w:rsidP="00AF349C">
            <w:pPr>
              <w:pStyle w:val="acctmergecolhdg"/>
              <w:spacing w:line="330" w:lineRule="exact"/>
              <w:jc w:val="left"/>
              <w:rPr>
                <w:rFonts w:cstheme="minorBidi"/>
                <w:b w:val="0"/>
                <w:bCs/>
                <w:sz w:val="24"/>
                <w:szCs w:val="30"/>
                <w:cs/>
                <w:lang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1AE32E24" w14:textId="77777777" w:rsidR="00E12F47" w:rsidRPr="00A774EC" w:rsidRDefault="00D64E6F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E6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D64E6F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6" w:type="dxa"/>
            <w:gridSpan w:val="2"/>
            <w:vAlign w:val="bottom"/>
          </w:tcPr>
          <w:p w14:paraId="186DCDCF" w14:textId="77777777"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477D308D" w14:textId="77777777"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7" w:type="dxa"/>
            <w:gridSpan w:val="3"/>
          </w:tcPr>
          <w:p w14:paraId="28BC6D76" w14:textId="77777777" w:rsidR="00E12F47" w:rsidRPr="00A774EC" w:rsidRDefault="00E12F47" w:rsidP="00AF349C">
            <w:pPr>
              <w:pStyle w:val="acctmergecolhdg"/>
              <w:spacing w:line="330" w:lineRule="exac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FC01258" w14:textId="77777777" w:rsidR="00E12F47" w:rsidRPr="00A774EC" w:rsidRDefault="00D64E6F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E6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D64E6F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3" w:type="dxa"/>
            <w:gridSpan w:val="2"/>
            <w:vAlign w:val="bottom"/>
          </w:tcPr>
          <w:p w14:paraId="668CA8EF" w14:textId="77777777"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3D39D967" w14:textId="77777777"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8" w:type="dxa"/>
            <w:gridSpan w:val="4"/>
            <w:vAlign w:val="bottom"/>
          </w:tcPr>
          <w:p w14:paraId="6F561291" w14:textId="77777777"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4132FD3" w14:textId="77777777" w:rsidR="00E12F47" w:rsidRPr="00A774EC" w:rsidRDefault="00D64E6F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E6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D64E6F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2" w:type="dxa"/>
            <w:gridSpan w:val="3"/>
            <w:vAlign w:val="bottom"/>
          </w:tcPr>
          <w:p w14:paraId="7F1E81E6" w14:textId="77777777"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506A4300" w14:textId="77777777" w:rsidR="00E12F47" w:rsidRPr="00A774EC" w:rsidRDefault="00D64E6F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4E6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D64E6F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0C552F" w:rsidRPr="00DE4B55" w14:paraId="2E7768DB" w14:textId="77777777" w:rsidTr="007632EF">
        <w:trPr>
          <w:trHeight w:val="74"/>
          <w:tblHeader/>
        </w:trPr>
        <w:tc>
          <w:tcPr>
            <w:tcW w:w="2619" w:type="dxa"/>
          </w:tcPr>
          <w:p w14:paraId="69780AD9" w14:textId="77777777" w:rsidR="00AF349C" w:rsidRPr="00A774EC" w:rsidRDefault="00AF349C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6" w:type="dxa"/>
          </w:tcPr>
          <w:p w14:paraId="3D45071E" w14:textId="77777777" w:rsidR="00AF349C" w:rsidRPr="00A774EC" w:rsidRDefault="00AF349C" w:rsidP="00E915A5">
            <w:pPr>
              <w:spacing w:line="33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C2ECD09" w14:textId="77777777" w:rsidR="00AF349C" w:rsidRPr="00A774EC" w:rsidRDefault="00AF349C" w:rsidP="00E915A5">
            <w:pPr>
              <w:spacing w:line="33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7" w:type="dxa"/>
            <w:gridSpan w:val="2"/>
          </w:tcPr>
          <w:p w14:paraId="4A7CA284" w14:textId="77777777" w:rsidR="00AF349C" w:rsidRPr="00A774EC" w:rsidRDefault="00AF349C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7780" w:type="dxa"/>
            <w:gridSpan w:val="32"/>
          </w:tcPr>
          <w:p w14:paraId="2A739066" w14:textId="77777777" w:rsidR="00AF349C" w:rsidRPr="00A774EC" w:rsidRDefault="00AF349C" w:rsidP="00E915A5">
            <w:pPr>
              <w:tabs>
                <w:tab w:val="decimal" w:pos="684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83CC7" w:rsidRPr="00DE4B55" w14:paraId="64EC5D9F" w14:textId="77777777" w:rsidTr="007632EF">
        <w:trPr>
          <w:trHeight w:val="57"/>
        </w:trPr>
        <w:tc>
          <w:tcPr>
            <w:tcW w:w="2619" w:type="dxa"/>
          </w:tcPr>
          <w:p w14:paraId="35FE5E32" w14:textId="77777777" w:rsidR="00E70569" w:rsidRPr="00A774EC" w:rsidRDefault="00E70569" w:rsidP="00AF349C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76" w:type="dxa"/>
            <w:vAlign w:val="bottom"/>
          </w:tcPr>
          <w:p w14:paraId="7A706653" w14:textId="77777777" w:rsidR="00E70569" w:rsidRPr="00A774EC" w:rsidRDefault="00E70569" w:rsidP="00AF349C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51266E7" w14:textId="77777777" w:rsidR="00E70569" w:rsidRPr="00A774EC" w:rsidRDefault="00E70569" w:rsidP="00AF349C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02835B" w14:textId="77777777" w:rsidR="00E70569" w:rsidRPr="00A774EC" w:rsidRDefault="00E70569" w:rsidP="00AF349C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1763949" w14:textId="77777777" w:rsidR="00E70569" w:rsidRPr="00A774EC" w:rsidRDefault="00E70569" w:rsidP="00AF349C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5F808FD7" w14:textId="77777777" w:rsidR="00E70569" w:rsidRPr="00A774EC" w:rsidRDefault="00E70569" w:rsidP="00AF349C">
            <w:pPr>
              <w:tabs>
                <w:tab w:val="decimal" w:pos="52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0" w:type="dxa"/>
          </w:tcPr>
          <w:p w14:paraId="621B21B7" w14:textId="77777777" w:rsidR="00E70569" w:rsidRPr="00A774EC" w:rsidRDefault="00E70569" w:rsidP="00AF349C">
            <w:pPr>
              <w:tabs>
                <w:tab w:val="decimal" w:pos="-108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14:paraId="45E957ED" w14:textId="77777777"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</w:tcPr>
          <w:p w14:paraId="23DEEEE6" w14:textId="77777777" w:rsidR="00E70569" w:rsidRPr="00A774EC" w:rsidRDefault="00E70569" w:rsidP="00AF349C">
            <w:pPr>
              <w:tabs>
                <w:tab w:val="decimal" w:pos="61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14:paraId="3A7FB231" w14:textId="77777777"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6" w:type="dxa"/>
            <w:gridSpan w:val="2"/>
          </w:tcPr>
          <w:p w14:paraId="4FE3C3F6" w14:textId="77777777" w:rsidR="00E70569" w:rsidRPr="00A774EC" w:rsidRDefault="00E70569" w:rsidP="00AF349C">
            <w:pPr>
              <w:tabs>
                <w:tab w:val="decimal" w:pos="61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" w:type="dxa"/>
            <w:gridSpan w:val="3"/>
          </w:tcPr>
          <w:p w14:paraId="6FE19D1D" w14:textId="77777777"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</w:tcPr>
          <w:p w14:paraId="3D555F31" w14:textId="77777777"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" w:type="dxa"/>
            <w:gridSpan w:val="2"/>
          </w:tcPr>
          <w:p w14:paraId="0F31A5CF" w14:textId="77777777"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</w:tcPr>
          <w:p w14:paraId="7EB2A2DA" w14:textId="77777777"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4"/>
          </w:tcPr>
          <w:p w14:paraId="261E8F4A" w14:textId="77777777"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</w:tcPr>
          <w:p w14:paraId="7D6BDABA" w14:textId="77777777"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  <w:gridSpan w:val="3"/>
            <w:vAlign w:val="bottom"/>
          </w:tcPr>
          <w:p w14:paraId="2DB31166" w14:textId="77777777" w:rsidR="00E70569" w:rsidRPr="00A774EC" w:rsidRDefault="00E70569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49AF4B66" w14:textId="77777777"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70213" w:rsidRPr="00FA3E3A" w14:paraId="7B6784C5" w14:textId="77777777" w:rsidTr="00970213">
        <w:trPr>
          <w:trHeight w:val="57"/>
        </w:trPr>
        <w:tc>
          <w:tcPr>
            <w:tcW w:w="2619" w:type="dxa"/>
          </w:tcPr>
          <w:p w14:paraId="5AD0873C" w14:textId="77777777" w:rsidR="00970213" w:rsidRPr="00A774EC" w:rsidRDefault="00970213" w:rsidP="00970213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1776" w:type="dxa"/>
          </w:tcPr>
          <w:p w14:paraId="0CE0E6E9" w14:textId="77777777" w:rsidR="00970213" w:rsidRPr="00A774EC" w:rsidRDefault="00970213" w:rsidP="00970213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นำเข้าและจัดจำหน่ายเคมีภัณฑ์</w:t>
            </w:r>
          </w:p>
        </w:tc>
        <w:tc>
          <w:tcPr>
            <w:tcW w:w="992" w:type="dxa"/>
            <w:vAlign w:val="bottom"/>
          </w:tcPr>
          <w:p w14:paraId="2B073184" w14:textId="77777777" w:rsidR="00970213" w:rsidRPr="00A774EC" w:rsidRDefault="00970213" w:rsidP="00970213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03699F" w14:textId="77777777" w:rsidR="00970213" w:rsidRPr="00A774EC" w:rsidRDefault="00970213" w:rsidP="00970213">
            <w:pPr>
              <w:tabs>
                <w:tab w:val="decimal" w:pos="443"/>
              </w:tabs>
              <w:spacing w:line="240" w:lineRule="auto"/>
              <w:ind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3F7DC57" w14:textId="77777777" w:rsidR="00970213" w:rsidRPr="00A774EC" w:rsidRDefault="00970213" w:rsidP="00970213">
            <w:pPr>
              <w:tabs>
                <w:tab w:val="decimal" w:pos="477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06CCDECF" w14:textId="77777777" w:rsidR="00970213" w:rsidRPr="00A774EC" w:rsidRDefault="00970213" w:rsidP="00616D0E">
            <w:pPr>
              <w:tabs>
                <w:tab w:val="decimal" w:pos="66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0" w:type="dxa"/>
            <w:vAlign w:val="bottom"/>
          </w:tcPr>
          <w:p w14:paraId="7C8C5F92" w14:textId="77777777" w:rsidR="00970213" w:rsidRPr="00A774EC" w:rsidRDefault="00970213" w:rsidP="00970213">
            <w:pPr>
              <w:tabs>
                <w:tab w:val="decimal" w:pos="497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" w:type="dxa"/>
            <w:gridSpan w:val="2"/>
          </w:tcPr>
          <w:p w14:paraId="303B62F8" w14:textId="77777777" w:rsidR="00970213" w:rsidRPr="00A774EC" w:rsidRDefault="00970213" w:rsidP="00970213">
            <w:pPr>
              <w:tabs>
                <w:tab w:val="decimal" w:pos="684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7150928A" w14:textId="77777777" w:rsidR="00970213" w:rsidRPr="00A774EC" w:rsidRDefault="00970213" w:rsidP="00970213">
            <w:pPr>
              <w:tabs>
                <w:tab w:val="decimal" w:pos="487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" w:type="dxa"/>
            <w:gridSpan w:val="2"/>
          </w:tcPr>
          <w:p w14:paraId="3B12BF27" w14:textId="77777777" w:rsidR="00970213" w:rsidRPr="00A774EC" w:rsidRDefault="00970213" w:rsidP="00970213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93C214B" w14:textId="77777777" w:rsidR="00970213" w:rsidRPr="00A774EC" w:rsidRDefault="00970213" w:rsidP="00D7091E">
            <w:pPr>
              <w:tabs>
                <w:tab w:val="decimal" w:pos="46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3"/>
          </w:tcPr>
          <w:p w14:paraId="72D62A30" w14:textId="77777777" w:rsidR="00970213" w:rsidRPr="00A774EC" w:rsidRDefault="00970213" w:rsidP="00970213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1D1D5B84" w14:textId="77777777" w:rsidR="00970213" w:rsidRPr="00A774EC" w:rsidRDefault="00233F5C" w:rsidP="00970213">
            <w:pPr>
              <w:tabs>
                <w:tab w:val="decimal" w:pos="471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14:paraId="0A4C95F9" w14:textId="77777777" w:rsidR="00970213" w:rsidRPr="00A774EC" w:rsidRDefault="00970213" w:rsidP="00970213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14:paraId="37221BB8" w14:textId="77777777" w:rsidR="00970213" w:rsidRPr="00A774EC" w:rsidRDefault="00970213" w:rsidP="00D7091E">
            <w:pPr>
              <w:tabs>
                <w:tab w:val="decimal" w:pos="500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4"/>
          </w:tcPr>
          <w:p w14:paraId="328E2667" w14:textId="77777777" w:rsidR="00970213" w:rsidRPr="00A774EC" w:rsidRDefault="00970213" w:rsidP="00970213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2641EFA" w14:textId="77777777" w:rsidR="00970213" w:rsidRPr="00A774EC" w:rsidRDefault="005A74F5" w:rsidP="00970213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14:paraId="26052354" w14:textId="77777777" w:rsidR="00970213" w:rsidRPr="00A774EC" w:rsidRDefault="00970213" w:rsidP="00970213">
            <w:pPr>
              <w:spacing w:line="33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2E29246F" w14:textId="77777777" w:rsidR="00970213" w:rsidRPr="00A774EC" w:rsidRDefault="000F4D84" w:rsidP="000F4D84">
            <w:pPr>
              <w:tabs>
                <w:tab w:val="decimal" w:pos="69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(18,770)</w:t>
            </w:r>
          </w:p>
        </w:tc>
      </w:tr>
      <w:tr w:rsidR="000F4D84" w:rsidRPr="00DE4B55" w14:paraId="684F81E0" w14:textId="77777777" w:rsidTr="007632EF">
        <w:trPr>
          <w:trHeight w:val="57"/>
        </w:trPr>
        <w:tc>
          <w:tcPr>
            <w:tcW w:w="2619" w:type="dxa"/>
          </w:tcPr>
          <w:p w14:paraId="4D5D8096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776" w:type="dxa"/>
          </w:tcPr>
          <w:p w14:paraId="171AE09F" w14:textId="77777777" w:rsidR="000F4D84" w:rsidRPr="00A774EC" w:rsidRDefault="000F4D84" w:rsidP="000F4D84">
            <w:pPr>
              <w:spacing w:line="330" w:lineRule="exact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992" w:type="dxa"/>
            <w:vAlign w:val="bottom"/>
          </w:tcPr>
          <w:p w14:paraId="7D27FD57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2EDAAF" w14:textId="77777777" w:rsidR="000F4D84" w:rsidRPr="00A774EC" w:rsidRDefault="000F4D84" w:rsidP="000F4D84">
            <w:pPr>
              <w:tabs>
                <w:tab w:val="decimal" w:pos="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A882A96" w14:textId="77777777" w:rsidR="000F4D84" w:rsidRPr="00A774EC" w:rsidRDefault="000F4D84" w:rsidP="000F4D84">
            <w:pPr>
              <w:tabs>
                <w:tab w:val="decimal" w:pos="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34D6B37B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</w:t>
            </w:r>
          </w:p>
        </w:tc>
        <w:tc>
          <w:tcPr>
            <w:tcW w:w="860" w:type="dxa"/>
            <w:vAlign w:val="bottom"/>
          </w:tcPr>
          <w:p w14:paraId="2BB0513F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170" w:type="dxa"/>
            <w:gridSpan w:val="2"/>
            <w:vAlign w:val="bottom"/>
          </w:tcPr>
          <w:p w14:paraId="2629B661" w14:textId="77777777" w:rsidR="000F4D84" w:rsidRPr="00A774EC" w:rsidRDefault="000F4D84" w:rsidP="000F4D84">
            <w:pPr>
              <w:tabs>
                <w:tab w:val="decimal" w:pos="511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29466E92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341,935</w:t>
            </w:r>
          </w:p>
        </w:tc>
        <w:tc>
          <w:tcPr>
            <w:tcW w:w="170" w:type="dxa"/>
            <w:gridSpan w:val="2"/>
            <w:vAlign w:val="bottom"/>
          </w:tcPr>
          <w:p w14:paraId="0E0CADE2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7777E96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171" w:type="dxa"/>
            <w:gridSpan w:val="3"/>
            <w:vAlign w:val="bottom"/>
          </w:tcPr>
          <w:p w14:paraId="5E3FFEE8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5822EFE2" w14:textId="77777777" w:rsidR="000F4D84" w:rsidRPr="001266FF" w:rsidRDefault="00994142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325,47</w:t>
            </w:r>
            <w:r w:rsidR="00993B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71" w:type="dxa"/>
            <w:gridSpan w:val="2"/>
            <w:vAlign w:val="bottom"/>
          </w:tcPr>
          <w:p w14:paraId="4F5996A1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14:paraId="3AF47D0C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178" w:type="dxa"/>
            <w:gridSpan w:val="4"/>
          </w:tcPr>
          <w:p w14:paraId="506E180A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2A9D19F1" w14:textId="77777777" w:rsidR="000F4D84" w:rsidRPr="00DC4E4E" w:rsidRDefault="005A74F5" w:rsidP="000F4D84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14:paraId="67F8F203" w14:textId="77777777" w:rsidR="000F4D84" w:rsidRPr="003334E8" w:rsidRDefault="000F4D84" w:rsidP="000F4D84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54695786" w14:textId="77777777" w:rsidR="000F4D84" w:rsidRPr="00A774EC" w:rsidRDefault="000F4D84" w:rsidP="000F4D84">
            <w:pPr>
              <w:tabs>
                <w:tab w:val="decimal" w:pos="47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4D84" w:rsidRPr="00DE4B55" w14:paraId="2FCAD729" w14:textId="77777777" w:rsidTr="00970213">
        <w:trPr>
          <w:trHeight w:val="57"/>
        </w:trPr>
        <w:tc>
          <w:tcPr>
            <w:tcW w:w="2619" w:type="dxa"/>
          </w:tcPr>
          <w:p w14:paraId="4D36522E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37FB8674" w14:textId="77777777" w:rsidR="000F4D84" w:rsidRPr="00A774EC" w:rsidRDefault="000F4D84" w:rsidP="000F4D84">
            <w:pPr>
              <w:spacing w:line="330" w:lineRule="exact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761DE84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A247A5" w14:textId="77777777" w:rsidR="000F4D84" w:rsidRPr="00A774EC" w:rsidRDefault="000F4D84" w:rsidP="000F4D84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CA348AD" w14:textId="77777777" w:rsidR="000F4D84" w:rsidRPr="00A774EC" w:rsidRDefault="000F4D84" w:rsidP="000F4D84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5F27F67A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B279A29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  <w:vAlign w:val="bottom"/>
          </w:tcPr>
          <w:p w14:paraId="5951E9B0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7EFA20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341,935</w:t>
            </w:r>
          </w:p>
        </w:tc>
        <w:tc>
          <w:tcPr>
            <w:tcW w:w="170" w:type="dxa"/>
            <w:gridSpan w:val="2"/>
            <w:vAlign w:val="bottom"/>
          </w:tcPr>
          <w:p w14:paraId="404E7AC3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5C37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207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902</w:t>
            </w:r>
          </w:p>
        </w:tc>
        <w:tc>
          <w:tcPr>
            <w:tcW w:w="171" w:type="dxa"/>
            <w:gridSpan w:val="3"/>
            <w:vAlign w:val="bottom"/>
          </w:tcPr>
          <w:p w14:paraId="2A866780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D51DA" w14:textId="77777777" w:rsidR="000F4D84" w:rsidRPr="001266FF" w:rsidRDefault="00994142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325,47</w:t>
            </w:r>
            <w:r w:rsidR="00993BF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71" w:type="dxa"/>
            <w:gridSpan w:val="2"/>
            <w:vAlign w:val="bottom"/>
          </w:tcPr>
          <w:p w14:paraId="2879BC16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1720E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207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902</w:t>
            </w:r>
          </w:p>
        </w:tc>
        <w:tc>
          <w:tcPr>
            <w:tcW w:w="178" w:type="dxa"/>
            <w:gridSpan w:val="4"/>
          </w:tcPr>
          <w:p w14:paraId="40F1752A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8A7F9" w14:textId="77777777" w:rsidR="000F4D84" w:rsidRPr="00DC4E4E" w:rsidRDefault="005A74F5" w:rsidP="000F4D84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14:paraId="54C0BB85" w14:textId="77777777" w:rsidR="000F4D84" w:rsidRPr="00A774EC" w:rsidRDefault="000F4D84" w:rsidP="000F4D84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6C2C6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(18,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70)</w:t>
            </w:r>
          </w:p>
        </w:tc>
      </w:tr>
      <w:tr w:rsidR="000F4D84" w:rsidRPr="00DC4E4E" w14:paraId="0162B2B1" w14:textId="77777777" w:rsidTr="007645C5">
        <w:trPr>
          <w:gridAfter w:val="6"/>
          <w:wAfter w:w="1771" w:type="dxa"/>
          <w:trHeight w:val="70"/>
        </w:trPr>
        <w:tc>
          <w:tcPr>
            <w:tcW w:w="2619" w:type="dxa"/>
          </w:tcPr>
          <w:p w14:paraId="13AD0056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EF2AA4F" w14:textId="77777777" w:rsidR="000F4D84" w:rsidRPr="00A774EC" w:rsidRDefault="000F4D84" w:rsidP="000F4D84">
            <w:pPr>
              <w:spacing w:line="330" w:lineRule="exact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6E7C90B2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C7E5CA" w14:textId="77777777" w:rsidR="000F4D84" w:rsidRPr="00A774EC" w:rsidRDefault="000F4D84" w:rsidP="000F4D84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EC74A39" w14:textId="77777777" w:rsidR="000F4D84" w:rsidRPr="00A774EC" w:rsidRDefault="000F4D84" w:rsidP="000F4D84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3E7776BA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08128787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  <w:vAlign w:val="bottom"/>
          </w:tcPr>
          <w:p w14:paraId="49E6043C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183D427F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  <w:vAlign w:val="bottom"/>
          </w:tcPr>
          <w:p w14:paraId="012CCDAB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2EDAD032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" w:type="dxa"/>
            <w:gridSpan w:val="3"/>
            <w:vAlign w:val="bottom"/>
          </w:tcPr>
          <w:p w14:paraId="1B71D50D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79070C41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1E6E0879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14:paraId="7E47C692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4"/>
          </w:tcPr>
          <w:p w14:paraId="2299CD38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4D84" w:rsidRPr="00DE4B55" w14:paraId="6ACF9E8A" w14:textId="77777777" w:rsidTr="00970213">
        <w:trPr>
          <w:trHeight w:val="245"/>
        </w:trPr>
        <w:tc>
          <w:tcPr>
            <w:tcW w:w="2619" w:type="dxa"/>
          </w:tcPr>
          <w:p w14:paraId="426DDF81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1776" w:type="dxa"/>
            <w:shd w:val="clear" w:color="auto" w:fill="auto"/>
          </w:tcPr>
          <w:p w14:paraId="0C244257" w14:textId="77777777" w:rsidR="000F4D84" w:rsidRPr="00A774EC" w:rsidRDefault="000F4D84" w:rsidP="000F4D84">
            <w:pPr>
              <w:spacing w:line="330" w:lineRule="exact"/>
              <w:ind w:left="120" w:hanging="120"/>
              <w:rPr>
                <w:sz w:val="26"/>
                <w:szCs w:val="26"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992" w:type="dxa"/>
            <w:vAlign w:val="bottom"/>
          </w:tcPr>
          <w:p w14:paraId="6611C6D0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51724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55AA68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42770197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14:paraId="6A84E554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14:paraId="075EC1CD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593D99BB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14:paraId="2B3F86FB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3F2A222D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" w:type="dxa"/>
            <w:gridSpan w:val="3"/>
            <w:vAlign w:val="bottom"/>
          </w:tcPr>
          <w:p w14:paraId="4E6DEDC4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6A4754BD" w14:textId="77777777" w:rsidR="000F4D84" w:rsidRPr="00994142" w:rsidRDefault="00233F5C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33,159</w:t>
            </w:r>
          </w:p>
        </w:tc>
        <w:tc>
          <w:tcPr>
            <w:tcW w:w="171" w:type="dxa"/>
            <w:gridSpan w:val="2"/>
            <w:vAlign w:val="bottom"/>
          </w:tcPr>
          <w:p w14:paraId="4D8ABD03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14:paraId="5E81FA93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9941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</w:p>
        </w:tc>
        <w:tc>
          <w:tcPr>
            <w:tcW w:w="178" w:type="dxa"/>
            <w:gridSpan w:val="4"/>
          </w:tcPr>
          <w:p w14:paraId="3B76B51D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40EFFF6" w14:textId="77777777" w:rsidR="000F4D84" w:rsidRPr="00994142" w:rsidRDefault="000F4D84" w:rsidP="000F4D84">
            <w:pPr>
              <w:tabs>
                <w:tab w:val="decimal" w:pos="47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14:paraId="5E7E65D2" w14:textId="77777777" w:rsidR="000F4D84" w:rsidRPr="003334E8" w:rsidRDefault="000F4D84" w:rsidP="000F4D84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21500E2" w14:textId="77777777" w:rsidR="000F4D84" w:rsidRPr="00A774EC" w:rsidRDefault="000F4D84" w:rsidP="000F4D84">
            <w:pPr>
              <w:tabs>
                <w:tab w:val="decimal" w:pos="47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4D84" w:rsidRPr="00DE4B55" w14:paraId="569C48AF" w14:textId="77777777" w:rsidTr="00970213">
        <w:trPr>
          <w:trHeight w:val="74"/>
        </w:trPr>
        <w:tc>
          <w:tcPr>
            <w:tcW w:w="2619" w:type="dxa"/>
          </w:tcPr>
          <w:p w14:paraId="3A01F611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76" w:type="dxa"/>
            <w:shd w:val="clear" w:color="auto" w:fill="auto"/>
          </w:tcPr>
          <w:p w14:paraId="7849AD3C" w14:textId="77777777" w:rsidR="000F4D84" w:rsidRPr="00A774EC" w:rsidRDefault="000F4D84" w:rsidP="000F4D84">
            <w:pPr>
              <w:spacing w:line="330" w:lineRule="exact"/>
              <w:ind w:left="120" w:hanging="120"/>
              <w:rPr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14:paraId="3D87C671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</w:tcPr>
          <w:p w14:paraId="1CD4A968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573B1C8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2780591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317A898E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14:paraId="44FBEC6B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14:paraId="0FA9AAED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7B0F08B5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70" w:type="dxa"/>
            <w:gridSpan w:val="2"/>
            <w:vAlign w:val="bottom"/>
          </w:tcPr>
          <w:p w14:paraId="0ACDF3F4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A149635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71" w:type="dxa"/>
            <w:gridSpan w:val="3"/>
            <w:vAlign w:val="bottom"/>
          </w:tcPr>
          <w:p w14:paraId="22D33C6F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1CC22540" w14:textId="77777777" w:rsidR="000F4D84" w:rsidRPr="00994142" w:rsidRDefault="00233F5C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319,120</w:t>
            </w:r>
          </w:p>
        </w:tc>
        <w:tc>
          <w:tcPr>
            <w:tcW w:w="171" w:type="dxa"/>
            <w:gridSpan w:val="2"/>
            <w:vAlign w:val="bottom"/>
          </w:tcPr>
          <w:p w14:paraId="5F1BC132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14:paraId="46CF76CD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Pr="009941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  <w:tc>
          <w:tcPr>
            <w:tcW w:w="178" w:type="dxa"/>
            <w:gridSpan w:val="4"/>
          </w:tcPr>
          <w:p w14:paraId="200D75EF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3F721509" w14:textId="77777777" w:rsidR="000F4D84" w:rsidRPr="00994142" w:rsidRDefault="000F4D84" w:rsidP="000F4D84">
            <w:pPr>
              <w:tabs>
                <w:tab w:val="decimal" w:pos="47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14:paraId="169DD17D" w14:textId="77777777" w:rsidR="000F4D84" w:rsidRPr="003334E8" w:rsidRDefault="000F4D84" w:rsidP="000F4D84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F7A6C5F" w14:textId="77777777" w:rsidR="000F4D84" w:rsidRPr="00A774EC" w:rsidRDefault="000F4D84" w:rsidP="000F4D84">
            <w:pPr>
              <w:tabs>
                <w:tab w:val="decimal" w:pos="47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4D84" w:rsidRPr="00DE4B55" w14:paraId="0559AAFF" w14:textId="77777777" w:rsidTr="00970213">
        <w:trPr>
          <w:trHeight w:val="672"/>
        </w:trPr>
        <w:tc>
          <w:tcPr>
            <w:tcW w:w="2619" w:type="dxa"/>
          </w:tcPr>
          <w:p w14:paraId="449D490D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1776" w:type="dxa"/>
            <w:shd w:val="clear" w:color="auto" w:fill="auto"/>
          </w:tcPr>
          <w:p w14:paraId="61084BA4" w14:textId="77777777" w:rsidR="000F4D84" w:rsidRPr="00A774EC" w:rsidRDefault="000F4D84" w:rsidP="000F4D84">
            <w:pPr>
              <w:spacing w:line="330" w:lineRule="exact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992" w:type="dxa"/>
            <w:vAlign w:val="bottom"/>
          </w:tcPr>
          <w:p w14:paraId="164ABD34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</w:tcPr>
          <w:p w14:paraId="4C493993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0329365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F4D5F1D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4691B5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0C50B31C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14:paraId="0EF3F172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14:paraId="3F8265B3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08846237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14:paraId="59B897D1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9A523D7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" w:type="dxa"/>
            <w:gridSpan w:val="3"/>
            <w:vAlign w:val="bottom"/>
          </w:tcPr>
          <w:p w14:paraId="6F5CACB2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515A0E57" w14:textId="77777777" w:rsidR="000F4D84" w:rsidRPr="00994142" w:rsidRDefault="00233F5C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330,886</w:t>
            </w:r>
          </w:p>
        </w:tc>
        <w:tc>
          <w:tcPr>
            <w:tcW w:w="171" w:type="dxa"/>
            <w:gridSpan w:val="2"/>
            <w:vAlign w:val="bottom"/>
          </w:tcPr>
          <w:p w14:paraId="06E50C2E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14:paraId="1C10FBC2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336</w:t>
            </w:r>
            <w:r w:rsidRPr="009941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</w:t>
            </w:r>
          </w:p>
        </w:tc>
        <w:tc>
          <w:tcPr>
            <w:tcW w:w="178" w:type="dxa"/>
            <w:gridSpan w:val="4"/>
          </w:tcPr>
          <w:p w14:paraId="5296FA0C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05037D86" w14:textId="77777777" w:rsidR="000F4D84" w:rsidRPr="002354E5" w:rsidRDefault="005A74F5" w:rsidP="002354E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(73,430)</w:t>
            </w:r>
          </w:p>
        </w:tc>
        <w:tc>
          <w:tcPr>
            <w:tcW w:w="142" w:type="dxa"/>
            <w:gridSpan w:val="3"/>
            <w:vAlign w:val="bottom"/>
          </w:tcPr>
          <w:p w14:paraId="71F32504" w14:textId="77777777" w:rsidR="000F4D84" w:rsidRPr="003334E8" w:rsidRDefault="000F4D84" w:rsidP="002354E5">
            <w:pPr>
              <w:tabs>
                <w:tab w:val="decimal" w:pos="488"/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7DFF228" w14:textId="77777777" w:rsidR="000F4D84" w:rsidRPr="004D3DBF" w:rsidRDefault="000F4D84" w:rsidP="002354E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(120,000)</w:t>
            </w:r>
          </w:p>
        </w:tc>
      </w:tr>
      <w:tr w:rsidR="000F4D84" w:rsidRPr="00DE4B55" w14:paraId="300DF685" w14:textId="77777777" w:rsidTr="007645C5">
        <w:trPr>
          <w:trHeight w:val="74"/>
        </w:trPr>
        <w:tc>
          <w:tcPr>
            <w:tcW w:w="2619" w:type="dxa"/>
          </w:tcPr>
          <w:p w14:paraId="5C01B088" w14:textId="77777777" w:rsidR="000F4D84" w:rsidRPr="00A774EC" w:rsidRDefault="000F4D84" w:rsidP="000F4D84">
            <w:pPr>
              <w:spacing w:line="34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ยามามูระ อินเตอร์เนชั่นแนล (ประเทศไทย) จำกัด</w:t>
            </w:r>
          </w:p>
        </w:tc>
        <w:tc>
          <w:tcPr>
            <w:tcW w:w="1776" w:type="dxa"/>
            <w:shd w:val="clear" w:color="auto" w:fill="auto"/>
          </w:tcPr>
          <w:p w14:paraId="47DE3E94" w14:textId="77777777" w:rsidR="000F4D84" w:rsidRPr="00A774EC" w:rsidRDefault="000F4D84" w:rsidP="000F4D84">
            <w:pPr>
              <w:spacing w:line="340" w:lineRule="exact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 และอุปกรณ์ต่างๆ</w:t>
            </w:r>
          </w:p>
        </w:tc>
        <w:tc>
          <w:tcPr>
            <w:tcW w:w="992" w:type="dxa"/>
            <w:vAlign w:val="bottom"/>
          </w:tcPr>
          <w:p w14:paraId="34138032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</w:tcPr>
          <w:p w14:paraId="6B29BC21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B232025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D95037B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8B36FEE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46D9ED07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14:paraId="31671124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14:paraId="5A09659F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358C72E8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70" w:type="dxa"/>
            <w:gridSpan w:val="2"/>
            <w:vAlign w:val="bottom"/>
          </w:tcPr>
          <w:p w14:paraId="68210891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56529E28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71" w:type="dxa"/>
            <w:gridSpan w:val="3"/>
            <w:vAlign w:val="bottom"/>
          </w:tcPr>
          <w:p w14:paraId="3A8A4B8F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66817D6C" w14:textId="77777777" w:rsidR="000F4D84" w:rsidRPr="00994142" w:rsidRDefault="00233F5C" w:rsidP="000F4D84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7,412</w:t>
            </w:r>
          </w:p>
        </w:tc>
        <w:tc>
          <w:tcPr>
            <w:tcW w:w="171" w:type="dxa"/>
            <w:gridSpan w:val="2"/>
            <w:vAlign w:val="bottom"/>
          </w:tcPr>
          <w:p w14:paraId="10B57539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C5ECF25" w14:textId="77777777" w:rsidR="000F4D84" w:rsidRPr="00994142" w:rsidRDefault="000F4D84" w:rsidP="000F4D84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9941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178" w:type="dxa"/>
            <w:gridSpan w:val="4"/>
            <w:vAlign w:val="bottom"/>
          </w:tcPr>
          <w:p w14:paraId="7C3D8432" w14:textId="77777777" w:rsidR="000F4D84" w:rsidRPr="00994142" w:rsidRDefault="000F4D84" w:rsidP="000F4D84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F05767C" w14:textId="77777777" w:rsidR="000F4D84" w:rsidRPr="00994142" w:rsidRDefault="000F4D84" w:rsidP="00D7091E">
            <w:pPr>
              <w:tabs>
                <w:tab w:val="decimal" w:pos="400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3"/>
          </w:tcPr>
          <w:p w14:paraId="6F9F6ADB" w14:textId="77777777" w:rsidR="000F4D84" w:rsidRPr="00A774EC" w:rsidRDefault="000F4D84" w:rsidP="000F4D84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1D33E68" w14:textId="77777777" w:rsidR="000F4D84" w:rsidRPr="00A774EC" w:rsidRDefault="000F4D84" w:rsidP="00D7091E">
            <w:pPr>
              <w:tabs>
                <w:tab w:val="decimal" w:pos="39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4D84" w:rsidRPr="00DE4B55" w14:paraId="6EEF828B" w14:textId="77777777" w:rsidTr="007645C5">
        <w:trPr>
          <w:trHeight w:val="74"/>
        </w:trPr>
        <w:tc>
          <w:tcPr>
            <w:tcW w:w="2619" w:type="dxa"/>
          </w:tcPr>
          <w:p w14:paraId="22B724E2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PT </w:t>
            </w:r>
            <w:proofErr w:type="spellStart"/>
            <w:r w:rsidRPr="00A774EC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ABC Indonesia</w:t>
            </w:r>
          </w:p>
        </w:tc>
        <w:tc>
          <w:tcPr>
            <w:tcW w:w="1776" w:type="dxa"/>
            <w:shd w:val="clear" w:color="auto" w:fill="auto"/>
          </w:tcPr>
          <w:p w14:paraId="670EC066" w14:textId="77777777" w:rsidR="000F4D84" w:rsidRPr="00A774EC" w:rsidRDefault="000F4D84" w:rsidP="000F4D84">
            <w:pPr>
              <w:spacing w:line="33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14:paraId="3BF80224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51" w:type="dxa"/>
            <w:shd w:val="clear" w:color="auto" w:fill="auto"/>
          </w:tcPr>
          <w:p w14:paraId="3476E6EF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0864015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95536A0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14:paraId="651D7F86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860" w:type="dxa"/>
            <w:vAlign w:val="bottom"/>
          </w:tcPr>
          <w:p w14:paraId="37B22AFF" w14:textId="77777777" w:rsidR="000F4D84" w:rsidRPr="00A774EC" w:rsidRDefault="000F4D84" w:rsidP="000F4D84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170" w:type="dxa"/>
            <w:gridSpan w:val="2"/>
            <w:vAlign w:val="bottom"/>
          </w:tcPr>
          <w:p w14:paraId="49284104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28532220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70" w:type="dxa"/>
            <w:gridSpan w:val="2"/>
            <w:vAlign w:val="bottom"/>
          </w:tcPr>
          <w:p w14:paraId="18510024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767F28BC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71" w:type="dxa"/>
            <w:gridSpan w:val="3"/>
            <w:vAlign w:val="bottom"/>
          </w:tcPr>
          <w:p w14:paraId="074AB554" w14:textId="77777777" w:rsidR="000F4D84" w:rsidRPr="00A774EC" w:rsidRDefault="000F4D84" w:rsidP="000F4D84">
            <w:pPr>
              <w:tabs>
                <w:tab w:val="decimal" w:pos="620"/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14:paraId="581B02E6" w14:textId="77777777" w:rsidR="000F4D84" w:rsidRPr="00994142" w:rsidRDefault="00233F5C" w:rsidP="000F4D84">
            <w:pPr>
              <w:tabs>
                <w:tab w:val="decimal" w:pos="471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2"/>
            <w:vAlign w:val="bottom"/>
          </w:tcPr>
          <w:p w14:paraId="1F4B11EA" w14:textId="77777777" w:rsidR="000F4D84" w:rsidRPr="00994142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1DFB081D" w14:textId="77777777" w:rsidR="000F4D84" w:rsidRPr="00994142" w:rsidRDefault="000F4D84" w:rsidP="000F4D84">
            <w:pPr>
              <w:tabs>
                <w:tab w:val="decimal" w:pos="476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" w:type="dxa"/>
            <w:gridSpan w:val="3"/>
          </w:tcPr>
          <w:p w14:paraId="42730CAA" w14:textId="77777777" w:rsidR="000F4D84" w:rsidRPr="00994142" w:rsidRDefault="000F4D84" w:rsidP="000F4D84">
            <w:pPr>
              <w:tabs>
                <w:tab w:val="decimal" w:pos="352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3" w:type="dxa"/>
            <w:gridSpan w:val="3"/>
            <w:vAlign w:val="bottom"/>
          </w:tcPr>
          <w:p w14:paraId="52B99E36" w14:textId="77777777" w:rsidR="000F4D84" w:rsidRPr="00994142" w:rsidRDefault="000F4D84" w:rsidP="00D7091E">
            <w:pPr>
              <w:tabs>
                <w:tab w:val="decimal" w:pos="400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3"/>
          </w:tcPr>
          <w:p w14:paraId="35F77042" w14:textId="77777777" w:rsidR="000F4D84" w:rsidRPr="00A774EC" w:rsidRDefault="000F4D84" w:rsidP="000F4D84">
            <w:pPr>
              <w:tabs>
                <w:tab w:val="decimal" w:pos="352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bottom"/>
          </w:tcPr>
          <w:p w14:paraId="709A6A5E" w14:textId="77777777" w:rsidR="000F4D84" w:rsidRPr="00A774EC" w:rsidRDefault="000F4D84" w:rsidP="00D7091E">
            <w:pPr>
              <w:tabs>
                <w:tab w:val="decimal" w:pos="39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4D84" w:rsidRPr="00DE4B55" w14:paraId="70DD6120" w14:textId="77777777" w:rsidTr="00970213">
        <w:trPr>
          <w:trHeight w:val="74"/>
        </w:trPr>
        <w:tc>
          <w:tcPr>
            <w:tcW w:w="2619" w:type="dxa"/>
          </w:tcPr>
          <w:p w14:paraId="75700C00" w14:textId="77777777" w:rsidR="000F4D84" w:rsidRPr="00A774EC" w:rsidRDefault="000F4D84" w:rsidP="000F4D84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6" w:type="dxa"/>
          </w:tcPr>
          <w:p w14:paraId="66893F6E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A533A4D" w14:textId="77777777" w:rsidR="000F4D84" w:rsidRPr="00A774EC" w:rsidRDefault="000F4D84" w:rsidP="000F4D84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5F05F8F" w14:textId="77777777" w:rsidR="000F4D84" w:rsidRPr="00A774EC" w:rsidRDefault="000F4D84" w:rsidP="000F4D84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</w:tcPr>
          <w:p w14:paraId="118EC4A6" w14:textId="77777777" w:rsidR="000F4D84" w:rsidRPr="00A774EC" w:rsidRDefault="000F4D84" w:rsidP="000F4D84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2D1AC3A9" w14:textId="77777777" w:rsidR="000F4D84" w:rsidRPr="00A774EC" w:rsidRDefault="000F4D84" w:rsidP="000F4D84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14:paraId="76D0FC70" w14:textId="77777777" w:rsidR="000F4D84" w:rsidRPr="00A774EC" w:rsidRDefault="000F4D84" w:rsidP="000F4D84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14:paraId="4A7150EB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3A2780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415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938</w:t>
            </w:r>
          </w:p>
        </w:tc>
        <w:tc>
          <w:tcPr>
            <w:tcW w:w="170" w:type="dxa"/>
            <w:gridSpan w:val="2"/>
          </w:tcPr>
          <w:p w14:paraId="6A0A5B6C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23D3D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415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938</w:t>
            </w:r>
          </w:p>
        </w:tc>
        <w:tc>
          <w:tcPr>
            <w:tcW w:w="171" w:type="dxa"/>
            <w:gridSpan w:val="3"/>
          </w:tcPr>
          <w:p w14:paraId="15D4226E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39A491" w14:textId="77777777" w:rsidR="000F4D84" w:rsidRPr="00994142" w:rsidRDefault="00233F5C" w:rsidP="000F4D84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690,577</w:t>
            </w:r>
          </w:p>
        </w:tc>
        <w:tc>
          <w:tcPr>
            <w:tcW w:w="171" w:type="dxa"/>
            <w:gridSpan w:val="2"/>
          </w:tcPr>
          <w:p w14:paraId="6C6AF08A" w14:textId="77777777" w:rsidR="000F4D84" w:rsidRPr="00994142" w:rsidRDefault="000F4D84" w:rsidP="000F4D84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AE23B" w14:textId="77777777" w:rsidR="000F4D84" w:rsidRPr="00994142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588</w:t>
            </w: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732</w:t>
            </w:r>
          </w:p>
        </w:tc>
        <w:tc>
          <w:tcPr>
            <w:tcW w:w="170" w:type="dxa"/>
            <w:gridSpan w:val="3"/>
          </w:tcPr>
          <w:p w14:paraId="19E5D444" w14:textId="77777777" w:rsidR="000F4D84" w:rsidRPr="00994142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CFE96" w14:textId="77777777" w:rsidR="000F4D84" w:rsidRPr="00994142" w:rsidRDefault="005A74F5" w:rsidP="005A74F5">
            <w:pPr>
              <w:tabs>
                <w:tab w:val="decimal" w:pos="65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(73,430)</w:t>
            </w:r>
          </w:p>
        </w:tc>
        <w:tc>
          <w:tcPr>
            <w:tcW w:w="171" w:type="dxa"/>
            <w:gridSpan w:val="3"/>
          </w:tcPr>
          <w:p w14:paraId="0A8F77B8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07C4D" w14:textId="77777777" w:rsidR="000F4D84" w:rsidRPr="00970213" w:rsidRDefault="000F4D84" w:rsidP="000F4D84">
            <w:pPr>
              <w:tabs>
                <w:tab w:val="decimal" w:pos="65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02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(120,000)</w:t>
            </w:r>
          </w:p>
        </w:tc>
      </w:tr>
      <w:tr w:rsidR="000F4D84" w:rsidRPr="00DE4B55" w14:paraId="19260879" w14:textId="77777777" w:rsidTr="007645C5">
        <w:trPr>
          <w:trHeight w:val="65"/>
        </w:trPr>
        <w:tc>
          <w:tcPr>
            <w:tcW w:w="4395" w:type="dxa"/>
            <w:gridSpan w:val="2"/>
          </w:tcPr>
          <w:p w14:paraId="77E3E994" w14:textId="77777777" w:rsidR="000F4D84" w:rsidRPr="00A774EC" w:rsidRDefault="000F4D84" w:rsidP="000F4D84">
            <w:pPr>
              <w:tabs>
                <w:tab w:val="left" w:pos="522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A774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2" w:type="dxa"/>
          </w:tcPr>
          <w:p w14:paraId="7D84D4C3" w14:textId="77777777" w:rsidR="000F4D84" w:rsidRPr="00A774EC" w:rsidRDefault="000F4D84" w:rsidP="000F4D84">
            <w:pPr>
              <w:tabs>
                <w:tab w:val="left" w:pos="522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BE342BC" w14:textId="77777777" w:rsidR="000F4D84" w:rsidRPr="00A774EC" w:rsidRDefault="000F4D84" w:rsidP="000F4D84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14:paraId="088416EB" w14:textId="77777777" w:rsidR="000F4D84" w:rsidRPr="00A774EC" w:rsidRDefault="000F4D84" w:rsidP="000F4D84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3"/>
          </w:tcPr>
          <w:p w14:paraId="4E6FE925" w14:textId="77777777" w:rsidR="000F4D84" w:rsidRPr="00A774EC" w:rsidRDefault="000F4D84" w:rsidP="000F4D84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</w:tcPr>
          <w:p w14:paraId="36501DFD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14:paraId="3A9B3BD1" w14:textId="77777777" w:rsidR="000F4D84" w:rsidRPr="00A774EC" w:rsidRDefault="000F4D84" w:rsidP="000F4D84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5290A6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757,873</w:t>
            </w:r>
          </w:p>
        </w:tc>
        <w:tc>
          <w:tcPr>
            <w:tcW w:w="170" w:type="dxa"/>
            <w:gridSpan w:val="2"/>
            <w:vAlign w:val="bottom"/>
          </w:tcPr>
          <w:p w14:paraId="2A841456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vAlign w:val="bottom"/>
          </w:tcPr>
          <w:p w14:paraId="280CED9A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623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840</w:t>
            </w:r>
          </w:p>
        </w:tc>
        <w:tc>
          <w:tcPr>
            <w:tcW w:w="171" w:type="dxa"/>
            <w:gridSpan w:val="3"/>
            <w:vAlign w:val="bottom"/>
          </w:tcPr>
          <w:p w14:paraId="1303F5EE" w14:textId="77777777" w:rsidR="000F4D84" w:rsidRPr="00A774EC" w:rsidRDefault="000F4D84" w:rsidP="000F4D84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FE5BCB" w14:textId="77777777" w:rsidR="000F4D84" w:rsidRPr="00994142" w:rsidRDefault="00994142" w:rsidP="000F4D84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1,016,05</w:t>
            </w:r>
            <w:r w:rsidR="00993B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1" w:type="dxa"/>
            <w:gridSpan w:val="2"/>
            <w:vAlign w:val="bottom"/>
          </w:tcPr>
          <w:p w14:paraId="4E14344A" w14:textId="77777777" w:rsidR="000F4D84" w:rsidRPr="00994142" w:rsidRDefault="000F4D84" w:rsidP="000F4D84">
            <w:pPr>
              <w:tabs>
                <w:tab w:val="decimal" w:pos="684"/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vAlign w:val="bottom"/>
          </w:tcPr>
          <w:p w14:paraId="7826E7E6" w14:textId="77777777" w:rsidR="000F4D84" w:rsidRPr="00994142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796</w:t>
            </w: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634</w:t>
            </w:r>
          </w:p>
        </w:tc>
        <w:tc>
          <w:tcPr>
            <w:tcW w:w="170" w:type="dxa"/>
            <w:gridSpan w:val="3"/>
          </w:tcPr>
          <w:p w14:paraId="079B6DC6" w14:textId="77777777" w:rsidR="000F4D84" w:rsidRPr="00994142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3" w:type="dxa"/>
            <w:gridSpan w:val="3"/>
            <w:tcBorders>
              <w:bottom w:val="double" w:sz="4" w:space="0" w:color="auto"/>
            </w:tcBorders>
            <w:vAlign w:val="bottom"/>
          </w:tcPr>
          <w:p w14:paraId="70CF0B49" w14:textId="77777777" w:rsidR="000F4D84" w:rsidRPr="00994142" w:rsidRDefault="005A74F5" w:rsidP="005A74F5">
            <w:pPr>
              <w:tabs>
                <w:tab w:val="decimal" w:pos="65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(73,430)</w:t>
            </w:r>
          </w:p>
        </w:tc>
        <w:tc>
          <w:tcPr>
            <w:tcW w:w="163" w:type="dxa"/>
            <w:gridSpan w:val="2"/>
            <w:vAlign w:val="bottom"/>
          </w:tcPr>
          <w:p w14:paraId="51F0DEDD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gridSpan w:val="3"/>
            <w:tcBorders>
              <w:bottom w:val="double" w:sz="4" w:space="0" w:color="auto"/>
            </w:tcBorders>
          </w:tcPr>
          <w:p w14:paraId="20A29B21" w14:textId="77777777" w:rsidR="000F4D84" w:rsidRPr="00A774EC" w:rsidRDefault="000F4D84" w:rsidP="000F4D84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(138,770)</w:t>
            </w:r>
          </w:p>
        </w:tc>
      </w:tr>
    </w:tbl>
    <w:p w14:paraId="631FC85F" w14:textId="77777777" w:rsidR="003A2466" w:rsidRDefault="003A2466">
      <w:pPr>
        <w:spacing w:line="240" w:lineRule="auto"/>
        <w:rPr>
          <w:rFonts w:ascii="Angsana New" w:hAnsi="Angsana New"/>
          <w:cs/>
        </w:rPr>
      </w:pPr>
    </w:p>
    <w:p w14:paraId="5556CA1D" w14:textId="77777777" w:rsidR="004B165F" w:rsidRDefault="004B165F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D94A00F" w14:textId="77777777" w:rsidR="00072DE2" w:rsidRDefault="00072DE2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pPr w:leftFromText="180" w:rightFromText="180" w:vertAnchor="text" w:horzAnchor="margin" w:tblpX="-142" w:tblpY="237"/>
        <w:tblW w:w="14814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6"/>
        <w:gridCol w:w="826"/>
        <w:gridCol w:w="178"/>
        <w:gridCol w:w="843"/>
        <w:gridCol w:w="200"/>
        <w:gridCol w:w="850"/>
        <w:gridCol w:w="203"/>
        <w:gridCol w:w="850"/>
        <w:gridCol w:w="203"/>
        <w:gridCol w:w="853"/>
        <w:gridCol w:w="205"/>
        <w:gridCol w:w="841"/>
        <w:gridCol w:w="9"/>
        <w:gridCol w:w="169"/>
        <w:gridCol w:w="9"/>
        <w:gridCol w:w="27"/>
        <w:gridCol w:w="823"/>
        <w:gridCol w:w="27"/>
        <w:gridCol w:w="176"/>
        <w:gridCol w:w="33"/>
        <w:gridCol w:w="804"/>
        <w:gridCol w:w="13"/>
        <w:gridCol w:w="33"/>
        <w:gridCol w:w="164"/>
        <w:gridCol w:w="6"/>
        <w:gridCol w:w="39"/>
        <w:gridCol w:w="815"/>
        <w:gridCol w:w="35"/>
        <w:gridCol w:w="143"/>
        <w:gridCol w:w="35"/>
        <w:gridCol w:w="818"/>
        <w:gridCol w:w="8"/>
        <w:gridCol w:w="24"/>
        <w:gridCol w:w="146"/>
        <w:gridCol w:w="8"/>
        <w:gridCol w:w="24"/>
        <w:gridCol w:w="818"/>
        <w:gridCol w:w="32"/>
        <w:gridCol w:w="146"/>
        <w:gridCol w:w="32"/>
        <w:gridCol w:w="818"/>
        <w:gridCol w:w="32"/>
      </w:tblGrid>
      <w:tr w:rsidR="004B165F" w:rsidRPr="003334E8" w14:paraId="67907357" w14:textId="77777777" w:rsidTr="00072DE2">
        <w:trPr>
          <w:gridAfter w:val="1"/>
          <w:wAfter w:w="32" w:type="dxa"/>
          <w:cantSplit/>
          <w:trHeight w:val="281"/>
          <w:tblHeader/>
        </w:trPr>
        <w:tc>
          <w:tcPr>
            <w:tcW w:w="14782" w:type="dxa"/>
            <w:gridSpan w:val="41"/>
          </w:tcPr>
          <w:p w14:paraId="49CD645F" w14:textId="77777777" w:rsidR="004B165F" w:rsidRPr="003334E8" w:rsidRDefault="004B165F" w:rsidP="00072DE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BB28E8" w:rsidRPr="003334E8" w14:paraId="70189344" w14:textId="77777777" w:rsidTr="00FC0382">
        <w:trPr>
          <w:gridAfter w:val="1"/>
          <w:wAfter w:w="32" w:type="dxa"/>
          <w:cantSplit/>
          <w:trHeight w:val="529"/>
          <w:tblHeader/>
        </w:trPr>
        <w:tc>
          <w:tcPr>
            <w:tcW w:w="2496" w:type="dxa"/>
          </w:tcPr>
          <w:p w14:paraId="2BA5C0DA" w14:textId="77777777" w:rsidR="004B165F" w:rsidRPr="003334E8" w:rsidRDefault="004B165F" w:rsidP="00072DE2">
            <w:pPr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Align w:val="bottom"/>
          </w:tcPr>
          <w:p w14:paraId="10E4226C" w14:textId="77777777" w:rsidR="004B165F" w:rsidRPr="003334E8" w:rsidRDefault="004B165F" w:rsidP="00072DE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34E8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00" w:type="dxa"/>
            <w:vAlign w:val="bottom"/>
          </w:tcPr>
          <w:p w14:paraId="1B0937B1" w14:textId="77777777" w:rsidR="004B165F" w:rsidRPr="003334E8" w:rsidRDefault="004B165F" w:rsidP="00072DE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3"/>
            <w:vAlign w:val="bottom"/>
          </w:tcPr>
          <w:p w14:paraId="4BAA4C74" w14:textId="77777777" w:rsidR="004B165F" w:rsidRPr="003334E8" w:rsidRDefault="004B165F" w:rsidP="00072DE2">
            <w:pPr>
              <w:jc w:val="center"/>
              <w:rPr>
                <w:sz w:val="26"/>
                <w:szCs w:val="26"/>
              </w:rPr>
            </w:pPr>
            <w:r w:rsidRPr="003334E8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3" w:type="dxa"/>
            <w:vAlign w:val="bottom"/>
          </w:tcPr>
          <w:p w14:paraId="5F43DF19" w14:textId="77777777" w:rsidR="004B165F" w:rsidRPr="003334E8" w:rsidRDefault="004B165F" w:rsidP="00072D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  <w:gridSpan w:val="3"/>
            <w:vAlign w:val="bottom"/>
          </w:tcPr>
          <w:p w14:paraId="49D29D92" w14:textId="77777777" w:rsidR="004B165F" w:rsidRPr="00D3362D" w:rsidRDefault="004B165F" w:rsidP="00072DE2">
            <w:pPr>
              <w:pStyle w:val="acctmergecolhdg"/>
              <w:spacing w:line="240" w:lineRule="atLeast"/>
              <w:rPr>
                <w:rFonts w:cstheme="minorBidi"/>
                <w:b w:val="0"/>
                <w:bCs/>
                <w:sz w:val="26"/>
                <w:szCs w:val="33"/>
                <w:cs/>
                <w:lang w:bidi="th-TH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  <w:vAlign w:val="bottom"/>
          </w:tcPr>
          <w:p w14:paraId="2FF3BB90" w14:textId="77777777"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899" w:type="dxa"/>
            <w:gridSpan w:val="7"/>
            <w:vAlign w:val="bottom"/>
          </w:tcPr>
          <w:p w14:paraId="346F4EC4" w14:textId="77777777"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10" w:type="dxa"/>
            <w:gridSpan w:val="3"/>
            <w:vAlign w:val="bottom"/>
          </w:tcPr>
          <w:p w14:paraId="2D2D8BAC" w14:textId="77777777" w:rsidR="004B165F" w:rsidRPr="003334E8" w:rsidRDefault="004B165F" w:rsidP="00072D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9" w:type="dxa"/>
            <w:gridSpan w:val="8"/>
            <w:vAlign w:val="bottom"/>
          </w:tcPr>
          <w:p w14:paraId="4754107D" w14:textId="77777777"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78" w:type="dxa"/>
            <w:gridSpan w:val="3"/>
            <w:vAlign w:val="bottom"/>
          </w:tcPr>
          <w:p w14:paraId="7F095E6D" w14:textId="77777777"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870" w:type="dxa"/>
            <w:gridSpan w:val="6"/>
          </w:tcPr>
          <w:p w14:paraId="257885B1" w14:textId="77777777" w:rsidR="00072DE2" w:rsidRPr="00072DE2" w:rsidRDefault="00072DE2" w:rsidP="00072DE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72D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เงินปันผลสำหรับงวด</w:t>
            </w:r>
          </w:p>
          <w:p w14:paraId="1BADA827" w14:textId="77777777" w:rsidR="004B165F" w:rsidRPr="003334E8" w:rsidRDefault="004F30F3" w:rsidP="00072DE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เก้า</w:t>
            </w:r>
            <w:r w:rsidR="00072DE2" w:rsidRPr="00072D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072DE2" w:rsidRPr="005A27E4" w14:paraId="364CC847" w14:textId="77777777" w:rsidTr="00FC0382">
        <w:trPr>
          <w:gridAfter w:val="1"/>
          <w:wAfter w:w="32" w:type="dxa"/>
          <w:cantSplit/>
          <w:trHeight w:val="636"/>
          <w:tblHeader/>
        </w:trPr>
        <w:tc>
          <w:tcPr>
            <w:tcW w:w="2496" w:type="dxa"/>
          </w:tcPr>
          <w:p w14:paraId="79D69342" w14:textId="77777777" w:rsidR="00072DE2" w:rsidRPr="004B165F" w:rsidRDefault="00072DE2" w:rsidP="00072DE2">
            <w:pPr>
              <w:pStyle w:val="acctfourfigures"/>
              <w:spacing w:line="240" w:lineRule="atLeast"/>
              <w:jc w:val="center"/>
              <w:rPr>
                <w:rFonts w:cstheme="minorBidi"/>
                <w:sz w:val="24"/>
                <w:szCs w:val="30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37DC390C" w14:textId="77777777" w:rsidR="00072DE2" w:rsidRPr="004D7DBC" w:rsidRDefault="004F30F3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30F3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bottom"/>
          </w:tcPr>
          <w:p w14:paraId="168554C2" w14:textId="77777777"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14115053" w14:textId="77777777"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00" w:type="dxa"/>
          </w:tcPr>
          <w:p w14:paraId="77433C51" w14:textId="77777777"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6DEA28" w14:textId="77777777" w:rsidR="00072DE2" w:rsidRPr="004D7DBC" w:rsidRDefault="004F30F3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30F3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3" w:type="dxa"/>
            <w:vAlign w:val="bottom"/>
          </w:tcPr>
          <w:p w14:paraId="38BCEEC0" w14:textId="77777777"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3201D02" w14:textId="77777777"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03" w:type="dxa"/>
          </w:tcPr>
          <w:p w14:paraId="4205A6B9" w14:textId="77777777" w:rsidR="00072DE2" w:rsidRPr="004D7DBC" w:rsidRDefault="00072DE2" w:rsidP="00072DE2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DD9EE9B" w14:textId="77777777" w:rsidR="00072DE2" w:rsidRPr="004D7DBC" w:rsidRDefault="004F30F3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30F3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5" w:type="dxa"/>
            <w:vAlign w:val="bottom"/>
          </w:tcPr>
          <w:p w14:paraId="5CA3A39F" w14:textId="77777777"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CC8F996" w14:textId="77777777"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8" w:type="dxa"/>
            <w:gridSpan w:val="2"/>
          </w:tcPr>
          <w:p w14:paraId="151B9569" w14:textId="77777777" w:rsidR="00072DE2" w:rsidRPr="004D7DBC" w:rsidRDefault="00072DE2" w:rsidP="00072DE2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E3F8D2C" w14:textId="77777777" w:rsidR="00072DE2" w:rsidRPr="004D7DBC" w:rsidRDefault="004F30F3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30F3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3" w:type="dxa"/>
            <w:gridSpan w:val="2"/>
            <w:vAlign w:val="bottom"/>
          </w:tcPr>
          <w:p w14:paraId="4717BB62" w14:textId="77777777"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747C75BE" w14:textId="77777777"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03" w:type="dxa"/>
            <w:gridSpan w:val="3"/>
          </w:tcPr>
          <w:p w14:paraId="65BDDD60" w14:textId="77777777"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FE2A6AF" w14:textId="77777777" w:rsidR="00072DE2" w:rsidRPr="004D7DBC" w:rsidRDefault="004F30F3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30F3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gridSpan w:val="2"/>
            <w:vAlign w:val="bottom"/>
          </w:tcPr>
          <w:p w14:paraId="7521563F" w14:textId="77777777"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1AF6A474" w14:textId="77777777"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8" w:type="dxa"/>
            <w:gridSpan w:val="3"/>
          </w:tcPr>
          <w:p w14:paraId="030FA978" w14:textId="77777777" w:rsidR="00072DE2" w:rsidRPr="00AF3B20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0AE52455" w14:textId="77777777" w:rsidR="00072DE2" w:rsidRPr="004D7DBC" w:rsidRDefault="004F30F3" w:rsidP="00072DE2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30F3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gridSpan w:val="2"/>
            <w:vAlign w:val="bottom"/>
          </w:tcPr>
          <w:p w14:paraId="13AF8C27" w14:textId="77777777" w:rsidR="00072DE2" w:rsidRPr="004D7DBC" w:rsidRDefault="00072DE2" w:rsidP="00072DE2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0A07246" w14:textId="77777777" w:rsidR="00072DE2" w:rsidRPr="00E70569" w:rsidRDefault="004F30F3" w:rsidP="00072DE2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30F3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072DE2" w:rsidRPr="003334E8" w14:paraId="56E96952" w14:textId="77777777" w:rsidTr="00FC0382">
        <w:trPr>
          <w:gridAfter w:val="1"/>
          <w:wAfter w:w="32" w:type="dxa"/>
          <w:cantSplit/>
          <w:trHeight w:val="210"/>
          <w:tblHeader/>
        </w:trPr>
        <w:tc>
          <w:tcPr>
            <w:tcW w:w="2496" w:type="dxa"/>
          </w:tcPr>
          <w:p w14:paraId="3AAC09AF" w14:textId="77777777" w:rsidR="00072DE2" w:rsidRPr="004D7DBC" w:rsidRDefault="00072DE2" w:rsidP="00072DE2">
            <w:pPr>
              <w:pStyle w:val="acctfourfigures"/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  <w:gridSpan w:val="3"/>
            <w:vAlign w:val="center"/>
          </w:tcPr>
          <w:p w14:paraId="74FC59C2" w14:textId="77777777"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200" w:type="dxa"/>
          </w:tcPr>
          <w:p w14:paraId="100C69DB" w14:textId="77777777"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39" w:type="dxa"/>
            <w:gridSpan w:val="36"/>
            <w:vAlign w:val="center"/>
          </w:tcPr>
          <w:p w14:paraId="4745AC22" w14:textId="77777777"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D7D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72DE2" w:rsidRPr="003334E8" w14:paraId="15245B75" w14:textId="77777777" w:rsidTr="00072DE2">
        <w:trPr>
          <w:cantSplit/>
          <w:trHeight w:val="227"/>
        </w:trPr>
        <w:tc>
          <w:tcPr>
            <w:tcW w:w="14814" w:type="dxa"/>
            <w:gridSpan w:val="42"/>
          </w:tcPr>
          <w:p w14:paraId="537A47E1" w14:textId="77777777" w:rsidR="00072DE2" w:rsidRPr="004D7DBC" w:rsidRDefault="00072DE2" w:rsidP="00072DE2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072D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</w:tr>
      <w:tr w:rsidR="00511580" w:rsidRPr="003334E8" w14:paraId="27FCE5CA" w14:textId="77777777" w:rsidTr="00330E23">
        <w:trPr>
          <w:cantSplit/>
          <w:trHeight w:val="227"/>
        </w:trPr>
        <w:tc>
          <w:tcPr>
            <w:tcW w:w="2496" w:type="dxa"/>
          </w:tcPr>
          <w:p w14:paraId="2ED54D61" w14:textId="77777777" w:rsidR="00511580" w:rsidRPr="00A774EC" w:rsidRDefault="00511580" w:rsidP="00511580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826" w:type="dxa"/>
            <w:vAlign w:val="bottom"/>
          </w:tcPr>
          <w:p w14:paraId="48064CB8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4B9F773" w14:textId="77777777" w:rsidR="00511580" w:rsidRPr="00A774EC" w:rsidRDefault="00511580" w:rsidP="00511580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5D56D0FD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center"/>
          </w:tcPr>
          <w:p w14:paraId="669C6E6C" w14:textId="77777777" w:rsidR="00511580" w:rsidRPr="00A774EC" w:rsidRDefault="00511580" w:rsidP="00511580">
            <w:pPr>
              <w:tabs>
                <w:tab w:val="decimal" w:pos="395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1A451062" w14:textId="77777777" w:rsidR="00511580" w:rsidRPr="00A774EC" w:rsidRDefault="00511580" w:rsidP="00646862">
            <w:pPr>
              <w:tabs>
                <w:tab w:val="decimal" w:pos="483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</w:tcPr>
          <w:p w14:paraId="66924FB3" w14:textId="77777777" w:rsidR="00511580" w:rsidRPr="00A774EC" w:rsidRDefault="00511580" w:rsidP="00511580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1608668A" w14:textId="77777777" w:rsidR="00511580" w:rsidRPr="00A774EC" w:rsidRDefault="00511580" w:rsidP="00646862">
            <w:pPr>
              <w:tabs>
                <w:tab w:val="decimal" w:pos="420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  <w:vAlign w:val="center"/>
          </w:tcPr>
          <w:p w14:paraId="5B526DCF" w14:textId="77777777" w:rsidR="00511580" w:rsidRPr="00A774EC" w:rsidRDefault="00511580" w:rsidP="00511580">
            <w:pPr>
              <w:tabs>
                <w:tab w:val="decimal" w:pos="281"/>
                <w:tab w:val="decimal" w:pos="395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044B8874" w14:textId="77777777" w:rsidR="00511580" w:rsidRPr="00A774EC" w:rsidRDefault="00511580" w:rsidP="00646862">
            <w:pPr>
              <w:tabs>
                <w:tab w:val="decimal" w:pos="44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</w:tcPr>
          <w:p w14:paraId="60BE6CFB" w14:textId="77777777" w:rsidR="00511580" w:rsidRPr="00A774EC" w:rsidRDefault="00511580" w:rsidP="00511580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0467C4C9" w14:textId="77777777" w:rsidR="00511580" w:rsidRPr="00A774EC" w:rsidRDefault="00511580" w:rsidP="00646862">
            <w:pPr>
              <w:tabs>
                <w:tab w:val="decimal" w:pos="443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  <w:gridSpan w:val="3"/>
            <w:vAlign w:val="center"/>
          </w:tcPr>
          <w:p w14:paraId="1BF50034" w14:textId="77777777" w:rsidR="00511580" w:rsidRPr="00A774EC" w:rsidRDefault="00511580" w:rsidP="00511580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211592AD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2"/>
          </w:tcPr>
          <w:p w14:paraId="53A8AAC6" w14:textId="77777777" w:rsidR="00511580" w:rsidRPr="00A774EC" w:rsidRDefault="00511580" w:rsidP="00511580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14:paraId="08AC430D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3"/>
            <w:vAlign w:val="center"/>
          </w:tcPr>
          <w:p w14:paraId="53950A63" w14:textId="77777777" w:rsidR="00511580" w:rsidRPr="00A774EC" w:rsidRDefault="00511580" w:rsidP="00511580">
            <w:pPr>
              <w:pStyle w:val="acctfourfigures"/>
              <w:tabs>
                <w:tab w:val="clear" w:pos="765"/>
                <w:tab w:val="decimal" w:pos="39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17BC4871" w14:textId="77777777" w:rsidR="00511580" w:rsidRPr="00A774EC" w:rsidRDefault="00511580" w:rsidP="00646862">
            <w:pPr>
              <w:tabs>
                <w:tab w:val="decimal" w:pos="438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14:paraId="2D33CDAD" w14:textId="77777777" w:rsidR="00511580" w:rsidRPr="00A774EC" w:rsidRDefault="00511580" w:rsidP="00511580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14:paraId="37662949" w14:textId="77777777" w:rsidR="00511580" w:rsidRPr="00A774EC" w:rsidRDefault="00511580" w:rsidP="00646862">
            <w:pPr>
              <w:tabs>
                <w:tab w:val="decimal" w:pos="45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3"/>
          </w:tcPr>
          <w:p w14:paraId="654A9B47" w14:textId="77777777" w:rsidR="00511580" w:rsidRPr="00A774EC" w:rsidRDefault="00511580" w:rsidP="00511580">
            <w:pPr>
              <w:pStyle w:val="acctfourfigures"/>
              <w:tabs>
                <w:tab w:val="decimal" w:pos="395"/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7A33D0C0" w14:textId="77777777" w:rsidR="00511580" w:rsidRPr="00A774EC" w:rsidRDefault="005A74F5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0DC4D69" w14:textId="77777777" w:rsidR="00511580" w:rsidRPr="00A774EC" w:rsidRDefault="00511580" w:rsidP="00511580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0E929222" w14:textId="77777777" w:rsidR="00511580" w:rsidRPr="00721670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(18,770)</w:t>
            </w:r>
          </w:p>
        </w:tc>
      </w:tr>
      <w:tr w:rsidR="00511580" w:rsidRPr="003334E8" w14:paraId="42B01DE2" w14:textId="77777777" w:rsidTr="00330E23">
        <w:trPr>
          <w:cantSplit/>
          <w:trHeight w:val="227"/>
        </w:trPr>
        <w:tc>
          <w:tcPr>
            <w:tcW w:w="2496" w:type="dxa"/>
          </w:tcPr>
          <w:p w14:paraId="2C083C25" w14:textId="77777777" w:rsidR="00511580" w:rsidRPr="00A774EC" w:rsidRDefault="00511580" w:rsidP="00511580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26" w:type="dxa"/>
            <w:vAlign w:val="center"/>
          </w:tcPr>
          <w:p w14:paraId="52F80F0A" w14:textId="77777777" w:rsidR="00511580" w:rsidRPr="00A774EC" w:rsidRDefault="00511580" w:rsidP="00511580">
            <w:pPr>
              <w:tabs>
                <w:tab w:val="left" w:pos="296"/>
                <w:tab w:val="decimal" w:pos="395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center"/>
          </w:tcPr>
          <w:p w14:paraId="1165C3EF" w14:textId="77777777" w:rsidR="00511580" w:rsidRPr="00A774EC" w:rsidRDefault="00511580" w:rsidP="00511580">
            <w:pPr>
              <w:tabs>
                <w:tab w:val="decimal" w:pos="395"/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081A5E60" w14:textId="77777777" w:rsidR="00511580" w:rsidRPr="00A774EC" w:rsidRDefault="00511580" w:rsidP="00511580">
            <w:pPr>
              <w:tabs>
                <w:tab w:val="left" w:pos="296"/>
                <w:tab w:val="decimal" w:pos="395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" w:type="dxa"/>
            <w:vAlign w:val="center"/>
          </w:tcPr>
          <w:p w14:paraId="76A34557" w14:textId="77777777" w:rsidR="00511580" w:rsidRPr="00A774EC" w:rsidRDefault="00511580" w:rsidP="00511580">
            <w:pPr>
              <w:tabs>
                <w:tab w:val="decimal" w:pos="395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0A80AD8" w14:textId="77777777" w:rsidR="00511580" w:rsidRPr="00A774EC" w:rsidRDefault="00511580" w:rsidP="00511580">
            <w:pPr>
              <w:tabs>
                <w:tab w:val="left" w:pos="296"/>
                <w:tab w:val="decimal" w:pos="395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3" w:type="dxa"/>
            <w:vAlign w:val="center"/>
          </w:tcPr>
          <w:p w14:paraId="79B50490" w14:textId="77777777" w:rsidR="00511580" w:rsidRPr="00A774EC" w:rsidRDefault="00511580" w:rsidP="00511580">
            <w:pPr>
              <w:tabs>
                <w:tab w:val="decimal" w:pos="395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07D1182" w14:textId="77777777" w:rsidR="00511580" w:rsidRPr="00A774EC" w:rsidRDefault="00511580" w:rsidP="00511580">
            <w:pPr>
              <w:tabs>
                <w:tab w:val="left" w:pos="296"/>
                <w:tab w:val="decimal" w:pos="395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vAlign w:val="center"/>
          </w:tcPr>
          <w:p w14:paraId="4915722E" w14:textId="77777777" w:rsidR="00511580" w:rsidRPr="00A774EC" w:rsidRDefault="00511580" w:rsidP="00511580">
            <w:pPr>
              <w:tabs>
                <w:tab w:val="decimal" w:pos="281"/>
                <w:tab w:val="decimal" w:pos="395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A3343" w14:textId="77777777" w:rsidR="00511580" w:rsidRPr="00A774EC" w:rsidRDefault="00511580" w:rsidP="00646862">
            <w:pPr>
              <w:tabs>
                <w:tab w:val="decimal" w:pos="43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  <w:vAlign w:val="center"/>
          </w:tcPr>
          <w:p w14:paraId="261D8867" w14:textId="77777777" w:rsidR="00511580" w:rsidRPr="00A774EC" w:rsidRDefault="00511580" w:rsidP="00511580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6A2F2" w14:textId="77777777" w:rsidR="00511580" w:rsidRPr="00A774EC" w:rsidRDefault="00511580" w:rsidP="00646862">
            <w:pPr>
              <w:tabs>
                <w:tab w:val="decimal" w:pos="42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  <w:gridSpan w:val="3"/>
            <w:vAlign w:val="center"/>
          </w:tcPr>
          <w:p w14:paraId="57A5FB59" w14:textId="77777777" w:rsidR="00511580" w:rsidRPr="00A774EC" w:rsidRDefault="00511580" w:rsidP="00511580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7295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7A406B28" w14:textId="77777777" w:rsidR="00511580" w:rsidRPr="00A774EC" w:rsidRDefault="00511580" w:rsidP="00511580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BE41B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3"/>
            <w:vAlign w:val="center"/>
          </w:tcPr>
          <w:p w14:paraId="244A9BFA" w14:textId="77777777" w:rsidR="00511580" w:rsidRPr="00A774EC" w:rsidRDefault="00511580" w:rsidP="00511580">
            <w:pPr>
              <w:pStyle w:val="acctfourfigures"/>
              <w:tabs>
                <w:tab w:val="clear" w:pos="765"/>
                <w:tab w:val="decimal" w:pos="39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E9A30" w14:textId="77777777" w:rsidR="00511580" w:rsidRPr="00A774EC" w:rsidRDefault="00511580" w:rsidP="00CD61D5">
            <w:pPr>
              <w:tabs>
                <w:tab w:val="decimal" w:pos="452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vAlign w:val="center"/>
          </w:tcPr>
          <w:p w14:paraId="2B7E1182" w14:textId="77777777" w:rsidR="00511580" w:rsidRPr="00A774EC" w:rsidRDefault="00511580" w:rsidP="00511580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27B8D" w14:textId="77777777" w:rsidR="00511580" w:rsidRPr="00A774EC" w:rsidRDefault="00511580" w:rsidP="00CD61D5">
            <w:pPr>
              <w:tabs>
                <w:tab w:val="decimal" w:pos="453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3"/>
          </w:tcPr>
          <w:p w14:paraId="28FA831A" w14:textId="77777777" w:rsidR="00511580" w:rsidRPr="00A774EC" w:rsidRDefault="00511580" w:rsidP="00511580">
            <w:pPr>
              <w:pStyle w:val="acctfourfigures"/>
              <w:tabs>
                <w:tab w:val="decimal" w:pos="395"/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3CBC" w14:textId="77777777" w:rsidR="00511580" w:rsidRPr="00A774EC" w:rsidRDefault="005A74F5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451ACC4B" w14:textId="77777777" w:rsidR="00511580" w:rsidRPr="00A774EC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247A" w14:textId="77777777" w:rsidR="00511580" w:rsidRPr="005272A5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(18,770)</w:t>
            </w:r>
          </w:p>
        </w:tc>
      </w:tr>
      <w:tr w:rsidR="00511580" w:rsidRPr="003334E8" w14:paraId="6F1B67EA" w14:textId="77777777" w:rsidTr="00FC0382">
        <w:trPr>
          <w:cantSplit/>
          <w:trHeight w:val="227"/>
        </w:trPr>
        <w:tc>
          <w:tcPr>
            <w:tcW w:w="2496" w:type="dxa"/>
          </w:tcPr>
          <w:p w14:paraId="79773E77" w14:textId="77777777" w:rsidR="00511580" w:rsidRPr="00A774EC" w:rsidRDefault="00511580" w:rsidP="00511580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cs/>
              </w:rPr>
            </w:pPr>
            <w:r w:rsidRPr="00A774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26" w:type="dxa"/>
            <w:vAlign w:val="center"/>
          </w:tcPr>
          <w:p w14:paraId="6EA4537D" w14:textId="77777777" w:rsidR="00511580" w:rsidRPr="00A774EC" w:rsidRDefault="00511580" w:rsidP="0051158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center"/>
          </w:tcPr>
          <w:p w14:paraId="3123D0C8" w14:textId="77777777" w:rsidR="00511580" w:rsidRPr="00A774EC" w:rsidRDefault="00511580" w:rsidP="0051158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460D5190" w14:textId="77777777" w:rsidR="00511580" w:rsidRPr="00A774EC" w:rsidRDefault="00511580" w:rsidP="0051158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" w:type="dxa"/>
            <w:vAlign w:val="center"/>
          </w:tcPr>
          <w:p w14:paraId="07FED10A" w14:textId="77777777" w:rsidR="00511580" w:rsidRPr="00A774EC" w:rsidRDefault="00511580" w:rsidP="0051158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5A62A4C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vAlign w:val="center"/>
          </w:tcPr>
          <w:p w14:paraId="62B19241" w14:textId="77777777" w:rsidR="00511580" w:rsidRPr="00A774EC" w:rsidRDefault="00511580" w:rsidP="0051158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144AFFD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vAlign w:val="center"/>
          </w:tcPr>
          <w:p w14:paraId="532057B9" w14:textId="77777777" w:rsidR="00511580" w:rsidRPr="00A774EC" w:rsidRDefault="00511580" w:rsidP="0051158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1AD233BE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5" w:type="dxa"/>
            <w:vAlign w:val="center"/>
          </w:tcPr>
          <w:p w14:paraId="0D17CA35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14:paraId="64B4FFFC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5" w:type="dxa"/>
            <w:gridSpan w:val="3"/>
            <w:vAlign w:val="center"/>
          </w:tcPr>
          <w:p w14:paraId="0ECD5140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14:paraId="75B2AA89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62454300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bottom"/>
          </w:tcPr>
          <w:p w14:paraId="1628534F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9" w:type="dxa"/>
            <w:gridSpan w:val="3"/>
            <w:vAlign w:val="center"/>
          </w:tcPr>
          <w:p w14:paraId="2410BE4A" w14:textId="77777777" w:rsidR="00511580" w:rsidRPr="00A774EC" w:rsidRDefault="00511580" w:rsidP="0051158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14:paraId="3160E664" w14:textId="77777777" w:rsidR="00511580" w:rsidRPr="00A774EC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6D734512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center"/>
          </w:tcPr>
          <w:p w14:paraId="7A2DACF6" w14:textId="77777777" w:rsidR="00511580" w:rsidRPr="00A774EC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3"/>
          </w:tcPr>
          <w:p w14:paraId="45514916" w14:textId="77777777" w:rsidR="00511580" w:rsidRPr="00A774EC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5A6DA43C" w14:textId="77777777" w:rsidR="00511580" w:rsidRPr="00A774EC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3B428A6F" w14:textId="77777777" w:rsidR="00511580" w:rsidRPr="00A774EC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02C588BD" w14:textId="77777777" w:rsidR="00511580" w:rsidRPr="00A774EC" w:rsidRDefault="00511580" w:rsidP="0051158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11580" w:rsidRPr="003334E8" w14:paraId="50C56225" w14:textId="77777777" w:rsidTr="00330E23">
        <w:trPr>
          <w:cantSplit/>
          <w:trHeight w:val="227"/>
        </w:trPr>
        <w:tc>
          <w:tcPr>
            <w:tcW w:w="2496" w:type="dxa"/>
          </w:tcPr>
          <w:p w14:paraId="096E7120" w14:textId="77777777" w:rsidR="00511580" w:rsidRPr="00A774EC" w:rsidRDefault="00511580" w:rsidP="00511580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826" w:type="dxa"/>
            <w:vAlign w:val="center"/>
          </w:tcPr>
          <w:p w14:paraId="6CF69F6E" w14:textId="77777777" w:rsidR="00511580" w:rsidRPr="00A774EC" w:rsidRDefault="00511580" w:rsidP="0051158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78" w:type="dxa"/>
            <w:vAlign w:val="center"/>
          </w:tcPr>
          <w:p w14:paraId="4C4F31C0" w14:textId="77777777" w:rsidR="00511580" w:rsidRPr="00A774EC" w:rsidRDefault="00511580" w:rsidP="0051158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15347715" w14:textId="77777777" w:rsidR="00511580" w:rsidRPr="00A774EC" w:rsidRDefault="00511580" w:rsidP="0051158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00" w:type="dxa"/>
            <w:vAlign w:val="center"/>
          </w:tcPr>
          <w:p w14:paraId="18C91C6D" w14:textId="77777777" w:rsidR="00511580" w:rsidRPr="00A774EC" w:rsidRDefault="00511580" w:rsidP="0051158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7654331F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center"/>
          </w:tcPr>
          <w:p w14:paraId="173A2EF1" w14:textId="77777777" w:rsidR="00511580" w:rsidRPr="00A774EC" w:rsidRDefault="00511580" w:rsidP="0051158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E277EA3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center"/>
          </w:tcPr>
          <w:p w14:paraId="3C31F7B3" w14:textId="77777777" w:rsidR="00511580" w:rsidRPr="00A774EC" w:rsidRDefault="00511580" w:rsidP="0051158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63F8689D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vAlign w:val="center"/>
          </w:tcPr>
          <w:p w14:paraId="4BD24007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5BEF2315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gridSpan w:val="3"/>
            <w:vAlign w:val="center"/>
          </w:tcPr>
          <w:p w14:paraId="0021D4F8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CF3D6A2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   </w:t>
            </w:r>
          </w:p>
        </w:tc>
        <w:tc>
          <w:tcPr>
            <w:tcW w:w="209" w:type="dxa"/>
            <w:gridSpan w:val="2"/>
            <w:vAlign w:val="center"/>
          </w:tcPr>
          <w:p w14:paraId="217DC299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14:paraId="709F1CDA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   </w:t>
            </w:r>
          </w:p>
        </w:tc>
        <w:tc>
          <w:tcPr>
            <w:tcW w:w="209" w:type="dxa"/>
            <w:gridSpan w:val="3"/>
            <w:vAlign w:val="center"/>
          </w:tcPr>
          <w:p w14:paraId="2322DD05" w14:textId="77777777" w:rsidR="00511580" w:rsidRPr="00A774EC" w:rsidRDefault="00511580" w:rsidP="0051158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</w:tcPr>
          <w:p w14:paraId="0B85CC2E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8" w:type="dxa"/>
            <w:gridSpan w:val="2"/>
            <w:vAlign w:val="center"/>
          </w:tcPr>
          <w:p w14:paraId="26F6BF81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14:paraId="631D7394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8" w:type="dxa"/>
            <w:gridSpan w:val="3"/>
          </w:tcPr>
          <w:p w14:paraId="7BE7EC0C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B578F29" w14:textId="77777777" w:rsidR="00511580" w:rsidRPr="00A774EC" w:rsidRDefault="005A74F5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391BC2AE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9085C2F" w14:textId="77777777" w:rsidR="00511580" w:rsidRPr="003334E8" w:rsidRDefault="00511580" w:rsidP="0051158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1580" w:rsidRPr="003334E8" w14:paraId="59AE7BFC" w14:textId="77777777" w:rsidTr="00FC0382">
        <w:trPr>
          <w:cantSplit/>
          <w:trHeight w:val="336"/>
        </w:trPr>
        <w:tc>
          <w:tcPr>
            <w:tcW w:w="2496" w:type="dxa"/>
          </w:tcPr>
          <w:p w14:paraId="3F531503" w14:textId="77777777" w:rsidR="00511580" w:rsidRPr="00A774EC" w:rsidRDefault="00511580" w:rsidP="0051158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26" w:type="dxa"/>
            <w:vAlign w:val="center"/>
          </w:tcPr>
          <w:p w14:paraId="7159D952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78" w:type="dxa"/>
            <w:vAlign w:val="center"/>
          </w:tcPr>
          <w:p w14:paraId="1EF318B3" w14:textId="77777777" w:rsidR="00511580" w:rsidRPr="00A774EC" w:rsidRDefault="00511580" w:rsidP="0051158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14:paraId="6F0752E2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00" w:type="dxa"/>
            <w:vAlign w:val="center"/>
          </w:tcPr>
          <w:p w14:paraId="0703895D" w14:textId="77777777" w:rsidR="00511580" w:rsidRPr="00A774EC" w:rsidRDefault="00511580" w:rsidP="0051158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2DB95F92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14:paraId="3B943304" w14:textId="77777777" w:rsidR="00511580" w:rsidRPr="00A774EC" w:rsidRDefault="00511580" w:rsidP="0051158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3F75E52A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14:paraId="28E54564" w14:textId="77777777" w:rsidR="00511580" w:rsidRPr="00A774EC" w:rsidRDefault="00511580" w:rsidP="0051158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7EA3CB97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05" w:type="dxa"/>
            <w:vAlign w:val="bottom"/>
          </w:tcPr>
          <w:p w14:paraId="6CC65DE2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110C9506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05" w:type="dxa"/>
            <w:gridSpan w:val="3"/>
            <w:vAlign w:val="bottom"/>
          </w:tcPr>
          <w:p w14:paraId="2ABDCCA4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4E6071AA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2"/>
            <w:vAlign w:val="bottom"/>
          </w:tcPr>
          <w:p w14:paraId="64F5688A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14:paraId="35B8518C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3"/>
            <w:vAlign w:val="bottom"/>
          </w:tcPr>
          <w:p w14:paraId="7B1D3269" w14:textId="77777777" w:rsidR="00511580" w:rsidRPr="00A774EC" w:rsidRDefault="00511580" w:rsidP="0051158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</w:tcPr>
          <w:p w14:paraId="2A23DC15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78" w:type="dxa"/>
            <w:gridSpan w:val="2"/>
            <w:vAlign w:val="bottom"/>
          </w:tcPr>
          <w:p w14:paraId="3CBEE7DF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14:paraId="02D2327A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78" w:type="dxa"/>
            <w:gridSpan w:val="3"/>
          </w:tcPr>
          <w:p w14:paraId="54E72B57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3768B37" w14:textId="77777777" w:rsidR="00511580" w:rsidRPr="00A774EC" w:rsidRDefault="005A74F5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35C788F5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2DDFFE3" w14:textId="77777777" w:rsidR="00511580" w:rsidRPr="003334E8" w:rsidRDefault="00511580" w:rsidP="0051158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1580" w:rsidRPr="003334E8" w14:paraId="61E4D46F" w14:textId="77777777" w:rsidTr="00FC0382">
        <w:trPr>
          <w:cantSplit/>
          <w:trHeight w:val="227"/>
        </w:trPr>
        <w:tc>
          <w:tcPr>
            <w:tcW w:w="2496" w:type="dxa"/>
          </w:tcPr>
          <w:p w14:paraId="15D74831" w14:textId="77777777" w:rsidR="00511580" w:rsidRPr="00A774EC" w:rsidRDefault="00511580" w:rsidP="0051158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826" w:type="dxa"/>
            <w:vAlign w:val="bottom"/>
          </w:tcPr>
          <w:p w14:paraId="7EF94AE0" w14:textId="77777777" w:rsidR="00511580" w:rsidRPr="00B352F1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78" w:type="dxa"/>
            <w:vAlign w:val="bottom"/>
          </w:tcPr>
          <w:p w14:paraId="3CBA73BA" w14:textId="77777777" w:rsidR="00511580" w:rsidRPr="00A774EC" w:rsidRDefault="00511580" w:rsidP="0051158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57F68641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00" w:type="dxa"/>
            <w:vAlign w:val="bottom"/>
          </w:tcPr>
          <w:p w14:paraId="278943BB" w14:textId="77777777" w:rsidR="00511580" w:rsidRPr="00A774EC" w:rsidRDefault="00511580" w:rsidP="0051158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57F827C9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61B3577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14:paraId="3CDF0234" w14:textId="77777777" w:rsidR="00511580" w:rsidRPr="00A774EC" w:rsidRDefault="00511580" w:rsidP="0051158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6454EA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E1A6E8B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14:paraId="070FCD06" w14:textId="77777777" w:rsidR="00511580" w:rsidRPr="00A774EC" w:rsidRDefault="00511580" w:rsidP="0051158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043922D8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EFA6CC5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vAlign w:val="bottom"/>
          </w:tcPr>
          <w:p w14:paraId="082B932B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0AB984AF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23D990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gridSpan w:val="3"/>
            <w:vAlign w:val="bottom"/>
          </w:tcPr>
          <w:p w14:paraId="1C5E0E54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F587C03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609A7493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2077246A" w14:textId="77777777" w:rsidR="00511580" w:rsidRPr="00A774EC" w:rsidRDefault="00511580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3"/>
            <w:vAlign w:val="bottom"/>
          </w:tcPr>
          <w:p w14:paraId="15BCB766" w14:textId="77777777" w:rsidR="00511580" w:rsidRPr="00A774EC" w:rsidRDefault="00511580" w:rsidP="0051158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</w:tcPr>
          <w:p w14:paraId="03D48313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B51A2A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8" w:type="dxa"/>
            <w:gridSpan w:val="2"/>
            <w:vAlign w:val="bottom"/>
          </w:tcPr>
          <w:p w14:paraId="60B981D1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14:paraId="47B6107B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EA32B8E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8" w:type="dxa"/>
            <w:gridSpan w:val="3"/>
          </w:tcPr>
          <w:p w14:paraId="44CABD81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0D4CC51" w14:textId="77777777" w:rsidR="00511580" w:rsidRPr="00994142" w:rsidRDefault="005A74F5" w:rsidP="00100725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</w:t>
            </w:r>
            <w:r w:rsidR="00100725"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,430)</w:t>
            </w:r>
          </w:p>
        </w:tc>
        <w:tc>
          <w:tcPr>
            <w:tcW w:w="178" w:type="dxa"/>
            <w:gridSpan w:val="2"/>
          </w:tcPr>
          <w:p w14:paraId="6EAEF9B8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</w:tcPr>
          <w:p w14:paraId="49AEEDD2" w14:textId="77777777" w:rsidR="00511580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6E6735E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(120,000)</w:t>
            </w:r>
          </w:p>
        </w:tc>
      </w:tr>
      <w:tr w:rsidR="00511580" w:rsidRPr="003334E8" w14:paraId="60D1E5EC" w14:textId="77777777" w:rsidTr="00330E23">
        <w:trPr>
          <w:cantSplit/>
          <w:trHeight w:val="227"/>
        </w:trPr>
        <w:tc>
          <w:tcPr>
            <w:tcW w:w="2496" w:type="dxa"/>
          </w:tcPr>
          <w:p w14:paraId="22B686C2" w14:textId="77777777" w:rsidR="00511580" w:rsidRPr="00A774EC" w:rsidRDefault="00511580" w:rsidP="0051158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826" w:type="dxa"/>
            <w:vAlign w:val="bottom"/>
          </w:tcPr>
          <w:p w14:paraId="4F5C918C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78" w:type="dxa"/>
            <w:vAlign w:val="bottom"/>
          </w:tcPr>
          <w:p w14:paraId="2D48963B" w14:textId="77777777" w:rsidR="00511580" w:rsidRPr="00A774EC" w:rsidRDefault="00511580" w:rsidP="0051158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54B81E43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200" w:type="dxa"/>
            <w:vAlign w:val="bottom"/>
          </w:tcPr>
          <w:p w14:paraId="366DDF76" w14:textId="77777777" w:rsidR="00511580" w:rsidRPr="00A774EC" w:rsidRDefault="00511580" w:rsidP="0051158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302273A8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4BBB9F1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14:paraId="20D91816" w14:textId="77777777" w:rsidR="00511580" w:rsidRPr="00A774EC" w:rsidRDefault="00511580" w:rsidP="0051158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437DCD0C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C302305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14:paraId="6DBC529A" w14:textId="77777777" w:rsidR="00511580" w:rsidRPr="00A774EC" w:rsidRDefault="00511580" w:rsidP="0051158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6CB9CB57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EBAA9F0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05" w:type="dxa"/>
            <w:vAlign w:val="bottom"/>
          </w:tcPr>
          <w:p w14:paraId="4A16343A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50DE7F51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2C73600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05" w:type="dxa"/>
            <w:gridSpan w:val="3"/>
            <w:vAlign w:val="bottom"/>
          </w:tcPr>
          <w:p w14:paraId="2F6F3CDF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597F0A8F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2"/>
            <w:vAlign w:val="bottom"/>
          </w:tcPr>
          <w:p w14:paraId="79C4EEBB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14:paraId="13077386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3"/>
            <w:vAlign w:val="bottom"/>
          </w:tcPr>
          <w:p w14:paraId="1FE78B43" w14:textId="77777777" w:rsidR="00511580" w:rsidRPr="00A774EC" w:rsidRDefault="00511580" w:rsidP="0051158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10D649EE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7DEF8F8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  <w:tc>
          <w:tcPr>
            <w:tcW w:w="178" w:type="dxa"/>
            <w:gridSpan w:val="2"/>
            <w:vAlign w:val="bottom"/>
          </w:tcPr>
          <w:p w14:paraId="1001FCD7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14:paraId="374D872B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44745E7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  <w:tc>
          <w:tcPr>
            <w:tcW w:w="178" w:type="dxa"/>
            <w:gridSpan w:val="3"/>
          </w:tcPr>
          <w:p w14:paraId="2D517B1F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29ED23B0" w14:textId="77777777" w:rsidR="00511580" w:rsidRPr="00994142" w:rsidRDefault="005A74F5" w:rsidP="00511580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1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097EDF19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6341727C" w14:textId="77777777" w:rsidR="00511580" w:rsidRPr="003334E8" w:rsidRDefault="00511580" w:rsidP="0051158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1580" w:rsidRPr="003334E8" w14:paraId="01E51C4B" w14:textId="77777777" w:rsidTr="00FC0382">
        <w:trPr>
          <w:cantSplit/>
          <w:trHeight w:val="227"/>
        </w:trPr>
        <w:tc>
          <w:tcPr>
            <w:tcW w:w="2496" w:type="dxa"/>
          </w:tcPr>
          <w:p w14:paraId="6F6E77A2" w14:textId="77777777" w:rsidR="00511580" w:rsidRPr="00A774EC" w:rsidRDefault="00511580" w:rsidP="0051158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6" w:type="dxa"/>
            <w:vAlign w:val="bottom"/>
          </w:tcPr>
          <w:p w14:paraId="7BF06714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AF5364" w14:textId="77777777" w:rsidR="00511580" w:rsidRPr="00A774EC" w:rsidRDefault="00511580" w:rsidP="0051158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711EF72C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vAlign w:val="bottom"/>
          </w:tcPr>
          <w:p w14:paraId="4BFD36A3" w14:textId="77777777" w:rsidR="00511580" w:rsidRPr="00A774EC" w:rsidRDefault="00511580" w:rsidP="0051158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4C25FB88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vAlign w:val="bottom"/>
          </w:tcPr>
          <w:p w14:paraId="682F74F5" w14:textId="77777777" w:rsidR="00511580" w:rsidRPr="00A774EC" w:rsidRDefault="00511580" w:rsidP="0051158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7FA6D210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vAlign w:val="bottom"/>
          </w:tcPr>
          <w:p w14:paraId="3DD5A1B4" w14:textId="77777777" w:rsidR="00511580" w:rsidRPr="00A774EC" w:rsidRDefault="00511580" w:rsidP="0051158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47A953D3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</w:tcPr>
          <w:p w14:paraId="4601B2E6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4A38F4F3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  <w:gridSpan w:val="3"/>
          </w:tcPr>
          <w:p w14:paraId="0619EE7D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2BDEED94" w14:textId="77777777" w:rsidR="00511580" w:rsidRPr="00A774EC" w:rsidRDefault="00511580" w:rsidP="0051158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2"/>
          </w:tcPr>
          <w:p w14:paraId="224D1B23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14:paraId="0316D56D" w14:textId="77777777" w:rsidR="00511580" w:rsidRPr="00A774EC" w:rsidRDefault="00511580" w:rsidP="0051158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3"/>
          </w:tcPr>
          <w:p w14:paraId="1E06638F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762617D3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2"/>
          </w:tcPr>
          <w:p w14:paraId="2E6CF74F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14:paraId="25585CB4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3"/>
          </w:tcPr>
          <w:p w14:paraId="49E93869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1325F7E1" w14:textId="77777777" w:rsidR="00511580" w:rsidRPr="00994142" w:rsidRDefault="005A74F5" w:rsidP="005A74F5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(73,430)</w:t>
            </w:r>
          </w:p>
        </w:tc>
        <w:tc>
          <w:tcPr>
            <w:tcW w:w="178" w:type="dxa"/>
            <w:gridSpan w:val="2"/>
          </w:tcPr>
          <w:p w14:paraId="32A31D26" w14:textId="77777777" w:rsidR="00511580" w:rsidRPr="00A774EC" w:rsidRDefault="00511580" w:rsidP="0051158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36A20D4D" w14:textId="77777777" w:rsidR="00511580" w:rsidRPr="00511580" w:rsidRDefault="00511580" w:rsidP="0051158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158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(120,000)</w:t>
            </w:r>
          </w:p>
        </w:tc>
      </w:tr>
      <w:tr w:rsidR="00511580" w:rsidRPr="003334E8" w14:paraId="28C04400" w14:textId="77777777" w:rsidTr="00330E23">
        <w:trPr>
          <w:cantSplit/>
          <w:trHeight w:val="227"/>
        </w:trPr>
        <w:tc>
          <w:tcPr>
            <w:tcW w:w="6446" w:type="dxa"/>
            <w:gridSpan w:val="8"/>
            <w:vAlign w:val="bottom"/>
          </w:tcPr>
          <w:p w14:paraId="4D7B0A24" w14:textId="77777777" w:rsidR="00511580" w:rsidRPr="00A774EC" w:rsidRDefault="00511580" w:rsidP="00511580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A774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03" w:type="dxa"/>
          </w:tcPr>
          <w:p w14:paraId="0440D6F5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4683313F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</w:tcPr>
          <w:p w14:paraId="3205193A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A589A9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  <w:gridSpan w:val="3"/>
          </w:tcPr>
          <w:p w14:paraId="519EC5BA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14464A" w14:textId="77777777" w:rsidR="00511580" w:rsidRPr="00A774EC" w:rsidRDefault="00511580" w:rsidP="0051158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2"/>
          </w:tcPr>
          <w:p w14:paraId="4BD956EE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E8BE54" w14:textId="77777777" w:rsidR="00511580" w:rsidRPr="00A774EC" w:rsidRDefault="00511580" w:rsidP="0051158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3"/>
          </w:tcPr>
          <w:p w14:paraId="5ADA7C7F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E70834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2"/>
          </w:tcPr>
          <w:p w14:paraId="5C32743A" w14:textId="77777777" w:rsidR="00511580" w:rsidRPr="00A774EC" w:rsidRDefault="00511580" w:rsidP="0051158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1BDE6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3"/>
          </w:tcPr>
          <w:p w14:paraId="55FED873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2A0F3" w14:textId="77777777" w:rsidR="00511580" w:rsidRPr="00994142" w:rsidRDefault="005A74F5" w:rsidP="005A74F5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9414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(73,430)</w:t>
            </w:r>
          </w:p>
        </w:tc>
        <w:tc>
          <w:tcPr>
            <w:tcW w:w="178" w:type="dxa"/>
            <w:gridSpan w:val="2"/>
          </w:tcPr>
          <w:p w14:paraId="41A556B4" w14:textId="77777777" w:rsidR="00511580" w:rsidRPr="00A774EC" w:rsidRDefault="00511580" w:rsidP="0051158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C1BB7" w14:textId="77777777" w:rsidR="00511580" w:rsidRPr="00511580" w:rsidRDefault="00511580" w:rsidP="0051158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(138</w:t>
            </w:r>
            <w:r w:rsidRPr="0051158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</w:t>
            </w:r>
            <w:r w:rsidRPr="0051158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0)</w:t>
            </w:r>
          </w:p>
        </w:tc>
      </w:tr>
      <w:tr w:rsidR="00511580" w:rsidRPr="003334E8" w14:paraId="006FB876" w14:textId="77777777" w:rsidTr="007772AD">
        <w:trPr>
          <w:gridAfter w:val="1"/>
          <w:wAfter w:w="32" w:type="dxa"/>
          <w:cantSplit/>
          <w:trHeight w:val="472"/>
        </w:trPr>
        <w:tc>
          <w:tcPr>
            <w:tcW w:w="14782" w:type="dxa"/>
            <w:gridSpan w:val="41"/>
          </w:tcPr>
          <w:p w14:paraId="72FD8C0A" w14:textId="77777777" w:rsidR="00511580" w:rsidRPr="00782E64" w:rsidRDefault="00511580" w:rsidP="0051158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F245E3" w14:textId="77777777" w:rsidR="00511580" w:rsidRPr="004B165F" w:rsidRDefault="00511580" w:rsidP="00511580">
            <w:pPr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FC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590433AC" w14:textId="77777777" w:rsidR="003A2466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3F3F28" w14:textId="77777777" w:rsidR="003A2466" w:rsidRPr="003A2466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A2466" w:rsidRPr="003A2466" w:rsidSect="00F24682">
          <w:pgSz w:w="16834" w:h="11909" w:orient="landscape" w:code="9"/>
          <w:pgMar w:top="473" w:right="1152" w:bottom="576" w:left="1152" w:header="720" w:footer="720" w:gutter="0"/>
          <w:paperSrc w:first="7" w:other="7"/>
          <w:cols w:space="737"/>
        </w:sectPr>
      </w:pPr>
    </w:p>
    <w:p w14:paraId="42668F2A" w14:textId="77777777" w:rsidR="009700CB" w:rsidRPr="00DB719A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DB719A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Pr="00DB719A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</w:p>
    <w:p w14:paraId="738F097C" w14:textId="77777777" w:rsidR="009700CB" w:rsidRPr="00DB719A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cs/>
          <w:lang w:bidi="th-TH"/>
        </w:rPr>
      </w:pPr>
    </w:p>
    <w:p w14:paraId="516BC1F9" w14:textId="77777777" w:rsidR="009700CB" w:rsidRPr="001835A1" w:rsidRDefault="002803FD" w:rsidP="00823573">
      <w:pPr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ในเดือนมกราคม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1835A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00CB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บริษัทย่อยแห่งหนึ่งได้</w:t>
      </w:r>
      <w:r w:rsidR="009700CB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รับโอนหุ้น</w:t>
      </w:r>
      <w:r w:rsidR="0090305D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ในบริษัท </w:t>
      </w:r>
      <w:r w:rsidR="006D7658" w:rsidRPr="001835A1">
        <w:rPr>
          <w:rFonts w:ascii="Angsana New" w:hAnsi="Angsana New"/>
          <w:spacing w:val="-2"/>
          <w:sz w:val="30"/>
          <w:szCs w:val="30"/>
          <w:lang w:val="en-US"/>
        </w:rPr>
        <w:t>Basecamp Brews Ltd</w:t>
      </w:r>
      <w:r w:rsidR="006D7658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6D7658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6D7658" w:rsidRPr="001835A1">
        <w:rPr>
          <w:rFonts w:ascii="Angsana New" w:hAnsi="Angsana New"/>
          <w:spacing w:val="-2"/>
          <w:sz w:val="30"/>
          <w:szCs w:val="30"/>
          <w:lang w:val="en-US"/>
        </w:rPr>
        <w:t>.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6D7658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ล้านปอนด์</w:t>
      </w:r>
      <w:r w:rsidR="001D4C74" w:rsidRPr="001835A1">
        <w:rPr>
          <w:rFonts w:ascii="Angsana New" w:hAnsi="Angsana New" w:hint="cs"/>
          <w:spacing w:val="-4"/>
          <w:sz w:val="30"/>
          <w:szCs w:val="30"/>
          <w:cs/>
          <w:lang w:val="en-US"/>
        </w:rPr>
        <w:t>ส</w:t>
      </w:r>
      <w:r w:rsidR="006D7658" w:rsidRPr="001835A1">
        <w:rPr>
          <w:rFonts w:ascii="Angsana New" w:hAnsi="Angsana New"/>
          <w:spacing w:val="-4"/>
          <w:sz w:val="30"/>
          <w:szCs w:val="30"/>
          <w:cs/>
          <w:lang w:val="en-US"/>
        </w:rPr>
        <w:t>เตอร์ลิง</w:t>
      </w:r>
      <w:r w:rsidR="006D7658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D7658" w:rsidRPr="001835A1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ซึ่งคิดเป็นร้อยละ </w:t>
      </w:r>
      <w:r w:rsidR="004665B6" w:rsidRPr="004665B6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6D7658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D7658" w:rsidRPr="001835A1">
        <w:rPr>
          <w:rFonts w:ascii="Angsana New" w:hAnsi="Angsana New"/>
          <w:spacing w:val="-4"/>
          <w:sz w:val="30"/>
          <w:szCs w:val="30"/>
          <w:cs/>
          <w:lang w:val="en-US"/>
        </w:rPr>
        <w:t>ของทุนที่ออกและชำระแล้ว</w:t>
      </w:r>
      <w:r w:rsidR="006D7658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D86960" w:rsidRPr="001835A1">
        <w:rPr>
          <w:rFonts w:ascii="Angsana New" w:hAnsi="Angsana New"/>
          <w:spacing w:val="-4"/>
          <w:sz w:val="30"/>
          <w:szCs w:val="30"/>
          <w:cs/>
          <w:lang w:val="en-US"/>
        </w:rPr>
        <w:t>ทำให้กลุ่มบริษัทมีส่วนได้เสีย</w:t>
      </w:r>
      <w:r w:rsidR="00D86960" w:rsidRPr="001835A1">
        <w:rPr>
          <w:rFonts w:ascii="Angsana New" w:hAnsi="Angsana New" w:hint="cs"/>
          <w:spacing w:val="-4"/>
          <w:sz w:val="30"/>
          <w:szCs w:val="30"/>
          <w:cs/>
          <w:lang w:val="en-US"/>
        </w:rPr>
        <w:t>ในบริษัท</w:t>
      </w:r>
      <w:r w:rsidR="00804120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Basecamp Brews </w:t>
      </w:r>
      <w:r w:rsidR="00D86960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Ltd </w:t>
      </w:r>
      <w:r w:rsidR="00D86960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เป็นร้อยละ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20</w:t>
      </w:r>
      <w:r w:rsidR="00D86960" w:rsidRPr="001835A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CA5459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โดย</w:t>
      </w:r>
      <w:r w:rsidR="0090305D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บริษัทย่อย</w:t>
      </w:r>
      <w:r w:rsidR="0090305D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>ได้จ่ายชำระค่าหุ้น</w:t>
      </w:r>
      <w:r w:rsidR="0090305D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ดังกล่าว</w:t>
      </w:r>
      <w:r w:rsidR="0090305D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ล่วงหน้าแล้วในเดือนธันวาคม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2561</w:t>
      </w:r>
    </w:p>
    <w:p w14:paraId="2DFD44E6" w14:textId="77777777" w:rsidR="00804120" w:rsidRDefault="00804120" w:rsidP="008235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49046B" w14:textId="77777777" w:rsidR="00804120" w:rsidRPr="0090305D" w:rsidRDefault="00804120" w:rsidP="008235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>ในเดือน</w:t>
      </w:r>
      <w:r w:rsidR="005C4E4D" w:rsidRPr="00993558">
        <w:rPr>
          <w:rFonts w:ascii="Angsana New" w:hAnsi="Angsana New" w:hint="cs"/>
          <w:spacing w:val="-2"/>
          <w:sz w:val="30"/>
          <w:szCs w:val="30"/>
          <w:cs/>
          <w:lang w:val="en-US"/>
        </w:rPr>
        <w:t>พฤษภาคม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4665B6" w:rsidRPr="00993558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99355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บริษัทย่อยแห่งหนึ่ง</w:t>
      </w:r>
      <w:r w:rsidRPr="00993558">
        <w:rPr>
          <w:rFonts w:ascii="Angsana New" w:hAnsi="Angsana New" w:hint="cs"/>
          <w:spacing w:val="-2"/>
          <w:sz w:val="30"/>
          <w:szCs w:val="30"/>
          <w:cs/>
          <w:lang w:val="en-US"/>
        </w:rPr>
        <w:t>ได้</w:t>
      </w:r>
      <w:r w:rsidR="00736994" w:rsidRPr="00993558">
        <w:rPr>
          <w:rFonts w:ascii="Angsana New" w:hAnsi="Angsana New" w:hint="cs"/>
          <w:spacing w:val="-2"/>
          <w:sz w:val="30"/>
          <w:szCs w:val="30"/>
          <w:cs/>
          <w:lang w:val="en-US"/>
        </w:rPr>
        <w:t>เพิ่มเงินลงทุน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ในบริษัท </w:t>
      </w:r>
      <w:r w:rsidRPr="00993558">
        <w:rPr>
          <w:rFonts w:ascii="Angsana New" w:hAnsi="Angsana New"/>
          <w:spacing w:val="-2"/>
          <w:sz w:val="30"/>
          <w:szCs w:val="30"/>
          <w:lang w:val="en-US"/>
        </w:rPr>
        <w:t xml:space="preserve">Basecamp Brews Ltd 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4665B6" w:rsidRPr="00993558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99355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>ล้านปอนด์</w:t>
      </w:r>
      <w:r w:rsidRPr="0099355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สเตอร์ลิง ซึ่งคิดเป็นร้อยละ </w:t>
      </w:r>
      <w:r w:rsidR="004665B6" w:rsidRPr="00993558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99355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ของทุนที่ออกและชำระแล้ว ทำให้กลุ่มบริษัทมีส่วนได้เสียในบริษัท </w:t>
      </w:r>
      <w:r w:rsidRPr="00993558">
        <w:rPr>
          <w:rFonts w:ascii="Angsana New" w:hAnsi="Angsana New"/>
          <w:spacing w:val="-4"/>
          <w:sz w:val="30"/>
          <w:szCs w:val="30"/>
          <w:lang w:val="en-US"/>
        </w:rPr>
        <w:t>Basecamp Brews Ltd</w:t>
      </w:r>
      <w:r w:rsidRPr="00993558">
        <w:rPr>
          <w:rFonts w:ascii="Angsana New" w:hAnsi="Angsana New"/>
          <w:sz w:val="30"/>
          <w:szCs w:val="30"/>
          <w:lang w:val="en-US"/>
        </w:rPr>
        <w:t xml:space="preserve"> </w:t>
      </w:r>
      <w:r w:rsidRPr="00993558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4665B6" w:rsidRPr="00993558">
        <w:rPr>
          <w:rFonts w:ascii="Angsana New" w:hAnsi="Angsana New"/>
          <w:sz w:val="30"/>
          <w:szCs w:val="30"/>
          <w:lang w:val="en-US"/>
        </w:rPr>
        <w:t>22</w:t>
      </w:r>
    </w:p>
    <w:p w14:paraId="543B670B" w14:textId="77777777" w:rsidR="00F40635" w:rsidRPr="00491513" w:rsidRDefault="00F40635" w:rsidP="00F4063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en-US"/>
        </w:rPr>
      </w:pPr>
    </w:p>
    <w:p w14:paraId="05ECF99A" w14:textId="77777777" w:rsidR="00B46AB2" w:rsidRPr="00981612" w:rsidRDefault="00B46AB2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8161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6F302BEF" w14:textId="77777777" w:rsidR="00B46AB2" w:rsidRPr="003334E8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3334E8" w14:paraId="5CD8D578" w14:textId="77777777" w:rsidTr="00CC1CA8">
        <w:tc>
          <w:tcPr>
            <w:tcW w:w="2797" w:type="pct"/>
          </w:tcPr>
          <w:p w14:paraId="2612695C" w14:textId="77777777" w:rsidR="00B46AB2" w:rsidRPr="003334E8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B60B9E0" w14:textId="77777777"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8C79CD8" w14:textId="77777777" w:rsidR="00B46AB2" w:rsidRPr="003334E8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3334E8" w14:paraId="320F9908" w14:textId="77777777" w:rsidTr="00CC1CA8">
        <w:tc>
          <w:tcPr>
            <w:tcW w:w="2797" w:type="pct"/>
          </w:tcPr>
          <w:p w14:paraId="058255FB" w14:textId="77777777" w:rsidR="00B46AB2" w:rsidRPr="003334E8" w:rsidRDefault="002E2088" w:rsidP="004F30F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B63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F30F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B63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4B63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F30F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B63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9" w:type="pct"/>
          </w:tcPr>
          <w:p w14:paraId="74293B8C" w14:textId="77777777"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CDE60FE" w14:textId="77777777" w:rsidR="00B46AB2" w:rsidRPr="003218B6" w:rsidRDefault="004665B6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</w:tcPr>
          <w:p w14:paraId="2A3BE949" w14:textId="77777777" w:rsidR="00B46AB2" w:rsidRPr="003218B6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5771567B" w14:textId="77777777" w:rsidR="00B46AB2" w:rsidRPr="003218B6" w:rsidRDefault="004665B6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C20DC9" w:rsidRPr="003334E8" w14:paraId="4710D850" w14:textId="77777777" w:rsidTr="00CC1CA8">
        <w:tc>
          <w:tcPr>
            <w:tcW w:w="2797" w:type="pct"/>
          </w:tcPr>
          <w:p w14:paraId="1B6E9469" w14:textId="77777777" w:rsidR="00C20DC9" w:rsidRPr="003334E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C404513" w14:textId="77777777" w:rsidR="00C20DC9" w:rsidRPr="003334E8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48A6EE4D" w14:textId="77777777" w:rsidR="00C20DC9" w:rsidRPr="003334E8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612" w:rsidRPr="003334E8" w14:paraId="1C2E9AAD" w14:textId="77777777" w:rsidTr="00CC1CA8">
        <w:tc>
          <w:tcPr>
            <w:tcW w:w="2797" w:type="pct"/>
          </w:tcPr>
          <w:p w14:paraId="6C4754D2" w14:textId="77777777" w:rsidR="00981612" w:rsidRPr="003334E8" w:rsidRDefault="00981612" w:rsidP="0098161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078DDB60" w14:textId="77777777" w:rsidR="00981612" w:rsidRPr="003334E8" w:rsidRDefault="00981612" w:rsidP="009816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825B8AE" w14:textId="77777777" w:rsidR="00981612" w:rsidRPr="003334E8" w:rsidRDefault="004665B6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D4C74" w:rsidRPr="002B7E0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  <w:r w:rsidR="001D4C74" w:rsidRPr="002B7E0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147" w:type="pct"/>
          </w:tcPr>
          <w:p w14:paraId="0A2ADE01" w14:textId="77777777" w:rsidR="00981612" w:rsidRPr="003334E8" w:rsidRDefault="00981612" w:rsidP="0098161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9938A55" w14:textId="77777777" w:rsidR="00981612" w:rsidRPr="003334E8" w:rsidRDefault="004665B6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81612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  <w:r w:rsidR="00981612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</w:tr>
      <w:tr w:rsidR="00511580" w:rsidRPr="003334E8" w14:paraId="2E8F9447" w14:textId="77777777" w:rsidTr="00CC1CA8">
        <w:tc>
          <w:tcPr>
            <w:tcW w:w="2797" w:type="pct"/>
          </w:tcPr>
          <w:p w14:paraId="42F09060" w14:textId="77777777" w:rsidR="00511580" w:rsidRPr="003334E8" w:rsidRDefault="00511580" w:rsidP="0051158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21DF8F30" w14:textId="77777777" w:rsidR="00511580" w:rsidRPr="003334E8" w:rsidRDefault="00511580" w:rsidP="0051158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1884F5E3" w14:textId="77777777" w:rsidR="00511580" w:rsidRPr="003334E8" w:rsidRDefault="005A74F5" w:rsidP="005115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3,153,770</w:t>
            </w:r>
          </w:p>
        </w:tc>
        <w:tc>
          <w:tcPr>
            <w:tcW w:w="147" w:type="pct"/>
          </w:tcPr>
          <w:p w14:paraId="3FD9C9F3" w14:textId="77777777" w:rsidR="00511580" w:rsidRPr="003334E8" w:rsidRDefault="00511580" w:rsidP="00511580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12549DE" w14:textId="77777777" w:rsidR="00511580" w:rsidRPr="003334E8" w:rsidRDefault="00511580" w:rsidP="005115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511580" w:rsidRPr="003334E8" w14:paraId="5F2C3019" w14:textId="77777777" w:rsidTr="00CC1CA8">
        <w:tc>
          <w:tcPr>
            <w:tcW w:w="2797" w:type="pct"/>
          </w:tcPr>
          <w:p w14:paraId="55383E56" w14:textId="77777777" w:rsidR="00511580" w:rsidRPr="003334E8" w:rsidRDefault="00511580" w:rsidP="00511580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14:paraId="69BC3B36" w14:textId="77777777" w:rsidR="00511580" w:rsidRPr="003334E8" w:rsidRDefault="00511580" w:rsidP="0051158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75387BE1" w14:textId="77777777" w:rsidR="00511580" w:rsidRPr="00621437" w:rsidRDefault="003044EB" w:rsidP="00511580">
            <w:pPr>
              <w:pStyle w:val="BodyText"/>
              <w:tabs>
                <w:tab w:val="decimal" w:pos="10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2F54AD8" w14:textId="77777777" w:rsidR="00511580" w:rsidRPr="003334E8" w:rsidRDefault="00511580" w:rsidP="00511580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7450DB8" w14:textId="77777777" w:rsidR="00511580" w:rsidRPr="00621437" w:rsidRDefault="00330E23" w:rsidP="005115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11580">
              <w:rPr>
                <w:rFonts w:ascii="Angsana New" w:hAnsi="Angsana New"/>
                <w:sz w:val="30"/>
                <w:szCs w:val="30"/>
                <w:lang w:val="en-US"/>
              </w:rPr>
              <w:t>4,837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11580" w:rsidRPr="003334E8" w14:paraId="31F03BCE" w14:textId="77777777" w:rsidTr="00993F02">
        <w:tc>
          <w:tcPr>
            <w:tcW w:w="2797" w:type="pct"/>
            <w:shd w:val="clear" w:color="auto" w:fill="auto"/>
          </w:tcPr>
          <w:p w14:paraId="3D3E0A45" w14:textId="77777777" w:rsidR="00511580" w:rsidRPr="003334E8" w:rsidRDefault="00511580" w:rsidP="00511580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29" w:type="pct"/>
          </w:tcPr>
          <w:p w14:paraId="101CD515" w14:textId="77777777" w:rsidR="00511580" w:rsidRPr="003334E8" w:rsidRDefault="00511580" w:rsidP="0051158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3D273C34" w14:textId="77777777" w:rsidR="00511580" w:rsidRPr="00BB5EE7" w:rsidRDefault="003044EB" w:rsidP="00511580">
            <w:pPr>
              <w:pStyle w:val="BodyText"/>
              <w:tabs>
                <w:tab w:val="decimal" w:pos="10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53D6BDC" w14:textId="77777777" w:rsidR="00511580" w:rsidRPr="003334E8" w:rsidRDefault="00511580" w:rsidP="00511580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05FB003" w14:textId="77777777" w:rsidR="00511580" w:rsidRPr="00621437" w:rsidRDefault="00511580" w:rsidP="005115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4,837</w:t>
            </w:r>
          </w:p>
        </w:tc>
      </w:tr>
      <w:tr w:rsidR="00511580" w:rsidRPr="003334E8" w14:paraId="5739192B" w14:textId="77777777" w:rsidTr="00CC1CA8">
        <w:tc>
          <w:tcPr>
            <w:tcW w:w="2797" w:type="pct"/>
          </w:tcPr>
          <w:p w14:paraId="68332A12" w14:textId="77777777" w:rsidR="00511580" w:rsidRPr="003334E8" w:rsidRDefault="00511580" w:rsidP="0051158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B63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4B63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9" w:type="pct"/>
          </w:tcPr>
          <w:p w14:paraId="0DE1E562" w14:textId="77777777" w:rsidR="00511580" w:rsidRPr="003334E8" w:rsidRDefault="00511580" w:rsidP="0051158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2E29A935" w14:textId="77777777" w:rsidR="00511580" w:rsidRPr="002B7E0C" w:rsidRDefault="005A74F5" w:rsidP="005115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4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6,187,578</w:t>
            </w:r>
          </w:p>
        </w:tc>
        <w:tc>
          <w:tcPr>
            <w:tcW w:w="147" w:type="pct"/>
          </w:tcPr>
          <w:p w14:paraId="0F4D3079" w14:textId="77777777" w:rsidR="00511580" w:rsidRPr="003334E8" w:rsidRDefault="00511580" w:rsidP="00511580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F4939BF" w14:textId="77777777" w:rsidR="00511580" w:rsidRPr="003334E8" w:rsidRDefault="00511580" w:rsidP="005115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1,684,388</w:t>
            </w:r>
          </w:p>
        </w:tc>
      </w:tr>
    </w:tbl>
    <w:p w14:paraId="44877D15" w14:textId="77777777" w:rsidR="003A2466" w:rsidRDefault="003A2466" w:rsidP="00120E1C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1CD66F24" w14:textId="77777777" w:rsidR="003A2466" w:rsidRDefault="003A2466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97269C1" w14:textId="77777777" w:rsidR="00120E1C" w:rsidRPr="004C29FE" w:rsidRDefault="00120E1C" w:rsidP="00120E1C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>
        <w:rPr>
          <w:rFonts w:cs="Angsana New" w:hint="cs"/>
          <w:sz w:val="30"/>
          <w:szCs w:val="30"/>
          <w:cs/>
          <w:lang w:bidi="th-TH"/>
        </w:rPr>
        <w:lastRenderedPageBreak/>
        <w:t xml:space="preserve">รายละเอียดของบริษัทย่อยและบริษัทย่อยทางอ้อม </w:t>
      </w:r>
      <w:r w:rsidR="00EA3C25" w:rsidRPr="00EA3C25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4F30F3" w:rsidRPr="004F30F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4F30F3" w:rsidRPr="004F30F3">
        <w:rPr>
          <w:rFonts w:asciiTheme="majorBidi" w:hAnsiTheme="majorBidi" w:cs="Angsana New"/>
          <w:sz w:val="30"/>
          <w:szCs w:val="30"/>
          <w:cs/>
          <w:lang w:val="en-US" w:bidi="th-TH"/>
        </w:rPr>
        <w:t>กันยายน</w:t>
      </w:r>
      <w:r w:rsidR="002A7C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4665B6" w:rsidRPr="004665B6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4665B6" w:rsidRPr="004665B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CA5459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4665B6" w:rsidRPr="004665B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654FFB5C" w14:textId="77777777" w:rsidR="00120E1C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77"/>
        <w:tblW w:w="935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0"/>
        <w:gridCol w:w="1583"/>
        <w:gridCol w:w="2747"/>
        <w:gridCol w:w="940"/>
        <w:gridCol w:w="856"/>
      </w:tblGrid>
      <w:tr w:rsidR="00117021" w:rsidRPr="00A348CB" w14:paraId="4B0B9BE6" w14:textId="77777777" w:rsidTr="00EE45AE">
        <w:trPr>
          <w:cantSplit/>
          <w:trHeight w:val="704"/>
          <w:tblHeader/>
        </w:trPr>
        <w:tc>
          <w:tcPr>
            <w:tcW w:w="3230" w:type="dxa"/>
          </w:tcPr>
          <w:p w14:paraId="486AE7FD" w14:textId="77777777"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4852C082" w14:textId="77777777"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47" w:type="dxa"/>
          </w:tcPr>
          <w:p w14:paraId="29B00EC6" w14:textId="77777777"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6" w:type="dxa"/>
            <w:gridSpan w:val="2"/>
          </w:tcPr>
          <w:p w14:paraId="623389B6" w14:textId="77777777" w:rsidR="00117021" w:rsidRPr="00A348CB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6E36E567" w14:textId="77777777" w:rsidR="00117021" w:rsidRPr="00A348CB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348CB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348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117021" w:rsidRPr="00A348CB" w14:paraId="4EF69E0B" w14:textId="77777777" w:rsidTr="00EE45AE">
        <w:trPr>
          <w:cantSplit/>
          <w:trHeight w:val="163"/>
        </w:trPr>
        <w:tc>
          <w:tcPr>
            <w:tcW w:w="3230" w:type="dxa"/>
          </w:tcPr>
          <w:p w14:paraId="1768AD95" w14:textId="77777777" w:rsidR="00117021" w:rsidRPr="00A348CB" w:rsidRDefault="00117021" w:rsidP="005E04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5D7FD9B" w14:textId="77777777"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A28D9EE" w14:textId="77777777"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3C3D6943" w14:textId="77777777" w:rsidR="00117021" w:rsidRPr="00A348CB" w:rsidRDefault="004F30F3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30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4F30F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856" w:type="dxa"/>
            <w:vAlign w:val="bottom"/>
          </w:tcPr>
          <w:p w14:paraId="1AFBF51A" w14:textId="77777777" w:rsidR="00117021" w:rsidRPr="00A348CB" w:rsidRDefault="004665B6" w:rsidP="00117021">
            <w:pPr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31</w:t>
            </w:r>
            <w:r w:rsidR="00117021" w:rsidRPr="00A348CB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 </w:t>
            </w:r>
            <w:r w:rsidR="00117021" w:rsidRPr="00A348CB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17021" w:rsidRPr="00A348CB" w14:paraId="380918CA" w14:textId="77777777" w:rsidTr="00EE45AE">
        <w:trPr>
          <w:cantSplit/>
          <w:trHeight w:val="163"/>
        </w:trPr>
        <w:tc>
          <w:tcPr>
            <w:tcW w:w="3230" w:type="dxa"/>
          </w:tcPr>
          <w:p w14:paraId="6619DD4B" w14:textId="77777777" w:rsidR="00117021" w:rsidRPr="00A348CB" w:rsidRDefault="00117021" w:rsidP="005E04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094B6329" w14:textId="77777777"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C27D85D" w14:textId="77777777"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0FA431AB" w14:textId="77777777" w:rsidR="00117021" w:rsidRPr="00A348CB" w:rsidRDefault="004665B6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6" w:type="dxa"/>
            <w:vAlign w:val="bottom"/>
          </w:tcPr>
          <w:p w14:paraId="29122458" w14:textId="77777777" w:rsidR="00117021" w:rsidRPr="00A348CB" w:rsidRDefault="004665B6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CB6302" w:rsidRPr="002B7E0C" w14:paraId="355520E0" w14:textId="77777777" w:rsidTr="00EE45AE">
        <w:trPr>
          <w:cantSplit/>
          <w:trHeight w:val="315"/>
        </w:trPr>
        <w:tc>
          <w:tcPr>
            <w:tcW w:w="3230" w:type="dxa"/>
          </w:tcPr>
          <w:p w14:paraId="5008C889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7C0210B9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76488B0E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580B900C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4EA1EEDB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3EF95404" w14:textId="77777777" w:rsidTr="00EE45AE">
        <w:trPr>
          <w:cantSplit/>
          <w:trHeight w:val="315"/>
        </w:trPr>
        <w:tc>
          <w:tcPr>
            <w:tcW w:w="3230" w:type="dxa"/>
          </w:tcPr>
          <w:p w14:paraId="1DDAF8A2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</w:tcPr>
          <w:p w14:paraId="74812EB9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AEA612D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ผลิตและจำหน่ายผลิตภัณฑ์ส่วนบุคคล</w:t>
            </w:r>
          </w:p>
        </w:tc>
        <w:tc>
          <w:tcPr>
            <w:tcW w:w="940" w:type="dxa"/>
          </w:tcPr>
          <w:p w14:paraId="2C9EB977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603DD3F5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3C87869E" w14:textId="77777777" w:rsidTr="00EE45AE">
        <w:trPr>
          <w:cantSplit/>
          <w:trHeight w:val="325"/>
        </w:trPr>
        <w:tc>
          <w:tcPr>
            <w:tcW w:w="3230" w:type="dxa"/>
          </w:tcPr>
          <w:p w14:paraId="7E18FA83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83" w:type="dxa"/>
          </w:tcPr>
          <w:p w14:paraId="1F4F645C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43C9DF22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328200A8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405FF6B0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037EF113" w14:textId="77777777" w:rsidTr="00EE45AE">
        <w:trPr>
          <w:cantSplit/>
          <w:trHeight w:val="315"/>
        </w:trPr>
        <w:tc>
          <w:tcPr>
            <w:tcW w:w="3230" w:type="dxa"/>
          </w:tcPr>
          <w:p w14:paraId="36443C95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</w:tcPr>
          <w:p w14:paraId="72D4EA28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D27EC0D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2F97A1BD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6724A29B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669E700E" w14:textId="77777777" w:rsidTr="00EE45AE">
        <w:trPr>
          <w:cantSplit/>
          <w:trHeight w:val="315"/>
        </w:trPr>
        <w:tc>
          <w:tcPr>
            <w:tcW w:w="3230" w:type="dxa"/>
          </w:tcPr>
          <w:p w14:paraId="37F3146F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</w:tcPr>
          <w:p w14:paraId="0363B873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3A7CA41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7706D51C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56" w:type="dxa"/>
          </w:tcPr>
          <w:p w14:paraId="5C2A8789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B6302" w:rsidRPr="002B7E0C" w14:paraId="4450EA96" w14:textId="77777777" w:rsidTr="00EE45AE">
        <w:trPr>
          <w:cantSplit/>
          <w:trHeight w:val="330"/>
        </w:trPr>
        <w:tc>
          <w:tcPr>
            <w:tcW w:w="3230" w:type="dxa"/>
          </w:tcPr>
          <w:p w14:paraId="673DA865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</w:tcPr>
          <w:p w14:paraId="43720654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0869A3FA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57C47108" w14:textId="77777777" w:rsidR="00CB6302" w:rsidRPr="00994142" w:rsidRDefault="00D64075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56" w:type="dxa"/>
          </w:tcPr>
          <w:p w14:paraId="26311720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B6302" w:rsidRPr="002B7E0C" w14:paraId="5990E6F7" w14:textId="77777777" w:rsidTr="00EE45AE">
        <w:trPr>
          <w:cantSplit/>
          <w:trHeight w:val="315"/>
        </w:trPr>
        <w:tc>
          <w:tcPr>
            <w:tcW w:w="3230" w:type="dxa"/>
          </w:tcPr>
          <w:p w14:paraId="6F444CAA" w14:textId="77777777"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83" w:type="dxa"/>
          </w:tcPr>
          <w:p w14:paraId="2A3DFD3C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728BACB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6092C8F9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7A34E061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2F7A64FF" w14:textId="77777777" w:rsidTr="00EE45AE">
        <w:trPr>
          <w:cantSplit/>
          <w:trHeight w:val="315"/>
        </w:trPr>
        <w:tc>
          <w:tcPr>
            <w:tcW w:w="3230" w:type="dxa"/>
          </w:tcPr>
          <w:p w14:paraId="26F98A24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</w:tcPr>
          <w:p w14:paraId="4E355CF2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703B8FE5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380C382E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47D41D71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066DAEE7" w14:textId="77777777" w:rsidTr="00EE45AE">
        <w:trPr>
          <w:cantSplit/>
          <w:trHeight w:val="315"/>
        </w:trPr>
        <w:tc>
          <w:tcPr>
            <w:tcW w:w="3230" w:type="dxa"/>
          </w:tcPr>
          <w:p w14:paraId="05816887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</w:tcPr>
          <w:p w14:paraId="5093A702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4B7AD8C2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2DA6CEF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5091DA39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5EEC6E1D" w14:textId="77777777" w:rsidTr="00EE45AE">
        <w:trPr>
          <w:cantSplit/>
          <w:trHeight w:val="315"/>
        </w:trPr>
        <w:tc>
          <w:tcPr>
            <w:tcW w:w="3230" w:type="dxa"/>
          </w:tcPr>
          <w:p w14:paraId="38DB8080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</w:tcPr>
          <w:p w14:paraId="57DD8B43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</w:tcPr>
          <w:p w14:paraId="69345E3B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190FF5EC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145A1536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43E48414" w14:textId="77777777" w:rsidTr="00EE45AE">
        <w:trPr>
          <w:cantSplit/>
          <w:trHeight w:val="647"/>
        </w:trPr>
        <w:tc>
          <w:tcPr>
            <w:tcW w:w="3230" w:type="dxa"/>
          </w:tcPr>
          <w:p w14:paraId="2F4942E6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28984EC4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6128D8A" w14:textId="77777777" w:rsidR="00CB6302" w:rsidRPr="002B7E0C" w:rsidRDefault="00CB6302" w:rsidP="00CB6302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40CCED41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10B6B5DA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4C6B1A80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54463ED2" w14:textId="77777777" w:rsidTr="00EE45AE">
        <w:trPr>
          <w:cantSplit/>
          <w:trHeight w:val="315"/>
        </w:trPr>
        <w:tc>
          <w:tcPr>
            <w:tcW w:w="3230" w:type="dxa"/>
          </w:tcPr>
          <w:p w14:paraId="30ABDC77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4C359BF8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3FAD51A9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77228EB1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03C91564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47EA274B" w14:textId="77777777" w:rsidTr="00EE45AE">
        <w:trPr>
          <w:cantSplit/>
          <w:trHeight w:val="330"/>
        </w:trPr>
        <w:tc>
          <w:tcPr>
            <w:tcW w:w="3230" w:type="dxa"/>
          </w:tcPr>
          <w:p w14:paraId="25E4DF8C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3" w:type="dxa"/>
          </w:tcPr>
          <w:p w14:paraId="5860CEDB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4EC8EF6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2354051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5FF1522B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704A5F9F" w14:textId="77777777" w:rsidTr="00EE45AE">
        <w:trPr>
          <w:cantSplit/>
          <w:trHeight w:val="330"/>
        </w:trPr>
        <w:tc>
          <w:tcPr>
            <w:tcW w:w="3230" w:type="dxa"/>
          </w:tcPr>
          <w:p w14:paraId="7CF242C2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3" w:type="dxa"/>
          </w:tcPr>
          <w:p w14:paraId="74F7F67F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7B8673C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85D67CD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56" w:type="dxa"/>
          </w:tcPr>
          <w:p w14:paraId="2263F8BE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B6302" w:rsidRPr="002B7E0C" w14:paraId="1FDFC0DD" w14:textId="77777777" w:rsidTr="00EE45AE">
        <w:trPr>
          <w:cantSplit/>
          <w:trHeight w:val="330"/>
        </w:trPr>
        <w:tc>
          <w:tcPr>
            <w:tcW w:w="3230" w:type="dxa"/>
          </w:tcPr>
          <w:p w14:paraId="7043455A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</w:tcPr>
          <w:p w14:paraId="5FC891CB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C8DFB94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DF926A5" w14:textId="77777777" w:rsidR="00CB6302" w:rsidRPr="00994142" w:rsidRDefault="00316A1B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99.98</w:t>
            </w:r>
          </w:p>
        </w:tc>
        <w:tc>
          <w:tcPr>
            <w:tcW w:w="856" w:type="dxa"/>
          </w:tcPr>
          <w:p w14:paraId="3A4C6587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6302" w:rsidRPr="002B7E0C" w14:paraId="4970B0F8" w14:textId="77777777" w:rsidTr="00EE45AE">
        <w:trPr>
          <w:cantSplit/>
          <w:trHeight w:val="330"/>
        </w:trPr>
        <w:tc>
          <w:tcPr>
            <w:tcW w:w="3230" w:type="dxa"/>
          </w:tcPr>
          <w:p w14:paraId="65F6A970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เอฟซี 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2017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3" w:type="dxa"/>
          </w:tcPr>
          <w:p w14:paraId="42CF0EA5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C71AB6E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FCA6C7B" w14:textId="77777777" w:rsidR="00CB6302" w:rsidRPr="00994142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9414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941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23B09C80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735F0424" w14:textId="77777777" w:rsidTr="00EE45AE">
        <w:trPr>
          <w:cantSplit/>
          <w:trHeight w:val="330"/>
        </w:trPr>
        <w:tc>
          <w:tcPr>
            <w:tcW w:w="3230" w:type="dxa"/>
          </w:tcPr>
          <w:p w14:paraId="0341E51A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</w:tcPr>
          <w:p w14:paraId="11FEC31B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58FA02D" w14:textId="77777777" w:rsidR="00CB6302" w:rsidRPr="002B7E0C" w:rsidRDefault="00CB6302" w:rsidP="00CB6302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2200C620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2BD8322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0B5C6A19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2735E914" w14:textId="77777777" w:rsidTr="00EE45AE">
        <w:trPr>
          <w:cantSplit/>
          <w:trHeight w:val="330"/>
        </w:trPr>
        <w:tc>
          <w:tcPr>
            <w:tcW w:w="3230" w:type="dxa"/>
          </w:tcPr>
          <w:p w14:paraId="1F2EC8B9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LIZU Trading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Handels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60D72D8F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39FBA450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5DB50FB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49BE5E56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74FC51A6" w14:textId="77777777" w:rsidTr="00EE45AE">
        <w:trPr>
          <w:cantSplit/>
          <w:trHeight w:val="330"/>
        </w:trPr>
        <w:tc>
          <w:tcPr>
            <w:tcW w:w="3230" w:type="dxa"/>
          </w:tcPr>
          <w:p w14:paraId="5A3B63F4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</w:tcPr>
          <w:p w14:paraId="3376709E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</w:tcPr>
          <w:p w14:paraId="61CB233B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913735D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0A3D83F7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14:paraId="13454288" w14:textId="77777777" w:rsidTr="00EE45AE">
        <w:trPr>
          <w:cantSplit/>
          <w:trHeight w:val="330"/>
        </w:trPr>
        <w:tc>
          <w:tcPr>
            <w:tcW w:w="3230" w:type="dxa"/>
          </w:tcPr>
          <w:p w14:paraId="0ED552FB" w14:textId="77777777"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8DD1C76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59993F6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FCE2DF1" w14:textId="77777777"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13C54DC5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14:paraId="4FC9FD4D" w14:textId="77777777" w:rsidTr="00EE45AE">
        <w:trPr>
          <w:cantSplit/>
          <w:trHeight w:val="330"/>
        </w:trPr>
        <w:tc>
          <w:tcPr>
            <w:tcW w:w="3230" w:type="dxa"/>
          </w:tcPr>
          <w:p w14:paraId="63160537" w14:textId="77777777" w:rsidR="00CB6302" w:rsidRPr="002B7E0C" w:rsidRDefault="00846B78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5ED2F674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E45BA6C" w14:textId="77777777"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40DABDC" w14:textId="77777777"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0B86DC9C" w14:textId="77777777"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6B78" w:rsidRPr="002B7E0C" w14:paraId="2D556617" w14:textId="77777777" w:rsidTr="0090306F">
        <w:trPr>
          <w:cantSplit/>
          <w:trHeight w:val="330"/>
        </w:trPr>
        <w:tc>
          <w:tcPr>
            <w:tcW w:w="3230" w:type="dxa"/>
          </w:tcPr>
          <w:p w14:paraId="13074865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14:paraId="197100DE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F3B04A4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362DBFB3" w14:textId="77777777" w:rsidR="00846B78" w:rsidRPr="002B7E0C" w:rsidRDefault="00846B78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42011BE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6B78" w:rsidRPr="002B7E0C" w14:paraId="36FEDFB2" w14:textId="77777777" w:rsidTr="0090306F">
        <w:trPr>
          <w:cantSplit/>
          <w:trHeight w:val="330"/>
        </w:trPr>
        <w:tc>
          <w:tcPr>
            <w:tcW w:w="3230" w:type="dxa"/>
          </w:tcPr>
          <w:p w14:paraId="403A3F72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เอ็ม-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3" w:type="dxa"/>
          </w:tcPr>
          <w:p w14:paraId="15A0D002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5589D2A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3923630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56" w:type="dxa"/>
          </w:tcPr>
          <w:p w14:paraId="5B35B8C9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846B78" w:rsidRPr="002B7E0C" w14:paraId="1C12DC42" w14:textId="77777777" w:rsidTr="0090306F">
        <w:trPr>
          <w:cantSplit/>
          <w:trHeight w:val="330"/>
        </w:trPr>
        <w:tc>
          <w:tcPr>
            <w:tcW w:w="3230" w:type="dxa"/>
          </w:tcPr>
          <w:p w14:paraId="6AD87FFC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3" w:type="dxa"/>
          </w:tcPr>
          <w:p w14:paraId="0EB2DBF6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7EAD381E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64EC93D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278B0A32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846B78" w:rsidRPr="002B7E0C" w14:paraId="126BAEEB" w14:textId="77777777" w:rsidTr="0090306F">
        <w:trPr>
          <w:cantSplit/>
          <w:trHeight w:val="330"/>
        </w:trPr>
        <w:tc>
          <w:tcPr>
            <w:tcW w:w="3230" w:type="dxa"/>
          </w:tcPr>
          <w:p w14:paraId="1A989D61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6BDA5E10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3357851F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3F9AD319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31A141F2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846B78" w:rsidRPr="002B7E0C" w14:paraId="5B8B7CB0" w14:textId="77777777" w:rsidTr="00EE45AE">
        <w:trPr>
          <w:cantSplit/>
          <w:trHeight w:val="330"/>
        </w:trPr>
        <w:tc>
          <w:tcPr>
            <w:tcW w:w="3230" w:type="dxa"/>
          </w:tcPr>
          <w:p w14:paraId="48222438" w14:textId="77777777" w:rsidR="00846B78" w:rsidRPr="002B7E0C" w:rsidRDefault="00846B78" w:rsidP="00CB6302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60D450AF" w14:textId="77777777" w:rsidR="00846B78" w:rsidRPr="002B7E0C" w:rsidRDefault="00846B78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C282955" w14:textId="77777777" w:rsidR="00846B78" w:rsidRPr="002B7E0C" w:rsidRDefault="00846B78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BC680F7" w14:textId="77777777" w:rsidR="00846B78" w:rsidRPr="002B7E0C" w:rsidRDefault="00846B78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494E4A76" w14:textId="77777777" w:rsidR="00846B78" w:rsidRPr="002B7E0C" w:rsidRDefault="00846B78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6B78" w:rsidRPr="002B7E0C" w14:paraId="72A0A8FD" w14:textId="77777777" w:rsidTr="00EE45AE">
        <w:trPr>
          <w:cantSplit/>
          <w:trHeight w:val="330"/>
        </w:trPr>
        <w:tc>
          <w:tcPr>
            <w:tcW w:w="3230" w:type="dxa"/>
          </w:tcPr>
          <w:p w14:paraId="113B5464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Handels</w:t>
            </w:r>
            <w:proofErr w:type="spellEnd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2C213BBF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1FDE9CD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4FF2806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5BAF641E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6B78" w:rsidRPr="002B7E0C" w14:paraId="168DC2C4" w14:textId="77777777" w:rsidTr="00EE45AE">
        <w:trPr>
          <w:cantSplit/>
          <w:trHeight w:val="330"/>
        </w:trPr>
        <w:tc>
          <w:tcPr>
            <w:tcW w:w="3230" w:type="dxa"/>
          </w:tcPr>
          <w:p w14:paraId="187FE6CD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7DC607BB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31239928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3DB74FB3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3C795A66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846B78" w:rsidRPr="002B7E0C" w14:paraId="5A023D3B" w14:textId="77777777" w:rsidTr="00EE45AE">
        <w:trPr>
          <w:cantSplit/>
          <w:trHeight w:val="330"/>
        </w:trPr>
        <w:tc>
          <w:tcPr>
            <w:tcW w:w="3230" w:type="dxa"/>
          </w:tcPr>
          <w:p w14:paraId="57758629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2A8AC22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BE07B01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DDBA95B" w14:textId="77777777" w:rsidR="00846B78" w:rsidRPr="002B7E0C" w:rsidRDefault="00846B78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4EFCF9A6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6B78" w:rsidRPr="002B7E0C" w14:paraId="19CDCFE6" w14:textId="77777777" w:rsidTr="0090306F">
        <w:trPr>
          <w:cantSplit/>
          <w:trHeight w:val="704"/>
          <w:tblHeader/>
        </w:trPr>
        <w:tc>
          <w:tcPr>
            <w:tcW w:w="3230" w:type="dxa"/>
          </w:tcPr>
          <w:p w14:paraId="22F3D7CD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7FAAA55E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47" w:type="dxa"/>
          </w:tcPr>
          <w:p w14:paraId="5096F571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6" w:type="dxa"/>
            <w:gridSpan w:val="2"/>
          </w:tcPr>
          <w:p w14:paraId="4A52D847" w14:textId="77777777" w:rsidR="00846B78" w:rsidRPr="002B7E0C" w:rsidRDefault="00846B78" w:rsidP="00846B7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673FE8AB" w14:textId="77777777" w:rsidR="00846B78" w:rsidRPr="002B7E0C" w:rsidRDefault="00846B78" w:rsidP="00846B7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2B7E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846B78" w:rsidRPr="002B7E0C" w14:paraId="18647600" w14:textId="77777777" w:rsidTr="0090306F">
        <w:trPr>
          <w:cantSplit/>
          <w:trHeight w:val="163"/>
        </w:trPr>
        <w:tc>
          <w:tcPr>
            <w:tcW w:w="3230" w:type="dxa"/>
          </w:tcPr>
          <w:p w14:paraId="07AD73FD" w14:textId="77777777" w:rsidR="00846B78" w:rsidRPr="002B7E0C" w:rsidRDefault="00846B78" w:rsidP="00846B7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44764B0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1EE7B1E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4F61D2B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35A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135AF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856" w:type="dxa"/>
            <w:vAlign w:val="bottom"/>
          </w:tcPr>
          <w:p w14:paraId="40C9CA58" w14:textId="77777777" w:rsidR="00846B78" w:rsidRPr="002B7E0C" w:rsidRDefault="00846B78" w:rsidP="00846B78">
            <w:pPr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31</w:t>
            </w:r>
            <w:r w:rsidRPr="002B7E0C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 </w:t>
            </w:r>
            <w:r w:rsidRPr="002B7E0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46B78" w:rsidRPr="002B7E0C" w14:paraId="7ECAD477" w14:textId="77777777" w:rsidTr="0090306F">
        <w:trPr>
          <w:cantSplit/>
          <w:trHeight w:val="163"/>
        </w:trPr>
        <w:tc>
          <w:tcPr>
            <w:tcW w:w="3230" w:type="dxa"/>
          </w:tcPr>
          <w:p w14:paraId="610FA448" w14:textId="77777777" w:rsidR="00846B78" w:rsidRPr="002B7E0C" w:rsidRDefault="00846B78" w:rsidP="00846B7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01E4688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484AA39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08305E1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6" w:type="dxa"/>
            <w:vAlign w:val="bottom"/>
          </w:tcPr>
          <w:p w14:paraId="7D8552EA" w14:textId="77777777" w:rsidR="00846B78" w:rsidRPr="002B7E0C" w:rsidRDefault="00846B78" w:rsidP="00846B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846B78" w:rsidRPr="002B7E0C" w14:paraId="7D7D2E0E" w14:textId="77777777" w:rsidTr="005E0499">
        <w:trPr>
          <w:cantSplit/>
          <w:trHeight w:val="330"/>
        </w:trPr>
        <w:tc>
          <w:tcPr>
            <w:tcW w:w="9356" w:type="dxa"/>
            <w:gridSpan w:val="5"/>
          </w:tcPr>
          <w:p w14:paraId="4645C401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846B78" w:rsidRPr="002B7E0C" w14:paraId="2662BF72" w14:textId="77777777" w:rsidTr="00EE45AE">
        <w:trPr>
          <w:cantSplit/>
          <w:trHeight w:val="330"/>
        </w:trPr>
        <w:tc>
          <w:tcPr>
            <w:tcW w:w="3230" w:type="dxa"/>
          </w:tcPr>
          <w:p w14:paraId="465CCB2B" w14:textId="77777777" w:rsidR="00846B78" w:rsidRPr="002B7E0C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</w:tcPr>
          <w:p w14:paraId="70EB02AA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02D22FFE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5487DD0B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7B37CA8F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846B78" w:rsidRPr="002B7E0C" w14:paraId="240F1381" w14:textId="77777777" w:rsidTr="00EE45AE">
        <w:trPr>
          <w:cantSplit/>
          <w:trHeight w:val="330"/>
        </w:trPr>
        <w:tc>
          <w:tcPr>
            <w:tcW w:w="3230" w:type="dxa"/>
          </w:tcPr>
          <w:p w14:paraId="355736AE" w14:textId="77777777" w:rsidR="00846B78" w:rsidRPr="005C410F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C410F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5C41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C410F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5C410F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</w:tcPr>
          <w:p w14:paraId="6DD988E0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4D64E725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33045454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4823E4D8" w14:textId="77777777" w:rsidR="00846B78" w:rsidRPr="002B7E0C" w:rsidRDefault="00846B78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</w:tr>
      <w:tr w:rsidR="00501EC3" w:rsidRPr="002B7E0C" w14:paraId="6F6ACAFD" w14:textId="77777777" w:rsidTr="00EE45AE">
        <w:trPr>
          <w:cantSplit/>
          <w:trHeight w:val="330"/>
        </w:trPr>
        <w:tc>
          <w:tcPr>
            <w:tcW w:w="3230" w:type="dxa"/>
          </w:tcPr>
          <w:p w14:paraId="716BF7F4" w14:textId="77777777" w:rsidR="00501EC3" w:rsidRPr="005C410F" w:rsidRDefault="007051DD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410F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(เดิมชื่อ </w:t>
            </w:r>
            <w:r w:rsidR="00670B1E" w:rsidRPr="005C410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บริษัท โอเมจิน จำกัด</w:t>
            </w:r>
            <w:r w:rsidRPr="005C410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3" w:type="dxa"/>
          </w:tcPr>
          <w:p w14:paraId="56143F67" w14:textId="77777777" w:rsidR="00501EC3" w:rsidRPr="00501EC3" w:rsidRDefault="00501EC3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1D144AF" w14:textId="77777777" w:rsidR="00501EC3" w:rsidRPr="002B7E0C" w:rsidRDefault="00D338DF" w:rsidP="00D338D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</w:t>
            </w:r>
            <w:r w:rsidR="00501EC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ทรอนิ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="00501EC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ส์</w:t>
            </w:r>
          </w:p>
        </w:tc>
        <w:tc>
          <w:tcPr>
            <w:tcW w:w="940" w:type="dxa"/>
          </w:tcPr>
          <w:p w14:paraId="3444C77D" w14:textId="77777777" w:rsidR="00501EC3" w:rsidRPr="004665B6" w:rsidRDefault="00501EC3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56" w:type="dxa"/>
          </w:tcPr>
          <w:p w14:paraId="4DA5DF0D" w14:textId="77777777" w:rsidR="00501EC3" w:rsidRPr="004665B6" w:rsidRDefault="00501EC3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46B78" w:rsidRPr="002B7E0C" w14:paraId="21B1AB76" w14:textId="77777777" w:rsidTr="00EE45AE">
        <w:trPr>
          <w:cantSplit/>
          <w:trHeight w:val="330"/>
        </w:trPr>
        <w:tc>
          <w:tcPr>
            <w:tcW w:w="3230" w:type="dxa"/>
          </w:tcPr>
          <w:p w14:paraId="6EFA40DF" w14:textId="77777777" w:rsidR="00846B78" w:rsidRPr="005C410F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19799AF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FEF8CFC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400AB84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48C0A61E" w14:textId="77777777" w:rsidR="00846B78" w:rsidRPr="002B7E0C" w:rsidRDefault="00846B78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6B78" w:rsidRPr="002B7E0C" w14:paraId="2DC10F62" w14:textId="77777777" w:rsidTr="005E0499">
        <w:trPr>
          <w:cantSplit/>
          <w:trHeight w:val="330"/>
        </w:trPr>
        <w:tc>
          <w:tcPr>
            <w:tcW w:w="9356" w:type="dxa"/>
            <w:gridSpan w:val="5"/>
          </w:tcPr>
          <w:p w14:paraId="380B8A2F" w14:textId="77777777" w:rsidR="00846B78" w:rsidRPr="005C410F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846B78" w:rsidRPr="002B7E0C" w14:paraId="3CD348EA" w14:textId="77777777" w:rsidTr="00EE45AE">
        <w:trPr>
          <w:cantSplit/>
          <w:trHeight w:val="330"/>
        </w:trPr>
        <w:tc>
          <w:tcPr>
            <w:tcW w:w="3230" w:type="dxa"/>
          </w:tcPr>
          <w:p w14:paraId="6277E210" w14:textId="77777777" w:rsidR="00846B78" w:rsidRPr="005C410F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C410F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5C410F">
              <w:rPr>
                <w:rFonts w:asciiTheme="majorBidi" w:hAnsiTheme="majorBidi" w:cstheme="majorBidi"/>
                <w:sz w:val="24"/>
                <w:szCs w:val="24"/>
              </w:rPr>
              <w:t xml:space="preserve"> Myanmar Company Limited</w:t>
            </w:r>
          </w:p>
        </w:tc>
        <w:tc>
          <w:tcPr>
            <w:tcW w:w="1583" w:type="dxa"/>
          </w:tcPr>
          <w:p w14:paraId="2C287A3F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27E69516" w14:textId="77777777" w:rsidR="00846B78" w:rsidRPr="002B7E0C" w:rsidRDefault="00846B78" w:rsidP="00846B78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53F22A6F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C52BC12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2B7E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5D05A68D" w14:textId="77777777" w:rsidR="00846B78" w:rsidRPr="002B7E0C" w:rsidRDefault="00846B78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</w:tr>
      <w:tr w:rsidR="00846B78" w:rsidRPr="002B7E0C" w14:paraId="06F8AA81" w14:textId="77777777" w:rsidTr="00EE45AE">
        <w:trPr>
          <w:cantSplit/>
          <w:trHeight w:val="330"/>
        </w:trPr>
        <w:tc>
          <w:tcPr>
            <w:tcW w:w="3230" w:type="dxa"/>
          </w:tcPr>
          <w:p w14:paraId="10A0FCBF" w14:textId="77777777" w:rsidR="00846B78" w:rsidRPr="005C410F" w:rsidRDefault="00846B78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B0CE6A9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8F98883" w14:textId="77777777" w:rsidR="00846B78" w:rsidRPr="002B7E0C" w:rsidRDefault="00846B78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7F6B605" w14:textId="77777777" w:rsidR="00846B78" w:rsidRPr="002B7E0C" w:rsidRDefault="00846B78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7EB1D300" w14:textId="77777777" w:rsidR="00846B78" w:rsidRPr="002B7E0C" w:rsidRDefault="00846B78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1EC3" w:rsidRPr="002B7E0C" w14:paraId="1A6A4BC4" w14:textId="77777777" w:rsidTr="003F1CB1">
        <w:trPr>
          <w:cantSplit/>
          <w:trHeight w:val="330"/>
        </w:trPr>
        <w:tc>
          <w:tcPr>
            <w:tcW w:w="9356" w:type="dxa"/>
            <w:gridSpan w:val="5"/>
          </w:tcPr>
          <w:p w14:paraId="0CB1C1F3" w14:textId="77777777" w:rsidR="00501EC3" w:rsidRPr="005C410F" w:rsidRDefault="00501EC3" w:rsidP="00670B1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="007051DD" w:rsidRPr="005C41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บริษัท โอทูซี จำกัด (เดิมชื่อ </w:t>
            </w:r>
            <w:r w:rsidR="00670B1E" w:rsidRPr="005C410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บริษัท โอเมจิน จำกัด</w:t>
            </w:r>
            <w:r w:rsidR="007051DD" w:rsidRPr="005C410F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</w:tr>
      <w:tr w:rsidR="00501EC3" w:rsidRPr="002B7E0C" w14:paraId="059AF829" w14:textId="77777777" w:rsidTr="003F1CB1">
        <w:trPr>
          <w:cantSplit/>
          <w:trHeight w:val="330"/>
        </w:trPr>
        <w:tc>
          <w:tcPr>
            <w:tcW w:w="3230" w:type="dxa"/>
          </w:tcPr>
          <w:p w14:paraId="7AE9526D" w14:textId="77777777" w:rsidR="00501EC3" w:rsidRPr="005C410F" w:rsidRDefault="00501EC3" w:rsidP="00501EC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410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</w:tcPr>
          <w:p w14:paraId="640C1096" w14:textId="77777777" w:rsidR="00501EC3" w:rsidRPr="002B7E0C" w:rsidRDefault="00501EC3" w:rsidP="00501EC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DE54766" w14:textId="77777777" w:rsidR="00501EC3" w:rsidRPr="002B7E0C" w:rsidRDefault="00501EC3" w:rsidP="00501EC3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</w:tcPr>
          <w:p w14:paraId="1FF0E607" w14:textId="77777777" w:rsidR="00501EC3" w:rsidRPr="002B7E0C" w:rsidRDefault="00501EC3" w:rsidP="00501EC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14:paraId="77B56970" w14:textId="77777777" w:rsidR="00501EC3" w:rsidRPr="002B7E0C" w:rsidRDefault="00501EC3" w:rsidP="00501EC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01EC3" w:rsidRPr="002B7E0C" w14:paraId="3ECC6FAD" w14:textId="77777777" w:rsidTr="00EE45AE">
        <w:trPr>
          <w:cantSplit/>
          <w:trHeight w:val="330"/>
        </w:trPr>
        <w:tc>
          <w:tcPr>
            <w:tcW w:w="3230" w:type="dxa"/>
          </w:tcPr>
          <w:p w14:paraId="252EE3C9" w14:textId="77777777" w:rsidR="00501EC3" w:rsidRPr="002B7E0C" w:rsidRDefault="00501EC3" w:rsidP="00846B7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2E553EA" w14:textId="77777777" w:rsidR="00501EC3" w:rsidRPr="002B7E0C" w:rsidRDefault="00501EC3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2D0ECD6" w14:textId="77777777" w:rsidR="00501EC3" w:rsidRPr="002B7E0C" w:rsidRDefault="00501EC3" w:rsidP="00846B7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41A8365" w14:textId="77777777" w:rsidR="00501EC3" w:rsidRPr="002B7E0C" w:rsidRDefault="00501EC3" w:rsidP="00846B7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282F6F45" w14:textId="77777777" w:rsidR="00501EC3" w:rsidRPr="002B7E0C" w:rsidRDefault="00501EC3" w:rsidP="00846B7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3E50FDF" w14:textId="77777777" w:rsidR="00117021" w:rsidRPr="002B7E0C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117021" w:rsidRPr="002B7E0C" w:rsidSect="00981612">
          <w:head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59EB78D" w14:textId="77777777" w:rsidR="00981612" w:rsidRPr="009B363A" w:rsidRDefault="00C20DC9" w:rsidP="009B363A">
      <w:pPr>
        <w:spacing w:line="240" w:lineRule="auto"/>
        <w:ind w:left="806" w:right="-43" w:hanging="536"/>
        <w:rPr>
          <w:rFonts w:ascii="Angsana New" w:hAnsi="Angsana New"/>
          <w:sz w:val="30"/>
          <w:szCs w:val="30"/>
          <w:lang w:val="en-US"/>
        </w:rPr>
      </w:pPr>
      <w:r w:rsidRPr="002B7E0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135AFF" w:rsidRPr="00135AFF">
        <w:rPr>
          <w:rFonts w:ascii="Angsana New" w:hAnsi="Angsana New"/>
          <w:sz w:val="30"/>
          <w:szCs w:val="30"/>
          <w:lang w:val="en-US"/>
        </w:rPr>
        <w:t xml:space="preserve">30 </w:t>
      </w:r>
      <w:r w:rsidR="00135AFF" w:rsidRPr="00135AFF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2B7E0C">
        <w:rPr>
          <w:rFonts w:ascii="Angsana New" w:hAnsi="Angsana New" w:hint="cs"/>
          <w:sz w:val="30"/>
          <w:szCs w:val="30"/>
          <w:cs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="00673260" w:rsidRPr="002B7E0C">
        <w:rPr>
          <w:rFonts w:ascii="Angsana New" w:hAnsi="Angsana New"/>
          <w:sz w:val="30"/>
          <w:szCs w:val="30"/>
        </w:rPr>
        <w:t xml:space="preserve"> </w:t>
      </w:r>
      <w:r w:rsidRPr="002B7E0C">
        <w:rPr>
          <w:rFonts w:ascii="Angsana New" w:hAnsi="Angsana New"/>
          <w:sz w:val="30"/>
          <w:szCs w:val="30"/>
          <w:cs/>
        </w:rPr>
        <w:t xml:space="preserve">และ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Pr="002B7E0C">
        <w:rPr>
          <w:rFonts w:ascii="Angsana New" w:hAnsi="Angsana New"/>
          <w:sz w:val="30"/>
          <w:szCs w:val="30"/>
        </w:rPr>
        <w:t xml:space="preserve"> </w:t>
      </w:r>
      <w:r w:rsidRPr="002B7E0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2561</w:t>
      </w:r>
      <w:r w:rsidR="00673260" w:rsidRPr="002B7E0C">
        <w:rPr>
          <w:rFonts w:ascii="Angsana New" w:hAnsi="Angsana New"/>
          <w:sz w:val="30"/>
          <w:szCs w:val="30"/>
        </w:rPr>
        <w:t xml:space="preserve"> </w:t>
      </w:r>
      <w:r w:rsidRPr="002B7E0C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135AFF">
        <w:rPr>
          <w:rFonts w:ascii="Angsana New" w:hAnsi="Angsana New" w:hint="cs"/>
          <w:sz w:val="30"/>
          <w:szCs w:val="30"/>
          <w:cs/>
        </w:rPr>
        <w:t>เก้า</w:t>
      </w:r>
      <w:r w:rsidRPr="002B7E0C">
        <w:rPr>
          <w:rFonts w:ascii="Angsana New" w:hAnsi="Angsana New"/>
          <w:sz w:val="30"/>
          <w:szCs w:val="30"/>
          <w:cs/>
        </w:rPr>
        <w:t>เดือนสิ้นสุด</w:t>
      </w:r>
      <w:r w:rsidRPr="003334E8">
        <w:rPr>
          <w:rFonts w:ascii="Angsana New" w:hAnsi="Angsana New"/>
          <w:sz w:val="30"/>
          <w:szCs w:val="30"/>
          <w:cs/>
        </w:rPr>
        <w:t>วันที่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="00135AFF" w:rsidRPr="00135AFF">
        <w:rPr>
          <w:rFonts w:ascii="Angsana New" w:hAnsi="Angsana New"/>
          <w:sz w:val="30"/>
          <w:szCs w:val="30"/>
          <w:lang w:val="en-US"/>
        </w:rPr>
        <w:t xml:space="preserve">30 </w:t>
      </w:r>
      <w:r w:rsidR="00135AFF" w:rsidRPr="00135AFF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673260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57" w:rightFromText="57" w:vertAnchor="text" w:horzAnchor="margin" w:tblpX="233" w:tblpY="86"/>
        <w:tblW w:w="14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4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8"/>
        <w:gridCol w:w="20"/>
        <w:gridCol w:w="910"/>
        <w:gridCol w:w="184"/>
        <w:gridCol w:w="916"/>
        <w:gridCol w:w="12"/>
      </w:tblGrid>
      <w:tr w:rsidR="00B83FF9" w:rsidRPr="00BE5BF6" w14:paraId="6565E21F" w14:textId="77777777" w:rsidTr="00B83FF9">
        <w:trPr>
          <w:cantSplit/>
          <w:trHeight w:val="289"/>
          <w:tblHeader/>
        </w:trPr>
        <w:tc>
          <w:tcPr>
            <w:tcW w:w="1161" w:type="pct"/>
          </w:tcPr>
          <w:p w14:paraId="74F47862" w14:textId="77777777" w:rsidR="00981612" w:rsidRPr="00BE5BF6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61BB3179" w14:textId="77777777"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E5B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83FF9" w:rsidRPr="00BE5BF6" w14:paraId="05C7D837" w14:textId="77777777" w:rsidTr="00290EFD">
        <w:trPr>
          <w:cantSplit/>
          <w:trHeight w:val="267"/>
          <w:tblHeader/>
        </w:trPr>
        <w:tc>
          <w:tcPr>
            <w:tcW w:w="1161" w:type="pct"/>
          </w:tcPr>
          <w:p w14:paraId="10A0A013" w14:textId="77777777" w:rsidR="00981612" w:rsidRPr="004A3215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14:paraId="7D29A016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40EF6C1F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14:paraId="3C13AC1E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14:paraId="59BEBFFB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14:paraId="05D7EC29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478B8A8E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14:paraId="4F4F4320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14:paraId="2ECEFECA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3" w:type="pct"/>
            <w:gridSpan w:val="4"/>
            <w:vAlign w:val="bottom"/>
          </w:tcPr>
          <w:p w14:paraId="56114EE4" w14:textId="77777777" w:rsidR="00DC526A" w:rsidRPr="002B7E0C" w:rsidRDefault="00981612" w:rsidP="00DC526A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="00DC526A"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14:paraId="710C73EA" w14:textId="77777777" w:rsidR="00981612" w:rsidRPr="002B7E0C" w:rsidRDefault="00135AFF" w:rsidP="00DC526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งวดเก้า</w:t>
            </w:r>
            <w:r w:rsidR="00DC526A"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B83FF9" w:rsidRPr="00BE5BF6" w14:paraId="7A014BA9" w14:textId="77777777" w:rsidTr="00290EFD">
        <w:trPr>
          <w:cantSplit/>
          <w:trHeight w:val="267"/>
          <w:tblHeader/>
        </w:trPr>
        <w:tc>
          <w:tcPr>
            <w:tcW w:w="1161" w:type="pct"/>
          </w:tcPr>
          <w:p w14:paraId="5EBE615D" w14:textId="77777777" w:rsidR="00EF6D67" w:rsidRPr="004D7DBC" w:rsidRDefault="00EF6D67" w:rsidP="00135AF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48AA0D25" w14:textId="77777777" w:rsidR="00EF6D67" w:rsidRPr="002B7E0C" w:rsidRDefault="00135AFF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2" w:type="pct"/>
          </w:tcPr>
          <w:p w14:paraId="3EC70E8C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585DCFC" w14:textId="77777777" w:rsidR="00EF6D67" w:rsidRPr="002B7E0C" w:rsidRDefault="004665B6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14:paraId="2B7B9E5E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0774880" w14:textId="77777777" w:rsidR="00EF6D67" w:rsidRPr="002B7E0C" w:rsidRDefault="00135AFF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</w:tcPr>
          <w:p w14:paraId="3B2533DC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D436534" w14:textId="77777777" w:rsidR="00EF6D67" w:rsidRPr="002B7E0C" w:rsidRDefault="004665B6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3D8E2D0B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262DED5" w14:textId="77777777" w:rsidR="00EF6D67" w:rsidRPr="002B7E0C" w:rsidRDefault="00135AFF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</w:tcPr>
          <w:p w14:paraId="760B5111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B31E227" w14:textId="77777777" w:rsidR="00EF6D67" w:rsidRPr="002B7E0C" w:rsidRDefault="004665B6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14:paraId="33BDB814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04B9CCD" w14:textId="77777777" w:rsidR="00EF6D67" w:rsidRPr="002B7E0C" w:rsidRDefault="00135AFF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5" w:type="pct"/>
          </w:tcPr>
          <w:p w14:paraId="3FCB2D87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09E71B3" w14:textId="77777777" w:rsidR="00EF6D67" w:rsidRPr="002B7E0C" w:rsidRDefault="004665B6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14:paraId="097CE22E" w14:textId="77777777" w:rsidR="00EF6D67" w:rsidRPr="002B7E0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6FDC5D2" w14:textId="77777777" w:rsidR="00EF6D67" w:rsidRPr="002B7E0C" w:rsidRDefault="00135AFF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</w:tcPr>
          <w:p w14:paraId="209ACB3A" w14:textId="77777777" w:rsidR="00EF6D67" w:rsidRPr="004D7DBC" w:rsidRDefault="00EF6D67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6D7343EA" w14:textId="77777777" w:rsidR="00EF6D67" w:rsidRPr="004D7DBC" w:rsidRDefault="00135AFF" w:rsidP="00135A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B83FF9" w:rsidRPr="00BE5BF6" w14:paraId="2164FA45" w14:textId="77777777" w:rsidTr="00290EFD">
        <w:trPr>
          <w:cantSplit/>
          <w:trHeight w:val="267"/>
          <w:tblHeader/>
        </w:trPr>
        <w:tc>
          <w:tcPr>
            <w:tcW w:w="1161" w:type="pct"/>
          </w:tcPr>
          <w:p w14:paraId="1EC082B7" w14:textId="77777777" w:rsidR="00981612" w:rsidRPr="004D7DBC" w:rsidRDefault="00981612" w:rsidP="00135AF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5A6364BF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</w:tcPr>
          <w:p w14:paraId="321CCB0E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5A69F7F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2" w:type="pct"/>
            <w:gridSpan w:val="2"/>
          </w:tcPr>
          <w:p w14:paraId="34418296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03B77DA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14:paraId="1471CB5A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C92F769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8" w:type="pct"/>
            <w:gridSpan w:val="2"/>
          </w:tcPr>
          <w:p w14:paraId="5D2A6E6E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FDB5265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14:paraId="5BF4BDC3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720D035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5" w:type="pct"/>
          </w:tcPr>
          <w:p w14:paraId="20E07073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D46B488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14:paraId="7C88AD8E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2770CDC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9" w:type="pct"/>
            <w:gridSpan w:val="2"/>
          </w:tcPr>
          <w:p w14:paraId="4C351988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C21466E" w14:textId="77777777"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14:paraId="1397C381" w14:textId="77777777"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4033E1AA" w14:textId="77777777" w:rsidR="00981612" w:rsidRPr="004D7DB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B83FF9" w:rsidRPr="00BE5BF6" w14:paraId="7563BA29" w14:textId="77777777" w:rsidTr="00B83FF9">
        <w:trPr>
          <w:cantSplit/>
          <w:trHeight w:val="227"/>
          <w:tblHeader/>
        </w:trPr>
        <w:tc>
          <w:tcPr>
            <w:tcW w:w="1161" w:type="pct"/>
          </w:tcPr>
          <w:p w14:paraId="39E1F5CB" w14:textId="77777777" w:rsidR="00981612" w:rsidRPr="004D7DBC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2C9F4696" w14:textId="77777777"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16B55" w:rsidRPr="00BE5BF6" w14:paraId="67A7FF38" w14:textId="77777777" w:rsidTr="00D17EF7">
        <w:trPr>
          <w:cantSplit/>
          <w:trHeight w:val="267"/>
        </w:trPr>
        <w:tc>
          <w:tcPr>
            <w:tcW w:w="1161" w:type="pct"/>
            <w:vAlign w:val="bottom"/>
          </w:tcPr>
          <w:p w14:paraId="0DE9B6A7" w14:textId="77777777"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14:paraId="5A10CC9A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</w:tcPr>
          <w:p w14:paraId="51862907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2E0DFC4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  <w:gridSpan w:val="2"/>
          </w:tcPr>
          <w:p w14:paraId="27F51D19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16A1915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14:paraId="5E50FBAA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3D39C12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8" w:type="pct"/>
            <w:gridSpan w:val="2"/>
          </w:tcPr>
          <w:p w14:paraId="481758BF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2B47B0B" w14:textId="77777777" w:rsidR="00516B55" w:rsidRPr="00333B02" w:rsidRDefault="00751073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20E11ECD" w14:textId="77777777" w:rsidR="00516B55" w:rsidRPr="00333B02" w:rsidRDefault="00516B55" w:rsidP="00516B5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7677516" w14:textId="77777777" w:rsidR="00516B55" w:rsidRPr="00333B02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5703CC4B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7C14A76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5" w:type="pct"/>
          </w:tcPr>
          <w:p w14:paraId="5D527C50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077F509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99" w:type="pct"/>
            <w:gridSpan w:val="2"/>
          </w:tcPr>
          <w:p w14:paraId="55002A4B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26358CA" w14:textId="77777777" w:rsidR="00516B55" w:rsidRPr="00333B02" w:rsidRDefault="00D64075" w:rsidP="00D6407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430,000</w:t>
            </w:r>
          </w:p>
        </w:tc>
        <w:tc>
          <w:tcPr>
            <w:tcW w:w="63" w:type="pct"/>
          </w:tcPr>
          <w:p w14:paraId="3851F32F" w14:textId="77777777" w:rsidR="00516B55" w:rsidRPr="00333B02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3AEB1596" w14:textId="77777777" w:rsidR="00516B55" w:rsidRPr="00333B02" w:rsidRDefault="002B272E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144,110</w:t>
            </w:r>
          </w:p>
        </w:tc>
      </w:tr>
      <w:tr w:rsidR="002B272E" w:rsidRPr="00BE5BF6" w14:paraId="33B0AE26" w14:textId="77777777" w:rsidTr="00290EFD">
        <w:trPr>
          <w:cantSplit/>
          <w:trHeight w:val="267"/>
        </w:trPr>
        <w:tc>
          <w:tcPr>
            <w:tcW w:w="1161" w:type="pct"/>
          </w:tcPr>
          <w:p w14:paraId="32F6FE7B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14:paraId="488D872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</w:tcPr>
          <w:p w14:paraId="7887C906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C37D8C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  <w:gridSpan w:val="2"/>
          </w:tcPr>
          <w:p w14:paraId="5585006C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A6E01C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</w:tcPr>
          <w:p w14:paraId="19481C1F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E6B9465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8" w:type="pct"/>
            <w:gridSpan w:val="2"/>
          </w:tcPr>
          <w:p w14:paraId="0028DD4F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ABEC17E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311D58B" w14:textId="77777777" w:rsidR="002B272E" w:rsidRPr="00333B02" w:rsidRDefault="002B272E" w:rsidP="002B272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E3A0466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2C77ACC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9BEB15D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5" w:type="pct"/>
          </w:tcPr>
          <w:p w14:paraId="13A6FAA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7EB9A0A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99" w:type="pct"/>
            <w:gridSpan w:val="2"/>
          </w:tcPr>
          <w:p w14:paraId="74812747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9CCD119" w14:textId="77777777" w:rsidR="002B272E" w:rsidRPr="00333B02" w:rsidRDefault="00D64075" w:rsidP="00A957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617E5AC3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476CCAE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477,735</w:t>
            </w:r>
          </w:p>
        </w:tc>
      </w:tr>
      <w:tr w:rsidR="002B272E" w:rsidRPr="00BE5BF6" w14:paraId="09B2D2AD" w14:textId="77777777" w:rsidTr="00290EFD">
        <w:trPr>
          <w:cantSplit/>
          <w:trHeight w:val="267"/>
        </w:trPr>
        <w:tc>
          <w:tcPr>
            <w:tcW w:w="1161" w:type="pct"/>
          </w:tcPr>
          <w:p w14:paraId="1C15C46B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14:paraId="0A1D03D5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1628B662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2E98354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35FEA0F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1A3124C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3" w:type="pct"/>
          </w:tcPr>
          <w:p w14:paraId="7801C712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73EF91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8" w:type="pct"/>
            <w:gridSpan w:val="2"/>
          </w:tcPr>
          <w:p w14:paraId="45E6FBCA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95647C7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E0C7D81" w14:textId="77777777" w:rsidR="002B272E" w:rsidRPr="00333B02" w:rsidRDefault="002B272E" w:rsidP="002B272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0377A09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B515947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ADAC08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5" w:type="pct"/>
          </w:tcPr>
          <w:p w14:paraId="7517C1D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B736E8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99" w:type="pct"/>
            <w:gridSpan w:val="2"/>
          </w:tcPr>
          <w:p w14:paraId="066417C6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8F0BB87" w14:textId="77777777" w:rsidR="002B272E" w:rsidRPr="00333B02" w:rsidRDefault="00D64075" w:rsidP="00A957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56571783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662DE4E3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139,999</w:t>
            </w:r>
          </w:p>
        </w:tc>
      </w:tr>
      <w:tr w:rsidR="002B272E" w:rsidRPr="00BE5BF6" w14:paraId="3A241F1D" w14:textId="77777777" w:rsidTr="00330E23">
        <w:trPr>
          <w:cantSplit/>
          <w:trHeight w:val="251"/>
        </w:trPr>
        <w:tc>
          <w:tcPr>
            <w:tcW w:w="1161" w:type="pct"/>
          </w:tcPr>
          <w:p w14:paraId="2C48F424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14:paraId="05CAD2E3" w14:textId="77777777" w:rsidR="002B272E" w:rsidRPr="00333B02" w:rsidRDefault="00472BC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2,280,000</w:t>
            </w:r>
          </w:p>
        </w:tc>
        <w:tc>
          <w:tcPr>
            <w:tcW w:w="62" w:type="pct"/>
          </w:tcPr>
          <w:p w14:paraId="5108FEB8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6120B1C8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3E5136CC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CB01496" w14:textId="77777777" w:rsidR="002B272E" w:rsidRPr="00333B02" w:rsidRDefault="00472BC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2,280,000</w:t>
            </w:r>
          </w:p>
        </w:tc>
        <w:tc>
          <w:tcPr>
            <w:tcW w:w="63" w:type="pct"/>
          </w:tcPr>
          <w:p w14:paraId="1A12AE9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59C08024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4900C224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3D24A97B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286BBAF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5DB06E9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EA4E66B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1728858B" w14:textId="77777777" w:rsidR="002B272E" w:rsidRPr="00333B02" w:rsidRDefault="00472BC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2,280,000</w:t>
            </w:r>
          </w:p>
        </w:tc>
        <w:tc>
          <w:tcPr>
            <w:tcW w:w="65" w:type="pct"/>
          </w:tcPr>
          <w:p w14:paraId="0897E3E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60F473F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532D216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567BE12" w14:textId="77777777" w:rsidR="002B272E" w:rsidRPr="00333B02" w:rsidRDefault="00D64075" w:rsidP="00A957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7F374D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51D6D7DD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651,300</w:t>
            </w:r>
          </w:p>
        </w:tc>
      </w:tr>
      <w:tr w:rsidR="002B272E" w:rsidRPr="00BE5BF6" w14:paraId="738B4668" w14:textId="77777777" w:rsidTr="00D17EF7">
        <w:trPr>
          <w:cantSplit/>
          <w:trHeight w:val="251"/>
        </w:trPr>
        <w:tc>
          <w:tcPr>
            <w:tcW w:w="1161" w:type="pct"/>
          </w:tcPr>
          <w:p w14:paraId="16CA6F9C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14:paraId="6F285F81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7AE4BBA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340066DD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E76FABD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57DDEF5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48DF1C9E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3259BB68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7774EBC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771466D9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64BA89E4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6348E1CB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E0B0D2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90453EF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0614A54F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611684FD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37F8CE14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F06ABE2" w14:textId="77777777" w:rsidR="002B272E" w:rsidRPr="00333B02" w:rsidRDefault="00D64075" w:rsidP="00A957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1DFCD60B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07AC2EC7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62,387</w:t>
            </w:r>
          </w:p>
        </w:tc>
      </w:tr>
      <w:tr w:rsidR="002B272E" w:rsidRPr="00BE5BF6" w14:paraId="136EE71B" w14:textId="77777777" w:rsidTr="00871628">
        <w:trPr>
          <w:cantSplit/>
          <w:trHeight w:val="251"/>
        </w:trPr>
        <w:tc>
          <w:tcPr>
            <w:tcW w:w="1161" w:type="pct"/>
          </w:tcPr>
          <w:p w14:paraId="4118F3E0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14:paraId="7550A805" w14:textId="77777777" w:rsidR="002B272E" w:rsidRPr="00333B02" w:rsidRDefault="00AA6116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324ACB3E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7A63D413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62CBD2D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0645859" w14:textId="77777777" w:rsidR="002B272E" w:rsidRPr="00333B02" w:rsidRDefault="00AA6116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649E2ACB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22DC8D22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021F0D99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7C595B8E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B1A408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092AB28C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610521E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7B2B17A5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A6116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3F371179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3EA6249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06D6F307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F36072A" w14:textId="77777777" w:rsidR="002B272E" w:rsidRPr="00333B02" w:rsidRDefault="00D64075" w:rsidP="00D6407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49,990</w:t>
            </w:r>
          </w:p>
        </w:tc>
        <w:tc>
          <w:tcPr>
            <w:tcW w:w="63" w:type="pct"/>
          </w:tcPr>
          <w:p w14:paraId="56BDDC3B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4CB69495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105,479</w:t>
            </w:r>
          </w:p>
        </w:tc>
      </w:tr>
      <w:tr w:rsidR="002B272E" w:rsidRPr="00BE5BF6" w14:paraId="0FC07935" w14:textId="77777777" w:rsidTr="00330E23">
        <w:trPr>
          <w:cantSplit/>
          <w:trHeight w:val="251"/>
        </w:trPr>
        <w:tc>
          <w:tcPr>
            <w:tcW w:w="1161" w:type="pct"/>
          </w:tcPr>
          <w:p w14:paraId="20A4BB85" w14:textId="77777777" w:rsidR="002B272E" w:rsidRPr="004D7DBC" w:rsidRDefault="002B272E" w:rsidP="002B272E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14:paraId="6ABAA672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61,600</w:t>
            </w:r>
          </w:p>
        </w:tc>
        <w:tc>
          <w:tcPr>
            <w:tcW w:w="62" w:type="pct"/>
          </w:tcPr>
          <w:p w14:paraId="1590480C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5B28A5A9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62" w:type="pct"/>
            <w:gridSpan w:val="2"/>
          </w:tcPr>
          <w:p w14:paraId="4168322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5595311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61,600</w:t>
            </w:r>
          </w:p>
        </w:tc>
        <w:tc>
          <w:tcPr>
            <w:tcW w:w="63" w:type="pct"/>
          </w:tcPr>
          <w:p w14:paraId="5ED49CE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D9408B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68" w:type="pct"/>
            <w:gridSpan w:val="2"/>
          </w:tcPr>
          <w:p w14:paraId="531EE9D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63FD87AA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04A6532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1118D9E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16B2E63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7DF2E70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61,600</w:t>
            </w:r>
          </w:p>
        </w:tc>
        <w:tc>
          <w:tcPr>
            <w:tcW w:w="65" w:type="pct"/>
          </w:tcPr>
          <w:p w14:paraId="18052115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17D2EFEC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99" w:type="pct"/>
            <w:gridSpan w:val="2"/>
          </w:tcPr>
          <w:p w14:paraId="124ADEEE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D571668" w14:textId="77777777" w:rsidR="002B272E" w:rsidRPr="00333B02" w:rsidRDefault="00D64075" w:rsidP="00D6407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63" w:type="pct"/>
          </w:tcPr>
          <w:p w14:paraId="71036FFA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2BEBCA66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18,896</w:t>
            </w:r>
          </w:p>
        </w:tc>
      </w:tr>
      <w:tr w:rsidR="002B272E" w:rsidRPr="00BE5BF6" w14:paraId="4122891F" w14:textId="77777777" w:rsidTr="00D17EF7">
        <w:trPr>
          <w:cantSplit/>
          <w:trHeight w:val="251"/>
        </w:trPr>
        <w:tc>
          <w:tcPr>
            <w:tcW w:w="1161" w:type="pct"/>
          </w:tcPr>
          <w:p w14:paraId="65F6AB09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14:paraId="430C6EBB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</w:tcPr>
          <w:p w14:paraId="4F00DC7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F15B317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  <w:gridSpan w:val="2"/>
          </w:tcPr>
          <w:p w14:paraId="2E84639B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7EDFAAA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6FB61EED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8CD5BC4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94636CF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5B17D69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52519A9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B562D2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4100DCF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6EE9EB5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7B4B5DCB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55A1EFF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3D63E5F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C7B1472" w14:textId="77777777" w:rsidR="002B272E" w:rsidRPr="00333B02" w:rsidRDefault="00D64075" w:rsidP="00A957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58CC24B7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2AA96F6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272E" w:rsidRPr="00BE5BF6" w14:paraId="48EEFE8B" w14:textId="77777777" w:rsidTr="00D17EF7">
        <w:trPr>
          <w:cantSplit/>
          <w:trHeight w:val="251"/>
        </w:trPr>
        <w:tc>
          <w:tcPr>
            <w:tcW w:w="1161" w:type="pct"/>
          </w:tcPr>
          <w:p w14:paraId="64F33C88" w14:textId="77777777" w:rsidR="002B272E" w:rsidRPr="004D7DBC" w:rsidRDefault="002B272E" w:rsidP="002B272E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14:paraId="6266182D" w14:textId="77777777" w:rsidR="002B272E" w:rsidRPr="00333B02" w:rsidRDefault="00DC2404" w:rsidP="00DC2404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F615A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62" w:type="pct"/>
          </w:tcPr>
          <w:p w14:paraId="01BA7056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8743BA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2" w:type="pct"/>
            <w:gridSpan w:val="2"/>
          </w:tcPr>
          <w:p w14:paraId="4E2065A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BE8CA87" w14:textId="77777777" w:rsidR="002B272E" w:rsidRPr="00333B02" w:rsidRDefault="00DC2404" w:rsidP="00DC2404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F615A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63" w:type="pct"/>
          </w:tcPr>
          <w:p w14:paraId="3CAE777B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C2A8CB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8" w:type="pct"/>
            <w:gridSpan w:val="2"/>
          </w:tcPr>
          <w:p w14:paraId="57660D7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14:paraId="011E9FA4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EDF0629" w14:textId="77777777" w:rsidR="002B272E" w:rsidRPr="00333B02" w:rsidRDefault="002B272E" w:rsidP="002B272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14:paraId="1CFC137D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D84510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8264F7B" w14:textId="77777777" w:rsidR="002B272E" w:rsidRPr="00333B02" w:rsidRDefault="00DC2404" w:rsidP="00DC2404">
            <w:pPr>
              <w:pStyle w:val="acctfourfigures"/>
              <w:tabs>
                <w:tab w:val="clear" w:pos="765"/>
              </w:tabs>
              <w:spacing w:line="340" w:lineRule="exact"/>
              <w:ind w:left="-79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F615A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272E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65" w:type="pct"/>
          </w:tcPr>
          <w:p w14:paraId="60C3E52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63B0BF4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99" w:type="pct"/>
            <w:gridSpan w:val="2"/>
          </w:tcPr>
          <w:p w14:paraId="32467EAF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576E0C1" w14:textId="77777777" w:rsidR="002B272E" w:rsidRPr="00333B02" w:rsidRDefault="00D64075" w:rsidP="00A957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4C993C8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2DB30C63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272E" w:rsidRPr="00BE5BF6" w14:paraId="0417586E" w14:textId="77777777" w:rsidTr="00AA4E2B">
        <w:trPr>
          <w:cantSplit/>
          <w:trHeight w:val="251"/>
        </w:trPr>
        <w:tc>
          <w:tcPr>
            <w:tcW w:w="1161" w:type="pct"/>
            <w:vAlign w:val="bottom"/>
          </w:tcPr>
          <w:p w14:paraId="13A7E667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14:paraId="2B3EB0F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</w:tcPr>
          <w:p w14:paraId="1F17F2BC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4C7EB9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  <w:gridSpan w:val="2"/>
          </w:tcPr>
          <w:p w14:paraId="34A4E847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56FB41A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3" w:type="pct"/>
          </w:tcPr>
          <w:p w14:paraId="195D07CA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10088A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8" w:type="pct"/>
            <w:gridSpan w:val="2"/>
          </w:tcPr>
          <w:p w14:paraId="2C875852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F53F99C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39BBBE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788350EB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60C451B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center"/>
          </w:tcPr>
          <w:p w14:paraId="667EB2C3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259CDD46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DE198A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22A915E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BBB2334" w14:textId="77777777" w:rsidR="002B272E" w:rsidRPr="00333B02" w:rsidRDefault="00D64075" w:rsidP="00A957A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65425043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3C0E1A65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272E" w:rsidRPr="00BE5BF6" w14:paraId="4141A2AF" w14:textId="77777777" w:rsidTr="00D17EF7">
        <w:trPr>
          <w:cantSplit/>
          <w:trHeight w:val="251"/>
        </w:trPr>
        <w:tc>
          <w:tcPr>
            <w:tcW w:w="1161" w:type="pct"/>
          </w:tcPr>
          <w:p w14:paraId="0EA82F3C" w14:textId="77777777" w:rsidR="002B272E" w:rsidRPr="004D7DBC" w:rsidRDefault="002B272E" w:rsidP="002B272E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14:paraId="6528B7E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62" w:type="pct"/>
          </w:tcPr>
          <w:p w14:paraId="66243870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69615E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62" w:type="pct"/>
            <w:gridSpan w:val="2"/>
          </w:tcPr>
          <w:p w14:paraId="16D20F84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3A9E5F7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3" w:type="pct"/>
          </w:tcPr>
          <w:p w14:paraId="77E7F23E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8453999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8" w:type="pct"/>
            <w:gridSpan w:val="2"/>
          </w:tcPr>
          <w:p w14:paraId="32BF6CD6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4BF27CE" w14:textId="77777777" w:rsidR="002B272E" w:rsidRPr="00333B02" w:rsidRDefault="002B272E" w:rsidP="00B9684D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6466F069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C21DF9C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A8C39FE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0998258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5" w:type="pct"/>
          </w:tcPr>
          <w:p w14:paraId="6C2A1EDE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6EF0DA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99" w:type="pct"/>
            <w:gridSpan w:val="2"/>
          </w:tcPr>
          <w:p w14:paraId="3BEAB161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5A3B28D" w14:textId="77777777" w:rsidR="002B272E" w:rsidRPr="00333B02" w:rsidRDefault="00D64075" w:rsidP="00D6407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FB4222"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8,907</w:t>
            </w:r>
          </w:p>
        </w:tc>
        <w:tc>
          <w:tcPr>
            <w:tcW w:w="63" w:type="pct"/>
          </w:tcPr>
          <w:p w14:paraId="64059CAB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465836F8" w14:textId="77777777" w:rsidR="002B272E" w:rsidRPr="00333B02" w:rsidRDefault="002B272E" w:rsidP="002B272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36,067</w:t>
            </w:r>
          </w:p>
        </w:tc>
      </w:tr>
      <w:tr w:rsidR="002B272E" w:rsidRPr="00BE5BF6" w14:paraId="2BB3A719" w14:textId="77777777" w:rsidTr="00D17EF7">
        <w:trPr>
          <w:cantSplit/>
          <w:trHeight w:val="251"/>
        </w:trPr>
        <w:tc>
          <w:tcPr>
            <w:tcW w:w="1161" w:type="pct"/>
          </w:tcPr>
          <w:p w14:paraId="0E0ADE35" w14:textId="77777777" w:rsidR="002B272E" w:rsidRPr="004D7DBC" w:rsidRDefault="002B272E" w:rsidP="00AA4E2B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Pr="00AA4E2B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14:paraId="51FB476F" w14:textId="77777777" w:rsidR="002B272E" w:rsidRPr="00AA4E2B" w:rsidRDefault="002B272E" w:rsidP="00AA4E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</w:tcPr>
          <w:p w14:paraId="2FF03F4C" w14:textId="77777777" w:rsidR="002B272E" w:rsidRPr="00AA4E2B" w:rsidRDefault="002B272E" w:rsidP="00AA4E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7" w:type="pct"/>
            <w:vAlign w:val="bottom"/>
          </w:tcPr>
          <w:p w14:paraId="2EB91583" w14:textId="77777777" w:rsidR="002B272E" w:rsidRPr="00AA4E2B" w:rsidRDefault="002B272E" w:rsidP="00AA4E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  <w:gridSpan w:val="2"/>
          </w:tcPr>
          <w:p w14:paraId="0D7B0056" w14:textId="77777777" w:rsidR="002B272E" w:rsidRPr="00AA4E2B" w:rsidRDefault="002B272E" w:rsidP="00AA4E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2C88A21" w14:textId="77777777" w:rsidR="002B272E" w:rsidRPr="00AA4E2B" w:rsidRDefault="002B272E" w:rsidP="00AA4E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3" w:type="pct"/>
          </w:tcPr>
          <w:p w14:paraId="2267F83F" w14:textId="77777777" w:rsidR="002B272E" w:rsidRPr="00AA4E2B" w:rsidRDefault="002B272E" w:rsidP="00AA4E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9AB3DB7" w14:textId="77777777" w:rsidR="002B272E" w:rsidRPr="00AA4E2B" w:rsidRDefault="002B272E" w:rsidP="00AA4E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8" w:type="pct"/>
            <w:gridSpan w:val="2"/>
          </w:tcPr>
          <w:p w14:paraId="096B4B22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42E0CEC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25B2B511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3D9266A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A4E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CA39729" w14:textId="77777777" w:rsidR="002B272E" w:rsidRPr="00333B02" w:rsidRDefault="002B272E" w:rsidP="002B272E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AEAD3E4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5DCF9D0E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0C90A04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pct"/>
            <w:gridSpan w:val="2"/>
          </w:tcPr>
          <w:p w14:paraId="3B91EC75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68291666" w14:textId="77777777" w:rsidR="002B272E" w:rsidRPr="00333B02" w:rsidRDefault="00D64075" w:rsidP="00AA4E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0B4D40D1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2DBC4BC6" w14:textId="77777777" w:rsidR="002B272E" w:rsidRPr="00333B02" w:rsidRDefault="002B272E" w:rsidP="00AA4E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  <w:r w:rsidR="00DF615A" w:rsidRPr="00333B02"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 </w:t>
            </w:r>
          </w:p>
        </w:tc>
      </w:tr>
      <w:tr w:rsidR="00DF615A" w:rsidRPr="00BE5BF6" w14:paraId="01B53C4A" w14:textId="77777777" w:rsidTr="00D17EF7">
        <w:trPr>
          <w:cantSplit/>
          <w:trHeight w:val="251"/>
        </w:trPr>
        <w:tc>
          <w:tcPr>
            <w:tcW w:w="1161" w:type="pct"/>
          </w:tcPr>
          <w:p w14:paraId="261E3E74" w14:textId="77777777" w:rsidR="00DF615A" w:rsidRPr="004D7DBC" w:rsidRDefault="00DF615A" w:rsidP="00DF615A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14EAFD8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14:paraId="72BCEB2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4961068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14:paraId="1C004C8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283F230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2AEF08E9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359495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14:paraId="3591EBF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A16931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F16895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E9FA53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D9254A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C62F2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B0BFD0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5F7CEB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14:paraId="3EC2FB8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9386659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3BB4B4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2343F907" w14:textId="77777777" w:rsidR="00DF615A" w:rsidRPr="007476B4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F615A" w:rsidRPr="00BE5BF6" w14:paraId="5BC263E7" w14:textId="77777777" w:rsidTr="00D17EF7">
        <w:trPr>
          <w:cantSplit/>
          <w:trHeight w:val="251"/>
        </w:trPr>
        <w:tc>
          <w:tcPr>
            <w:tcW w:w="1161" w:type="pct"/>
          </w:tcPr>
          <w:p w14:paraId="20D6A5F2" w14:textId="77777777" w:rsidR="00DF615A" w:rsidRPr="004D7DBC" w:rsidRDefault="00DF615A" w:rsidP="00DF615A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65A8FE32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14:paraId="1F2CA75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F1DADDF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14:paraId="00A40CF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09342F7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1C7CDDA4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D4FAEBC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14:paraId="74EF55C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CBB602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B63B6E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B6D228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</w:tcPr>
          <w:p w14:paraId="44D3322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53794B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052656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4086680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14:paraId="715106C0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C7CF42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70B0491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35F038DE" w14:textId="77777777" w:rsidR="00DF615A" w:rsidRPr="007476B4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16A1B" w:rsidRPr="00BE5BF6" w14:paraId="20171C79" w14:textId="77777777" w:rsidTr="00D17EF7">
        <w:trPr>
          <w:cantSplit/>
          <w:trHeight w:val="251"/>
        </w:trPr>
        <w:tc>
          <w:tcPr>
            <w:tcW w:w="1161" w:type="pct"/>
          </w:tcPr>
          <w:p w14:paraId="4B7F8B28" w14:textId="77777777" w:rsidR="00316A1B" w:rsidRPr="004D7DBC" w:rsidRDefault="00316A1B" w:rsidP="00DF615A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70A4922" w14:textId="77777777" w:rsidR="00316A1B" w:rsidRPr="004665B6" w:rsidRDefault="00316A1B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14:paraId="60A481C1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212B23D" w14:textId="77777777" w:rsidR="00316A1B" w:rsidRPr="004665B6" w:rsidRDefault="00316A1B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14:paraId="424CA1EE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0ED0427" w14:textId="77777777" w:rsidR="00316A1B" w:rsidRPr="004665B6" w:rsidRDefault="00316A1B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6FC4F3BA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1C7232C" w14:textId="77777777" w:rsidR="00316A1B" w:rsidRPr="004665B6" w:rsidRDefault="00316A1B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14:paraId="7F9D51E1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15B3187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287ED92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3B1D89A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8CF4842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31414A5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468E3C4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6F6D0A2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14:paraId="75AECF8F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E5D92C4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76D43FBE" w14:textId="77777777" w:rsidR="00316A1B" w:rsidRPr="002B7E0C" w:rsidRDefault="00316A1B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479E545C" w14:textId="77777777" w:rsidR="00316A1B" w:rsidRPr="007476B4" w:rsidRDefault="00316A1B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F615A" w:rsidRPr="00BE5BF6" w14:paraId="4CD40AF4" w14:textId="77777777" w:rsidTr="00D17EF7">
        <w:trPr>
          <w:cantSplit/>
          <w:trHeight w:val="251"/>
        </w:trPr>
        <w:tc>
          <w:tcPr>
            <w:tcW w:w="1161" w:type="pct"/>
          </w:tcPr>
          <w:p w14:paraId="31AC19A3" w14:textId="77777777" w:rsidR="00DF615A" w:rsidRPr="004D7DBC" w:rsidRDefault="00DF615A" w:rsidP="00DF615A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3260473A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14:paraId="32993AB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B6E2C43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14:paraId="0CA4DF8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C1F378C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44A2CDF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4C4BAAD" w14:textId="77777777" w:rsidR="00DF615A" w:rsidRPr="004665B6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14:paraId="7A3A43E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84CED6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A3D8B6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61A8EB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13E2E71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2C73B1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0319E0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A87EB0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14:paraId="4B513C4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682084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5850E4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1C82466A" w14:textId="77777777" w:rsidR="00DF615A" w:rsidRPr="007476B4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F615A" w:rsidRPr="00BE5BF6" w14:paraId="44DB5287" w14:textId="77777777" w:rsidTr="00B83FF9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14:paraId="7DB50030" w14:textId="77777777" w:rsidR="00DF615A" w:rsidRPr="004D7DBC" w:rsidRDefault="00DF615A" w:rsidP="00DF615A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23D53191" w14:textId="77777777" w:rsidR="00DF615A" w:rsidRPr="004D7DB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F615A" w:rsidRPr="00BE5BF6" w14:paraId="7A23588D" w14:textId="77777777" w:rsidTr="00B83FF9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2CF9F07E" w14:textId="77777777" w:rsidR="00DF615A" w:rsidRPr="004D7DBC" w:rsidRDefault="00DF615A" w:rsidP="00DF615A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14:paraId="0B8BD763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0ED29AA1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14:paraId="4082C5AA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14:paraId="73E5E6EB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14:paraId="55D8AF3E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74C7D0AF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14:paraId="309DD0BF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14:paraId="315DFCF0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6" w:type="pct"/>
            <w:gridSpan w:val="4"/>
            <w:vAlign w:val="bottom"/>
          </w:tcPr>
          <w:p w14:paraId="7DBD5CF3" w14:textId="77777777" w:rsidR="00DF615A" w:rsidRPr="002B7E0C" w:rsidRDefault="00DF615A" w:rsidP="00DF615A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14:paraId="64A3C758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เก้า</w:t>
            </w:r>
            <w:r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DF615A" w:rsidRPr="00BE5BF6" w14:paraId="1D229162" w14:textId="77777777" w:rsidTr="00290EFD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39091468" w14:textId="77777777" w:rsidR="00DF615A" w:rsidRPr="004D7DBC" w:rsidRDefault="00DF615A" w:rsidP="00DF615A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2C60A4F0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2" w:type="pct"/>
          </w:tcPr>
          <w:p w14:paraId="12A445C9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315E525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14:paraId="3A048DF7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BC7082F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</w:tcPr>
          <w:p w14:paraId="7D91C98A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CEDA47F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23CC9599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A93D2EA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</w:tcPr>
          <w:p w14:paraId="140F4E07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A310F21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14:paraId="371E1B63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90D79DC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5" w:type="pct"/>
          </w:tcPr>
          <w:p w14:paraId="3508BF0B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B95E5D5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14:paraId="309EF83E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DA63086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</w:tcPr>
          <w:p w14:paraId="4BA061E4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62D8402B" w14:textId="77777777" w:rsidR="00DF615A" w:rsidRPr="004D7DB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5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135AF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DF615A" w:rsidRPr="00BE5BF6" w14:paraId="0BCAFFD2" w14:textId="77777777" w:rsidTr="00290EFD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52301552" w14:textId="77777777" w:rsidR="00DF615A" w:rsidRPr="004D7DBC" w:rsidRDefault="00DF615A" w:rsidP="00DF615A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19AED7E3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</w:tcPr>
          <w:p w14:paraId="639CE4EC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5071A30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2" w:type="pct"/>
            <w:gridSpan w:val="2"/>
          </w:tcPr>
          <w:p w14:paraId="4C845EDB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D37D2F9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14:paraId="31A56503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120F3AA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8" w:type="pct"/>
            <w:gridSpan w:val="2"/>
          </w:tcPr>
          <w:p w14:paraId="583096D9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B17F7B8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14:paraId="41873578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7B1B1E72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5" w:type="pct"/>
          </w:tcPr>
          <w:p w14:paraId="5A6C0428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CE85F66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14:paraId="79A0C955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858B6B2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9" w:type="pct"/>
            <w:gridSpan w:val="2"/>
          </w:tcPr>
          <w:p w14:paraId="6E658508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7AD70DA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14:paraId="63CF393A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1FD364B4" w14:textId="77777777" w:rsidR="00DF615A" w:rsidRPr="004D7DB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DF615A" w:rsidRPr="009B363A" w14:paraId="1A9F4D1A" w14:textId="77777777" w:rsidTr="00B83FF9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14:paraId="05C4D822" w14:textId="77777777" w:rsidR="00DF615A" w:rsidRPr="004D7DBC" w:rsidRDefault="00DF615A" w:rsidP="00DF615A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6BA456B5" w14:textId="77777777" w:rsidR="00DF615A" w:rsidRPr="002B7E0C" w:rsidRDefault="00DF615A" w:rsidP="00DF615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F615A" w:rsidRPr="00BE5BF6" w14:paraId="2255D3A3" w14:textId="77777777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6C5D8EEC" w14:textId="77777777" w:rsidR="00DF615A" w:rsidRPr="004D7DBC" w:rsidRDefault="00DF615A" w:rsidP="00DF615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307" w:type="pct"/>
            <w:vAlign w:val="bottom"/>
          </w:tcPr>
          <w:p w14:paraId="5C40E194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401ACFB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F9EACD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65599164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82B88A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7925B0D9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5FE7AA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7EB4426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6463DB7B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65E7DFEA" w14:textId="77777777" w:rsidR="00DF615A" w:rsidRPr="002B7E0C" w:rsidRDefault="00DF615A" w:rsidP="00DF615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B85F2D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2CC306D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0EA37E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4470666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716299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184605A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152DCC9" w14:textId="77777777" w:rsidR="00DF615A" w:rsidRPr="002B7E0C" w:rsidRDefault="00D64075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2ECE90D" w14:textId="77777777" w:rsidR="00DF615A" w:rsidRPr="004D7DB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5B5965B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6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DF615A" w:rsidRPr="00BE5BF6" w14:paraId="628BAD94" w14:textId="77777777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51A4DEFE" w14:textId="77777777" w:rsidR="00DF615A" w:rsidRPr="004D7DBC" w:rsidRDefault="00DF615A" w:rsidP="00DF615A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307" w:type="pct"/>
            <w:vAlign w:val="bottom"/>
          </w:tcPr>
          <w:p w14:paraId="3D0B9AC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013CA7D9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EFFD91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83930F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518234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5A0E04B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6D7BF3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7DCFF50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2DF7E90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1AB3A981" w14:textId="77777777" w:rsidR="00DF615A" w:rsidRPr="002B7E0C" w:rsidRDefault="00DF615A" w:rsidP="00DF615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97A8C4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6D649ED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82F761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5FD299F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D6A50E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62ADBD00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388D1B" w14:textId="77777777" w:rsidR="00DF615A" w:rsidRPr="002B7E0C" w:rsidRDefault="00D64075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1A8A1210" w14:textId="77777777" w:rsidR="00DF615A" w:rsidRPr="004D7DB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DE3ADB4" w14:textId="77777777" w:rsidR="00DF615A" w:rsidRPr="007476B4" w:rsidRDefault="00DF615A" w:rsidP="00DF615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15,997</w:t>
            </w:r>
          </w:p>
        </w:tc>
      </w:tr>
      <w:tr w:rsidR="00DF615A" w:rsidRPr="00BE5BF6" w14:paraId="3BBBA165" w14:textId="77777777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238EE2C8" w14:textId="77777777" w:rsidR="00DF615A" w:rsidRPr="004D7DBC" w:rsidRDefault="00DF615A" w:rsidP="00DF615A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14:paraId="3B9EC83B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5574546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AD6CC8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D706FF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D834CC9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79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3" w:type="pct"/>
          </w:tcPr>
          <w:p w14:paraId="6125ABDC" w14:textId="77777777" w:rsidR="00DF615A" w:rsidRPr="004C79E8" w:rsidRDefault="00DF615A" w:rsidP="00DF615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D3F060A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79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8" w:type="pct"/>
            <w:gridSpan w:val="2"/>
          </w:tcPr>
          <w:p w14:paraId="75D795C8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A9A0613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79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31E800D0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C73F358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79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774B5141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F792619" w14:textId="77777777" w:rsidR="00DF615A" w:rsidRPr="004C79E8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79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5" w:type="pct"/>
          </w:tcPr>
          <w:p w14:paraId="05B74DC0" w14:textId="77777777" w:rsidR="00DF615A" w:rsidRPr="002B7E0C" w:rsidRDefault="00DF615A" w:rsidP="00DF615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42E68D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99" w:type="pct"/>
            <w:gridSpan w:val="2"/>
          </w:tcPr>
          <w:p w14:paraId="63799CE8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B855A14" w14:textId="77777777" w:rsidR="00DF615A" w:rsidRPr="002B7E0C" w:rsidRDefault="00D64075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55DD9D6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1EBBCED" w14:textId="77777777" w:rsidR="00DF615A" w:rsidRPr="007476B4" w:rsidRDefault="00DF615A" w:rsidP="00DF615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32,787</w:t>
            </w:r>
          </w:p>
        </w:tc>
      </w:tr>
      <w:tr w:rsidR="00DF615A" w:rsidRPr="00BE5BF6" w14:paraId="59552DAC" w14:textId="77777777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282B7C9B" w14:textId="77777777" w:rsidR="00DF615A" w:rsidRPr="004D7DBC" w:rsidRDefault="00DF615A" w:rsidP="00DF615A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2017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307" w:type="pct"/>
            <w:vAlign w:val="bottom"/>
          </w:tcPr>
          <w:p w14:paraId="275802C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766F562B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849B39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2E7ABCE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5AEEEF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3" w:type="pct"/>
          </w:tcPr>
          <w:p w14:paraId="131196C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4D11F9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8" w:type="pct"/>
            <w:gridSpan w:val="2"/>
          </w:tcPr>
          <w:p w14:paraId="05B6980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8F36E7B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DE23D0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B4BEEF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B1A4C4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AECE029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4C6070B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AD104E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2FB7003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A9125F0" w14:textId="77777777" w:rsidR="00DF615A" w:rsidRPr="002B7E0C" w:rsidRDefault="00D64075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4D6932B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57CC7299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DF615A" w:rsidRPr="00BE5BF6" w14:paraId="3C99700D" w14:textId="77777777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33C61460" w14:textId="77777777" w:rsidR="00DF615A" w:rsidRPr="004D7DBC" w:rsidRDefault="00DF615A" w:rsidP="00DF615A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307" w:type="pct"/>
            <w:vAlign w:val="bottom"/>
          </w:tcPr>
          <w:p w14:paraId="5108682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</w:tcPr>
          <w:p w14:paraId="4A8FE89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DDA0B6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  <w:gridSpan w:val="2"/>
          </w:tcPr>
          <w:p w14:paraId="00F4F4A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05B141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3" w:type="pct"/>
          </w:tcPr>
          <w:p w14:paraId="511DC91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EB922E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8" w:type="pct"/>
            <w:gridSpan w:val="2"/>
          </w:tcPr>
          <w:p w14:paraId="1F7D72DB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AABFB2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22CFA8F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392E23B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04FDAFA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475DD3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3E7332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7A3492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5E39FDA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C61C54" w14:textId="77777777" w:rsidR="00DF615A" w:rsidRPr="002B7E0C" w:rsidRDefault="00D64075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5839C916" w14:textId="77777777" w:rsidR="00DF615A" w:rsidRPr="004D7DB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BE43386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DF615A" w:rsidRPr="00BE5BF6" w14:paraId="632AD6DE" w14:textId="77777777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656C6A6D" w14:textId="77777777" w:rsidR="00DF615A" w:rsidRPr="004D7DBC" w:rsidRDefault="00DF615A" w:rsidP="00DF615A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307" w:type="pct"/>
            <w:vAlign w:val="bottom"/>
          </w:tcPr>
          <w:p w14:paraId="0B3BD149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</w:tcPr>
          <w:p w14:paraId="10D8906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F28595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  <w:gridSpan w:val="2"/>
          </w:tcPr>
          <w:p w14:paraId="29F858F7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779C6F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3" w:type="pct"/>
          </w:tcPr>
          <w:p w14:paraId="55D28CE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9755DD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8" w:type="pct"/>
            <w:gridSpan w:val="2"/>
          </w:tcPr>
          <w:p w14:paraId="769D5FE9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0E755BF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4754EE6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04B256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7DE60860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CDC3AAA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27C38C4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3E8AD9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60589674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190D21B" w14:textId="77777777" w:rsidR="00DF615A" w:rsidRPr="002B7E0C" w:rsidRDefault="00D64075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6BD93A36" w14:textId="77777777" w:rsidR="00DF615A" w:rsidRPr="004D7DB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79B12BF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DF615A" w:rsidRPr="00BE5BF6" w14:paraId="10EC1F81" w14:textId="77777777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D81E64D" w14:textId="77777777" w:rsidR="00DF615A" w:rsidRPr="004D7DBC" w:rsidRDefault="00DF615A" w:rsidP="00DF615A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07" w:type="pct"/>
            <w:vAlign w:val="bottom"/>
          </w:tcPr>
          <w:p w14:paraId="7B6D0823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</w:tcPr>
          <w:p w14:paraId="20DE23C6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50F1C8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  <w:gridSpan w:val="2"/>
          </w:tcPr>
          <w:p w14:paraId="2FC71ADA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045DD792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3" w:type="pct"/>
          </w:tcPr>
          <w:p w14:paraId="1F239C43" w14:textId="77777777" w:rsidR="00DF615A" w:rsidRPr="002B7E0C" w:rsidRDefault="00DF615A" w:rsidP="00DF615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342E6DD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8" w:type="pct"/>
            <w:gridSpan w:val="2"/>
          </w:tcPr>
          <w:p w14:paraId="7439819C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5D2E451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531C7FB5" w14:textId="77777777" w:rsidR="00DF615A" w:rsidRPr="002B7E0C" w:rsidRDefault="00DF615A" w:rsidP="00DF615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075C1720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72EFEE54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79970632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1D5ABC5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6D2B64E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34CBD96D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B60F1DC" w14:textId="77777777" w:rsidR="00DF615A" w:rsidRPr="002B7E0C" w:rsidRDefault="00D64075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12B2E6F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10A123EE" w14:textId="77777777" w:rsidR="00DF615A" w:rsidRPr="002B7E0C" w:rsidRDefault="00DF615A" w:rsidP="009F4E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DF615A" w:rsidRPr="00BE5BF6" w14:paraId="066D6FBB" w14:textId="77777777" w:rsidTr="00DC526A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14:paraId="4D815AA0" w14:textId="77777777" w:rsidR="00DF615A" w:rsidRPr="004D7DBC" w:rsidRDefault="00DF615A" w:rsidP="00DF615A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767E7FE4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6DFD50E0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A1495BE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72C150F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3338" w14:textId="77777777" w:rsidR="00DF615A" w:rsidRPr="00333B02" w:rsidRDefault="00AA6116" w:rsidP="00DC2404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472BCE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DC2404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993</w:t>
            </w:r>
            <w:r w:rsidR="00472BCE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,577</w:t>
            </w:r>
          </w:p>
        </w:tc>
        <w:tc>
          <w:tcPr>
            <w:tcW w:w="63" w:type="pct"/>
          </w:tcPr>
          <w:p w14:paraId="48F8ED58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62881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839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807</w:t>
            </w:r>
          </w:p>
        </w:tc>
        <w:tc>
          <w:tcPr>
            <w:tcW w:w="68" w:type="pct"/>
            <w:gridSpan w:val="2"/>
          </w:tcPr>
          <w:p w14:paraId="373CA70B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12418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5432710D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7F2BD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D980F88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8AA33" w14:textId="77777777" w:rsidR="00DF615A" w:rsidRPr="00333B02" w:rsidRDefault="00DC2404" w:rsidP="00DC2404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472BCE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187</w:t>
            </w:r>
            <w:r w:rsidR="00472BCE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,578</w:t>
            </w:r>
          </w:p>
        </w:tc>
        <w:tc>
          <w:tcPr>
            <w:tcW w:w="65" w:type="pct"/>
          </w:tcPr>
          <w:p w14:paraId="44C63F8B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0893F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033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808</w:t>
            </w:r>
          </w:p>
        </w:tc>
        <w:tc>
          <w:tcPr>
            <w:tcW w:w="99" w:type="pct"/>
            <w:gridSpan w:val="2"/>
          </w:tcPr>
          <w:p w14:paraId="521DEFE1" w14:textId="77777777" w:rsidR="00DF615A" w:rsidRPr="00333B02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87B34" w14:textId="77777777" w:rsidR="00DF615A" w:rsidRPr="00333B02" w:rsidRDefault="00FB4222" w:rsidP="00D64075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528,897</w:t>
            </w:r>
          </w:p>
        </w:tc>
        <w:tc>
          <w:tcPr>
            <w:tcW w:w="63" w:type="pct"/>
          </w:tcPr>
          <w:p w14:paraId="4BEB6C61" w14:textId="77777777" w:rsidR="00DF615A" w:rsidRPr="002B7E0C" w:rsidRDefault="00DF615A" w:rsidP="00DF615A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9B40F" w14:textId="77777777" w:rsidR="00DF615A" w:rsidRPr="002B7E0C" w:rsidRDefault="00DF615A" w:rsidP="00DF615A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684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757</w:t>
            </w:r>
          </w:p>
        </w:tc>
      </w:tr>
      <w:tr w:rsidR="00DF615A" w:rsidRPr="00BE5BF6" w14:paraId="673BC958" w14:textId="77777777" w:rsidTr="00DC526A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14:paraId="2F6408F7" w14:textId="77777777" w:rsidR="00DC2404" w:rsidRDefault="00DC2404" w:rsidP="00DF615A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B8AFC4" w14:textId="77777777" w:rsidR="00DF615A" w:rsidRPr="00DC526A" w:rsidRDefault="00DF615A" w:rsidP="00DF615A">
            <w:pPr>
              <w:pStyle w:val="block"/>
              <w:spacing w:after="0"/>
              <w:ind w:left="0"/>
              <w:jc w:val="thaiDistribute"/>
              <w:rPr>
                <w:rFonts w:ascii="Angsana New" w:hAnsi="Angsana New" w:cstheme="min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7BA81852" w14:textId="77777777" w:rsidR="00392F58" w:rsidRPr="00AF1C12" w:rsidRDefault="00392F58" w:rsidP="00AF1C12">
      <w:pPr>
        <w:rPr>
          <w:lang w:val="en-US"/>
        </w:rPr>
        <w:sectPr w:rsidR="00392F58" w:rsidRPr="00AF1C12" w:rsidSect="00392F58">
          <w:footerReference w:type="default" r:id="rId13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7AB9FC72" w14:textId="77777777" w:rsidR="00C825EE" w:rsidRDefault="008E0435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AC423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การซื้อ</w:t>
      </w:r>
      <w:r w:rsidRPr="004D7DB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และจำหน่ายเงินลงทุน</w:t>
      </w:r>
      <w:r w:rsidR="00D50B12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ในบริษัทย่อ</w:t>
      </w:r>
      <w:r w:rsidR="00F74A0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ย</w:t>
      </w:r>
    </w:p>
    <w:p w14:paraId="4C168897" w14:textId="77777777" w:rsidR="006F0A23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782E758" w14:textId="77777777" w:rsidR="006F0A23" w:rsidRPr="00D50B12" w:rsidRDefault="006F0A23" w:rsidP="006F0A23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4665B6" w:rsidRPr="004665B6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</w:p>
    <w:p w14:paraId="13F1D052" w14:textId="77777777" w:rsidR="006F0A23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ED199DA" w14:textId="77777777" w:rsidR="007E1177" w:rsidRPr="00D50B12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</w:t>
      </w:r>
      <w:r w:rsidRPr="007E117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เงินลงทุนในบริษัท </w:t>
      </w:r>
      <w:r w:rsidRPr="007E117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อินโนเวชั่น</w:t>
      </w:r>
      <w:r w:rsidRPr="007E117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D50B1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เซ็นเตอร์ จำกั</w:t>
      </w:r>
      <w:r w:rsidR="00D50B12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14:paraId="0A0825A7" w14:textId="77777777" w:rsidR="007E1177" w:rsidRPr="004D7DBC" w:rsidRDefault="007E1177" w:rsidP="007E1177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759928E5" w14:textId="77777777" w:rsidR="00A97F44" w:rsidRPr="005C410F" w:rsidRDefault="006F0A23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เมื่อ</w:t>
      </w:r>
      <w:r w:rsidR="009E481B" w:rsidRPr="005C410F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9E481B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9E481B"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E481B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5C410F">
        <w:rPr>
          <w:rFonts w:ascii="Angsana New" w:hAnsi="Angsana New" w:cs="Angsana New"/>
          <w:sz w:val="30"/>
          <w:szCs w:val="30"/>
        </w:rPr>
        <w:t xml:space="preserve">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5C410F">
        <w:rPr>
          <w:rFonts w:ascii="Angsana New" w:hAnsi="Angsana New" w:cs="Angsana New"/>
          <w:sz w:val="30"/>
          <w:szCs w:val="30"/>
        </w:rPr>
        <w:t xml:space="preserve"> 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ที่ประชุมคณะกรรมการของบริษัท โอสถสภา อินโนเวชั่น</w:t>
      </w:r>
      <w:r w:rsidR="00D86960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เซ็นเตอร์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5C410F">
        <w:rPr>
          <w:rFonts w:ascii="Angsana New" w:hAnsi="Angsana New" w:cs="Angsana New"/>
          <w:sz w:val="30"/>
          <w:szCs w:val="30"/>
          <w:lang w:bidi="th-TH"/>
        </w:rPr>
        <w:t>.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5C410F">
        <w:rPr>
          <w:rFonts w:ascii="Angsana New" w:hAnsi="Angsana New" w:cs="Angsana New"/>
          <w:sz w:val="30"/>
          <w:szCs w:val="30"/>
        </w:rPr>
        <w:t xml:space="preserve"> 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ล้านบาทโดยเรียกชำระค่าหุ้นเพิ่มเติม</w:t>
      </w:r>
      <w:r w:rsidR="00CB6302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ได้รับชำระค่าหุ้น</w:t>
      </w:r>
      <w:r w:rsidR="00D86960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ในเดือน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0FC2BFFF" w14:textId="77777777" w:rsidR="00F70BD6" w:rsidRPr="005C410F" w:rsidRDefault="00F70BD6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D4C5535" w14:textId="77777777" w:rsidR="00F70BD6" w:rsidRPr="005C410F" w:rsidRDefault="00F70BD6" w:rsidP="00F70BD6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14:paraId="346D953E" w14:textId="77777777" w:rsidR="00F70BD6" w:rsidRPr="005C410F" w:rsidRDefault="00F70BD6" w:rsidP="00F70BD6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6B032DD5" w14:textId="77777777" w:rsidR="00E04923" w:rsidRPr="005C410F" w:rsidRDefault="00E04923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เมื่อวันที่</w:t>
      </w:r>
      <w:r w:rsidR="00D50B12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D50B12"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50B12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D50B12"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713B5"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>ที่ประชุมคณะกรรมการของบริษัท โอสถสภา เอ็นเตอร์ไพรซ์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="00C713B5"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44</w:t>
      </w:r>
      <w:r w:rsidR="00C713B5" w:rsidRPr="005C410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97</w:t>
      </w:r>
      <w:r w:rsidR="00C713B5"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ล้านบาทโดยเรียกชำระค่าหุ้นเพิ่มเติม</w:t>
      </w:r>
      <w:r w:rsidR="00CB6302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</w:t>
      </w:r>
      <w:r w:rsidR="00C713B5"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ได้รับชำระค่าหุ้นดังกล่าวในเดือนพฤษภาคม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74023B10" w14:textId="77777777" w:rsidR="00712535" w:rsidRPr="005C410F" w:rsidRDefault="00712535" w:rsidP="00712535">
      <w:pPr>
        <w:pStyle w:val="block"/>
        <w:spacing w:before="240" w:after="0"/>
        <w:ind w:left="44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ที่ประชุม</w:t>
      </w:r>
      <w:r w:rsidR="00BE32F9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วิสามัญผู้ถือหุ้น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ของบริษัท โอสถสภา เอ็นเตอร์ไพรซ์ จำกัด ซึ่งเป็นบริษัทย่อยของบริษัท </w:t>
      </w:r>
      <w:r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>มีมติอนุมัติให้เพิ่มทุน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430.0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และได้รับชำระค่าหุ้นดังกล่าวในเดือนสิงหาคม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14A0CA3A" w14:textId="77777777" w:rsidR="00712535" w:rsidRPr="005C410F" w:rsidRDefault="00712535" w:rsidP="00712535">
      <w:pPr>
        <w:pStyle w:val="block"/>
        <w:spacing w:before="240" w:after="0"/>
        <w:ind w:left="44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ที่ประชุม</w:t>
      </w:r>
      <w:r w:rsidR="00BE32F9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วิสามัญผู้ถือหุ้น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ของบริษัท โอสถสภา เอ็นเตอร์ไพรซ์ จำกัด ซึ่งเป็นบริษัทย่อยของบริษัท </w:t>
      </w:r>
      <w:r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>มีมติอนุมัติให้เพิ่มทุน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139.5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และได้รับชำระค่าหุ้นดังกล่าวในเดือนสิงหาคม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777ADED2" w14:textId="77777777" w:rsidR="00712535" w:rsidRPr="005C410F" w:rsidRDefault="00712535" w:rsidP="00712535">
      <w:pPr>
        <w:pStyle w:val="block"/>
        <w:spacing w:before="240" w:after="0"/>
        <w:ind w:left="44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24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ที่ประชุม</w:t>
      </w:r>
      <w:r w:rsidR="00BE32F9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วิสามัญผู้ถือหุ้น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ของบริษัท โอสถสภา เอ็นเตอร์ไพรซ์ จำกัด ซึ่งเป็นบริษัทย่อยของบริษัท </w:t>
      </w:r>
      <w:r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>มีมติอนุมัติให้เพิ่มทุน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840.0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และได้รับชำระค่าหุ้นดังกล่าวในเดือนกันยายน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3FC310A1" w14:textId="77777777" w:rsidR="00712535" w:rsidRPr="005C410F" w:rsidRDefault="00712535" w:rsidP="00712535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961D185" w14:textId="77777777" w:rsidR="00712535" w:rsidRPr="005C410F" w:rsidRDefault="00712535" w:rsidP="006E01F8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ซื้อเงินลงทุนใน</w:t>
      </w:r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 xml:space="preserve"> </w:t>
      </w:r>
      <w:proofErr w:type="spellStart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>Oventure</w:t>
      </w:r>
      <w:proofErr w:type="spellEnd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 xml:space="preserve"> </w:t>
      </w:r>
      <w:proofErr w:type="spellStart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>Pte.</w:t>
      </w:r>
      <w:proofErr w:type="spellEnd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 xml:space="preserve"> Ltd.</w:t>
      </w: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 xml:space="preserve"> โดยบริษัท </w:t>
      </w:r>
      <w:r w:rsidRPr="005C410F"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78AFBDC5" w14:textId="77777777" w:rsidR="00712535" w:rsidRPr="005C410F" w:rsidRDefault="00712535" w:rsidP="00712535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09102256" w14:textId="51D20659" w:rsidR="00712535" w:rsidRPr="005C410F" w:rsidRDefault="00712535" w:rsidP="006E01F8">
      <w:pPr>
        <w:pStyle w:val="block"/>
        <w:spacing w:after="0"/>
        <w:ind w:left="44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ในเดือนมิถุนายน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2562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บริษัท โอสถสภา เอ็นเตอร์ไพรซ์ จำกัด ซึ่งเป็นบริษัทย่อยของบริษัทได้ชำระ</w:t>
      </w:r>
      <w:r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ค่าหุ้นเพิ่มทุนใน </w:t>
      </w:r>
      <w:proofErr w:type="spellStart"/>
      <w:r w:rsidRPr="005C410F">
        <w:rPr>
          <w:rFonts w:ascii="Angsana New" w:hAnsi="Angsana New" w:cs="Angsana New"/>
          <w:sz w:val="30"/>
          <w:szCs w:val="30"/>
          <w:lang w:val="en-US" w:bidi="th-TH"/>
        </w:rPr>
        <w:t>Oventure</w:t>
      </w:r>
      <w:proofErr w:type="spellEnd"/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 Pte. Ltd.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1.27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ล้านเหรียญสหรัฐอเมริกา </w:t>
      </w:r>
      <w:r w:rsidR="00FC7AD6"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>ทั้งนี้เป็นไปตามมติผู้ถือหุ้นของ</w:t>
      </w:r>
      <w:r w:rsidR="003767FC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FC7AD6"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บริษัทย่อยดังกล่าว</w:t>
      </w:r>
    </w:p>
    <w:p w14:paraId="4B01E2C8" w14:textId="77777777" w:rsidR="00712535" w:rsidRPr="005C410F" w:rsidRDefault="00712535" w:rsidP="006E01F8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lastRenderedPageBreak/>
        <w:t xml:space="preserve">จัดตั้งบริษัท โอทูซี จำกัด (เดิมชื่อ บริษัท โอเมจิน จำกัด) โดยบริษัท </w:t>
      </w:r>
      <w:r w:rsidRPr="005C410F"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2265EC93" w14:textId="77777777" w:rsidR="00712535" w:rsidRPr="005C410F" w:rsidRDefault="00712535" w:rsidP="00712535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3B3175AE" w14:textId="0DB782FF" w:rsidR="00712535" w:rsidRPr="005C410F" w:rsidRDefault="00712535" w:rsidP="006E01F8">
      <w:pPr>
        <w:pStyle w:val="block"/>
        <w:spacing w:after="0"/>
        <w:ind w:left="448"/>
        <w:jc w:val="thaiDistribute"/>
        <w:rPr>
          <w:rFonts w:ascii="Angsana New" w:hAnsi="Angsana New" w:cs="Angsana New"/>
          <w:spacing w:val="2"/>
          <w:sz w:val="30"/>
          <w:szCs w:val="30"/>
          <w:lang w:val="en-US" w:bidi="th-TH"/>
        </w:rPr>
      </w:pP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ในเดือน</w:t>
      </w:r>
      <w:r w:rsidRPr="006E01F8">
        <w:rPr>
          <w:rFonts w:ascii="Angsana New" w:hAnsi="Angsana New" w:cs="Angsana New"/>
          <w:sz w:val="30"/>
          <w:szCs w:val="30"/>
          <w:cs/>
          <w:lang w:val="en-US" w:bidi="th-TH"/>
        </w:rPr>
        <w:t>กรกฎาคม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2562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บริษัท โอสถสภา เอ็นเตอร์ไพรซ์ จำกัด ได้จดทะเบียนจัดตั้งบริษัทย่อย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ชื่อบริษัท</w:t>
      </w:r>
      <w:r w:rsidR="006E01F8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โอเมจิน จำกัด เพื่อประกอบธุรกิจพาณิชย์อิเล็</w:t>
      </w:r>
      <w:r w:rsidR="00D338DF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ก</w:t>
      </w:r>
      <w:r w:rsidR="00D338DF"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ทรอนิก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ส์ โดยมีทุนจดทะเบียน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50.0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และมีทุนที่ออกและเรียกชำระแล้วจำนวน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12.5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คิดเป็นอัตราร้อยละ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100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ของทุนที่ออกและเรียกชำระแล้ว ทั้งนี้เป็นไปตามมติที่ประชุมคณะกรรมการของบริษัท เมื่อวันที่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14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2562</w:t>
      </w:r>
    </w:p>
    <w:p w14:paraId="737C697A" w14:textId="77777777" w:rsidR="00712535" w:rsidRPr="005C410F" w:rsidRDefault="00712535" w:rsidP="00712535">
      <w:pPr>
        <w:pStyle w:val="block"/>
        <w:spacing w:after="0"/>
        <w:ind w:left="709"/>
        <w:jc w:val="thaiDistribute"/>
        <w:rPr>
          <w:rFonts w:ascii="Angsana New" w:hAnsi="Angsana New" w:cs="Angsana New"/>
          <w:spacing w:val="2"/>
          <w:sz w:val="30"/>
          <w:szCs w:val="30"/>
          <w:lang w:val="en-US" w:bidi="th-TH"/>
        </w:rPr>
      </w:pPr>
    </w:p>
    <w:p w14:paraId="06E7624A" w14:textId="54291700" w:rsidR="00712535" w:rsidRPr="005C410F" w:rsidRDefault="00712535" w:rsidP="006E01F8">
      <w:pPr>
        <w:pStyle w:val="block"/>
        <w:spacing w:after="0"/>
        <w:ind w:left="448"/>
        <w:jc w:val="thaiDistribute"/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ต่อมาในเดือนตุลาคม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2562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บริษัท โอเมจิน จำกัด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ได้เปลี่ยนชื่อเป็น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บริษัท โอทูซี จำกัด</w:t>
      </w:r>
      <w:r w:rsidR="00100725"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ตามมติที่ประชุมวิสามัญ</w:t>
      </w:r>
      <w:r w:rsidR="006E01F8">
        <w:rPr>
          <w:rFonts w:ascii="Angsana New" w:hAnsi="Angsana New" w:cs="Angsana New"/>
          <w:spacing w:val="2"/>
          <w:sz w:val="30"/>
          <w:szCs w:val="30"/>
          <w:lang w:val="en-US" w:bidi="th-TH"/>
        </w:rPr>
        <w:br/>
      </w:r>
      <w:r w:rsidR="00100725"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ผู้ถือหุ้นของบริษัทย่อยดังกล่าว</w:t>
      </w:r>
    </w:p>
    <w:p w14:paraId="75B252D3" w14:textId="77777777" w:rsidR="00712535" w:rsidRPr="005C410F" w:rsidRDefault="00712535" w:rsidP="00712535">
      <w:pPr>
        <w:pStyle w:val="block"/>
        <w:spacing w:after="0"/>
        <w:ind w:left="709"/>
        <w:jc w:val="thaiDistribute"/>
        <w:rPr>
          <w:rFonts w:ascii="Angsana New" w:hAnsi="Angsana New" w:cs="Angsana New"/>
          <w:spacing w:val="2"/>
          <w:sz w:val="30"/>
          <w:szCs w:val="30"/>
          <w:cs/>
          <w:lang w:bidi="th-TH"/>
        </w:rPr>
      </w:pPr>
    </w:p>
    <w:p w14:paraId="55204D5B" w14:textId="77777777" w:rsidR="00712535" w:rsidRPr="005C410F" w:rsidRDefault="00712535" w:rsidP="006E01F8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</w:pPr>
      <w:r w:rsidRPr="005C410F"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  <w:t>จัดตั้ง</w:t>
      </w: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บริษัท โอยูระ จำกัด โดยบริษัท โอทูซี จำกัด (เดิมชื่อ บริษัท โอเมจิน จำกัด)</w:t>
      </w:r>
    </w:p>
    <w:p w14:paraId="53447AB1" w14:textId="77777777" w:rsidR="00712535" w:rsidRPr="005C410F" w:rsidRDefault="00712535" w:rsidP="00712535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0523C1F4" w14:textId="476434D7" w:rsidR="00712535" w:rsidRPr="005C410F" w:rsidRDefault="00712535" w:rsidP="006E01F8">
      <w:pPr>
        <w:pStyle w:val="block"/>
        <w:spacing w:after="0"/>
        <w:ind w:left="448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โอทูซี จำกัด (</w:t>
      </w:r>
      <w:r w:rsidRPr="005C410F"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  <w:t>เดิมชื่อ บริษัท โอเมจิน จำกัด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)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ได้จดทะเบียนจัดตั้งบริษัทย่อย </w:t>
      </w:r>
      <w:r w:rsidR="006E01F8">
        <w:rPr>
          <w:rFonts w:ascii="Angsana New" w:hAnsi="Angsana New" w:cs="Angsana New"/>
          <w:spacing w:val="2"/>
          <w:sz w:val="30"/>
          <w:szCs w:val="30"/>
          <w:lang w:bidi="th-TH"/>
        </w:rPr>
        <w:br/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ชื่อบริษัท โอยูระ จำกัด เพื่อให้ความรู้และ</w:t>
      </w:r>
      <w:r w:rsidR="00D338DF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จำหน่าย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สินค้าที่มีส่วนผสมของสมุนไพร โดยมีทุนจดทะเบียน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30.0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และมีทุนที่ออกและเรียกชำระแล้วจำนวน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7.5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คิดเป็นอัตราร้อยละ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100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ของทุนที่ออกและเรียกชำระแล้ว ทั้งนี้เป็นไปตามมติที่ประชุมคณะกรรมการของบริษัท เมื่อวันที่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14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2562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</w:p>
    <w:p w14:paraId="47D46576" w14:textId="77777777" w:rsidR="00712535" w:rsidRPr="005C410F" w:rsidRDefault="00712535" w:rsidP="00712535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A454612" w14:textId="77777777" w:rsidR="00712535" w:rsidRPr="005C410F" w:rsidRDefault="00712535" w:rsidP="006E01F8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pacing w:val="2"/>
          <w:sz w:val="30"/>
          <w:szCs w:val="30"/>
          <w:cs/>
          <w:lang w:bidi="th-TH"/>
        </w:rPr>
      </w:pP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 xml:space="preserve">ซื้อเงินลงทุนใน </w:t>
      </w:r>
      <w:proofErr w:type="spellStart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 xml:space="preserve"> Enterprises Singapore </w:t>
      </w:r>
      <w:proofErr w:type="spellStart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>Pte.</w:t>
      </w:r>
      <w:proofErr w:type="spellEnd"/>
      <w:r w:rsidRPr="005C410F">
        <w:rPr>
          <w:rFonts w:ascii="Angsana New" w:hAnsi="Angsana New" w:cs="Angsana New"/>
          <w:i/>
          <w:iCs/>
          <w:spacing w:val="2"/>
          <w:sz w:val="30"/>
          <w:szCs w:val="30"/>
          <w:lang w:bidi="th-TH"/>
        </w:rPr>
        <w:t xml:space="preserve"> Ltd. </w:t>
      </w:r>
      <w:r w:rsidRPr="005C410F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bidi="th-TH"/>
        </w:rPr>
        <w:t>โดยบริษัท โอสถสภา เอ็นเตอร์ไพรซ์ จำกัด</w:t>
      </w:r>
    </w:p>
    <w:p w14:paraId="0E9DF117" w14:textId="77777777" w:rsidR="00712535" w:rsidRPr="005C410F" w:rsidRDefault="00712535" w:rsidP="00712535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5C36BCF2" w14:textId="77777777" w:rsidR="00712535" w:rsidRPr="005C410F" w:rsidRDefault="00712535" w:rsidP="006E01F8">
      <w:pPr>
        <w:pStyle w:val="block"/>
        <w:spacing w:after="0"/>
        <w:ind w:left="448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Enterprises Singapore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Pte.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Ltd.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="003D1BD8"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1</w:t>
      </w:r>
      <w:r w:rsidR="003D1BD8"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8.0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</w:t>
      </w:r>
      <w:r w:rsidR="00100725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วิสามัญ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ผู้ถือหุ้นของบริษัทย่อยดังกล่าว</w:t>
      </w:r>
    </w:p>
    <w:p w14:paraId="3AFB7598" w14:textId="77777777" w:rsidR="003D1BD8" w:rsidRPr="005C410F" w:rsidRDefault="003D1BD8" w:rsidP="00712535">
      <w:pPr>
        <w:pStyle w:val="block"/>
        <w:spacing w:after="0"/>
        <w:ind w:left="709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</w:p>
    <w:p w14:paraId="5BDB0E5A" w14:textId="77777777" w:rsidR="003D1BD8" w:rsidRPr="005C410F" w:rsidRDefault="003D1BD8" w:rsidP="006E01F8">
      <w:pPr>
        <w:pStyle w:val="block"/>
        <w:spacing w:after="0"/>
        <w:ind w:left="448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ในเดือนกันยายน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2562 </w:t>
      </w:r>
      <w:r w:rsidRPr="005C410F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Enterprises Singapore </w:t>
      </w:r>
      <w:proofErr w:type="spellStart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Pte.</w:t>
      </w:r>
      <w:proofErr w:type="spellEnd"/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Ltd.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>1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0.0</w:t>
      </w:r>
      <w:r w:rsidRPr="005C410F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</w:t>
      </w:r>
      <w:r w:rsidR="00100725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วิสามัญ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ผู้ถือหุ้นของบริษัทย่อยดังกล่าว</w:t>
      </w:r>
    </w:p>
    <w:p w14:paraId="7DC26D21" w14:textId="77777777" w:rsidR="003D1BD8" w:rsidRPr="005C410F" w:rsidRDefault="003D1BD8" w:rsidP="00712535">
      <w:pPr>
        <w:pStyle w:val="block"/>
        <w:spacing w:after="0"/>
        <w:ind w:left="709"/>
        <w:jc w:val="thaiDistribute"/>
        <w:rPr>
          <w:rFonts w:ascii="Angsana New" w:hAnsi="Angsana New" w:cs="Angsana New"/>
          <w:spacing w:val="2"/>
          <w:sz w:val="30"/>
          <w:szCs w:val="30"/>
          <w:lang w:bidi="th-TH"/>
        </w:rPr>
      </w:pPr>
    </w:p>
    <w:p w14:paraId="69F7C37E" w14:textId="77777777" w:rsidR="004E276C" w:rsidRPr="005C410F" w:rsidRDefault="00BD1A2D" w:rsidP="004E276C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รับโอนหุ้น</w:t>
      </w:r>
      <w:r w:rsidR="004E276C" w:rsidRPr="005C410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ในบริษัท</w:t>
      </w:r>
      <w:r w:rsidR="004E276C" w:rsidRPr="005C410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โอสถสภา ลอยเฮง (ประเทศไทย) จำกัด</w:t>
      </w:r>
    </w:p>
    <w:p w14:paraId="6113A199" w14:textId="77777777" w:rsidR="004E276C" w:rsidRPr="005C410F" w:rsidRDefault="004E276C" w:rsidP="004E276C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1C964D47" w14:textId="2AE32931" w:rsidR="00100725" w:rsidRPr="005C410F" w:rsidRDefault="00DC19E4" w:rsidP="004E276C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เมื่อวันที่ </w:t>
      </w:r>
      <w:r w:rsidR="00D338DF"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11 </w:t>
      </w:r>
      <w:r w:rsidR="00D338DF"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กันยายน</w:t>
      </w:r>
      <w:r w:rsidR="004E276C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="004E276C"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2562 </w:t>
      </w:r>
      <w:r w:rsidR="00D338DF"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บริษัทได้รับ</w:t>
      </w:r>
      <w:r w:rsidR="004E276C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โอนหุ้น</w:t>
      </w:r>
      <w:r w:rsidR="003271DD"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ของบริษัท </w:t>
      </w:r>
      <w:r w:rsidR="003271DD" w:rsidRPr="005C410F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โอสถสภา ลอยเฮง (ประเทศไทย) จำกัด</w:t>
      </w:r>
      <w:r w:rsidR="003271DD"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</w:t>
      </w:r>
      <w:r w:rsidR="00D338DF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ซึ่งเป็นบริษัทย่อยของบริษัท </w:t>
      </w:r>
      <w:r w:rsidR="004E276C"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จากผู้ถือหุ้นส่วนน้อย</w:t>
      </w:r>
      <w:r w:rsidR="00867067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มาเป็นหุ้นของ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บริษัท</w:t>
      </w:r>
      <w:r w:rsidR="00867067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จึงทำให้</w:t>
      </w:r>
      <w:r w:rsidR="00755B77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บริษัท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เปลี่ยนแปลง</w:t>
      </w:r>
      <w:r w:rsidR="004E276C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สัดส่วน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เงินลงทุน</w:t>
      </w:r>
      <w:r w:rsidR="00353610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ในบริษัท</w:t>
      </w:r>
      <w:r w:rsidR="00100725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ย่อย</w:t>
      </w:r>
      <w:r w:rsidR="00353610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ดังกล่าว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จาก</w:t>
      </w:r>
      <w:r w:rsidR="004E276C" w:rsidRPr="005C410F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ร้อยละ </w:t>
      </w:r>
      <w:r w:rsidR="004E276C"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5</w:t>
      </w:r>
      <w:r w:rsidR="00D338DF"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0.99</w:t>
      </w:r>
      <w:r w:rsidR="004E276C"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5C410F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เป็นร้อยละ </w:t>
      </w:r>
      <w:r w:rsidR="00CE77B6"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>99.98</w:t>
      </w:r>
      <w:r w:rsidRPr="005C410F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="006E01F8">
        <w:rPr>
          <w:rFonts w:ascii="Angsana New" w:hAnsi="Angsana New" w:cs="Angsana New"/>
          <w:spacing w:val="2"/>
          <w:sz w:val="30"/>
          <w:szCs w:val="30"/>
          <w:lang w:val="en-US" w:bidi="th-TH"/>
        </w:rPr>
        <w:br w:type="page"/>
      </w:r>
    </w:p>
    <w:p w14:paraId="4D1F6938" w14:textId="77777777" w:rsidR="00512664" w:rsidRPr="005C410F" w:rsidRDefault="00512664" w:rsidP="0051266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 xml:space="preserve">ซื้อเงินลงทุนในบริษัท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49146DAC" w14:textId="77777777" w:rsidR="00512664" w:rsidRPr="005C410F" w:rsidRDefault="00512664" w:rsidP="0051266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FC041A4" w14:textId="77777777" w:rsidR="00512664" w:rsidRPr="005C410F" w:rsidRDefault="00512664" w:rsidP="0051266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18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ประชุม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</w:t>
      </w:r>
      <w:r w:rsidR="00804BE9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บริษัท สยามกลาสอยุธยา จำกัด ซึ่งเป็นบริษัทย่อยของบริษัท มีมติอนุมัติ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ให้เพิ่มทุน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เป็นจำนวนเงิน </w:t>
      </w:r>
      <w:r w:rsidR="00804BE9" w:rsidRPr="005C410F">
        <w:rPr>
          <w:rFonts w:ascii="Angsana New" w:hAnsi="Angsana New" w:cs="Angsana New"/>
          <w:sz w:val="30"/>
          <w:szCs w:val="30"/>
          <w:lang w:val="en-US" w:bidi="th-TH"/>
        </w:rPr>
        <w:t>1,500</w:t>
      </w:r>
      <w:r w:rsidR="000C2822" w:rsidRPr="005C410F">
        <w:rPr>
          <w:rFonts w:ascii="Angsana New" w:hAnsi="Angsana New" w:cs="Angsana New"/>
          <w:sz w:val="30"/>
          <w:szCs w:val="30"/>
          <w:lang w:val="en-US" w:bidi="th-TH"/>
        </w:rPr>
        <w:t>.0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879ED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เรียกชำระค่าหุ้นเพิ่ม</w:t>
      </w:r>
      <w:r w:rsidR="00804BE9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5C410F">
        <w:rPr>
          <w:rFonts w:cs="Angsana New" w:hint="cs"/>
          <w:sz w:val="30"/>
          <w:szCs w:val="30"/>
          <w:cs/>
          <w:lang w:bidi="th-TH"/>
        </w:rPr>
        <w:t>ได้รับชำระค่าหุ้นทั้งหมดในเดือน</w:t>
      </w:r>
      <w:r w:rsidR="00804BE9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กันยายน </w:t>
      </w:r>
      <w:r w:rsidR="00804BE9"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7DA30877" w14:textId="77777777" w:rsidR="00F0554A" w:rsidRPr="005C410F" w:rsidRDefault="00F0554A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288BFE7" w14:textId="77777777" w:rsidR="00AA6116" w:rsidRPr="005C410F" w:rsidRDefault="00AA6116" w:rsidP="00AA6116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เอสเอสบี เอ็นเตอร์ไพรซ์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5C410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จำกัด</w:t>
      </w:r>
      <w:r w:rsidRPr="005C410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0336F8BB" w14:textId="77777777" w:rsidR="00AA6116" w:rsidRPr="005C410F" w:rsidRDefault="00AA6116" w:rsidP="00AA6116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EF0E27E" w14:textId="77777777" w:rsidR="00AA6116" w:rsidRPr="00804BE9" w:rsidRDefault="00AA6116" w:rsidP="00AA6116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27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ประชุม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วิสามัญผู้ถือหุ้นของ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บริษัท เอสเอสบี เอ็นเตอร์ไพรซ์ จำกัด ซึ่งเป็นบริษัทย่อยของบริษัท มีมติอนุมัติ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ให้เพิ่มทุน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เป็นจำนวนเงิน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>169</w:t>
      </w:r>
      <w:r w:rsidR="000C2822" w:rsidRPr="005C410F">
        <w:rPr>
          <w:rFonts w:ascii="Angsana New" w:hAnsi="Angsana New" w:cs="Angsana New"/>
          <w:sz w:val="30"/>
          <w:szCs w:val="30"/>
          <w:lang w:val="en-US" w:bidi="th-TH"/>
        </w:rPr>
        <w:t>.0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โดยเรียกชำระค่าหุ้นเพิ่มทุน และ</w:t>
      </w:r>
      <w:r w:rsidRPr="005C410F">
        <w:rPr>
          <w:rFonts w:cs="Angsana New" w:hint="cs"/>
          <w:sz w:val="30"/>
          <w:szCs w:val="30"/>
          <w:cs/>
          <w:lang w:bidi="th-TH"/>
        </w:rPr>
        <w:t>ได้รับชำระค่าหุ้นทั้งหมดในเดือน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กันยายน </w:t>
      </w:r>
      <w:r w:rsidRPr="005C410F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2A2DDD56" w14:textId="77777777" w:rsidR="00AA6116" w:rsidRPr="00512664" w:rsidRDefault="00AA6116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3C90E377" w14:textId="77777777" w:rsidR="006F490D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4665B6" w:rsidRPr="004665B6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</w:p>
    <w:p w14:paraId="1D73210D" w14:textId="77777777" w:rsidR="007E1177" w:rsidRDefault="007E1177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64C7BAE0" w14:textId="77777777" w:rsidR="007E1177" w:rsidRPr="00BF407B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BF407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5D590455" w14:textId="77777777" w:rsidR="007E1177" w:rsidRPr="004D7DBC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B080C5E" w14:textId="77777777" w:rsidR="007E1177" w:rsidRPr="001B5E18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ที่ประชุมคณะกรรมการของบริษัท สยามกลาสอยุธยา จำกัด ซึ่งเป็นบริษัทย่อยของบริษัท มีมติ</w:t>
      </w:r>
      <w:r w:rsidRPr="001B5E18">
        <w:rPr>
          <w:rFonts w:ascii="Angsana New" w:hAnsi="Angsana New" w:cs="Angsana New"/>
          <w:sz w:val="30"/>
          <w:szCs w:val="30"/>
          <w:cs/>
          <w:lang w:bidi="th-TH"/>
        </w:rPr>
        <w:t xml:space="preserve">อนุมัติเรียกชำระค่าหุ้นเพิ่มเติมจากบริษัทเป็นจำนวนเงินทั้งสิ้น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300</w:t>
      </w:r>
      <w:r w:rsidRPr="001B5E1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</w:t>
      </w:r>
      <w:r w:rsidRPr="001B5E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ทั้งนี้ </w:t>
      </w:r>
      <w:r w:rsidRPr="001B5E18">
        <w:rPr>
          <w:rFonts w:cs="Angsana New" w:hint="cs"/>
          <w:sz w:val="30"/>
          <w:szCs w:val="30"/>
          <w:cs/>
          <w:lang w:bidi="th-TH"/>
        </w:rPr>
        <w:t xml:space="preserve">บริษัท สยามกลาสอยุธยา จำกัด </w:t>
      </w:r>
      <w:r w:rsidRPr="001B5E18">
        <w:rPr>
          <w:rFonts w:ascii="Angsana New" w:hAnsi="Angsana New" w:cs="Angsana New" w:hint="cs"/>
          <w:sz w:val="30"/>
          <w:szCs w:val="30"/>
          <w:cs/>
          <w:lang w:bidi="th-TH"/>
        </w:rPr>
        <w:t>ได้เรียกชำระค่าหุ้นเพิ่มเติม และ</w:t>
      </w:r>
      <w:r w:rsidRPr="001B5E18">
        <w:rPr>
          <w:rFonts w:cs="Angsana New" w:hint="cs"/>
          <w:sz w:val="30"/>
          <w:szCs w:val="30"/>
          <w:cs/>
          <w:lang w:bidi="th-TH"/>
        </w:rPr>
        <w:t>ได้รับชำระค่าหุ้นทั้งหมดในเดือน</w:t>
      </w:r>
      <w:r w:rsidRPr="001B5E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เมษายน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2561</w:t>
      </w:r>
    </w:p>
    <w:p w14:paraId="3ECF43AC" w14:textId="67AFF4C5" w:rsidR="00333B02" w:rsidRDefault="00333B02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63E8F0" w14:textId="77777777" w:rsidR="00D46ACB" w:rsidRPr="001B5E18" w:rsidRDefault="00D46ACB" w:rsidP="00D46ACB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ซื้อเงินลงทุนใน</w:t>
      </w:r>
      <w:r w:rsidRPr="001B5E18">
        <w:rPr>
          <w:i/>
          <w:iCs/>
        </w:rPr>
        <w:t xml:space="preserve"> </w:t>
      </w:r>
      <w:proofErr w:type="spellStart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>Osotspa</w:t>
      </w:r>
      <w:proofErr w:type="spellEnd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Enterprises Singapore </w:t>
      </w:r>
      <w:proofErr w:type="spellStart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>Pte.</w:t>
      </w:r>
      <w:proofErr w:type="spellEnd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Ltd.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D73268" w:rsidRPr="001B5E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และ </w:t>
      </w:r>
      <w:proofErr w:type="spellStart"/>
      <w:r w:rsidR="00DA6746" w:rsidRPr="001B5E1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Osotspa</w:t>
      </w:r>
      <w:proofErr w:type="spellEnd"/>
      <w:r w:rsidR="00DA6746" w:rsidRPr="001B5E1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Myanmar Company Limited</w:t>
      </w:r>
      <w:r w:rsidR="00D73268" w:rsidRPr="001B5E1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D73268" w:rsidRPr="001B5E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โดยบริษัท</w:t>
      </w:r>
      <w:r w:rsidR="00CE3E1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ย่อย</w:t>
      </w:r>
    </w:p>
    <w:p w14:paraId="03EC15A9" w14:textId="77777777" w:rsidR="00D46ACB" w:rsidRPr="001B5E18" w:rsidRDefault="00D46ACB" w:rsidP="00D46ACB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1307990A" w14:textId="77777777" w:rsidR="00D46ACB" w:rsidRPr="00BC6D44" w:rsidRDefault="00BC6D44" w:rsidP="00D46ACB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C6D4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ในเดือนมิถุนายน </w:t>
      </w:r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2561 </w:t>
      </w:r>
      <w:r w:rsidRPr="00BC6D4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 โอสถสภา เอ็นเตอร์ไพรซ์ จำกัด ซึ่งเป็นบริษัทย่อยของบริษัทได้ชำระค่าหุ้นเพิ่มทุนใน </w:t>
      </w:r>
      <w:proofErr w:type="spellStart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>Osotspa</w:t>
      </w:r>
      <w:proofErr w:type="spellEnd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 Enterprises Singapore Pte. Ltd. </w:t>
      </w:r>
      <w:r w:rsidRPr="00BC6D4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30.6 </w:t>
      </w:r>
      <w:r w:rsidRPr="00BC6D4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ล้านเหรียญสหรัฐอเมริกา เพื่อลงทุนต่อไปยัง </w:t>
      </w:r>
      <w:proofErr w:type="spellStart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>Osotspa</w:t>
      </w:r>
      <w:proofErr w:type="spellEnd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 Myanmar Company Limited </w:t>
      </w:r>
      <w:r w:rsidRPr="00BC6D4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ซึ่งเป็นบริษัทย่อยในสาธารณรัฐแห่งสหภาพเมียนมาร์ ร้อยละ </w:t>
      </w:r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>85</w:t>
      </w:r>
      <w:r w:rsidRPr="00BC6D4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ของทุนที่ออกและชำระแล้ว เป็นจำนวนเงิน </w:t>
      </w:r>
      <w:r w:rsidRPr="00BC6D44">
        <w:rPr>
          <w:rFonts w:ascii="Angsana New" w:hAnsi="Angsana New" w:cs="Angsana New" w:hint="cs"/>
          <w:sz w:val="30"/>
          <w:szCs w:val="30"/>
          <w:lang w:val="en-US"/>
        </w:rPr>
        <w:t>30.6</w:t>
      </w:r>
      <w:r w:rsidRPr="00BC6D4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ล้านเหรียญสหรัฐอเมริกา ทั้งนี้เป็นไปตามมติที่ประชุมผู้ถือหุ้นของบริษัทย่อยดังกล่าว</w:t>
      </w:r>
    </w:p>
    <w:p w14:paraId="23D67110" w14:textId="74BC3126" w:rsidR="00712535" w:rsidRDefault="006E01F8" w:rsidP="006E01F8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DB2179D" w14:textId="77777777" w:rsidR="00A97F44" w:rsidRPr="004D7DBC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>จำหน่ายเงินลงทุนในบริษัท ฟิวเจอร์ มาร์เก็ตติ้ง คอมมิวนิเคชั่นส์ กรุ๊ป จำกัด</w:t>
      </w:r>
    </w:p>
    <w:p w14:paraId="7440B2CE" w14:textId="77777777" w:rsidR="00A321E4" w:rsidRPr="002104D4" w:rsidRDefault="00A321E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24"/>
          <w:szCs w:val="24"/>
          <w:lang w:bidi="th-TH"/>
        </w:rPr>
      </w:pPr>
    </w:p>
    <w:p w14:paraId="711881B1" w14:textId="77777777" w:rsidR="00F70BD6" w:rsidRDefault="00E86729" w:rsidP="00E86729">
      <w:pPr>
        <w:pStyle w:val="block"/>
        <w:spacing w:after="0"/>
        <w:ind w:left="45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บริษัทได้จำหน่า</w:t>
      </w:r>
      <w:r w:rsidR="005E0499">
        <w:rPr>
          <w:rFonts w:ascii="Angsana New" w:hAnsi="Angsana New" w:cs="Angsana New" w:hint="cs"/>
          <w:sz w:val="30"/>
          <w:szCs w:val="30"/>
          <w:cs/>
          <w:lang w:val="en-US" w:bidi="th-TH"/>
        </w:rPr>
        <w:t>ย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ให้กับบริษัท ฮาคูโฮโด แคปปิตอล (ไทยแลนด์) จำกัด และบริษัท ฮาคูโฮโด เอเชีย แปซิฟิค จำกัด โดยตกลงราคาซื้อขายเบื้องต้นเป็นจำนวนเงิน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947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19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p w14:paraId="5434630D" w14:textId="77777777" w:rsidR="00712535" w:rsidRPr="00333B02" w:rsidRDefault="00712535" w:rsidP="002104D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8C8DE62" w14:textId="6A4BEDC6" w:rsidR="00B47328" w:rsidRDefault="00B47328" w:rsidP="002104D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D7DBC">
        <w:rPr>
          <w:rFonts w:ascii="Angsana New" w:hAnsi="Angsana New" w:cs="Angsana New"/>
          <w:sz w:val="30"/>
          <w:szCs w:val="30"/>
          <w:cs/>
          <w:lang w:bidi="th-TH"/>
        </w:rPr>
        <w:t>มูลค่าตามบัญชีของสินทรัพย์และหนี้สินสุทธิของ</w:t>
      </w:r>
      <w:r w:rsidRPr="004D7DBC">
        <w:rPr>
          <w:rFonts w:ascii="Angsana New" w:hAnsi="Angsana New" w:cs="Angsana New" w:hint="cs"/>
          <w:sz w:val="30"/>
          <w:szCs w:val="30"/>
          <w:cs/>
          <w:lang w:bidi="th-TH"/>
        </w:rPr>
        <w:t>บริษัท ฟิวเจอร์ มาร์เก็ตติ้ง คอมมิวนิเคชั่นส์ กรุ๊ป จำกัดและบริษัทย่อย</w:t>
      </w:r>
      <w:r w:rsidRPr="004D7DB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</w:t>
      </w:r>
      <w:r w:rsidRPr="004D7DBC">
        <w:rPr>
          <w:rFonts w:ascii="Angsana New" w:hAnsi="Angsana New" w:cs="Angsana New" w:hint="cs"/>
          <w:sz w:val="30"/>
          <w:szCs w:val="30"/>
          <w:cs/>
          <w:lang w:bidi="th-TH"/>
        </w:rPr>
        <w:t>สูญเสียการควบคุม</w:t>
      </w:r>
      <w:r w:rsidR="005D423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5D423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D42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5D4234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4D7DBC">
        <w:rPr>
          <w:rFonts w:ascii="Angsana New" w:hAnsi="Angsana New" w:cs="Angsana New"/>
          <w:sz w:val="30"/>
          <w:szCs w:val="30"/>
          <w:cs/>
          <w:lang w:bidi="th-TH"/>
        </w:rPr>
        <w:t xml:space="preserve"> ประกอบด้วยรายการต่อไปนี้</w:t>
      </w:r>
    </w:p>
    <w:p w14:paraId="7DEDC4AE" w14:textId="77777777" w:rsidR="006E01F8" w:rsidRPr="00F70BD6" w:rsidRDefault="006E01F8" w:rsidP="002104D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072" w:type="dxa"/>
        <w:tblLayout w:type="fixed"/>
        <w:tblLook w:val="01E0" w:firstRow="1" w:lastRow="1" w:firstColumn="1" w:lastColumn="1" w:noHBand="0" w:noVBand="0"/>
      </w:tblPr>
      <w:tblGrid>
        <w:gridCol w:w="4268"/>
        <w:gridCol w:w="977"/>
        <w:gridCol w:w="1843"/>
        <w:gridCol w:w="285"/>
        <w:gridCol w:w="1699"/>
      </w:tblGrid>
      <w:tr w:rsidR="002104D4" w:rsidRPr="004D7DBC" w14:paraId="0F27D89C" w14:textId="77777777" w:rsidTr="00333B02">
        <w:trPr>
          <w:trHeight w:val="19"/>
        </w:trPr>
        <w:tc>
          <w:tcPr>
            <w:tcW w:w="4268" w:type="dxa"/>
          </w:tcPr>
          <w:p w14:paraId="4D084EAF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52BF7DCB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1749B601" w14:textId="77777777" w:rsidR="002104D4" w:rsidRPr="005C4E4D" w:rsidRDefault="002104D4" w:rsidP="00333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E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vAlign w:val="bottom"/>
          </w:tcPr>
          <w:p w14:paraId="01D8155D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99" w:type="dxa"/>
            <w:vAlign w:val="bottom"/>
          </w:tcPr>
          <w:p w14:paraId="59B851D2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4D4" w:rsidRPr="004D7DBC" w14:paraId="4C6FD759" w14:textId="77777777" w:rsidTr="00333B02">
        <w:trPr>
          <w:trHeight w:val="289"/>
        </w:trPr>
        <w:tc>
          <w:tcPr>
            <w:tcW w:w="4268" w:type="dxa"/>
          </w:tcPr>
          <w:p w14:paraId="06AD91B2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BBB15E8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6344409E" w14:textId="77777777" w:rsidR="002104D4" w:rsidRPr="001E7DF5" w:rsidRDefault="002104D4" w:rsidP="00333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E7DF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04D4" w:rsidRPr="004D7DBC" w14:paraId="71BD7CCB" w14:textId="77777777" w:rsidTr="00333B02">
        <w:trPr>
          <w:trHeight w:val="19"/>
        </w:trPr>
        <w:tc>
          <w:tcPr>
            <w:tcW w:w="4268" w:type="dxa"/>
          </w:tcPr>
          <w:p w14:paraId="79A54506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77" w:type="dxa"/>
          </w:tcPr>
          <w:p w14:paraId="5455F343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00622364" w14:textId="77777777" w:rsidR="002104D4" w:rsidRPr="005C4E4D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5" w:type="dxa"/>
          </w:tcPr>
          <w:p w14:paraId="4FF462D5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D80655C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4D4" w:rsidRPr="004D7DBC" w14:paraId="68109DB7" w14:textId="77777777" w:rsidTr="00333B02">
        <w:trPr>
          <w:trHeight w:val="19"/>
        </w:trPr>
        <w:tc>
          <w:tcPr>
            <w:tcW w:w="4268" w:type="dxa"/>
          </w:tcPr>
          <w:p w14:paraId="0D697A0D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7" w:type="dxa"/>
          </w:tcPr>
          <w:p w14:paraId="227BF368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0835967B" w14:textId="77777777" w:rsidR="002104D4" w:rsidRPr="005C4E4D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85" w:type="dxa"/>
          </w:tcPr>
          <w:p w14:paraId="0ADA9AEB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7F75DF9E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7CEC8344" w14:textId="77777777" w:rsidTr="00333B02">
        <w:trPr>
          <w:trHeight w:val="19"/>
        </w:trPr>
        <w:tc>
          <w:tcPr>
            <w:tcW w:w="4268" w:type="dxa"/>
          </w:tcPr>
          <w:p w14:paraId="607F7648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14E98B37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E8E7566" w14:textId="77777777" w:rsidR="002104D4" w:rsidRPr="005C4E4D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85" w:type="dxa"/>
          </w:tcPr>
          <w:p w14:paraId="1A3AC1A5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5B238685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6B83448C" w14:textId="77777777" w:rsidTr="00333B02">
        <w:trPr>
          <w:trHeight w:val="19"/>
        </w:trPr>
        <w:tc>
          <w:tcPr>
            <w:tcW w:w="4268" w:type="dxa"/>
          </w:tcPr>
          <w:p w14:paraId="1874B793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D7D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77" w:type="dxa"/>
          </w:tcPr>
          <w:p w14:paraId="50B33D38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07407DBD" w14:textId="77777777" w:rsidR="002104D4" w:rsidRPr="005C4E4D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85" w:type="dxa"/>
          </w:tcPr>
          <w:p w14:paraId="502480D1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236EC4DE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688BE998" w14:textId="77777777" w:rsidTr="00333B02">
        <w:trPr>
          <w:trHeight w:val="19"/>
        </w:trPr>
        <w:tc>
          <w:tcPr>
            <w:tcW w:w="4268" w:type="dxa"/>
          </w:tcPr>
          <w:p w14:paraId="25E9AF23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77" w:type="dxa"/>
          </w:tcPr>
          <w:p w14:paraId="10F0AA5C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BC43A53" w14:textId="77777777" w:rsidR="002104D4" w:rsidRPr="005C4E4D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85" w:type="dxa"/>
          </w:tcPr>
          <w:p w14:paraId="31FE771E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0A2C8235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66A1F8CB" w14:textId="77777777" w:rsidTr="00333B02">
        <w:trPr>
          <w:trHeight w:val="19"/>
        </w:trPr>
        <w:tc>
          <w:tcPr>
            <w:tcW w:w="4268" w:type="dxa"/>
          </w:tcPr>
          <w:p w14:paraId="5A8D4ADA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77" w:type="dxa"/>
          </w:tcPr>
          <w:p w14:paraId="797D76D7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D451AA7" w14:textId="77777777" w:rsidR="002104D4" w:rsidRPr="005C4E4D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85" w:type="dxa"/>
          </w:tcPr>
          <w:p w14:paraId="3F1C5EF2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3E73416E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4133AAD3" w14:textId="77777777" w:rsidTr="00333B02">
        <w:trPr>
          <w:trHeight w:val="19"/>
        </w:trPr>
        <w:tc>
          <w:tcPr>
            <w:tcW w:w="4268" w:type="dxa"/>
          </w:tcPr>
          <w:p w14:paraId="6ED269CC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77" w:type="dxa"/>
          </w:tcPr>
          <w:p w14:paraId="1931A016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1FD731E7" w14:textId="77777777" w:rsidR="002104D4" w:rsidRPr="005C4E4D" w:rsidRDefault="002104D4" w:rsidP="0068634E">
            <w:pPr>
              <w:pStyle w:val="BodyText"/>
              <w:tabs>
                <w:tab w:val="decimal" w:pos="1339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4E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1DA23074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72299B31" w14:textId="77777777" w:rsidR="002104D4" w:rsidRPr="004D7DBC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2104D4" w:rsidRPr="004D7DBC" w14:paraId="2D9B9584" w14:textId="77777777" w:rsidTr="00333B02">
        <w:trPr>
          <w:trHeight w:val="19"/>
        </w:trPr>
        <w:tc>
          <w:tcPr>
            <w:tcW w:w="4268" w:type="dxa"/>
          </w:tcPr>
          <w:p w14:paraId="762D3C96" w14:textId="77777777" w:rsidR="002104D4" w:rsidRPr="004D7DBC" w:rsidRDefault="002104D4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77" w:type="dxa"/>
          </w:tcPr>
          <w:p w14:paraId="407A41D3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D3C14E5" w14:textId="77777777" w:rsidR="002104D4" w:rsidRPr="005C4E4D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85" w:type="dxa"/>
          </w:tcPr>
          <w:p w14:paraId="74FA557A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2AE23AE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6657FF8C" w14:textId="77777777" w:rsidTr="00333B02">
        <w:trPr>
          <w:trHeight w:val="19"/>
        </w:trPr>
        <w:tc>
          <w:tcPr>
            <w:tcW w:w="4268" w:type="dxa"/>
          </w:tcPr>
          <w:p w14:paraId="44C3B17C" w14:textId="77777777" w:rsidR="002104D4" w:rsidRPr="004D7DBC" w:rsidRDefault="002104D4" w:rsidP="00333B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77" w:type="dxa"/>
          </w:tcPr>
          <w:p w14:paraId="227CB54B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543D085" w14:textId="77777777" w:rsidR="002104D4" w:rsidRPr="004D7DBC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85" w:type="dxa"/>
          </w:tcPr>
          <w:p w14:paraId="35A342BA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5343AD30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42463B67" w14:textId="77777777" w:rsidTr="00333B02">
        <w:trPr>
          <w:trHeight w:val="19"/>
        </w:trPr>
        <w:tc>
          <w:tcPr>
            <w:tcW w:w="4268" w:type="dxa"/>
          </w:tcPr>
          <w:p w14:paraId="58F39A64" w14:textId="77777777" w:rsidR="002104D4" w:rsidRPr="004D7DBC" w:rsidRDefault="002104D4" w:rsidP="00333B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977" w:type="dxa"/>
          </w:tcPr>
          <w:p w14:paraId="1476C3D3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B4332CC" w14:textId="77777777" w:rsidR="002104D4" w:rsidRPr="004D7DBC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85" w:type="dxa"/>
          </w:tcPr>
          <w:p w14:paraId="4C0077FA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90790AE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36420B1E" w14:textId="77777777" w:rsidTr="00333B02">
        <w:trPr>
          <w:trHeight w:val="19"/>
        </w:trPr>
        <w:tc>
          <w:tcPr>
            <w:tcW w:w="4268" w:type="dxa"/>
          </w:tcPr>
          <w:p w14:paraId="1B61B03E" w14:textId="77777777" w:rsidR="002104D4" w:rsidRPr="004D7DBC" w:rsidRDefault="002104D4" w:rsidP="00333B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7" w:type="dxa"/>
          </w:tcPr>
          <w:p w14:paraId="0DB2FB7D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666B065" w14:textId="77777777" w:rsidR="002104D4" w:rsidRPr="004D7DBC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85" w:type="dxa"/>
          </w:tcPr>
          <w:p w14:paraId="4C89DF31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0444619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330E5DD0" w14:textId="77777777" w:rsidTr="00333B02">
        <w:trPr>
          <w:trHeight w:val="19"/>
        </w:trPr>
        <w:tc>
          <w:tcPr>
            <w:tcW w:w="4268" w:type="dxa"/>
          </w:tcPr>
          <w:p w14:paraId="1EB1562B" w14:textId="77777777" w:rsidR="002104D4" w:rsidRPr="004D7DBC" w:rsidRDefault="002104D4" w:rsidP="00333B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77" w:type="dxa"/>
          </w:tcPr>
          <w:p w14:paraId="1443620D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154990" w14:textId="77777777" w:rsidR="002104D4" w:rsidRPr="004D7DBC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85" w:type="dxa"/>
          </w:tcPr>
          <w:p w14:paraId="63B40608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C585054" w14:textId="77777777" w:rsidR="002104D4" w:rsidRPr="004D7DBC" w:rsidRDefault="002104D4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14:paraId="7F707A00" w14:textId="77777777" w:rsidTr="00333B02">
        <w:trPr>
          <w:trHeight w:val="170"/>
        </w:trPr>
        <w:tc>
          <w:tcPr>
            <w:tcW w:w="4268" w:type="dxa"/>
          </w:tcPr>
          <w:p w14:paraId="4931D059" w14:textId="77777777" w:rsidR="002104D4" w:rsidRPr="004D7DBC" w:rsidRDefault="002104D4" w:rsidP="00333B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77" w:type="dxa"/>
          </w:tcPr>
          <w:p w14:paraId="1712D3BB" w14:textId="77777777" w:rsidR="002104D4" w:rsidRPr="004D7DBC" w:rsidRDefault="002104D4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85167E7" w14:textId="77777777" w:rsidR="002104D4" w:rsidRPr="004D7DBC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104D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="002104D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85" w:type="dxa"/>
          </w:tcPr>
          <w:p w14:paraId="760BE0E1" w14:textId="77777777" w:rsidR="002104D4" w:rsidRPr="004D7DBC" w:rsidRDefault="002104D4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40BF2162" w14:textId="77777777" w:rsidR="002104D4" w:rsidRPr="004D7DBC" w:rsidRDefault="004665B6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  <w:r w:rsidR="002104D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6E01F8" w:rsidRPr="004D7DBC" w14:paraId="733B26BA" w14:textId="77777777" w:rsidTr="006E01F8">
        <w:trPr>
          <w:trHeight w:val="170"/>
        </w:trPr>
        <w:tc>
          <w:tcPr>
            <w:tcW w:w="4268" w:type="dxa"/>
          </w:tcPr>
          <w:p w14:paraId="486467A4" w14:textId="77777777" w:rsidR="006E01F8" w:rsidRPr="004D7DBC" w:rsidRDefault="006E01F8" w:rsidP="00333B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4EE8C9BB" w14:textId="77777777" w:rsidR="006E01F8" w:rsidRPr="004D7DBC" w:rsidRDefault="006E01F8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38FEBE4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3596551" w14:textId="77777777" w:rsidR="006E01F8" w:rsidRPr="004D7DBC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2790A5F3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01F8" w:rsidRPr="004D7DBC" w14:paraId="63B04E17" w14:textId="77777777" w:rsidTr="006E01F8">
        <w:trPr>
          <w:trHeight w:val="170"/>
        </w:trPr>
        <w:tc>
          <w:tcPr>
            <w:tcW w:w="4268" w:type="dxa"/>
          </w:tcPr>
          <w:p w14:paraId="460B2942" w14:textId="77777777" w:rsidR="006E01F8" w:rsidRPr="004D7DBC" w:rsidRDefault="006E01F8" w:rsidP="00333B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353A9F85" w14:textId="77777777" w:rsidR="006E01F8" w:rsidRPr="004D7DBC" w:rsidRDefault="006E01F8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506834A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05E77CC9" w14:textId="77777777" w:rsidR="006E01F8" w:rsidRPr="004D7DBC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14:paraId="1CAAE8C3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01F8" w:rsidRPr="004D7DBC" w14:paraId="28E7BC20" w14:textId="77777777" w:rsidTr="006E01F8">
        <w:trPr>
          <w:trHeight w:val="170"/>
        </w:trPr>
        <w:tc>
          <w:tcPr>
            <w:tcW w:w="4268" w:type="dxa"/>
          </w:tcPr>
          <w:p w14:paraId="68E6DF64" w14:textId="77777777" w:rsidR="006E01F8" w:rsidRPr="004D7DBC" w:rsidRDefault="006E01F8" w:rsidP="00333B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7C14E813" w14:textId="77777777" w:rsidR="006E01F8" w:rsidRPr="004D7DBC" w:rsidRDefault="006E01F8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9181E8F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D591EF4" w14:textId="77777777" w:rsidR="006E01F8" w:rsidRPr="004D7DBC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14:paraId="1F0549AA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01F8" w:rsidRPr="004D7DBC" w14:paraId="398D8C56" w14:textId="77777777" w:rsidTr="006E01F8">
        <w:trPr>
          <w:trHeight w:val="170"/>
        </w:trPr>
        <w:tc>
          <w:tcPr>
            <w:tcW w:w="4268" w:type="dxa"/>
          </w:tcPr>
          <w:p w14:paraId="6E0E71D5" w14:textId="77777777" w:rsidR="006E01F8" w:rsidRPr="004D7DBC" w:rsidRDefault="006E01F8" w:rsidP="00333B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3B31F0DD" w14:textId="77777777" w:rsidR="006E01F8" w:rsidRPr="004D7DBC" w:rsidRDefault="006E01F8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05F22B20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66D2020" w14:textId="77777777" w:rsidR="006E01F8" w:rsidRPr="004D7DBC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14:paraId="137639A1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01F8" w:rsidRPr="004D7DBC" w14:paraId="255A138A" w14:textId="77777777" w:rsidTr="006E01F8">
        <w:trPr>
          <w:trHeight w:val="170"/>
        </w:trPr>
        <w:tc>
          <w:tcPr>
            <w:tcW w:w="4268" w:type="dxa"/>
          </w:tcPr>
          <w:p w14:paraId="1A7FC43B" w14:textId="77777777" w:rsidR="006E01F8" w:rsidRPr="004D7DBC" w:rsidRDefault="006E01F8" w:rsidP="00333B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3297D1B8" w14:textId="77777777" w:rsidR="006E01F8" w:rsidRPr="004D7DBC" w:rsidRDefault="006E01F8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055541DC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2CC495F" w14:textId="77777777" w:rsidR="006E01F8" w:rsidRPr="004D7DBC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14:paraId="6227A10B" w14:textId="77777777" w:rsidR="006E01F8" w:rsidRPr="004665B6" w:rsidRDefault="006E01F8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12535" w:rsidRPr="004D7DBC" w14:paraId="7CD9336B" w14:textId="77777777" w:rsidTr="00333B02">
        <w:trPr>
          <w:trHeight w:val="19"/>
        </w:trPr>
        <w:tc>
          <w:tcPr>
            <w:tcW w:w="4268" w:type="dxa"/>
          </w:tcPr>
          <w:p w14:paraId="19054432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7A15DEBE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0F2226" w14:textId="77777777" w:rsidR="00712535" w:rsidRPr="005C4E4D" w:rsidRDefault="00712535" w:rsidP="00333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E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vAlign w:val="bottom"/>
          </w:tcPr>
          <w:p w14:paraId="439DE0D9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99" w:type="dxa"/>
            <w:vAlign w:val="bottom"/>
          </w:tcPr>
          <w:p w14:paraId="1AC7C4E5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535" w:rsidRPr="004D7DBC" w14:paraId="165D7B7A" w14:textId="77777777" w:rsidTr="00333B02">
        <w:trPr>
          <w:trHeight w:val="19"/>
        </w:trPr>
        <w:tc>
          <w:tcPr>
            <w:tcW w:w="4268" w:type="dxa"/>
          </w:tcPr>
          <w:p w14:paraId="339692D9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28C55CA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4CC400BF" w14:textId="77777777" w:rsidR="00712535" w:rsidRPr="004D7DBC" w:rsidRDefault="00712535" w:rsidP="00333B02">
            <w:pPr>
              <w:pStyle w:val="BodyText"/>
              <w:spacing w:after="0"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E7DF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2535" w:rsidRPr="004D7DBC" w14:paraId="6D03838A" w14:textId="77777777" w:rsidTr="00333B02">
        <w:trPr>
          <w:trHeight w:val="19"/>
        </w:trPr>
        <w:tc>
          <w:tcPr>
            <w:tcW w:w="4268" w:type="dxa"/>
          </w:tcPr>
          <w:p w14:paraId="1B56B3DD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7" w:type="dxa"/>
          </w:tcPr>
          <w:p w14:paraId="683EF621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2754FD1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7983DA1E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52539EE4" w14:textId="77777777" w:rsidR="00712535" w:rsidRPr="004D7DBC" w:rsidRDefault="00712535" w:rsidP="00333B02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535" w:rsidRPr="004D7DBC" w14:paraId="72D544F6" w14:textId="77777777" w:rsidTr="00333B02">
        <w:trPr>
          <w:trHeight w:val="19"/>
        </w:trPr>
        <w:tc>
          <w:tcPr>
            <w:tcW w:w="4268" w:type="dxa"/>
          </w:tcPr>
          <w:p w14:paraId="3ADA48DB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77" w:type="dxa"/>
          </w:tcPr>
          <w:p w14:paraId="6329DFFC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882AC00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85" w:type="dxa"/>
          </w:tcPr>
          <w:p w14:paraId="280D5398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224CAEA9" w14:textId="77777777" w:rsidR="00712535" w:rsidRPr="004D7DBC" w:rsidRDefault="00712535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2535" w:rsidRPr="004D7DBC" w14:paraId="754539A4" w14:textId="77777777" w:rsidTr="00333B02">
        <w:trPr>
          <w:trHeight w:val="19"/>
        </w:trPr>
        <w:tc>
          <w:tcPr>
            <w:tcW w:w="4268" w:type="dxa"/>
          </w:tcPr>
          <w:p w14:paraId="7AC37AB7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4D7D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77" w:type="dxa"/>
          </w:tcPr>
          <w:p w14:paraId="3847A74E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FEA39AC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85" w:type="dxa"/>
          </w:tcPr>
          <w:p w14:paraId="47B34943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0E57A5" w14:textId="77777777" w:rsidR="00712535" w:rsidRPr="004D7DBC" w:rsidRDefault="00712535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2535" w:rsidRPr="004D7DBC" w14:paraId="4432D77C" w14:textId="77777777" w:rsidTr="00333B02">
        <w:trPr>
          <w:trHeight w:val="19"/>
        </w:trPr>
        <w:tc>
          <w:tcPr>
            <w:tcW w:w="4268" w:type="dxa"/>
          </w:tcPr>
          <w:p w14:paraId="7BC14D93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77" w:type="dxa"/>
          </w:tcPr>
          <w:p w14:paraId="41C9EA20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A27B2DA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85" w:type="dxa"/>
          </w:tcPr>
          <w:p w14:paraId="60053E3E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31C3D7" w14:textId="77777777" w:rsidR="00712535" w:rsidRPr="004D7DBC" w:rsidRDefault="00712535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2535" w:rsidRPr="004D7DBC" w14:paraId="09E783E5" w14:textId="77777777" w:rsidTr="00333B02">
        <w:trPr>
          <w:trHeight w:val="19"/>
        </w:trPr>
        <w:tc>
          <w:tcPr>
            <w:tcW w:w="4268" w:type="dxa"/>
          </w:tcPr>
          <w:p w14:paraId="6D819BB7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77" w:type="dxa"/>
          </w:tcPr>
          <w:p w14:paraId="203FBC5C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829D915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85" w:type="dxa"/>
          </w:tcPr>
          <w:p w14:paraId="0879D54C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F86FD8" w14:textId="77777777" w:rsidR="00712535" w:rsidRPr="004D7DBC" w:rsidRDefault="00712535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2535" w:rsidRPr="004D7DBC" w14:paraId="7FA483AA" w14:textId="77777777" w:rsidTr="00333B02">
        <w:trPr>
          <w:trHeight w:val="19"/>
        </w:trPr>
        <w:tc>
          <w:tcPr>
            <w:tcW w:w="4268" w:type="dxa"/>
          </w:tcPr>
          <w:p w14:paraId="11BB942D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7" w:type="dxa"/>
          </w:tcPr>
          <w:p w14:paraId="64304DB9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C22A812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85" w:type="dxa"/>
          </w:tcPr>
          <w:p w14:paraId="489689AA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22C1167" w14:textId="77777777" w:rsidR="00712535" w:rsidRPr="004D7DBC" w:rsidRDefault="00712535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2535" w:rsidRPr="004D7DBC" w14:paraId="616567B5" w14:textId="77777777" w:rsidTr="00333B02">
        <w:trPr>
          <w:trHeight w:val="19"/>
        </w:trPr>
        <w:tc>
          <w:tcPr>
            <w:tcW w:w="4268" w:type="dxa"/>
          </w:tcPr>
          <w:p w14:paraId="655C1C7F" w14:textId="77777777" w:rsidR="00712535" w:rsidRPr="004D7DBC" w:rsidRDefault="00712535" w:rsidP="00333B0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77" w:type="dxa"/>
          </w:tcPr>
          <w:p w14:paraId="19BE2B33" w14:textId="77777777" w:rsidR="00712535" w:rsidRPr="004D7DBC" w:rsidRDefault="00712535" w:rsidP="00333B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C0F0E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85" w:type="dxa"/>
          </w:tcPr>
          <w:p w14:paraId="2B2A6986" w14:textId="77777777" w:rsidR="00712535" w:rsidRPr="004D7DBC" w:rsidRDefault="00712535" w:rsidP="00333B0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151F0091" w14:textId="77777777" w:rsidR="00712535" w:rsidRPr="00E949B6" w:rsidRDefault="00712535" w:rsidP="00333B02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73C41E7" w14:textId="77777777" w:rsidR="005C4E4D" w:rsidRDefault="005C4E4D" w:rsidP="006F7593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7DB8E8EC" w14:textId="77777777" w:rsidR="00B47328" w:rsidRPr="004D7DBC" w:rsidRDefault="00B47328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กลุ่มบริษัทและบริษัทรับรู้กำไรจากการขายเงินลงทุนเป็นจำนวนเงิน </w:t>
      </w:r>
      <w:r w:rsidR="004665B6" w:rsidRPr="004665B6">
        <w:rPr>
          <w:rFonts w:ascii="Angsana New" w:hAnsi="Angsana New"/>
          <w:sz w:val="30"/>
          <w:szCs w:val="30"/>
          <w:lang w:val="en-US"/>
        </w:rPr>
        <w:t>61</w:t>
      </w:r>
      <w:r w:rsidR="0037071E">
        <w:rPr>
          <w:rFonts w:ascii="Angsana New" w:hAnsi="Angsana New"/>
          <w:sz w:val="30"/>
          <w:szCs w:val="30"/>
          <w:lang w:val="en-US"/>
        </w:rPr>
        <w:t>.</w:t>
      </w:r>
      <w:r w:rsidR="004665B6" w:rsidRPr="004665B6">
        <w:rPr>
          <w:rFonts w:ascii="Angsana New" w:hAnsi="Angsana New"/>
          <w:sz w:val="30"/>
          <w:szCs w:val="30"/>
          <w:lang w:val="en-US"/>
        </w:rPr>
        <w:t>6</w:t>
      </w:r>
      <w:r w:rsidRPr="004D7DBC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665B6" w:rsidRPr="004665B6">
        <w:rPr>
          <w:rFonts w:ascii="Angsana New" w:hAnsi="Angsana New"/>
          <w:sz w:val="30"/>
          <w:szCs w:val="30"/>
          <w:lang w:val="en-US"/>
        </w:rPr>
        <w:t>725</w:t>
      </w:r>
      <w:r w:rsidR="0037071E">
        <w:rPr>
          <w:rFonts w:ascii="Angsana New" w:hAnsi="Angsana New"/>
          <w:sz w:val="30"/>
          <w:szCs w:val="30"/>
          <w:lang w:val="en-US"/>
        </w:rPr>
        <w:t>.</w:t>
      </w:r>
      <w:r w:rsidR="004665B6" w:rsidRPr="004665B6">
        <w:rPr>
          <w:rFonts w:ascii="Angsana New" w:hAnsi="Angsana New"/>
          <w:sz w:val="30"/>
          <w:szCs w:val="30"/>
          <w:lang w:val="en-US"/>
        </w:rPr>
        <w:t>2</w:t>
      </w:r>
      <w:r w:rsidRPr="004D7DBC">
        <w:rPr>
          <w:rFonts w:ascii="Angsana New" w:hAnsi="Angsana New" w:hint="cs"/>
          <w:sz w:val="30"/>
          <w:szCs w:val="30"/>
          <w:cs/>
        </w:rPr>
        <w:t xml:space="preserve"> ล้านบาท ตามลำดับ ซึ่งสรุปได้ดังนี้</w:t>
      </w:r>
    </w:p>
    <w:p w14:paraId="39CC93CE" w14:textId="77777777" w:rsidR="00B47328" w:rsidRPr="004D7DBC" w:rsidRDefault="00B47328" w:rsidP="00B47328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horzAnchor="margin" w:tblpX="486" w:tblpY="46"/>
        <w:tblW w:w="9072" w:type="dxa"/>
        <w:tblLook w:val="01E0" w:firstRow="1" w:lastRow="1" w:firstColumn="1" w:lastColumn="1" w:noHBand="0" w:noVBand="0"/>
      </w:tblPr>
      <w:tblGrid>
        <w:gridCol w:w="3913"/>
        <w:gridCol w:w="637"/>
        <w:gridCol w:w="695"/>
        <w:gridCol w:w="1843"/>
        <w:gridCol w:w="284"/>
        <w:gridCol w:w="1700"/>
      </w:tblGrid>
      <w:tr w:rsidR="00B47328" w:rsidRPr="004D7DBC" w14:paraId="2D3222DC" w14:textId="77777777" w:rsidTr="005C4E4D">
        <w:trPr>
          <w:trHeight w:val="432"/>
        </w:trPr>
        <w:tc>
          <w:tcPr>
            <w:tcW w:w="3913" w:type="dxa"/>
          </w:tcPr>
          <w:p w14:paraId="784F193A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dxa"/>
          </w:tcPr>
          <w:p w14:paraId="0D87CCA5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95" w:type="dxa"/>
          </w:tcPr>
          <w:p w14:paraId="2DC2921C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1C6C108B" w14:textId="77777777"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D7DB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8C36C33" w14:textId="77777777"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7C1ADA35" w14:textId="77777777"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328" w:rsidRPr="004D7DBC" w14:paraId="7552485E" w14:textId="77777777" w:rsidTr="005C4E4D">
        <w:trPr>
          <w:trHeight w:val="282"/>
        </w:trPr>
        <w:tc>
          <w:tcPr>
            <w:tcW w:w="3913" w:type="dxa"/>
          </w:tcPr>
          <w:p w14:paraId="77701248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dxa"/>
          </w:tcPr>
          <w:p w14:paraId="217A557C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95" w:type="dxa"/>
          </w:tcPr>
          <w:p w14:paraId="6D2E3D4D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7" w:type="dxa"/>
            <w:gridSpan w:val="3"/>
          </w:tcPr>
          <w:p w14:paraId="21F2A936" w14:textId="77777777"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7328" w:rsidRPr="004D7DBC" w14:paraId="345FD335" w14:textId="77777777" w:rsidTr="005C4E4D">
        <w:trPr>
          <w:trHeight w:val="320"/>
        </w:trPr>
        <w:tc>
          <w:tcPr>
            <w:tcW w:w="5245" w:type="dxa"/>
            <w:gridSpan w:val="3"/>
            <w:vAlign w:val="center"/>
          </w:tcPr>
          <w:p w14:paraId="70AF307D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ราคาซื้อขายเบื้องต้นตามสัญญา</w:t>
            </w:r>
          </w:p>
        </w:tc>
        <w:tc>
          <w:tcPr>
            <w:tcW w:w="1843" w:type="dxa"/>
          </w:tcPr>
          <w:p w14:paraId="0BE40C72" w14:textId="77777777" w:rsidR="00B47328" w:rsidRPr="004D7DBC" w:rsidRDefault="004665B6" w:rsidP="002101F4">
            <w:pPr>
              <w:pStyle w:val="acctfourfigures"/>
              <w:tabs>
                <w:tab w:val="clear" w:pos="765"/>
                <w:tab w:val="left" w:pos="1167"/>
                <w:tab w:val="center" w:pos="4536"/>
                <w:tab w:val="right" w:pos="9072"/>
              </w:tabs>
              <w:spacing w:line="240" w:lineRule="atLeast"/>
              <w:ind w:left="-79" w:right="1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84" w:type="dxa"/>
          </w:tcPr>
          <w:p w14:paraId="46BE2D95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8E78180" w14:textId="77777777"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B47328" w:rsidRPr="004D7DBC" w14:paraId="63425F26" w14:textId="77777777" w:rsidTr="005C4E4D">
        <w:trPr>
          <w:trHeight w:val="653"/>
        </w:trPr>
        <w:tc>
          <w:tcPr>
            <w:tcW w:w="5245" w:type="dxa"/>
            <w:gridSpan w:val="3"/>
            <w:vAlign w:val="center"/>
          </w:tcPr>
          <w:p w14:paraId="5B366B93" w14:textId="77777777" w:rsidR="00B47328" w:rsidRPr="004D7DBC" w:rsidRDefault="00B47328" w:rsidP="005C4E4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318" w:hanging="3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ปรับปรุงมูลค่าที่จะได้รับตามสัญญาและค่าใช้จ่าย</w:t>
            </w:r>
            <w:r w:rsidR="00B376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ในการจำหน่ายเงินลงทุนในบริษัทย่อย</w:t>
            </w:r>
          </w:p>
        </w:tc>
        <w:tc>
          <w:tcPr>
            <w:tcW w:w="1843" w:type="dxa"/>
          </w:tcPr>
          <w:p w14:paraId="51C9BFA4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C9DD3B" w14:textId="77777777" w:rsidR="00B47328" w:rsidRPr="004D7DBC" w:rsidRDefault="00A97F44" w:rsidP="002101F4">
            <w:pPr>
              <w:pStyle w:val="acctfourfigures"/>
              <w:tabs>
                <w:tab w:val="clear" w:pos="765"/>
                <w:tab w:val="left" w:pos="1167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3238F46E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E05EB30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1C785D" w14:textId="77777777" w:rsidR="00B47328" w:rsidRPr="004D7DBC" w:rsidRDefault="00A97F44" w:rsidP="00273673">
            <w:pPr>
              <w:pStyle w:val="acctfourfigures"/>
              <w:tabs>
                <w:tab w:val="clear" w:pos="765"/>
                <w:tab w:val="left" w:pos="1020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47328" w:rsidRPr="004D7DBC" w14:paraId="27133638" w14:textId="77777777" w:rsidTr="005C4E4D">
        <w:trPr>
          <w:trHeight w:val="307"/>
        </w:trPr>
        <w:tc>
          <w:tcPr>
            <w:tcW w:w="5245" w:type="dxa"/>
            <w:gridSpan w:val="3"/>
            <w:vAlign w:val="center"/>
          </w:tcPr>
          <w:p w14:paraId="04492D12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52AD1C" w14:textId="77777777" w:rsidR="00B47328" w:rsidRPr="004D7DBC" w:rsidRDefault="004665B6" w:rsidP="002101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84" w:type="dxa"/>
          </w:tcPr>
          <w:p w14:paraId="2CC7CD09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08119F26" w14:textId="77777777"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</w:tr>
      <w:tr w:rsidR="00B47328" w:rsidRPr="004D7DBC" w14:paraId="5EE9BC42" w14:textId="77777777" w:rsidTr="005C4E4D">
        <w:trPr>
          <w:trHeight w:val="334"/>
        </w:trPr>
        <w:tc>
          <w:tcPr>
            <w:tcW w:w="5245" w:type="dxa"/>
            <w:gridSpan w:val="3"/>
            <w:vAlign w:val="center"/>
          </w:tcPr>
          <w:p w14:paraId="2713CBC6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1843" w:type="dxa"/>
          </w:tcPr>
          <w:p w14:paraId="3D7D4512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9CF8AB9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A09A41C" w14:textId="77777777" w:rsidR="00B47328" w:rsidRPr="004D7DBC" w:rsidRDefault="009972A6" w:rsidP="00273673">
            <w:pPr>
              <w:pStyle w:val="acctfourfigures"/>
              <w:tabs>
                <w:tab w:val="clear" w:pos="765"/>
                <w:tab w:val="left" w:pos="210"/>
                <w:tab w:val="right" w:pos="1412"/>
                <w:tab w:val="center" w:pos="4536"/>
                <w:tab w:val="right" w:pos="9072"/>
              </w:tabs>
              <w:spacing w:line="240" w:lineRule="atLeast"/>
              <w:ind w:left="-79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47328" w:rsidRPr="004D7DBC" w14:paraId="70C9D382" w14:textId="77777777" w:rsidTr="005C4E4D">
        <w:trPr>
          <w:trHeight w:val="320"/>
        </w:trPr>
        <w:tc>
          <w:tcPr>
            <w:tcW w:w="5245" w:type="dxa"/>
            <w:gridSpan w:val="3"/>
            <w:vAlign w:val="center"/>
          </w:tcPr>
          <w:p w14:paraId="47E81401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14:paraId="2D545703" w14:textId="77777777" w:rsidR="00B47328" w:rsidRPr="004D7DBC" w:rsidRDefault="004665B6" w:rsidP="002101F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84" w:type="dxa"/>
          </w:tcPr>
          <w:p w14:paraId="179AD01B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92E5043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7328" w:rsidRPr="004D7DBC" w14:paraId="755778C9" w14:textId="77777777" w:rsidTr="005C4E4D">
        <w:trPr>
          <w:trHeight w:val="307"/>
        </w:trPr>
        <w:tc>
          <w:tcPr>
            <w:tcW w:w="5245" w:type="dxa"/>
            <w:gridSpan w:val="3"/>
          </w:tcPr>
          <w:p w14:paraId="09C412C6" w14:textId="77777777"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210E2D0" w14:textId="77777777"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370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84" w:type="dxa"/>
          </w:tcPr>
          <w:p w14:paraId="1CDA17D6" w14:textId="77777777"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75D13126" w14:textId="77777777"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</w:t>
            </w:r>
            <w:r w:rsidR="00370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</w:p>
        </w:tc>
      </w:tr>
    </w:tbl>
    <w:p w14:paraId="37C1AC22" w14:textId="77777777" w:rsidR="00B47328" w:rsidRPr="004D7DBC" w:rsidRDefault="00B47328" w:rsidP="00B248A7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BF56A99" w14:textId="77777777" w:rsidR="00DE6B8D" w:rsidRDefault="00DE6B8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310725AE" w14:textId="77777777" w:rsidR="00CD2074" w:rsidRPr="004D7DBC" w:rsidRDefault="00CD2074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D7DB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การจำหน่ายบริษัทย่อยและการดำเนินงานที่ยกเลิก</w:t>
      </w:r>
    </w:p>
    <w:p w14:paraId="7A3D6397" w14:textId="77777777" w:rsidR="00CD2074" w:rsidRPr="004D7DBC" w:rsidRDefault="00CD2074" w:rsidP="00CD207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22A0D4" w14:textId="6D61B474" w:rsidR="00CD2074" w:rsidRPr="00A95156" w:rsidRDefault="00CD2074" w:rsidP="00515521">
      <w:pPr>
        <w:pStyle w:val="block"/>
        <w:spacing w:after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530B61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ได้จำหน่าย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ธุรกิจ</w:t>
      </w:r>
      <w:r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ที่ให้บริการทางด้านสื่อโฆษณา</w:t>
      </w:r>
      <w:r w:rsidR="00530B61" w:rsidRPr="005C410F">
        <w:rPr>
          <w:rFonts w:ascii="Angsana New" w:hAnsi="Angsana New" w:cs="Angsana New"/>
          <w:sz w:val="30"/>
          <w:szCs w:val="30"/>
          <w:cs/>
          <w:lang w:bidi="th-TH"/>
        </w:rPr>
        <w:t>ทั้งหมด</w:t>
      </w:r>
      <w:r w:rsidR="00530B61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ในเดือนกันยายน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530B61" w:rsidRPr="005C410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95156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ดังนั้น</w:t>
      </w:r>
      <w:r w:rsidR="000F03E3" w:rsidRPr="005C41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30B61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ในงบกำไรขาดทุนสำหรับงวดสามเดือน</w:t>
      </w:r>
      <w:r w:rsidR="004A3C4D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135AFF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="004A3C4D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เดือน</w:t>
      </w:r>
      <w:r w:rsidR="00530B61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สิ้นสุด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135AFF" w:rsidRPr="005C410F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135AFF" w:rsidRPr="005C410F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D8167E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665B6" w:rsidRPr="005C410F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5C410F">
        <w:rPr>
          <w:rFonts w:ascii="Angsana New" w:hAnsi="Angsana New" w:cs="Angsana New"/>
          <w:sz w:val="30"/>
          <w:szCs w:val="30"/>
        </w:rPr>
        <w:t xml:space="preserve"> </w:t>
      </w:r>
      <w:r w:rsidR="00530B61" w:rsidRPr="005C410F">
        <w:rPr>
          <w:rFonts w:ascii="Angsana New" w:hAnsi="Angsana New" w:cs="Angsana New" w:hint="cs"/>
          <w:sz w:val="30"/>
          <w:szCs w:val="30"/>
          <w:cs/>
          <w:lang w:bidi="th-TH"/>
        </w:rPr>
        <w:t>จึง</w:t>
      </w:r>
      <w:r w:rsidRPr="005C410F">
        <w:rPr>
          <w:rFonts w:ascii="Angsana New" w:hAnsi="Angsana New" w:cs="Angsana New"/>
          <w:sz w:val="30"/>
          <w:szCs w:val="30"/>
          <w:cs/>
          <w:lang w:bidi="th-TH"/>
        </w:rPr>
        <w:t>นำเสนอการดำเนินงานที่ยกเลิกเป็นรายการแยกต่างหากจากการดำเนินงานต่อเนื่อง</w:t>
      </w:r>
      <w:r w:rsidR="00530B61" w:rsidRPr="005C410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ดังนี้</w:t>
      </w:r>
    </w:p>
    <w:p w14:paraId="6B8099FD" w14:textId="77777777" w:rsidR="00CD2074" w:rsidRPr="00AC2993" w:rsidRDefault="00CD2074" w:rsidP="00CD2074">
      <w:pPr>
        <w:ind w:left="432" w:right="198" w:hanging="6"/>
        <w:jc w:val="thaiDistribute"/>
        <w:rPr>
          <w:rFonts w:asciiTheme="majorBidi" w:hAnsiTheme="majorBidi"/>
          <w:highlight w:val="cyan"/>
          <w:lang w:val="en-US"/>
        </w:rPr>
      </w:pPr>
    </w:p>
    <w:tbl>
      <w:tblPr>
        <w:tblW w:w="8764" w:type="dxa"/>
        <w:tblInd w:w="450" w:type="dxa"/>
        <w:tblLook w:val="01E0" w:firstRow="1" w:lastRow="1" w:firstColumn="1" w:lastColumn="1" w:noHBand="0" w:noVBand="0"/>
      </w:tblPr>
      <w:tblGrid>
        <w:gridCol w:w="6496"/>
        <w:gridCol w:w="567"/>
        <w:gridCol w:w="1701"/>
      </w:tblGrid>
      <w:tr w:rsidR="00CD2074" w:rsidRPr="00AE6824" w14:paraId="218926BA" w14:textId="77777777" w:rsidTr="004A3C4D">
        <w:tc>
          <w:tcPr>
            <w:tcW w:w="6496" w:type="dxa"/>
          </w:tcPr>
          <w:p w14:paraId="3FA068DC" w14:textId="77777777" w:rsidR="00CD2074" w:rsidRPr="00656A4E" w:rsidRDefault="00B1022F" w:rsidP="00135AF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r w:rsidRPr="00656A4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</w:t>
            </w:r>
            <w:r w:rsidRPr="00656A4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56A4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4E6DD6" w:rsidRPr="00656A4E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35AF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4E6DD6" w:rsidRPr="00656A4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  <w:r w:rsidRPr="00656A4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567" w:type="dxa"/>
          </w:tcPr>
          <w:p w14:paraId="07E393C5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0A8A9DC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2074" w:rsidRPr="00AE6824" w14:paraId="2DCE7015" w14:textId="77777777" w:rsidTr="004A3C4D">
        <w:tc>
          <w:tcPr>
            <w:tcW w:w="6496" w:type="dxa"/>
          </w:tcPr>
          <w:p w14:paraId="259F8430" w14:textId="77777777" w:rsidR="00CD2074" w:rsidRPr="00656A4E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567" w:type="dxa"/>
          </w:tcPr>
          <w:p w14:paraId="739EFE60" w14:textId="77777777"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919A05" w14:textId="77777777"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2074" w:rsidRPr="00AE6824" w14:paraId="21EF5311" w14:textId="77777777" w:rsidTr="004A3C4D">
        <w:tc>
          <w:tcPr>
            <w:tcW w:w="6496" w:type="dxa"/>
            <w:vAlign w:val="bottom"/>
          </w:tcPr>
          <w:p w14:paraId="63AEAD4B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3F3B0404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615EB43" w14:textId="77777777" w:rsidR="00CD2074" w:rsidRPr="00CF7855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A6CEB" w:rsidRPr="009F3E1A" w14:paraId="62A6E36C" w14:textId="77777777" w:rsidTr="00656A4E">
        <w:tc>
          <w:tcPr>
            <w:tcW w:w="6496" w:type="dxa"/>
            <w:vAlign w:val="bottom"/>
          </w:tcPr>
          <w:p w14:paraId="755271F6" w14:textId="77777777"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67" w:type="dxa"/>
          </w:tcPr>
          <w:p w14:paraId="76EAF2CF" w14:textId="77777777"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71E690" w14:textId="77777777" w:rsidR="00CA6CEB" w:rsidRPr="007F1503" w:rsidRDefault="00CA6CEB" w:rsidP="007F15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A6CEB" w:rsidRPr="009F3E1A" w14:paraId="0F263BC6" w14:textId="77777777" w:rsidTr="00656A4E">
        <w:tc>
          <w:tcPr>
            <w:tcW w:w="6496" w:type="dxa"/>
            <w:vAlign w:val="bottom"/>
          </w:tcPr>
          <w:p w14:paraId="376FA085" w14:textId="77777777"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dxa"/>
          </w:tcPr>
          <w:p w14:paraId="506DD293" w14:textId="77777777"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343D74" w14:textId="77777777" w:rsidR="00CA6CEB" w:rsidRPr="007F1503" w:rsidRDefault="00CA6CEB" w:rsidP="007F15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A6CEB" w:rsidRPr="009F3E1A" w14:paraId="589F07AB" w14:textId="77777777" w:rsidTr="00656A4E">
        <w:tc>
          <w:tcPr>
            <w:tcW w:w="6496" w:type="dxa"/>
            <w:vAlign w:val="bottom"/>
          </w:tcPr>
          <w:p w14:paraId="48CFC9FC" w14:textId="77777777"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67" w:type="dxa"/>
          </w:tcPr>
          <w:p w14:paraId="6684A515" w14:textId="77777777"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DFCFC" w14:textId="77777777" w:rsidR="00CA6CEB" w:rsidRPr="007F1503" w:rsidRDefault="00CA6CEB" w:rsidP="007F15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F1503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2074" w:rsidRPr="009F3E1A" w14:paraId="0311597A" w14:textId="77777777" w:rsidTr="00656A4E">
        <w:tc>
          <w:tcPr>
            <w:tcW w:w="6496" w:type="dxa"/>
            <w:vAlign w:val="bottom"/>
          </w:tcPr>
          <w:p w14:paraId="67F606D5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6470FFCE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12674A" w14:textId="77777777" w:rsidR="00CD2074" w:rsidRPr="007F1503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6A4E" w:rsidRPr="009F3E1A" w14:paraId="05A0DAF7" w14:textId="77777777" w:rsidTr="00656A4E">
        <w:tc>
          <w:tcPr>
            <w:tcW w:w="6496" w:type="dxa"/>
            <w:vAlign w:val="bottom"/>
          </w:tcPr>
          <w:p w14:paraId="4BA25DC2" w14:textId="77777777"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67" w:type="dxa"/>
          </w:tcPr>
          <w:p w14:paraId="2EF3BD69" w14:textId="77777777"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7B63F22" w14:textId="77777777" w:rsidR="00656A4E" w:rsidRPr="007F1503" w:rsidRDefault="00656A4E" w:rsidP="007F15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6A4E" w:rsidRPr="009F3E1A" w14:paraId="4369DA1D" w14:textId="77777777" w:rsidTr="00656A4E">
        <w:tc>
          <w:tcPr>
            <w:tcW w:w="6496" w:type="dxa"/>
            <w:vAlign w:val="bottom"/>
          </w:tcPr>
          <w:p w14:paraId="06FCE085" w14:textId="77777777"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567" w:type="dxa"/>
          </w:tcPr>
          <w:p w14:paraId="2E3DF6EE" w14:textId="77777777"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A36CD2C" w14:textId="77777777" w:rsidR="00656A4E" w:rsidRPr="007F1503" w:rsidRDefault="00BE46B0" w:rsidP="007F15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656A4E"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6A4E" w:rsidRPr="009F3E1A" w14:paraId="0D0C4EAD" w14:textId="77777777" w:rsidTr="00656A4E">
        <w:tc>
          <w:tcPr>
            <w:tcW w:w="6496" w:type="dxa"/>
            <w:vAlign w:val="bottom"/>
          </w:tcPr>
          <w:p w14:paraId="4EE16F2A" w14:textId="77777777"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397275ED" w14:textId="77777777"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2CC80" w14:textId="77777777" w:rsidR="00656A4E" w:rsidRPr="007F1503" w:rsidRDefault="007F1503" w:rsidP="007F1503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656A4E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</w:t>
            </w:r>
          </w:p>
        </w:tc>
      </w:tr>
      <w:tr w:rsidR="00CD2074" w:rsidRPr="009F3E1A" w14:paraId="29384E36" w14:textId="77777777" w:rsidTr="00AC37A7">
        <w:tc>
          <w:tcPr>
            <w:tcW w:w="6496" w:type="dxa"/>
            <w:vAlign w:val="bottom"/>
          </w:tcPr>
          <w:p w14:paraId="2C330636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3C820468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EFEBDC" w14:textId="77777777" w:rsidR="00CD2074" w:rsidRPr="00135AFF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CD2074" w:rsidRPr="009F3E1A" w14:paraId="51A2F2A7" w14:textId="77777777" w:rsidTr="00AC37A7">
        <w:tc>
          <w:tcPr>
            <w:tcW w:w="6496" w:type="dxa"/>
            <w:vAlign w:val="bottom"/>
          </w:tcPr>
          <w:p w14:paraId="701D27AF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ดำเนินงานจากกิจกรรม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29885C03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F3EA73E" w14:textId="77777777" w:rsidR="00CD2074" w:rsidRPr="007F1503" w:rsidRDefault="007F1503" w:rsidP="007F1503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A6CEB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</w:p>
        </w:tc>
      </w:tr>
      <w:tr w:rsidR="00CA6CEB" w:rsidRPr="009F3E1A" w14:paraId="5258A391" w14:textId="77777777" w:rsidTr="00656A4E">
        <w:tc>
          <w:tcPr>
            <w:tcW w:w="6496" w:type="dxa"/>
            <w:vAlign w:val="bottom"/>
          </w:tcPr>
          <w:p w14:paraId="7343D7B1" w14:textId="77777777"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0CB69824" w14:textId="77777777"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3F753DA" w14:textId="77777777" w:rsidR="00CA6CEB" w:rsidRPr="007F1503" w:rsidRDefault="00CA6CEB" w:rsidP="007F1503">
            <w:pPr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6CEB" w:rsidRPr="009F3E1A" w14:paraId="78915059" w14:textId="77777777" w:rsidTr="00656A4E">
        <w:tc>
          <w:tcPr>
            <w:tcW w:w="6496" w:type="dxa"/>
            <w:vAlign w:val="bottom"/>
          </w:tcPr>
          <w:p w14:paraId="2D87D58F" w14:textId="77777777"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4F18874B" w14:textId="77777777"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B38DC" w14:textId="77777777" w:rsidR="00CA6CEB" w:rsidRPr="007F1503" w:rsidRDefault="00CA6CEB" w:rsidP="007F15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1503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2074" w:rsidRPr="009F3E1A" w14:paraId="22F8092C" w14:textId="77777777" w:rsidTr="00656A4E">
        <w:tc>
          <w:tcPr>
            <w:tcW w:w="6496" w:type="dxa"/>
            <w:vAlign w:val="bottom"/>
          </w:tcPr>
          <w:p w14:paraId="79C44D0E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7ACD137C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717090" w14:textId="77777777" w:rsidR="00CD2074" w:rsidRPr="007F1503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074" w:rsidRPr="009F3E1A" w14:paraId="417B0E38" w14:textId="77777777" w:rsidTr="00656A4E">
        <w:tc>
          <w:tcPr>
            <w:tcW w:w="6496" w:type="dxa"/>
            <w:vAlign w:val="bottom"/>
          </w:tcPr>
          <w:p w14:paraId="2084B40E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567" w:type="dxa"/>
          </w:tcPr>
          <w:p w14:paraId="1DFC331D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F419196" w14:textId="77777777" w:rsidR="00CD2074" w:rsidRPr="007F1503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6A4E" w:rsidRPr="009F3E1A" w14:paraId="57C69BC3" w14:textId="77777777" w:rsidTr="00656A4E">
        <w:tc>
          <w:tcPr>
            <w:tcW w:w="6496" w:type="dxa"/>
            <w:vAlign w:val="bottom"/>
          </w:tcPr>
          <w:p w14:paraId="28DD5562" w14:textId="77777777"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567" w:type="dxa"/>
          </w:tcPr>
          <w:p w14:paraId="4E215EAD" w14:textId="77777777"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139F706" w14:textId="77777777" w:rsidR="00656A4E" w:rsidRPr="007F1503" w:rsidRDefault="00656A4E" w:rsidP="007F15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  <w:r w:rsidRPr="007F1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6A4E" w:rsidRPr="009F3E1A" w14:paraId="509324C6" w14:textId="77777777" w:rsidTr="00656A4E">
        <w:tc>
          <w:tcPr>
            <w:tcW w:w="6496" w:type="dxa"/>
            <w:vAlign w:val="bottom"/>
          </w:tcPr>
          <w:p w14:paraId="795267F8" w14:textId="77777777"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567" w:type="dxa"/>
          </w:tcPr>
          <w:p w14:paraId="696B9704" w14:textId="77777777"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8D7374" w14:textId="77777777" w:rsidR="00656A4E" w:rsidRPr="007F1503" w:rsidRDefault="00656A4E" w:rsidP="001E7DF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3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5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56A4E" w:rsidRPr="009F3E1A" w14:paraId="20C82609" w14:textId="77777777" w:rsidTr="00656A4E">
        <w:tc>
          <w:tcPr>
            <w:tcW w:w="6496" w:type="dxa"/>
            <w:vAlign w:val="bottom"/>
          </w:tcPr>
          <w:p w14:paraId="37F68E88" w14:textId="77777777"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กำไรสุทธิ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67" w:type="dxa"/>
          </w:tcPr>
          <w:p w14:paraId="08C6BFA4" w14:textId="77777777"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ADF3" w14:textId="77777777" w:rsidR="00656A4E" w:rsidRPr="007F1503" w:rsidRDefault="00656A4E" w:rsidP="007F15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1503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1503"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2074" w:rsidRPr="009F3E1A" w14:paraId="7EEF4319" w14:textId="77777777" w:rsidTr="00656A4E">
        <w:tc>
          <w:tcPr>
            <w:tcW w:w="6496" w:type="dxa"/>
            <w:vAlign w:val="bottom"/>
          </w:tcPr>
          <w:p w14:paraId="3967EA2E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628FC86A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1088551" w14:textId="77777777" w:rsidR="00CD2074" w:rsidRPr="007F1503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2074" w:rsidRPr="009F3E1A" w14:paraId="6759A01F" w14:textId="77777777" w:rsidTr="00656A4E">
        <w:tc>
          <w:tcPr>
            <w:tcW w:w="6496" w:type="dxa"/>
            <w:vAlign w:val="bottom"/>
          </w:tcPr>
          <w:p w14:paraId="3BEE0BA5" w14:textId="77777777"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D7D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67" w:type="dxa"/>
          </w:tcPr>
          <w:p w14:paraId="364192A2" w14:textId="77777777"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31497" w14:textId="77777777" w:rsidR="00CD2074" w:rsidRPr="007F1503" w:rsidRDefault="00AC37A7" w:rsidP="001E7DF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15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30B61" w:rsidRPr="009F3E1A" w14:paraId="3AFF326C" w14:textId="77777777" w:rsidTr="00656A4E">
        <w:tc>
          <w:tcPr>
            <w:tcW w:w="7063" w:type="dxa"/>
            <w:gridSpan w:val="2"/>
            <w:vAlign w:val="bottom"/>
          </w:tcPr>
          <w:p w14:paraId="7460B919" w14:textId="77777777" w:rsidR="00530B61" w:rsidRPr="004D7DBC" w:rsidRDefault="00530B61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DA9ED3E" w14:textId="77777777" w:rsidR="00530B61" w:rsidRPr="009F3E1A" w:rsidRDefault="00530B61" w:rsidP="00656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37A7" w:rsidRPr="009F3E1A" w14:paraId="733B58E3" w14:textId="77777777" w:rsidTr="00656A4E">
        <w:tc>
          <w:tcPr>
            <w:tcW w:w="7063" w:type="dxa"/>
            <w:gridSpan w:val="2"/>
            <w:vAlign w:val="bottom"/>
          </w:tcPr>
          <w:p w14:paraId="6B3E3D56" w14:textId="77777777" w:rsidR="00AC37A7" w:rsidRPr="004D7DBC" w:rsidRDefault="00AC37A7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DC3FFDB" w14:textId="77777777" w:rsidR="00AC37A7" w:rsidRPr="009F3E1A" w:rsidRDefault="00AC37A7" w:rsidP="00656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05A87" w:rsidRPr="009F3E1A" w14:paraId="1F690FB9" w14:textId="77777777" w:rsidTr="00656A4E">
        <w:tc>
          <w:tcPr>
            <w:tcW w:w="7063" w:type="dxa"/>
            <w:gridSpan w:val="2"/>
            <w:vAlign w:val="bottom"/>
          </w:tcPr>
          <w:p w14:paraId="46CDDE9F" w14:textId="77777777" w:rsidR="00205A87" w:rsidRPr="004D7DBC" w:rsidRDefault="00205A87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2E251CD" w14:textId="77777777" w:rsidR="00205A87" w:rsidRPr="009F3E1A" w:rsidRDefault="00205A87" w:rsidP="00656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37A7" w:rsidRPr="009F3E1A" w14:paraId="7BE95491" w14:textId="77777777" w:rsidTr="00656A4E">
        <w:tc>
          <w:tcPr>
            <w:tcW w:w="7063" w:type="dxa"/>
            <w:gridSpan w:val="2"/>
            <w:vAlign w:val="bottom"/>
          </w:tcPr>
          <w:p w14:paraId="1C8CF56A" w14:textId="77777777" w:rsidR="00AC37A7" w:rsidRPr="004D7DBC" w:rsidRDefault="00AC37A7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6AFA8BD" w14:textId="77777777" w:rsidR="00AC37A7" w:rsidRPr="009F3E1A" w:rsidRDefault="00AC37A7" w:rsidP="00656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3C4D" w:rsidRPr="009F3E1A" w14:paraId="5F4C90E8" w14:textId="77777777" w:rsidTr="00F22E6C">
        <w:tc>
          <w:tcPr>
            <w:tcW w:w="6496" w:type="dxa"/>
          </w:tcPr>
          <w:p w14:paraId="415E2CD2" w14:textId="77777777" w:rsidR="004A3C4D" w:rsidRPr="00B1022F" w:rsidRDefault="004A3C4D" w:rsidP="00135AF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lang w:val="en-US"/>
              </w:rPr>
            </w:pPr>
            <w:r w:rsidRPr="004D7DB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135AF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D7DB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9520B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วัน</w:t>
            </w:r>
            <w:r w:rsidRPr="009520B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ที่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9520BA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35AF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9520B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567" w:type="dxa"/>
          </w:tcPr>
          <w:p w14:paraId="54EA4EBA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BDB18A0" w14:textId="77777777" w:rsidR="004A3C4D" w:rsidRPr="009F3E1A" w:rsidRDefault="004A3C4D" w:rsidP="00F22E6C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3C4D" w:rsidRPr="009F3E1A" w14:paraId="11FA7AB5" w14:textId="77777777" w:rsidTr="00F22E6C">
        <w:tc>
          <w:tcPr>
            <w:tcW w:w="6496" w:type="dxa"/>
          </w:tcPr>
          <w:p w14:paraId="17600BDF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7" w:type="dxa"/>
          </w:tcPr>
          <w:p w14:paraId="5AB41997" w14:textId="77777777" w:rsidR="004A3C4D" w:rsidRPr="004D7DBC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A469CCE" w14:textId="77777777" w:rsidR="004A3C4D" w:rsidRPr="009F3E1A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A3C4D" w:rsidRPr="009F3E1A" w14:paraId="4D197192" w14:textId="77777777" w:rsidTr="00F22E6C">
        <w:tc>
          <w:tcPr>
            <w:tcW w:w="6496" w:type="dxa"/>
            <w:vAlign w:val="bottom"/>
          </w:tcPr>
          <w:p w14:paraId="51422C7F" w14:textId="77777777"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72B1ED8F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F37698" w14:textId="77777777" w:rsidR="004A3C4D" w:rsidRPr="009F3E1A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3EA" w:rsidRPr="00135AFF" w14:paraId="7C8CA485" w14:textId="77777777" w:rsidTr="008363EA">
        <w:tc>
          <w:tcPr>
            <w:tcW w:w="6496" w:type="dxa"/>
            <w:vAlign w:val="bottom"/>
          </w:tcPr>
          <w:p w14:paraId="6426CB66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67" w:type="dxa"/>
          </w:tcPr>
          <w:p w14:paraId="3F55EE55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EA50A65" w14:textId="77777777" w:rsidR="008363EA" w:rsidRPr="00080236" w:rsidRDefault="00080236" w:rsidP="000802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="008363EA"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8363EA"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135AFF" w14:paraId="26BA9508" w14:textId="77777777" w:rsidTr="008363EA">
        <w:tc>
          <w:tcPr>
            <w:tcW w:w="6496" w:type="dxa"/>
            <w:vAlign w:val="bottom"/>
          </w:tcPr>
          <w:p w14:paraId="3A908EBC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dxa"/>
          </w:tcPr>
          <w:p w14:paraId="56C0850F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BD6438" w14:textId="77777777" w:rsidR="008363EA" w:rsidRPr="00080236" w:rsidRDefault="008363EA" w:rsidP="000802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135AFF" w14:paraId="10B68818" w14:textId="77777777" w:rsidTr="008363EA">
        <w:tc>
          <w:tcPr>
            <w:tcW w:w="6496" w:type="dxa"/>
            <w:vAlign w:val="bottom"/>
          </w:tcPr>
          <w:p w14:paraId="5EF421D5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67" w:type="dxa"/>
          </w:tcPr>
          <w:p w14:paraId="56C2BE9F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7B63A" w14:textId="77777777" w:rsidR="008363EA" w:rsidRPr="00080236" w:rsidRDefault="008363EA" w:rsidP="000802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135AFF" w14:paraId="55D9784D" w14:textId="77777777" w:rsidTr="008363EA">
        <w:tc>
          <w:tcPr>
            <w:tcW w:w="6496" w:type="dxa"/>
            <w:vAlign w:val="bottom"/>
          </w:tcPr>
          <w:p w14:paraId="458FBCF6" w14:textId="77777777"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365104B5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2E5756" w14:textId="77777777" w:rsidR="004A3C4D" w:rsidRPr="00135AFF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8363EA" w:rsidRPr="00135AFF" w14:paraId="507F6B83" w14:textId="77777777" w:rsidTr="008363EA">
        <w:tc>
          <w:tcPr>
            <w:tcW w:w="6496" w:type="dxa"/>
            <w:vAlign w:val="bottom"/>
          </w:tcPr>
          <w:p w14:paraId="12E8F7B2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67" w:type="dxa"/>
          </w:tcPr>
          <w:p w14:paraId="0E73135A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FBA1333" w14:textId="77777777" w:rsidR="008363EA" w:rsidRPr="00080236" w:rsidRDefault="00080236" w:rsidP="000802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8363EA"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="008363EA"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135AFF" w14:paraId="67B02EE6" w14:textId="77777777" w:rsidTr="008363EA">
        <w:tc>
          <w:tcPr>
            <w:tcW w:w="6496" w:type="dxa"/>
            <w:vAlign w:val="bottom"/>
          </w:tcPr>
          <w:p w14:paraId="434C4E4A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567" w:type="dxa"/>
          </w:tcPr>
          <w:p w14:paraId="61645495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10DC0F4" w14:textId="77777777" w:rsidR="008363EA" w:rsidRPr="00080236" w:rsidRDefault="00BE46B0" w:rsidP="000802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="008363EA"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135AFF" w14:paraId="44301CE3" w14:textId="77777777" w:rsidTr="008363EA">
        <w:tc>
          <w:tcPr>
            <w:tcW w:w="6496" w:type="dxa"/>
            <w:vAlign w:val="bottom"/>
          </w:tcPr>
          <w:p w14:paraId="6D041AB9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dxa"/>
          </w:tcPr>
          <w:p w14:paraId="51821DFF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C5A3F8" w14:textId="77777777" w:rsidR="008363EA" w:rsidRPr="00080236" w:rsidRDefault="008363EA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135AFF" w14:paraId="0ED939DB" w14:textId="77777777" w:rsidTr="008363EA">
        <w:tc>
          <w:tcPr>
            <w:tcW w:w="6496" w:type="dxa"/>
            <w:vAlign w:val="bottom"/>
          </w:tcPr>
          <w:p w14:paraId="04D1085C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623A675E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C78F5" w14:textId="77777777" w:rsidR="008363EA" w:rsidRPr="00080236" w:rsidRDefault="008363EA" w:rsidP="000802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135AFF" w14:paraId="4D452835" w14:textId="77777777" w:rsidTr="008363EA">
        <w:tc>
          <w:tcPr>
            <w:tcW w:w="6496" w:type="dxa"/>
            <w:vAlign w:val="bottom"/>
          </w:tcPr>
          <w:p w14:paraId="3E8D3AEF" w14:textId="77777777"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4B1ABB64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93B9A0" w14:textId="77777777" w:rsidR="004A3C4D" w:rsidRPr="00135AFF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8363EA" w:rsidRPr="00135AFF" w14:paraId="0AB091F7" w14:textId="77777777" w:rsidTr="008363EA">
        <w:tc>
          <w:tcPr>
            <w:tcW w:w="6496" w:type="dxa"/>
            <w:vAlign w:val="bottom"/>
          </w:tcPr>
          <w:p w14:paraId="71246779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567" w:type="dxa"/>
          </w:tcPr>
          <w:p w14:paraId="1CA26E37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E6B0521" w14:textId="77777777" w:rsidR="008363EA" w:rsidRPr="00080236" w:rsidRDefault="008363EA" w:rsidP="00B02014">
            <w:pPr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665B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EA" w:rsidRPr="00135AFF" w14:paraId="0D03A746" w14:textId="77777777" w:rsidTr="008363EA">
        <w:tc>
          <w:tcPr>
            <w:tcW w:w="6496" w:type="dxa"/>
            <w:vAlign w:val="bottom"/>
          </w:tcPr>
          <w:p w14:paraId="32DC7571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ดำเนินงานจากกิจกรรม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4E92392E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A87E57" w14:textId="77777777" w:rsidR="008363EA" w:rsidRPr="00080236" w:rsidRDefault="00BE46B0" w:rsidP="000802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  <w:r w:rsidR="008363EA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363EA" w:rsidRPr="00135AFF" w14:paraId="10861D12" w14:textId="77777777" w:rsidTr="008363EA">
        <w:tc>
          <w:tcPr>
            <w:tcW w:w="6496" w:type="dxa"/>
            <w:vAlign w:val="bottom"/>
          </w:tcPr>
          <w:p w14:paraId="6034EFD6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69E1C28D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F184F3" w14:textId="77777777" w:rsidR="008363EA" w:rsidRPr="00080236" w:rsidRDefault="008363EA" w:rsidP="00080236">
            <w:pPr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EA" w:rsidRPr="00135AFF" w14:paraId="286C7CFC" w14:textId="77777777" w:rsidTr="008363EA">
        <w:tc>
          <w:tcPr>
            <w:tcW w:w="6496" w:type="dxa"/>
            <w:vAlign w:val="bottom"/>
          </w:tcPr>
          <w:p w14:paraId="0415F743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59BB6FE6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AAFE" w14:textId="77777777" w:rsidR="008363EA" w:rsidRPr="00080236" w:rsidRDefault="008363EA" w:rsidP="000802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BE46B0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552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135AFF" w14:paraId="5B3B5246" w14:textId="77777777" w:rsidTr="008363EA">
        <w:tc>
          <w:tcPr>
            <w:tcW w:w="6496" w:type="dxa"/>
            <w:vAlign w:val="bottom"/>
          </w:tcPr>
          <w:p w14:paraId="6503978D" w14:textId="77777777"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55D9EB6A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42930A1" w14:textId="77777777" w:rsidR="004A3C4D" w:rsidRPr="00135AFF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4A3C4D" w:rsidRPr="00135AFF" w14:paraId="086FDBD5" w14:textId="77777777" w:rsidTr="008363EA">
        <w:tc>
          <w:tcPr>
            <w:tcW w:w="6496" w:type="dxa"/>
            <w:vAlign w:val="bottom"/>
          </w:tcPr>
          <w:p w14:paraId="0DD033B4" w14:textId="77777777"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567" w:type="dxa"/>
          </w:tcPr>
          <w:p w14:paraId="075C45EE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9F35E26" w14:textId="77777777" w:rsidR="004A3C4D" w:rsidRPr="00135AFF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8363EA" w:rsidRPr="00135AFF" w14:paraId="0D6FFE8F" w14:textId="77777777" w:rsidTr="008363EA">
        <w:tc>
          <w:tcPr>
            <w:tcW w:w="6496" w:type="dxa"/>
            <w:vAlign w:val="bottom"/>
          </w:tcPr>
          <w:p w14:paraId="46512FF4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567" w:type="dxa"/>
          </w:tcPr>
          <w:p w14:paraId="33A9789C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784D1C4" w14:textId="77777777" w:rsidR="008363EA" w:rsidRPr="00080236" w:rsidRDefault="00BE46B0" w:rsidP="000802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  <w:r w:rsidR="008363EA"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135AFF" w14:paraId="61F66F37" w14:textId="77777777" w:rsidTr="008363EA">
        <w:tc>
          <w:tcPr>
            <w:tcW w:w="6496" w:type="dxa"/>
            <w:vAlign w:val="bottom"/>
          </w:tcPr>
          <w:p w14:paraId="1C8569D3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567" w:type="dxa"/>
          </w:tcPr>
          <w:p w14:paraId="45398E22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0E76F5" w14:textId="77777777" w:rsidR="008363EA" w:rsidRPr="00080236" w:rsidRDefault="008363EA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 w:rsidRPr="000802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135AFF" w14:paraId="6941E9E2" w14:textId="77777777" w:rsidTr="008363EA">
        <w:tc>
          <w:tcPr>
            <w:tcW w:w="6496" w:type="dxa"/>
            <w:vAlign w:val="bottom"/>
          </w:tcPr>
          <w:p w14:paraId="4615857E" w14:textId="77777777"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กำไรสุทธิ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67" w:type="dxa"/>
          </w:tcPr>
          <w:p w14:paraId="42AF1DEC" w14:textId="77777777"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BB6D5" w14:textId="77777777" w:rsidR="008363EA" w:rsidRPr="00080236" w:rsidRDefault="00BE46B0" w:rsidP="000802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0236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552</w:t>
            </w:r>
            <w:r w:rsidR="008363EA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135AFF" w14:paraId="22753742" w14:textId="77777777" w:rsidTr="008363EA">
        <w:tc>
          <w:tcPr>
            <w:tcW w:w="6496" w:type="dxa"/>
            <w:vAlign w:val="bottom"/>
          </w:tcPr>
          <w:p w14:paraId="20B68182" w14:textId="77777777"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14931C1D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AAA4DBD" w14:textId="77777777" w:rsidR="004A3C4D" w:rsidRPr="00080236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3C4D" w:rsidRPr="00135AFF" w14:paraId="76F5CEB9" w14:textId="77777777" w:rsidTr="00F22E6C">
        <w:tc>
          <w:tcPr>
            <w:tcW w:w="6496" w:type="dxa"/>
            <w:vAlign w:val="bottom"/>
          </w:tcPr>
          <w:p w14:paraId="05D5B287" w14:textId="77777777"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D7D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67" w:type="dxa"/>
          </w:tcPr>
          <w:p w14:paraId="722E8675" w14:textId="77777777"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E93727" w14:textId="77777777" w:rsidR="004A3C4D" w:rsidRPr="00080236" w:rsidRDefault="004665B6" w:rsidP="00CF78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363EA" w:rsidRPr="00080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  <w:tr w:rsidR="004A3C4D" w:rsidRPr="009F3E1A" w14:paraId="033771A6" w14:textId="77777777" w:rsidTr="00F22E6C">
        <w:tc>
          <w:tcPr>
            <w:tcW w:w="7063" w:type="dxa"/>
            <w:gridSpan w:val="2"/>
            <w:vAlign w:val="bottom"/>
          </w:tcPr>
          <w:p w14:paraId="4F087D47" w14:textId="77777777" w:rsidR="004A3C4D" w:rsidRPr="004D7DBC" w:rsidRDefault="004A3C4D" w:rsidP="00F22E6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3BAE031" w14:textId="77777777" w:rsidR="004A3C4D" w:rsidRPr="009F3E1A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010FA97A" w14:textId="77777777" w:rsidR="00CD2074" w:rsidRPr="004A3C4D" w:rsidRDefault="00CD2074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14:paraId="50E55B54" w14:textId="77777777"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14:paraId="09ED8439" w14:textId="77777777"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14:paraId="77F635DA" w14:textId="77777777"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14:paraId="3B7CE069" w14:textId="77777777"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14:paraId="40B9EB7E" w14:textId="77777777"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14:paraId="378C2853" w14:textId="77777777"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tbl>
      <w:tblPr>
        <w:tblW w:w="8764" w:type="dxa"/>
        <w:tblInd w:w="450" w:type="dxa"/>
        <w:tblLook w:val="01E0" w:firstRow="1" w:lastRow="1" w:firstColumn="1" w:lastColumn="1" w:noHBand="0" w:noVBand="0"/>
      </w:tblPr>
      <w:tblGrid>
        <w:gridCol w:w="6496"/>
        <w:gridCol w:w="567"/>
        <w:gridCol w:w="1701"/>
      </w:tblGrid>
      <w:tr w:rsidR="004A3C4D" w:rsidRPr="004D7DBC" w14:paraId="07A8BDC7" w14:textId="77777777" w:rsidTr="00F22E6C">
        <w:tc>
          <w:tcPr>
            <w:tcW w:w="7063" w:type="dxa"/>
            <w:gridSpan w:val="2"/>
            <w:vAlign w:val="bottom"/>
          </w:tcPr>
          <w:p w14:paraId="16F3D30B" w14:textId="77777777" w:rsidR="004A3C4D" w:rsidRPr="004A3C4D" w:rsidRDefault="004A3C4D" w:rsidP="00135AFF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สำหรับงวด</w:t>
            </w:r>
            <w:r w:rsidR="00135A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4A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A3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35A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4A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14:paraId="22F40D23" w14:textId="77777777" w:rsidR="004A3C4D" w:rsidRPr="004D7DBC" w:rsidRDefault="004A3C4D" w:rsidP="004A3C4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3C4D" w:rsidRPr="004D7DBC" w14:paraId="59878DEB" w14:textId="77777777" w:rsidTr="00F22E6C">
        <w:tc>
          <w:tcPr>
            <w:tcW w:w="7063" w:type="dxa"/>
            <w:gridSpan w:val="2"/>
            <w:vAlign w:val="bottom"/>
          </w:tcPr>
          <w:p w14:paraId="6F852866" w14:textId="77777777" w:rsidR="004A3C4D" w:rsidRPr="004D7DBC" w:rsidRDefault="004A3C4D" w:rsidP="004A3C4D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26BB83B" w14:textId="77777777" w:rsidR="004A3C4D" w:rsidRPr="004D7DBC" w:rsidRDefault="004A3C4D" w:rsidP="004A3C4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A3C4D" w:rsidRPr="004D7DBC" w14:paraId="323F068A" w14:textId="77777777" w:rsidTr="00F22E6C">
        <w:tc>
          <w:tcPr>
            <w:tcW w:w="7063" w:type="dxa"/>
            <w:gridSpan w:val="2"/>
            <w:vAlign w:val="bottom"/>
          </w:tcPr>
          <w:p w14:paraId="405C4C15" w14:textId="77777777" w:rsidR="004A3C4D" w:rsidRPr="004D7DBC" w:rsidRDefault="004A3C4D" w:rsidP="004A3C4D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กระแสเงินสดได้มาจาก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(ใช้ไปใน)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01" w:type="dxa"/>
            <w:vAlign w:val="bottom"/>
          </w:tcPr>
          <w:p w14:paraId="2FDFA80F" w14:textId="77777777" w:rsidR="004A3C4D" w:rsidRPr="004D7DBC" w:rsidRDefault="004A3C4D" w:rsidP="004A3C4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6C7A" w:rsidRPr="0009268C" w14:paraId="0C36EB62" w14:textId="77777777" w:rsidTr="00AC6C7A">
        <w:tc>
          <w:tcPr>
            <w:tcW w:w="6496" w:type="dxa"/>
            <w:vAlign w:val="bottom"/>
          </w:tcPr>
          <w:p w14:paraId="36EAB3BA" w14:textId="77777777"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567" w:type="dxa"/>
          </w:tcPr>
          <w:p w14:paraId="64FDA702" w14:textId="77777777"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FCD9A8" w14:textId="77777777" w:rsidR="00AC6C7A" w:rsidRPr="009F3E1A" w:rsidRDefault="00AC6C7A" w:rsidP="000802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6C7A" w:rsidRPr="00AE1C2D" w14:paraId="619B4E9E" w14:textId="77777777" w:rsidTr="00AC6C7A">
        <w:tc>
          <w:tcPr>
            <w:tcW w:w="6496" w:type="dxa"/>
            <w:vAlign w:val="bottom"/>
          </w:tcPr>
          <w:p w14:paraId="31F0D110" w14:textId="77777777"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567" w:type="dxa"/>
          </w:tcPr>
          <w:p w14:paraId="7E913112" w14:textId="77777777"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146CB6" w14:textId="77777777" w:rsidR="00AC6C7A" w:rsidRPr="009F3E1A" w:rsidRDefault="00AC6C7A" w:rsidP="000802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02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6C7A" w:rsidRPr="0009268C" w14:paraId="2774350A" w14:textId="77777777" w:rsidTr="00AC6C7A">
        <w:tc>
          <w:tcPr>
            <w:tcW w:w="6496" w:type="dxa"/>
            <w:vAlign w:val="bottom"/>
          </w:tcPr>
          <w:p w14:paraId="1E23EEB3" w14:textId="77777777"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567" w:type="dxa"/>
          </w:tcPr>
          <w:p w14:paraId="638900B2" w14:textId="77777777"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CAB4C" w14:textId="77777777" w:rsidR="00AC6C7A" w:rsidRPr="009F3E1A" w:rsidRDefault="00AC6C7A" w:rsidP="00C10DB5">
            <w:pPr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6C7A" w:rsidRPr="00AE1C2D" w14:paraId="18EB897F" w14:textId="77777777" w:rsidTr="00AC6C7A">
        <w:tc>
          <w:tcPr>
            <w:tcW w:w="6496" w:type="dxa"/>
            <w:vAlign w:val="bottom"/>
          </w:tcPr>
          <w:p w14:paraId="30237D7A" w14:textId="77777777"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567" w:type="dxa"/>
          </w:tcPr>
          <w:p w14:paraId="5C9177AD" w14:textId="77777777"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A91731" w14:textId="77777777" w:rsidR="00AC6C7A" w:rsidRPr="009F3E1A" w:rsidRDefault="00AC6C7A" w:rsidP="00AC6C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1F0686AF" w14:textId="77777777" w:rsidR="004A3C4D" w:rsidRP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14:paraId="5869AE3B" w14:textId="77777777" w:rsidR="00C15961" w:rsidRPr="00CD65AA" w:rsidRDefault="00B24FE8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94DF249" w14:textId="77777777" w:rsidR="00660361" w:rsidRPr="00232755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E54C717" w14:textId="77777777" w:rsidR="00060BE9" w:rsidRPr="003334E8" w:rsidRDefault="00060BE9" w:rsidP="00060BE9">
      <w:pPr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b/>
          <w:sz w:val="30"/>
          <w:szCs w:val="30"/>
          <w:cs/>
        </w:rPr>
        <w:t>ก</w:t>
      </w:r>
      <w:r w:rsidRPr="003334E8">
        <w:rPr>
          <w:rFonts w:ascii="Angsana New" w:hAnsi="Angsana New"/>
          <w:sz w:val="30"/>
          <w:szCs w:val="30"/>
          <w:cs/>
        </w:rPr>
        <w:t xml:space="preserve">ารซื้อ จำหน่าย </w:t>
      </w:r>
      <w:r w:rsidR="001D0045">
        <w:rPr>
          <w:rFonts w:ascii="Angsana New" w:hAnsi="Angsana New" w:hint="cs"/>
          <w:sz w:val="30"/>
          <w:szCs w:val="30"/>
          <w:cs/>
        </w:rPr>
        <w:t xml:space="preserve">ตัดจำหน่าย </w:t>
      </w:r>
      <w:r w:rsidRPr="003334E8">
        <w:rPr>
          <w:rFonts w:ascii="Angsana New" w:hAnsi="Angsana New"/>
          <w:sz w:val="30"/>
          <w:szCs w:val="30"/>
          <w:cs/>
        </w:rPr>
        <w:t>และโอนที่</w:t>
      </w:r>
      <w:r>
        <w:rPr>
          <w:rFonts w:ascii="Angsana New" w:hAnsi="Angsana New"/>
          <w:sz w:val="30"/>
          <w:szCs w:val="30"/>
          <w:cs/>
        </w:rPr>
        <w:t>ดิน อาคารและอุปกรณ์ระหว่างงวด</w:t>
      </w:r>
      <w:r w:rsidR="00135AFF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35AF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>
        <w:rPr>
          <w:rFonts w:ascii="Angsana New" w:hAnsi="Angsana New" w:hint="cs"/>
          <w:sz w:val="30"/>
          <w:szCs w:val="30"/>
          <w:cs/>
          <w:lang w:val="en-US"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D0045">
        <w:rPr>
          <w:rFonts w:ascii="Angsana New" w:hAnsi="Angsana New" w:hint="cs"/>
          <w:sz w:val="30"/>
          <w:szCs w:val="30"/>
          <w:cs/>
        </w:rPr>
        <w:t xml:space="preserve">    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14:paraId="45669EC3" w14:textId="77777777" w:rsidR="007E126D" w:rsidRPr="00A22ED6" w:rsidRDefault="007E1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5"/>
        <w:gridCol w:w="1132"/>
        <w:gridCol w:w="288"/>
        <w:gridCol w:w="1308"/>
        <w:gridCol w:w="236"/>
        <w:gridCol w:w="1151"/>
        <w:gridCol w:w="236"/>
        <w:gridCol w:w="1338"/>
      </w:tblGrid>
      <w:tr w:rsidR="006717E6" w:rsidRPr="00D16A3F" w14:paraId="1A9EE40F" w14:textId="77777777" w:rsidTr="00A50873">
        <w:trPr>
          <w:tblHeader/>
        </w:trPr>
        <w:tc>
          <w:tcPr>
            <w:tcW w:w="1956" w:type="pct"/>
          </w:tcPr>
          <w:p w14:paraId="0CE57DC7" w14:textId="77777777" w:rsidR="006717E6" w:rsidRPr="00D16A3F" w:rsidRDefault="006717E6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4" w:type="pct"/>
            <w:gridSpan w:val="7"/>
          </w:tcPr>
          <w:p w14:paraId="5B16F416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7E6" w:rsidRPr="00D16A3F" w14:paraId="5E307431" w14:textId="77777777" w:rsidTr="00A50873">
        <w:trPr>
          <w:tblHeader/>
        </w:trPr>
        <w:tc>
          <w:tcPr>
            <w:tcW w:w="1956" w:type="pct"/>
          </w:tcPr>
          <w:p w14:paraId="5C9FD4C9" w14:textId="77777777" w:rsidR="006717E6" w:rsidRPr="00D16A3F" w:rsidRDefault="006717E6" w:rsidP="00135AF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5AFF" w:rsidRPr="00D16A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65B6"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35AFF" w:rsidRPr="00D16A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323D0" w:rsidRPr="00D16A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460" w:type="pct"/>
            <w:gridSpan w:val="3"/>
          </w:tcPr>
          <w:p w14:paraId="7AB30BD7" w14:textId="77777777" w:rsidR="006717E6" w:rsidRPr="00D16A3F" w:rsidRDefault="004665B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41DA3BBB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6C323BE3" w14:textId="77777777" w:rsidR="006717E6" w:rsidRPr="00D16A3F" w:rsidRDefault="004665B6" w:rsidP="00AC423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717E6" w:rsidRPr="00D16A3F" w14:paraId="47376DE7" w14:textId="77777777" w:rsidTr="00A50873">
        <w:tc>
          <w:tcPr>
            <w:tcW w:w="1956" w:type="pct"/>
          </w:tcPr>
          <w:p w14:paraId="03E6580B" w14:textId="77777777" w:rsidR="006717E6" w:rsidRPr="00D16A3F" w:rsidRDefault="006717E6" w:rsidP="00AC42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36CC421D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5111B24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D16A3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14:paraId="0C4B0E4C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36702166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6BE0AD8" w14:textId="77777777" w:rsidR="00A50873" w:rsidRPr="00D16A3F" w:rsidRDefault="00A50873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14:paraId="43B2AA34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38386D66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7C9BA18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40F514F8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D16A3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1532374D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42804A35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EABA6CC" w14:textId="77777777" w:rsidR="00A50873" w:rsidRPr="00D16A3F" w:rsidRDefault="00A50873" w:rsidP="00A508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14:paraId="2A2ACE41" w14:textId="77777777" w:rsidR="006717E6" w:rsidRPr="00D16A3F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717E6" w:rsidRPr="00D16A3F" w14:paraId="422AE015" w14:textId="77777777" w:rsidTr="00A50873">
        <w:tc>
          <w:tcPr>
            <w:tcW w:w="1956" w:type="pct"/>
          </w:tcPr>
          <w:p w14:paraId="34800C0A" w14:textId="77777777" w:rsidR="006717E6" w:rsidRPr="00D16A3F" w:rsidRDefault="006717E6" w:rsidP="00AC423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4" w:type="pct"/>
            <w:gridSpan w:val="7"/>
          </w:tcPr>
          <w:p w14:paraId="2F5A9C4C" w14:textId="77777777" w:rsidR="006717E6" w:rsidRPr="00D16A3F" w:rsidRDefault="006717E6" w:rsidP="00AC4233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6A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A3F" w:rsidRPr="00D16A3F" w14:paraId="35A5E5A1" w14:textId="77777777" w:rsidTr="00A50873">
        <w:tc>
          <w:tcPr>
            <w:tcW w:w="1956" w:type="pct"/>
          </w:tcPr>
          <w:p w14:paraId="01E3629E" w14:textId="77777777" w:rsidR="00D16A3F" w:rsidRPr="00D16A3F" w:rsidRDefault="00D16A3F" w:rsidP="00D16A3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06" w:type="pct"/>
          </w:tcPr>
          <w:p w14:paraId="0B4B0AD6" w14:textId="77777777" w:rsidR="00D16A3F" w:rsidRPr="001D0045" w:rsidRDefault="00D16A3F" w:rsidP="00ED2C0E">
            <w:pPr>
              <w:pStyle w:val="BodyText"/>
              <w:tabs>
                <w:tab w:val="decimal" w:pos="63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8EB7980" w14:textId="77777777" w:rsidR="00D16A3F" w:rsidRPr="00D16A3F" w:rsidRDefault="00D16A3F" w:rsidP="00D16A3F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CA11874" w14:textId="77777777" w:rsidR="00D16A3F" w:rsidRPr="00D16A3F" w:rsidRDefault="00D16A3F" w:rsidP="00ED2C0E">
            <w:pPr>
              <w:pStyle w:val="BodyText"/>
              <w:tabs>
                <w:tab w:val="decimal" w:pos="7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B33F973" w14:textId="77777777" w:rsidR="00D16A3F" w:rsidRPr="00D16A3F" w:rsidRDefault="00D16A3F" w:rsidP="00D16A3F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03F58C6B" w14:textId="77777777" w:rsidR="00D16A3F" w:rsidRPr="00D16A3F" w:rsidRDefault="008A3673" w:rsidP="00ED2C0E">
            <w:pPr>
              <w:pStyle w:val="BodyText"/>
              <w:tabs>
                <w:tab w:val="decimal" w:pos="63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189DF7" w14:textId="77777777" w:rsidR="00D16A3F" w:rsidRPr="00D16A3F" w:rsidRDefault="00D16A3F" w:rsidP="00D16A3F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1170F64F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(2,649)</w:t>
            </w:r>
          </w:p>
        </w:tc>
      </w:tr>
      <w:tr w:rsidR="00D16A3F" w:rsidRPr="00D16A3F" w14:paraId="2DBFAC60" w14:textId="77777777" w:rsidTr="00A50873">
        <w:tc>
          <w:tcPr>
            <w:tcW w:w="1956" w:type="pct"/>
          </w:tcPr>
          <w:p w14:paraId="38671C6B" w14:textId="77777777" w:rsidR="00D16A3F" w:rsidRPr="00D16A3F" w:rsidRDefault="00D16A3F" w:rsidP="00D16A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06" w:type="pct"/>
          </w:tcPr>
          <w:p w14:paraId="66BA00EC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3,196 </w:t>
            </w:r>
          </w:p>
        </w:tc>
        <w:tc>
          <w:tcPr>
            <w:tcW w:w="154" w:type="pct"/>
          </w:tcPr>
          <w:p w14:paraId="08C24597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1FF45BE4" w14:textId="77777777" w:rsidR="00D16A3F" w:rsidRPr="00D16A3F" w:rsidRDefault="00D16A3F" w:rsidP="00ED2C0E">
            <w:pPr>
              <w:pStyle w:val="BodyText"/>
              <w:tabs>
                <w:tab w:val="decimal" w:pos="7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C760FD8" w14:textId="77777777" w:rsidR="00D16A3F" w:rsidRPr="00D16A3F" w:rsidRDefault="00D16A3F" w:rsidP="00D16A3F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584ABF63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1,626 </w:t>
            </w:r>
          </w:p>
        </w:tc>
        <w:tc>
          <w:tcPr>
            <w:tcW w:w="126" w:type="pct"/>
          </w:tcPr>
          <w:p w14:paraId="469D24C9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15991B79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D16A3F" w:rsidRPr="00D16A3F" w14:paraId="2A707A8B" w14:textId="77777777" w:rsidTr="00A50873">
        <w:tc>
          <w:tcPr>
            <w:tcW w:w="1956" w:type="pct"/>
          </w:tcPr>
          <w:p w14:paraId="2D44BA4A" w14:textId="77777777" w:rsidR="00D16A3F" w:rsidRPr="00D16A3F" w:rsidRDefault="00D16A3F" w:rsidP="00D16A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06" w:type="pct"/>
          </w:tcPr>
          <w:p w14:paraId="40AB7370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287,464 </w:t>
            </w:r>
          </w:p>
        </w:tc>
        <w:tc>
          <w:tcPr>
            <w:tcW w:w="154" w:type="pct"/>
          </w:tcPr>
          <w:p w14:paraId="0C785F44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00EB6370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(2,085)</w:t>
            </w:r>
          </w:p>
        </w:tc>
        <w:tc>
          <w:tcPr>
            <w:tcW w:w="126" w:type="pct"/>
          </w:tcPr>
          <w:p w14:paraId="615267D9" w14:textId="77777777" w:rsidR="00D16A3F" w:rsidRPr="00D16A3F" w:rsidRDefault="00D16A3F" w:rsidP="00D16A3F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3166D776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372,037 </w:t>
            </w:r>
          </w:p>
        </w:tc>
        <w:tc>
          <w:tcPr>
            <w:tcW w:w="126" w:type="pct"/>
          </w:tcPr>
          <w:p w14:paraId="516490D3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1A14C905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(166)</w:t>
            </w:r>
          </w:p>
        </w:tc>
      </w:tr>
      <w:tr w:rsidR="00D16A3F" w:rsidRPr="00D16A3F" w14:paraId="78B08FA2" w14:textId="77777777" w:rsidTr="00A50873">
        <w:tc>
          <w:tcPr>
            <w:tcW w:w="1956" w:type="pct"/>
          </w:tcPr>
          <w:p w14:paraId="3819E30A" w14:textId="77777777" w:rsidR="00D16A3F" w:rsidRPr="00D16A3F" w:rsidRDefault="00D16A3F" w:rsidP="00D16A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06" w:type="pct"/>
          </w:tcPr>
          <w:p w14:paraId="5427C77B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64,791 </w:t>
            </w:r>
          </w:p>
        </w:tc>
        <w:tc>
          <w:tcPr>
            <w:tcW w:w="154" w:type="pct"/>
          </w:tcPr>
          <w:p w14:paraId="151C9327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0445EE01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(667)</w:t>
            </w:r>
          </w:p>
        </w:tc>
        <w:tc>
          <w:tcPr>
            <w:tcW w:w="126" w:type="pct"/>
          </w:tcPr>
          <w:p w14:paraId="09C83DA3" w14:textId="77777777" w:rsidR="00D16A3F" w:rsidRPr="00D16A3F" w:rsidRDefault="00D16A3F" w:rsidP="00D16A3F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61F13C34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364,394 </w:t>
            </w:r>
          </w:p>
        </w:tc>
        <w:tc>
          <w:tcPr>
            <w:tcW w:w="126" w:type="pct"/>
          </w:tcPr>
          <w:p w14:paraId="7E9F743F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463BA187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D16A3F" w:rsidRPr="00D16A3F" w14:paraId="3F67C9C4" w14:textId="77777777" w:rsidTr="00A50873">
        <w:tc>
          <w:tcPr>
            <w:tcW w:w="1956" w:type="pct"/>
          </w:tcPr>
          <w:p w14:paraId="288320A8" w14:textId="77777777" w:rsidR="00D16A3F" w:rsidRPr="00D16A3F" w:rsidRDefault="00D16A3F" w:rsidP="00D16A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6" w:type="pct"/>
          </w:tcPr>
          <w:p w14:paraId="49888899" w14:textId="77777777" w:rsidR="00D16A3F" w:rsidRPr="005879ED" w:rsidRDefault="00D16A3F" w:rsidP="00771B36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1,6</w:t>
            </w:r>
            <w:r w:rsidR="00771B36" w:rsidRPr="005879ED">
              <w:rPr>
                <w:rFonts w:ascii="Angsana New" w:hAnsi="Angsana New"/>
                <w:sz w:val="30"/>
                <w:szCs w:val="30"/>
              </w:rPr>
              <w:t>43</w:t>
            </w:r>
            <w:r w:rsidRPr="005879ED">
              <w:rPr>
                <w:rFonts w:ascii="Angsana New" w:hAnsi="Angsana New"/>
                <w:sz w:val="30"/>
                <w:szCs w:val="30"/>
              </w:rPr>
              <w:t>,</w:t>
            </w:r>
            <w:r w:rsidR="00771B36" w:rsidRPr="005879ED">
              <w:rPr>
                <w:rFonts w:ascii="Angsana New" w:hAnsi="Angsana New"/>
                <w:sz w:val="30"/>
                <w:szCs w:val="30"/>
              </w:rPr>
              <w:t>29</w:t>
            </w:r>
            <w:r w:rsidRPr="005879ED">
              <w:rPr>
                <w:rFonts w:ascii="Angsana New" w:hAnsi="Angsana New"/>
                <w:sz w:val="30"/>
                <w:szCs w:val="30"/>
              </w:rPr>
              <w:t xml:space="preserve">0 </w:t>
            </w:r>
          </w:p>
        </w:tc>
        <w:tc>
          <w:tcPr>
            <w:tcW w:w="154" w:type="pct"/>
          </w:tcPr>
          <w:p w14:paraId="15ED3EEF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49941923" w14:textId="77777777" w:rsidR="00D16A3F" w:rsidRPr="005879ED" w:rsidRDefault="00D16A3F" w:rsidP="00771B36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(11,3</w:t>
            </w:r>
            <w:r w:rsidR="00771B36" w:rsidRPr="005879ED">
              <w:rPr>
                <w:rFonts w:ascii="Angsana New" w:hAnsi="Angsana New"/>
                <w:sz w:val="30"/>
                <w:szCs w:val="30"/>
              </w:rPr>
              <w:t>10</w:t>
            </w:r>
            <w:r w:rsidRPr="005879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195240A" w14:textId="77777777" w:rsidR="00D16A3F" w:rsidRPr="00D16A3F" w:rsidRDefault="00D16A3F" w:rsidP="00D16A3F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619462AE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876,599 </w:t>
            </w:r>
          </w:p>
        </w:tc>
        <w:tc>
          <w:tcPr>
            <w:tcW w:w="126" w:type="pct"/>
          </w:tcPr>
          <w:p w14:paraId="149A9F41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0ADC45A0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(8,674)</w:t>
            </w:r>
          </w:p>
        </w:tc>
      </w:tr>
      <w:tr w:rsidR="00D16A3F" w:rsidRPr="00D16A3F" w14:paraId="09FDD8B6" w14:textId="77777777" w:rsidTr="00A50873">
        <w:tc>
          <w:tcPr>
            <w:tcW w:w="1956" w:type="pct"/>
          </w:tcPr>
          <w:p w14:paraId="0BB4385A" w14:textId="77777777" w:rsidR="00D16A3F" w:rsidRPr="00D16A3F" w:rsidRDefault="00D16A3F" w:rsidP="00D16A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6" w:type="pct"/>
          </w:tcPr>
          <w:p w14:paraId="1BE28780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36,489 </w:t>
            </w:r>
          </w:p>
        </w:tc>
        <w:tc>
          <w:tcPr>
            <w:tcW w:w="154" w:type="pct"/>
          </w:tcPr>
          <w:p w14:paraId="5C74F2D2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0D943A68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(13,800)</w:t>
            </w:r>
          </w:p>
        </w:tc>
        <w:tc>
          <w:tcPr>
            <w:tcW w:w="126" w:type="pct"/>
          </w:tcPr>
          <w:p w14:paraId="0A9172A3" w14:textId="77777777" w:rsidR="00D16A3F" w:rsidRPr="00D16A3F" w:rsidRDefault="00D16A3F" w:rsidP="00D16A3F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08E79C4D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56,058 </w:t>
            </w:r>
          </w:p>
        </w:tc>
        <w:tc>
          <w:tcPr>
            <w:tcW w:w="126" w:type="pct"/>
          </w:tcPr>
          <w:p w14:paraId="3863FB95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6EB75326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(59,882)</w:t>
            </w:r>
          </w:p>
        </w:tc>
      </w:tr>
      <w:tr w:rsidR="00D16A3F" w:rsidRPr="00D16A3F" w14:paraId="33FB0255" w14:textId="77777777" w:rsidTr="00A50873">
        <w:tc>
          <w:tcPr>
            <w:tcW w:w="1956" w:type="pct"/>
          </w:tcPr>
          <w:p w14:paraId="6A6F73FD" w14:textId="77777777" w:rsidR="00D16A3F" w:rsidRPr="00D16A3F" w:rsidRDefault="00D16A3F" w:rsidP="00D16A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6" w:type="pct"/>
          </w:tcPr>
          <w:p w14:paraId="50C1A1C0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44,230 </w:t>
            </w:r>
          </w:p>
        </w:tc>
        <w:tc>
          <w:tcPr>
            <w:tcW w:w="154" w:type="pct"/>
          </w:tcPr>
          <w:p w14:paraId="2F6731B8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24EB3A0F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(1,439)</w:t>
            </w:r>
          </w:p>
        </w:tc>
        <w:tc>
          <w:tcPr>
            <w:tcW w:w="126" w:type="pct"/>
          </w:tcPr>
          <w:p w14:paraId="6F1F1F99" w14:textId="77777777" w:rsidR="00D16A3F" w:rsidRPr="00D16A3F" w:rsidRDefault="00D16A3F" w:rsidP="00D16A3F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180C1BBB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113,872 </w:t>
            </w:r>
          </w:p>
        </w:tc>
        <w:tc>
          <w:tcPr>
            <w:tcW w:w="126" w:type="pct"/>
          </w:tcPr>
          <w:p w14:paraId="2390A52F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7F1DC427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(544)</w:t>
            </w:r>
          </w:p>
        </w:tc>
      </w:tr>
      <w:tr w:rsidR="00D16A3F" w:rsidRPr="00D16A3F" w14:paraId="6C231D73" w14:textId="77777777" w:rsidTr="00A50873">
        <w:trPr>
          <w:trHeight w:val="434"/>
        </w:trPr>
        <w:tc>
          <w:tcPr>
            <w:tcW w:w="1956" w:type="pct"/>
          </w:tcPr>
          <w:p w14:paraId="3F953B97" w14:textId="77777777" w:rsidR="00D16A3F" w:rsidRPr="00D16A3F" w:rsidRDefault="00D16A3F" w:rsidP="00D16A3F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6" w:type="pct"/>
          </w:tcPr>
          <w:p w14:paraId="5B1BD8FC" w14:textId="77777777" w:rsidR="00D16A3F" w:rsidRPr="005879ED" w:rsidRDefault="00D16A3F" w:rsidP="00771B36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8</w:t>
            </w:r>
            <w:r w:rsidR="00771B36" w:rsidRPr="005879ED">
              <w:rPr>
                <w:rFonts w:ascii="Angsana New" w:hAnsi="Angsana New"/>
                <w:sz w:val="30"/>
                <w:szCs w:val="30"/>
              </w:rPr>
              <w:t>2</w:t>
            </w:r>
            <w:r w:rsidRPr="005879ED">
              <w:rPr>
                <w:rFonts w:ascii="Angsana New" w:hAnsi="Angsana New"/>
                <w:sz w:val="30"/>
                <w:szCs w:val="30"/>
              </w:rPr>
              <w:t>,</w:t>
            </w:r>
            <w:r w:rsidR="00771B36" w:rsidRPr="005879ED">
              <w:rPr>
                <w:rFonts w:ascii="Angsana New" w:hAnsi="Angsana New"/>
                <w:sz w:val="30"/>
                <w:szCs w:val="30"/>
              </w:rPr>
              <w:t>962</w:t>
            </w:r>
            <w:r w:rsidRPr="005879E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4" w:type="pct"/>
          </w:tcPr>
          <w:p w14:paraId="5660202D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40BF3604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(33,459)</w:t>
            </w:r>
          </w:p>
        </w:tc>
        <w:tc>
          <w:tcPr>
            <w:tcW w:w="126" w:type="pct"/>
          </w:tcPr>
          <w:p w14:paraId="0287FEDD" w14:textId="77777777" w:rsidR="00D16A3F" w:rsidRPr="00D16A3F" w:rsidRDefault="00D16A3F" w:rsidP="00D16A3F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36491BBC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54,472 </w:t>
            </w:r>
          </w:p>
        </w:tc>
        <w:tc>
          <w:tcPr>
            <w:tcW w:w="126" w:type="pct"/>
          </w:tcPr>
          <w:p w14:paraId="2DB9BEA9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49D42F30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(22,345)</w:t>
            </w:r>
          </w:p>
        </w:tc>
      </w:tr>
      <w:tr w:rsidR="00D16A3F" w:rsidRPr="00D16A3F" w14:paraId="67292909" w14:textId="77777777" w:rsidTr="00A50873">
        <w:trPr>
          <w:trHeight w:val="434"/>
        </w:trPr>
        <w:tc>
          <w:tcPr>
            <w:tcW w:w="1956" w:type="pct"/>
          </w:tcPr>
          <w:p w14:paraId="1A2DBCE4" w14:textId="77777777" w:rsidR="00D16A3F" w:rsidRPr="00D16A3F" w:rsidRDefault="00D16A3F" w:rsidP="00D16A3F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06" w:type="pct"/>
          </w:tcPr>
          <w:p w14:paraId="67B430E5" w14:textId="77777777" w:rsidR="00D16A3F" w:rsidRPr="005879ED" w:rsidRDefault="00D16A3F" w:rsidP="00771B36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2,23</w:t>
            </w:r>
            <w:r w:rsidR="00771B36" w:rsidRPr="005879ED">
              <w:rPr>
                <w:rFonts w:ascii="Angsana New" w:hAnsi="Angsana New"/>
                <w:sz w:val="30"/>
                <w:szCs w:val="30"/>
              </w:rPr>
              <w:t>9</w:t>
            </w:r>
            <w:r w:rsidRPr="005879ED">
              <w:rPr>
                <w:rFonts w:ascii="Angsana New" w:hAnsi="Angsana New"/>
                <w:sz w:val="30"/>
                <w:szCs w:val="30"/>
              </w:rPr>
              <w:t>,</w:t>
            </w:r>
            <w:r w:rsidR="00771B36" w:rsidRPr="005879ED">
              <w:rPr>
                <w:rFonts w:ascii="Angsana New" w:hAnsi="Angsana New"/>
                <w:sz w:val="30"/>
                <w:szCs w:val="30"/>
              </w:rPr>
              <w:t>661</w:t>
            </w:r>
            <w:r w:rsidRPr="005879E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4" w:type="pct"/>
          </w:tcPr>
          <w:p w14:paraId="06C4B8A2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43EBC07F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(1,894,552)</w:t>
            </w:r>
          </w:p>
        </w:tc>
        <w:tc>
          <w:tcPr>
            <w:tcW w:w="126" w:type="pct"/>
          </w:tcPr>
          <w:p w14:paraId="464490F8" w14:textId="77777777" w:rsidR="00D16A3F" w:rsidRPr="00D16A3F" w:rsidRDefault="00D16A3F" w:rsidP="00D16A3F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4F7A42D9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669,613 </w:t>
            </w:r>
          </w:p>
        </w:tc>
        <w:tc>
          <w:tcPr>
            <w:tcW w:w="126" w:type="pct"/>
          </w:tcPr>
          <w:p w14:paraId="206366FC" w14:textId="77777777" w:rsidR="00D16A3F" w:rsidRPr="00D16A3F" w:rsidRDefault="00D16A3F" w:rsidP="00D16A3F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20729775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(1,631,902)</w:t>
            </w:r>
          </w:p>
        </w:tc>
      </w:tr>
      <w:tr w:rsidR="00D16A3F" w:rsidRPr="00D16A3F" w14:paraId="50CAF3AE" w14:textId="77777777" w:rsidTr="00A50873">
        <w:tc>
          <w:tcPr>
            <w:tcW w:w="1956" w:type="pct"/>
          </w:tcPr>
          <w:p w14:paraId="31182DB0" w14:textId="77777777" w:rsidR="00D16A3F" w:rsidRPr="00D16A3F" w:rsidRDefault="005879ED" w:rsidP="00D16A3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79D969A" w14:textId="77777777" w:rsidR="00D16A3F" w:rsidRPr="005879ED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79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5879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79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402</w:t>
            </w:r>
            <w:r w:rsidRPr="005879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79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083</w:t>
            </w:r>
          </w:p>
        </w:tc>
        <w:tc>
          <w:tcPr>
            <w:tcW w:w="154" w:type="pct"/>
          </w:tcPr>
          <w:p w14:paraId="43A7475F" w14:textId="77777777" w:rsidR="00D16A3F" w:rsidRPr="005879ED" w:rsidRDefault="00D16A3F" w:rsidP="00D16A3F">
            <w:pPr>
              <w:tabs>
                <w:tab w:val="decimal" w:pos="1091"/>
              </w:tabs>
              <w:spacing w:line="280" w:lineRule="exact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0369CE8C" w14:textId="77777777" w:rsidR="00D16A3F" w:rsidRPr="005879ED" w:rsidRDefault="00D16A3F" w:rsidP="00771B36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9ED">
              <w:rPr>
                <w:rFonts w:ascii="Angsana New" w:hAnsi="Angsana New"/>
                <w:b/>
                <w:bCs/>
                <w:sz w:val="30"/>
                <w:szCs w:val="30"/>
              </w:rPr>
              <w:t>(1,957,31</w:t>
            </w:r>
            <w:r w:rsidR="00771B36" w:rsidRPr="005879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879E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0D258BD5" w14:textId="77777777" w:rsidR="00D16A3F" w:rsidRPr="00D16A3F" w:rsidRDefault="00D16A3F" w:rsidP="00D16A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4721BFB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D16A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,508,671</w:t>
            </w:r>
          </w:p>
        </w:tc>
        <w:tc>
          <w:tcPr>
            <w:tcW w:w="126" w:type="pct"/>
          </w:tcPr>
          <w:p w14:paraId="58A84F76" w14:textId="77777777" w:rsidR="00D16A3F" w:rsidRPr="00D16A3F" w:rsidRDefault="00D16A3F" w:rsidP="00D16A3F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6A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4BFD55A2" w14:textId="77777777" w:rsidR="00D16A3F" w:rsidRPr="00D16A3F" w:rsidRDefault="00D16A3F" w:rsidP="00D16A3F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(1,726,162)</w:t>
            </w:r>
          </w:p>
        </w:tc>
      </w:tr>
    </w:tbl>
    <w:tbl>
      <w:tblPr>
        <w:tblpPr w:leftFromText="180" w:rightFromText="180" w:vertAnchor="text" w:horzAnchor="page" w:tblpX="1573" w:tblpY="214"/>
        <w:tblW w:w="9356" w:type="dxa"/>
        <w:tblLayout w:type="fixed"/>
        <w:tblLook w:val="0000" w:firstRow="0" w:lastRow="0" w:firstColumn="0" w:lastColumn="0" w:noHBand="0" w:noVBand="0"/>
      </w:tblPr>
      <w:tblGrid>
        <w:gridCol w:w="3685"/>
        <w:gridCol w:w="1134"/>
        <w:gridCol w:w="283"/>
        <w:gridCol w:w="1278"/>
        <w:gridCol w:w="283"/>
        <w:gridCol w:w="1134"/>
        <w:gridCol w:w="238"/>
        <w:gridCol w:w="1321"/>
      </w:tblGrid>
      <w:tr w:rsidR="006F7593" w:rsidRPr="00D16A3F" w14:paraId="4B9AF624" w14:textId="77777777" w:rsidTr="006F7593">
        <w:trPr>
          <w:tblHeader/>
        </w:trPr>
        <w:tc>
          <w:tcPr>
            <w:tcW w:w="1970" w:type="pct"/>
          </w:tcPr>
          <w:p w14:paraId="14F32D29" w14:textId="77777777" w:rsidR="006F7593" w:rsidRPr="00D16A3F" w:rsidRDefault="006F7593" w:rsidP="006F759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30" w:type="pct"/>
            <w:gridSpan w:val="7"/>
          </w:tcPr>
          <w:p w14:paraId="5018344B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7593" w:rsidRPr="00D16A3F" w14:paraId="40D7104A" w14:textId="77777777" w:rsidTr="006F7593">
        <w:trPr>
          <w:tblHeader/>
        </w:trPr>
        <w:tc>
          <w:tcPr>
            <w:tcW w:w="1970" w:type="pct"/>
          </w:tcPr>
          <w:p w14:paraId="12E19534" w14:textId="77777777" w:rsidR="006F7593" w:rsidRPr="00D16A3F" w:rsidRDefault="006F7593" w:rsidP="006F759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16A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16A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440" w:type="pct"/>
            <w:gridSpan w:val="3"/>
          </w:tcPr>
          <w:p w14:paraId="7325A25C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1" w:type="pct"/>
          </w:tcPr>
          <w:p w14:paraId="05D2A5A7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7D299F74" w14:textId="77777777" w:rsidR="006F7593" w:rsidRPr="00D16A3F" w:rsidRDefault="006F7593" w:rsidP="006F759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F7593" w:rsidRPr="00D16A3F" w14:paraId="757B3B3C" w14:textId="77777777" w:rsidTr="006F7593">
        <w:tc>
          <w:tcPr>
            <w:tcW w:w="1970" w:type="pct"/>
          </w:tcPr>
          <w:p w14:paraId="1598B722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1EB65B6F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4DE811F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D16A3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1" w:type="pct"/>
          </w:tcPr>
          <w:p w14:paraId="770C6D42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32C86581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CEAC853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14:paraId="6613F669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1" w:type="pct"/>
          </w:tcPr>
          <w:p w14:paraId="26E10751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1E27ADB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88FE187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D16A3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12CBB3D7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2BBEF0A2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722532A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14:paraId="5ADD43B4" w14:textId="77777777" w:rsidR="006F7593" w:rsidRPr="00D16A3F" w:rsidRDefault="006F7593" w:rsidP="006F75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F7593" w:rsidRPr="00D16A3F" w14:paraId="59E224A6" w14:textId="77777777" w:rsidTr="006F7593">
        <w:tc>
          <w:tcPr>
            <w:tcW w:w="1970" w:type="pct"/>
          </w:tcPr>
          <w:p w14:paraId="139C6DC0" w14:textId="77777777" w:rsidR="006F7593" w:rsidRPr="00D16A3F" w:rsidRDefault="006F7593" w:rsidP="006F759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30" w:type="pct"/>
            <w:gridSpan w:val="7"/>
          </w:tcPr>
          <w:p w14:paraId="732B2973" w14:textId="77777777" w:rsidR="006F7593" w:rsidRPr="00D16A3F" w:rsidRDefault="006F7593" w:rsidP="006F7593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6A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7593" w:rsidRPr="00D16A3F" w14:paraId="049EDD71" w14:textId="77777777" w:rsidTr="006F7593">
        <w:tc>
          <w:tcPr>
            <w:tcW w:w="1970" w:type="pct"/>
          </w:tcPr>
          <w:p w14:paraId="53A4E885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06" w:type="pct"/>
          </w:tcPr>
          <w:p w14:paraId="78790596" w14:textId="77777777" w:rsidR="006F7593" w:rsidRPr="00D16A3F" w:rsidRDefault="006F7593" w:rsidP="006F7593">
            <w:pPr>
              <w:pStyle w:val="BodyText"/>
              <w:tabs>
                <w:tab w:val="decimal" w:pos="60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5D85270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6DF71C5" w14:textId="77777777" w:rsidR="006F7593" w:rsidRPr="00D16A3F" w:rsidRDefault="006F7593" w:rsidP="00C93C48">
            <w:pPr>
              <w:pStyle w:val="BodyText"/>
              <w:tabs>
                <w:tab w:val="decimal" w:pos="7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51C7FAA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15A6237" w14:textId="77777777" w:rsidR="006F7593" w:rsidRPr="00D16A3F" w:rsidRDefault="006F7593" w:rsidP="00C93C48">
            <w:pPr>
              <w:pStyle w:val="BodyText"/>
              <w:tabs>
                <w:tab w:val="decimal" w:pos="60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76C06F" w14:textId="77777777" w:rsidR="006F7593" w:rsidRPr="00D16A3F" w:rsidRDefault="006F7593" w:rsidP="006F7593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4DC11DBE" w14:textId="77777777" w:rsidR="006F7593" w:rsidRPr="00D16A3F" w:rsidRDefault="006F7593" w:rsidP="00C93C48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(2,649)</w:t>
            </w:r>
          </w:p>
        </w:tc>
      </w:tr>
      <w:tr w:rsidR="006F7593" w:rsidRPr="00D16A3F" w14:paraId="43CDFDC6" w14:textId="77777777" w:rsidTr="006F7593">
        <w:tc>
          <w:tcPr>
            <w:tcW w:w="1970" w:type="pct"/>
          </w:tcPr>
          <w:p w14:paraId="5DA1DC3D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06" w:type="pct"/>
          </w:tcPr>
          <w:p w14:paraId="258B0619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2,941 </w:t>
            </w:r>
          </w:p>
        </w:tc>
        <w:tc>
          <w:tcPr>
            <w:tcW w:w="151" w:type="pct"/>
          </w:tcPr>
          <w:p w14:paraId="6175C32C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7DCD63DE" w14:textId="77777777" w:rsidR="006F7593" w:rsidRPr="00D16A3F" w:rsidRDefault="006F7593" w:rsidP="00C93C48">
            <w:pPr>
              <w:pStyle w:val="BodyText"/>
              <w:tabs>
                <w:tab w:val="decimal" w:pos="7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B7D49A3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07ED426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626</w:t>
            </w:r>
          </w:p>
        </w:tc>
        <w:tc>
          <w:tcPr>
            <w:tcW w:w="127" w:type="pct"/>
          </w:tcPr>
          <w:p w14:paraId="3C9D78CB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002FC610" w14:textId="77777777" w:rsidR="006F7593" w:rsidRPr="00D16A3F" w:rsidRDefault="006F7593" w:rsidP="00C93C48">
            <w:pPr>
              <w:pStyle w:val="BodyText"/>
              <w:tabs>
                <w:tab w:val="decimal" w:pos="7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6F7593" w:rsidRPr="00D16A3F" w14:paraId="617114AA" w14:textId="77777777" w:rsidTr="006F7593">
        <w:tc>
          <w:tcPr>
            <w:tcW w:w="1970" w:type="pct"/>
          </w:tcPr>
          <w:p w14:paraId="508D63FB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06" w:type="pct"/>
          </w:tcPr>
          <w:p w14:paraId="5B416E3F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3,969 </w:t>
            </w:r>
          </w:p>
        </w:tc>
        <w:tc>
          <w:tcPr>
            <w:tcW w:w="151" w:type="pct"/>
          </w:tcPr>
          <w:p w14:paraId="782F4D76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9BB9B42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(98)</w:t>
            </w:r>
          </w:p>
        </w:tc>
        <w:tc>
          <w:tcPr>
            <w:tcW w:w="151" w:type="pct"/>
          </w:tcPr>
          <w:p w14:paraId="3D400253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BA611B4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371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917</w:t>
            </w:r>
          </w:p>
        </w:tc>
        <w:tc>
          <w:tcPr>
            <w:tcW w:w="127" w:type="pct"/>
          </w:tcPr>
          <w:p w14:paraId="0D020148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20F7E74C" w14:textId="77777777" w:rsidR="006F7593" w:rsidRPr="00D16A3F" w:rsidRDefault="006F7593" w:rsidP="00C93C48">
            <w:pPr>
              <w:pStyle w:val="BodyText"/>
              <w:tabs>
                <w:tab w:val="decimal" w:pos="7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6F7593" w:rsidRPr="00D16A3F" w14:paraId="2FD6A6F8" w14:textId="77777777" w:rsidTr="006F7593">
        <w:tc>
          <w:tcPr>
            <w:tcW w:w="1970" w:type="pct"/>
          </w:tcPr>
          <w:p w14:paraId="4A32B797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06" w:type="pct"/>
          </w:tcPr>
          <w:p w14:paraId="16BA0309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47,402 </w:t>
            </w:r>
          </w:p>
        </w:tc>
        <w:tc>
          <w:tcPr>
            <w:tcW w:w="151" w:type="pct"/>
          </w:tcPr>
          <w:p w14:paraId="79132850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6EFE802B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(557)</w:t>
            </w:r>
          </w:p>
        </w:tc>
        <w:tc>
          <w:tcPr>
            <w:tcW w:w="151" w:type="pct"/>
          </w:tcPr>
          <w:p w14:paraId="3487DC3F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B1922A5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360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358</w:t>
            </w:r>
          </w:p>
        </w:tc>
        <w:tc>
          <w:tcPr>
            <w:tcW w:w="127" w:type="pct"/>
          </w:tcPr>
          <w:p w14:paraId="6E52F1E6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7F16FC36" w14:textId="77777777" w:rsidR="006F7593" w:rsidRPr="00D16A3F" w:rsidRDefault="006F7593" w:rsidP="00C93C48">
            <w:pPr>
              <w:pStyle w:val="BodyText"/>
              <w:tabs>
                <w:tab w:val="decimal" w:pos="7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6F7593" w:rsidRPr="00D16A3F" w14:paraId="1F2373FB" w14:textId="77777777" w:rsidTr="006F7593">
        <w:tc>
          <w:tcPr>
            <w:tcW w:w="1970" w:type="pct"/>
          </w:tcPr>
          <w:p w14:paraId="58D03B9A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6" w:type="pct"/>
          </w:tcPr>
          <w:p w14:paraId="478B7609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108,234 </w:t>
            </w:r>
          </w:p>
        </w:tc>
        <w:tc>
          <w:tcPr>
            <w:tcW w:w="151" w:type="pct"/>
          </w:tcPr>
          <w:p w14:paraId="4C3C111C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376930D8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(361)</w:t>
            </w:r>
          </w:p>
        </w:tc>
        <w:tc>
          <w:tcPr>
            <w:tcW w:w="151" w:type="pct"/>
          </w:tcPr>
          <w:p w14:paraId="5983A7DB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ACB7126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</w:rPr>
              <w:t>815,948</w:t>
            </w:r>
          </w:p>
        </w:tc>
        <w:tc>
          <w:tcPr>
            <w:tcW w:w="127" w:type="pct"/>
          </w:tcPr>
          <w:p w14:paraId="59C08A8E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4A905BED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431)</w:t>
            </w:r>
          </w:p>
        </w:tc>
      </w:tr>
      <w:tr w:rsidR="006F7593" w:rsidRPr="00D16A3F" w14:paraId="681E1A8D" w14:textId="77777777" w:rsidTr="006F7593">
        <w:tc>
          <w:tcPr>
            <w:tcW w:w="1970" w:type="pct"/>
          </w:tcPr>
          <w:p w14:paraId="2E2538B4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6" w:type="pct"/>
          </w:tcPr>
          <w:p w14:paraId="64FD2708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16,287 </w:t>
            </w:r>
          </w:p>
        </w:tc>
        <w:tc>
          <w:tcPr>
            <w:tcW w:w="151" w:type="pct"/>
          </w:tcPr>
          <w:p w14:paraId="5ECF4F59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223E352" w14:textId="77777777" w:rsidR="006F7593" w:rsidRPr="005879ED" w:rsidRDefault="006F7593" w:rsidP="00C93C48">
            <w:pPr>
              <w:pStyle w:val="BodyText"/>
              <w:tabs>
                <w:tab w:val="decimal" w:pos="7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5D4A066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91A3A35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075</w:t>
            </w:r>
          </w:p>
        </w:tc>
        <w:tc>
          <w:tcPr>
            <w:tcW w:w="127" w:type="pct"/>
          </w:tcPr>
          <w:p w14:paraId="4E37ABDD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48C9285C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(20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933)</w:t>
            </w:r>
          </w:p>
        </w:tc>
      </w:tr>
      <w:tr w:rsidR="006F7593" w:rsidRPr="00D16A3F" w14:paraId="6B3329E0" w14:textId="77777777" w:rsidTr="006F7593">
        <w:tc>
          <w:tcPr>
            <w:tcW w:w="1970" w:type="pct"/>
          </w:tcPr>
          <w:p w14:paraId="65ED77D9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6" w:type="pct"/>
          </w:tcPr>
          <w:p w14:paraId="621BBDDC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33,641 </w:t>
            </w:r>
          </w:p>
        </w:tc>
        <w:tc>
          <w:tcPr>
            <w:tcW w:w="151" w:type="pct"/>
          </w:tcPr>
          <w:p w14:paraId="5D4F8EB1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5021FA1C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(1,428)</w:t>
            </w:r>
          </w:p>
        </w:tc>
        <w:tc>
          <w:tcPr>
            <w:tcW w:w="151" w:type="pct"/>
          </w:tcPr>
          <w:p w14:paraId="4284EDE5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0A74F59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110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960</w:t>
            </w:r>
          </w:p>
        </w:tc>
        <w:tc>
          <w:tcPr>
            <w:tcW w:w="127" w:type="pct"/>
          </w:tcPr>
          <w:p w14:paraId="2D9BC50D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4BE354A5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(487)</w:t>
            </w:r>
          </w:p>
        </w:tc>
      </w:tr>
      <w:tr w:rsidR="006F7593" w:rsidRPr="00D16A3F" w14:paraId="75EEE2E3" w14:textId="77777777" w:rsidTr="006F7593">
        <w:trPr>
          <w:trHeight w:val="434"/>
        </w:trPr>
        <w:tc>
          <w:tcPr>
            <w:tcW w:w="1970" w:type="pct"/>
          </w:tcPr>
          <w:p w14:paraId="24DA5623" w14:textId="77777777" w:rsidR="006F7593" w:rsidRPr="00D16A3F" w:rsidRDefault="006F7593" w:rsidP="006F7593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6" w:type="pct"/>
          </w:tcPr>
          <w:p w14:paraId="67273595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59,081 </w:t>
            </w:r>
          </w:p>
        </w:tc>
        <w:tc>
          <w:tcPr>
            <w:tcW w:w="151" w:type="pct"/>
          </w:tcPr>
          <w:p w14:paraId="663F9029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2F8A587A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(26,433)</w:t>
            </w:r>
          </w:p>
        </w:tc>
        <w:tc>
          <w:tcPr>
            <w:tcW w:w="151" w:type="pct"/>
          </w:tcPr>
          <w:p w14:paraId="69710327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F92F045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201</w:t>
            </w:r>
          </w:p>
        </w:tc>
        <w:tc>
          <w:tcPr>
            <w:tcW w:w="127" w:type="pct"/>
          </w:tcPr>
          <w:p w14:paraId="33185FA2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49199827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(13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416)</w:t>
            </w:r>
          </w:p>
        </w:tc>
      </w:tr>
      <w:tr w:rsidR="006F7593" w:rsidRPr="00D16A3F" w14:paraId="1CCC936A" w14:textId="77777777" w:rsidTr="006F7593">
        <w:trPr>
          <w:trHeight w:val="434"/>
        </w:trPr>
        <w:tc>
          <w:tcPr>
            <w:tcW w:w="1970" w:type="pct"/>
          </w:tcPr>
          <w:p w14:paraId="68830CAF" w14:textId="77777777" w:rsidR="006F7593" w:rsidRPr="00D16A3F" w:rsidRDefault="006F7593" w:rsidP="006F7593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A3F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06" w:type="pct"/>
          </w:tcPr>
          <w:p w14:paraId="068A76E9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109,441 </w:t>
            </w:r>
          </w:p>
        </w:tc>
        <w:tc>
          <w:tcPr>
            <w:tcW w:w="151" w:type="pct"/>
          </w:tcPr>
          <w:p w14:paraId="09007A40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725EA62A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9ED">
              <w:rPr>
                <w:rFonts w:ascii="Angsana New" w:hAnsi="Angsana New"/>
                <w:sz w:val="30"/>
                <w:szCs w:val="30"/>
              </w:rPr>
              <w:t xml:space="preserve"> (77,935)</w:t>
            </w:r>
          </w:p>
        </w:tc>
        <w:tc>
          <w:tcPr>
            <w:tcW w:w="151" w:type="pct"/>
          </w:tcPr>
          <w:p w14:paraId="34198CF3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3410B23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452</w:t>
            </w:r>
            <w:r w:rsidRPr="00D16A3F">
              <w:rPr>
                <w:rFonts w:ascii="Angsana New" w:hAnsi="Angsana New"/>
                <w:sz w:val="30"/>
                <w:szCs w:val="30"/>
              </w:rPr>
              <w:t>,</w:t>
            </w:r>
            <w:r w:rsidRPr="00D16A3F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127" w:type="pct"/>
          </w:tcPr>
          <w:p w14:paraId="015514C9" w14:textId="77777777" w:rsidR="006F7593" w:rsidRPr="00D16A3F" w:rsidRDefault="006F7593" w:rsidP="006F7593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380B190B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A3F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D16A3F">
              <w:rPr>
                <w:rFonts w:ascii="Angsana New" w:hAnsi="Angsana New"/>
                <w:sz w:val="30"/>
                <w:szCs w:val="30"/>
              </w:rPr>
              <w:t>,590,244</w:t>
            </w:r>
            <w:r w:rsidRPr="00D16A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F7593" w:rsidRPr="00D16A3F" w14:paraId="435DFB5C" w14:textId="77777777" w:rsidTr="006F7593">
        <w:tc>
          <w:tcPr>
            <w:tcW w:w="1970" w:type="pct"/>
          </w:tcPr>
          <w:p w14:paraId="6F401555" w14:textId="77777777" w:rsidR="006F7593" w:rsidRPr="00D16A3F" w:rsidRDefault="006F7593" w:rsidP="006F759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87F5731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9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380,996 </w:t>
            </w:r>
          </w:p>
        </w:tc>
        <w:tc>
          <w:tcPr>
            <w:tcW w:w="151" w:type="pct"/>
          </w:tcPr>
          <w:p w14:paraId="1840A947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03AABE4C" w14:textId="77777777" w:rsidR="006F7593" w:rsidRPr="005879ED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9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(106,812)</w:t>
            </w:r>
          </w:p>
        </w:tc>
        <w:tc>
          <w:tcPr>
            <w:tcW w:w="151" w:type="pct"/>
          </w:tcPr>
          <w:p w14:paraId="4853113F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5C97B19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D16A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,160,400</w:t>
            </w:r>
          </w:p>
        </w:tc>
        <w:tc>
          <w:tcPr>
            <w:tcW w:w="127" w:type="pct"/>
          </w:tcPr>
          <w:p w14:paraId="0D84466D" w14:textId="77777777" w:rsidR="006F7593" w:rsidRPr="00D16A3F" w:rsidRDefault="006F7593" w:rsidP="006F75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268E7CFF" w14:textId="77777777" w:rsidR="006F7593" w:rsidRPr="00D16A3F" w:rsidRDefault="006F7593" w:rsidP="006F7593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6A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Pr="00D16A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,636,160</w:t>
            </w:r>
            <w:r w:rsidRPr="00D16A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0780BF28" w14:textId="77777777" w:rsidR="00232755" w:rsidRPr="00166DE9" w:rsidRDefault="00232755" w:rsidP="006F7593">
      <w:pPr>
        <w:ind w:right="28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13226FD" w14:textId="77777777" w:rsidR="00553337" w:rsidRPr="00553337" w:rsidRDefault="00553337" w:rsidP="0055333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C0EA05D" w14:textId="77777777" w:rsidR="00AF4BFD" w:rsidRPr="00AD760C" w:rsidRDefault="00AF4BFD" w:rsidP="00AF4BF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D760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14:paraId="482ACB5A" w14:textId="77777777" w:rsidR="00B420F9" w:rsidRPr="00AD760C" w:rsidRDefault="00B420F9" w:rsidP="00B420F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2CC8250C" w14:textId="77777777" w:rsidR="00AF4BFD" w:rsidRDefault="00AF4BFD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AD760C">
        <w:rPr>
          <w:rFonts w:asciiTheme="majorBidi" w:hAnsiTheme="majorBidi"/>
          <w:spacing w:val="-6"/>
          <w:sz w:val="30"/>
          <w:szCs w:val="30"/>
          <w:cs/>
        </w:rPr>
        <w:t>เมื่อวันที่</w:t>
      </w:r>
      <w:r w:rsidRPr="00AD760C">
        <w:rPr>
          <w:rFonts w:asciiTheme="majorBidi" w:hAnsiTheme="majorBidi"/>
          <w:spacing w:val="-6"/>
          <w:sz w:val="30"/>
          <w:szCs w:val="30"/>
        </w:rPr>
        <w:t xml:space="preserve">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5</w:t>
      </w:r>
      <w:r w:rsidRPr="00AD760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เมษายน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2562</w:t>
      </w:r>
      <w:r w:rsidRPr="00AD760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พระราชบัญญัติคุ้มครองแรงงานได้ถูกปรับปรุง</w:t>
      </w:r>
      <w:r w:rsidRPr="00AD760C">
        <w:rPr>
          <w:rFonts w:asciiTheme="majorBidi" w:hAnsiTheme="majorBidi" w:hint="cs"/>
          <w:spacing w:val="-6"/>
          <w:sz w:val="30"/>
          <w:szCs w:val="30"/>
          <w:cs/>
        </w:rPr>
        <w:t>และกำหนด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20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400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 วัน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กลุ่มบริษัทจึง</w:t>
      </w:r>
      <w:r w:rsidRPr="00AD760C">
        <w:rPr>
          <w:rFonts w:asciiTheme="majorBidi" w:hAnsiTheme="majorBidi" w:hint="cs"/>
          <w:spacing w:val="-6"/>
          <w:sz w:val="30"/>
          <w:szCs w:val="30"/>
          <w:cs/>
        </w:rPr>
        <w:t>ถือปฏิบัติตาม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พระราชบัญญัติคุ้มครองแรงงานฉบับปรับปรุงในไตรมาสสอง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ปี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2562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 ทำให้กลุ่มบริษัทรับรู้ประมาณการหนี้สินผลประโยชน์เมื่อเกษียณอายุ ณ วันที่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30</w:t>
      </w:r>
      <w:r w:rsidRPr="00AD760C">
        <w:rPr>
          <w:rFonts w:asciiTheme="majorBidi" w:hAnsiTheme="majorBidi"/>
          <w:spacing w:val="-6"/>
          <w:sz w:val="30"/>
          <w:szCs w:val="30"/>
        </w:rPr>
        <w:t xml:space="preserve"> </w:t>
      </w:r>
      <w:r w:rsidR="00135AFF" w:rsidRPr="00AD760C">
        <w:rPr>
          <w:rFonts w:asciiTheme="majorBidi" w:hAnsiTheme="majorBidi" w:hint="cs"/>
          <w:spacing w:val="-6"/>
          <w:sz w:val="30"/>
          <w:szCs w:val="30"/>
          <w:cs/>
        </w:rPr>
        <w:t>กันยา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ยน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2562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และต้นทุนบริการในอ</w:t>
      </w:r>
      <w:r w:rsidR="00330E23" w:rsidRPr="00AD760C">
        <w:rPr>
          <w:rFonts w:asciiTheme="majorBidi" w:hAnsiTheme="majorBidi"/>
          <w:spacing w:val="-6"/>
          <w:sz w:val="30"/>
          <w:szCs w:val="30"/>
          <w:cs/>
        </w:rPr>
        <w:t>ดีตเพิ่มขึ้นสำหรับงวด</w:t>
      </w:r>
      <w:r w:rsidR="00135AFF" w:rsidRPr="00AD760C">
        <w:rPr>
          <w:rFonts w:asciiTheme="majorBidi" w:hAnsiTheme="majorBidi" w:hint="cs"/>
          <w:spacing w:val="-6"/>
          <w:sz w:val="30"/>
          <w:szCs w:val="30"/>
          <w:cs/>
        </w:rPr>
        <w:t>เก้า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96</w:t>
      </w:r>
      <w:r w:rsidR="00A32927" w:rsidRPr="00AD760C">
        <w:rPr>
          <w:rFonts w:asciiTheme="majorBidi" w:hAnsiTheme="majorBidi"/>
          <w:spacing w:val="-6"/>
          <w:sz w:val="30"/>
          <w:szCs w:val="30"/>
          <w:lang w:val="en-US" w:bidi="ar-SA"/>
        </w:rPr>
        <w:t>.</w:t>
      </w:r>
      <w:r w:rsidR="004665B6" w:rsidRPr="00AD760C">
        <w:rPr>
          <w:rFonts w:asciiTheme="majorBidi" w:hAnsiTheme="majorBidi"/>
          <w:spacing w:val="-6"/>
          <w:sz w:val="30"/>
          <w:szCs w:val="30"/>
          <w:lang w:val="en-US"/>
        </w:rPr>
        <w:t>8</w:t>
      </w:r>
      <w:r w:rsidRPr="00AD760C">
        <w:rPr>
          <w:rFonts w:asciiTheme="majorBidi" w:hAnsiTheme="majorBidi"/>
          <w:spacing w:val="-6"/>
          <w:sz w:val="30"/>
          <w:szCs w:val="30"/>
          <w:lang w:val="en-US" w:bidi="ar-SA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ล้าน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บาท</w:t>
      </w:r>
      <w:r w:rsidRPr="00AF4BFD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 xml:space="preserve">และ 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59</w:t>
      </w:r>
      <w:r w:rsidR="00EB78BD">
        <w:rPr>
          <w:rFonts w:asciiTheme="majorBidi" w:hAnsiTheme="majorBidi"/>
          <w:spacing w:val="-6"/>
          <w:sz w:val="30"/>
          <w:szCs w:val="30"/>
          <w:lang w:val="en-US"/>
        </w:rPr>
        <w:t>.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3</w:t>
      </w:r>
      <w:r w:rsidRPr="00AF4BFD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ล้านบาท ตามลำดับ</w:t>
      </w:r>
    </w:p>
    <w:p w14:paraId="1541FFAD" w14:textId="77777777" w:rsidR="00AF4BFD" w:rsidRDefault="00AF4BFD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FFA39CF" w14:textId="77777777" w:rsidR="00AF4BFD" w:rsidRDefault="00AF4BFD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D88893F" w14:textId="77777777" w:rsidR="00AF4BFD" w:rsidRPr="00AF4BFD" w:rsidRDefault="00AF4BFD" w:rsidP="00255B74">
      <w:pPr>
        <w:spacing w:line="240" w:lineRule="auto"/>
        <w:ind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A0627ED" w14:textId="77777777" w:rsidR="00553337" w:rsidRPr="00CD65AA" w:rsidRDefault="00553337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39369A78" w14:textId="77777777" w:rsidR="008679EE" w:rsidRPr="008135D2" w:rsidRDefault="008679EE" w:rsidP="008679EE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7ED0D298" w14:textId="77777777" w:rsidR="00FA754D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14:paraId="2C2C0BBA" w14:textId="77777777" w:rsidR="00402287" w:rsidRPr="008135D2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4"/>
          <w:szCs w:val="24"/>
          <w:cs/>
        </w:rPr>
      </w:pPr>
    </w:p>
    <w:p w14:paraId="30CAB7D0" w14:textId="77777777" w:rsidR="00FA754D" w:rsidRPr="003F6968" w:rsidRDefault="00FA754D" w:rsidP="00F176E2">
      <w:pPr>
        <w:spacing w:line="240" w:lineRule="auto"/>
        <w:ind w:left="540" w:right="-45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22</w:t>
      </w:r>
      <w:r w:rsidRPr="003F6968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2561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ผู้ถือหุ้นมีมติอนุมัติการเปลี่ยนแปลงมูลค่าหุ้นที่ตราไว้จากเดิมมูลค่าห</w:t>
      </w:r>
      <w:r w:rsidR="005B3ECA"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ุ้นละ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100</w:t>
      </w:r>
      <w:r w:rsidR="005B3ECA"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บาท เป็นมูลค่าหุ้นละ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1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บาท เป็นผลให้จำนวนหุ้นจดทะเบียนเพิ่มขึ้นเป็น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231</w:t>
      </w:r>
      <w:r w:rsidR="005B3ECA" w:rsidRPr="003F6968">
        <w:rPr>
          <w:rFonts w:asciiTheme="majorBidi" w:hAnsiTheme="majorBidi"/>
          <w:spacing w:val="2"/>
          <w:sz w:val="30"/>
          <w:szCs w:val="30"/>
        </w:rPr>
        <w:t>,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000</w:t>
      </w:r>
      <w:r w:rsidR="005B3ECA" w:rsidRPr="003F6968">
        <w:rPr>
          <w:rFonts w:asciiTheme="majorBidi" w:hAnsiTheme="majorBidi"/>
          <w:spacing w:val="2"/>
          <w:sz w:val="30"/>
          <w:szCs w:val="30"/>
        </w:rPr>
        <w:t>,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000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หุ้น ซึ่งบริษัทได้จดทะเบียนกับกระทรวงพาณิชย์แล้วเมื่อวันที่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เมษายน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2561</w:t>
      </w:r>
    </w:p>
    <w:p w14:paraId="6BFA66D9" w14:textId="77777777" w:rsidR="00FA754D" w:rsidRPr="008135D2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4"/>
          <w:szCs w:val="24"/>
        </w:rPr>
      </w:pPr>
    </w:p>
    <w:p w14:paraId="00488D32" w14:textId="77777777" w:rsidR="00FA754D" w:rsidRPr="00402287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การออกหุ้นสามัญ</w:t>
      </w:r>
    </w:p>
    <w:p w14:paraId="7A5D5C1A" w14:textId="77777777" w:rsidR="00402287" w:rsidRPr="008135D2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4"/>
          <w:szCs w:val="24"/>
        </w:rPr>
      </w:pPr>
    </w:p>
    <w:p w14:paraId="6AA34057" w14:textId="77777777" w:rsidR="00E71C6E" w:rsidRDefault="00FA754D" w:rsidP="00F176E2">
      <w:pPr>
        <w:spacing w:line="240" w:lineRule="auto"/>
        <w:ind w:left="540" w:right="-45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22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2561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ผู้ถือหุ้นมีมติอนุมัต</w:t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>ิการเพิ่มทุน</w:t>
      </w:r>
      <w:r w:rsidR="009972A6">
        <w:rPr>
          <w:rFonts w:asciiTheme="majorBidi" w:hAnsiTheme="majorBidi"/>
          <w:spacing w:val="2"/>
          <w:sz w:val="30"/>
          <w:szCs w:val="30"/>
          <w:cs/>
        </w:rPr>
        <w:br/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จดทะเบียนจำนวนเงิน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Pr="009972A6">
        <w:rPr>
          <w:rFonts w:asciiTheme="majorBidi" w:hAnsiTheme="majorBidi" w:hint="cs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772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750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>บาท โดยกา</w:t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รออกหุ้นใหม่เป็นหุ้นสามัญจำนวน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Pr="009972A6">
        <w:rPr>
          <w:rFonts w:asciiTheme="majorBidi" w:hAnsiTheme="majorBidi" w:hint="cs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772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750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หุ้น </w:t>
      </w:r>
      <w:r w:rsidR="009972A6">
        <w:rPr>
          <w:rFonts w:asciiTheme="majorBidi" w:hAnsiTheme="majorBidi"/>
          <w:spacing w:val="2"/>
          <w:sz w:val="30"/>
          <w:szCs w:val="30"/>
          <w:cs/>
        </w:rPr>
        <w:br/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มูลค่าหุ้นละ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เมษายน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2561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AC6C7A" w:rsidRPr="009972A6">
        <w:rPr>
          <w:rFonts w:asciiTheme="majorBidi" w:hAnsiTheme="majorBidi"/>
          <w:spacing w:val="2"/>
          <w:sz w:val="30"/>
          <w:szCs w:val="30"/>
          <w:cs/>
          <w:lang w:val="en-US"/>
        </w:rPr>
        <w:t xml:space="preserve">และบริษัทได้เรียกชำระเงินค่าหุ้นเพิ่มทุนจากผู้ถือหุ้นเดิมของบริษัทแล้วเป็นจำนวน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266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 xml:space="preserve"> </w:t>
      </w:r>
      <w:r w:rsidR="00AC6C7A" w:rsidRPr="009972A6">
        <w:rPr>
          <w:rFonts w:asciiTheme="majorBidi" w:hAnsiTheme="majorBidi"/>
          <w:spacing w:val="2"/>
          <w:sz w:val="30"/>
          <w:szCs w:val="30"/>
          <w:cs/>
          <w:lang w:val="en-US"/>
        </w:rPr>
        <w:t xml:space="preserve">บาท เมื่อวันที่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4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 xml:space="preserve"> </w:t>
      </w:r>
      <w:r w:rsidR="00AC6C7A" w:rsidRPr="009972A6">
        <w:rPr>
          <w:rFonts w:asciiTheme="majorBidi" w:hAnsiTheme="majorBidi"/>
          <w:spacing w:val="2"/>
          <w:sz w:val="30"/>
          <w:szCs w:val="30"/>
          <w:cs/>
          <w:lang w:val="en-US"/>
        </w:rPr>
        <w:t xml:space="preserve">เมษายน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2561</w:t>
      </w:r>
    </w:p>
    <w:p w14:paraId="13E82B3D" w14:textId="77777777" w:rsidR="001D3873" w:rsidRDefault="001D3873" w:rsidP="001D3873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/>
        </w:rPr>
      </w:pPr>
    </w:p>
    <w:p w14:paraId="4CCF90A3" w14:textId="77777777" w:rsidR="001D3873" w:rsidRPr="00AD760C" w:rsidRDefault="001D3873" w:rsidP="001D3873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/>
        </w:rPr>
      </w:pPr>
      <w:r w:rsidRPr="00AD760C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/>
        </w:rPr>
        <w:t>การเสนอ</w:t>
      </w:r>
      <w:r w:rsidRPr="00AD760C">
        <w:rPr>
          <w:rFonts w:asciiTheme="majorBidi" w:hAnsiTheme="majorBidi"/>
          <w:i/>
          <w:iCs/>
          <w:spacing w:val="-6"/>
          <w:sz w:val="30"/>
          <w:szCs w:val="30"/>
          <w:cs/>
          <w:lang w:val="en-US"/>
        </w:rPr>
        <w:t>ขายหุ้นให้แก่กรรมการ ผู้บริหารและพนักงานของบริษัท</w:t>
      </w:r>
    </w:p>
    <w:p w14:paraId="51EC9003" w14:textId="77777777" w:rsidR="001D3873" w:rsidRPr="00AD760C" w:rsidRDefault="001D3873" w:rsidP="001D387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14:paraId="7B5D91E9" w14:textId="1387FEF7" w:rsidR="001D3873" w:rsidRDefault="00252A1D" w:rsidP="001D387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ในเดือนกันยายน </w:t>
      </w:r>
      <w:r w:rsidRPr="00AD760C">
        <w:rPr>
          <w:rFonts w:asciiTheme="majorBidi" w:hAnsiTheme="majorBidi"/>
          <w:spacing w:val="-6"/>
          <w:sz w:val="30"/>
          <w:szCs w:val="30"/>
          <w:lang w:val="en-US"/>
        </w:rPr>
        <w:t>2561</w:t>
      </w:r>
      <w:r w:rsidR="001D3873"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บริษัทได้เสนอขายหุ้นสามัญเพิ่มทุนให้แก่กรรมการ ผู้บริหารและพนักงานของบริษัท</w:t>
      </w:r>
      <w:r w:rsidR="005B3AF5">
        <w:rPr>
          <w:rFonts w:asciiTheme="majorBidi" w:hAnsiTheme="majorBidi"/>
          <w:spacing w:val="-6"/>
          <w:sz w:val="30"/>
          <w:szCs w:val="30"/>
          <w:cs/>
          <w:lang w:val="en-US"/>
        </w:rPr>
        <w:br/>
      </w:r>
      <w:r w:rsidR="001D3873"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>จำนวน</w:t>
      </w:r>
      <w:r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>ไม่เกิน</w:t>
      </w:r>
      <w:r w:rsidRPr="00AD760C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lang w:val="en-US"/>
        </w:rPr>
        <w:t>19</w:t>
      </w:r>
      <w:r w:rsidR="001D3873" w:rsidRPr="00AD760C">
        <w:rPr>
          <w:rFonts w:asciiTheme="majorBidi" w:hAnsiTheme="majorBidi"/>
          <w:spacing w:val="-6"/>
          <w:sz w:val="30"/>
          <w:szCs w:val="30"/>
          <w:lang w:val="en-US"/>
        </w:rPr>
        <w:t xml:space="preserve">,531,200 </w:t>
      </w:r>
      <w:r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หุ้น (มูลค่าที่ตราไว้หุ้นละ </w:t>
      </w:r>
      <w:r w:rsidRPr="00AD760C">
        <w:rPr>
          <w:rFonts w:asciiTheme="majorBidi" w:hAnsiTheme="majorBidi"/>
          <w:spacing w:val="-6"/>
          <w:sz w:val="30"/>
          <w:szCs w:val="30"/>
          <w:lang w:val="en-US"/>
        </w:rPr>
        <w:t>1</w:t>
      </w:r>
      <w:r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บาท) ในราคาหุ้นละ </w:t>
      </w:r>
      <w:r w:rsidRPr="00AD760C">
        <w:rPr>
          <w:rFonts w:asciiTheme="majorBidi" w:hAnsiTheme="majorBidi"/>
          <w:spacing w:val="-6"/>
          <w:sz w:val="30"/>
          <w:szCs w:val="30"/>
          <w:lang w:val="en-US"/>
        </w:rPr>
        <w:t>25</w:t>
      </w:r>
      <w:r w:rsidR="001D3873"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บาท</w:t>
      </w:r>
      <w:r w:rsidR="001D3873" w:rsidRPr="00AD760C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1D3873" w:rsidRPr="00AD760C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โดยถือเป็นราคายุติธรรมของหุ้น</w:t>
      </w:r>
      <w:r w:rsidR="005B3AF5">
        <w:rPr>
          <w:rFonts w:asciiTheme="majorBidi" w:hAnsiTheme="majorBidi"/>
          <w:spacing w:val="-6"/>
          <w:sz w:val="30"/>
          <w:szCs w:val="30"/>
          <w:cs/>
          <w:lang w:val="en-US"/>
        </w:rPr>
        <w:br/>
      </w:r>
      <w:r w:rsidR="001D3873" w:rsidRPr="00AD760C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ที่ประมาณได้อย่างน่าเชื่อถือ ซึ่ง</w:t>
      </w:r>
      <w:r w:rsidR="001D3873"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อ้างอิงตามราคาของหุ้นที่บริษัทได้ออกจำหน่ายแก่ประชาชนทั่วไปเป็นครั้งแรก </w:t>
      </w:r>
      <w:r w:rsidR="005B3AF5">
        <w:rPr>
          <w:rFonts w:asciiTheme="majorBidi" w:hAnsiTheme="majorBidi"/>
          <w:spacing w:val="-6"/>
          <w:sz w:val="30"/>
          <w:szCs w:val="30"/>
          <w:cs/>
          <w:lang w:val="en-US"/>
        </w:rPr>
        <w:br/>
      </w:r>
      <w:r w:rsidR="001D3873"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>สำหรับหุ้นที่เสนอขายต่อกรรมการ ผู้บริหารและพนักงานของบริษัท ดังกล่า</w:t>
      </w:r>
      <w:r w:rsidR="00ED3FA2">
        <w:rPr>
          <w:rFonts w:asciiTheme="majorBidi" w:hAnsiTheme="majorBidi"/>
          <w:spacing w:val="-6"/>
          <w:sz w:val="30"/>
          <w:szCs w:val="30"/>
          <w:cs/>
          <w:lang w:val="en-US"/>
        </w:rPr>
        <w:t>ว ไม่อยู่ภายใต้ข้อจำกัดการโอนใด</w:t>
      </w:r>
      <w:r w:rsidR="001D3873" w:rsidRPr="00AD760C">
        <w:rPr>
          <w:rFonts w:asciiTheme="majorBidi" w:hAnsiTheme="majorBidi"/>
          <w:spacing w:val="-6"/>
          <w:sz w:val="30"/>
          <w:szCs w:val="30"/>
          <w:cs/>
          <w:lang w:val="en-US"/>
        </w:rPr>
        <w:t>ๆ</w:t>
      </w:r>
    </w:p>
    <w:p w14:paraId="4FB39B25" w14:textId="77777777" w:rsidR="00252A1D" w:rsidRDefault="00252A1D">
      <w:pPr>
        <w:spacing w:line="240" w:lineRule="auto"/>
        <w:rPr>
          <w:rFonts w:asciiTheme="majorBidi" w:hAnsiTheme="majorBidi"/>
          <w:spacing w:val="-6"/>
          <w:sz w:val="30"/>
          <w:szCs w:val="30"/>
          <w:lang w:val="en-US"/>
        </w:rPr>
      </w:pPr>
      <w:r>
        <w:rPr>
          <w:rFonts w:asciiTheme="majorBidi" w:hAnsiTheme="majorBidi"/>
          <w:spacing w:val="-6"/>
          <w:sz w:val="30"/>
          <w:szCs w:val="30"/>
          <w:lang w:val="en-US"/>
        </w:rPr>
        <w:br w:type="page"/>
      </w:r>
    </w:p>
    <w:p w14:paraId="3853ABE4" w14:textId="77777777" w:rsidR="00A47F31" w:rsidRPr="00553337" w:rsidRDefault="00554098" w:rsidP="008135D2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33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</w:t>
      </w:r>
      <w:r w:rsidR="008135D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ะ</w:t>
      </w:r>
      <w:r w:rsidR="008135D2" w:rsidRPr="008135D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CF60E4F" w14:textId="77777777" w:rsidR="00A47F31" w:rsidRPr="008135D2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68FEDA8" w14:textId="77777777" w:rsidR="007B4D41" w:rsidRPr="00E02AB4" w:rsidRDefault="00047338" w:rsidP="00E02AB4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="00F62A73">
        <w:rPr>
          <w:rFonts w:asciiTheme="majorBidi" w:hAnsiTheme="majorBidi" w:cstheme="majorBidi"/>
          <w:sz w:val="30"/>
          <w:szCs w:val="30"/>
        </w:rPr>
        <w:t xml:space="preserve">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2562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ผู้มีอำนาจตัดสินใจสูงสุดด้าน</w:t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>การดำเนินงานของกลุ่มบริษัท ได้เปลี่ยนส่วนงานที่รายงานเพื่อ</w:t>
      </w:r>
      <w:r w:rsidR="00577A86">
        <w:rPr>
          <w:rFonts w:asciiTheme="majorBidi" w:hAnsiTheme="majorBidi" w:cstheme="majorBidi"/>
          <w:sz w:val="30"/>
          <w:szCs w:val="30"/>
          <w:lang w:val="en-US"/>
        </w:rPr>
        <w:br/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>ความเหมาะสมมากขึ้นจาก</w:t>
      </w:r>
      <w:r w:rsidR="00E02AB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02AB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ส่วนงานที่รายงานเป็น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B4D41" w:rsidRPr="003334E8">
        <w:rPr>
          <w:rFonts w:asciiTheme="majorBidi" w:hAnsiTheme="majorBidi" w:cstheme="majorBidi"/>
          <w:sz w:val="30"/>
          <w:szCs w:val="30"/>
        </w:rPr>
        <w:t xml:space="preserve"> </w:t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F510C1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</w:t>
      </w:r>
      <w:r w:rsidR="00577A86">
        <w:rPr>
          <w:rFonts w:asciiTheme="majorBidi" w:hAnsiTheme="majorBidi" w:cstheme="majorBidi"/>
          <w:sz w:val="30"/>
          <w:szCs w:val="30"/>
        </w:rPr>
        <w:br/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 xml:space="preserve">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577A86">
        <w:rPr>
          <w:rFonts w:asciiTheme="majorBidi" w:hAnsiTheme="majorBidi" w:cstheme="majorBidi"/>
          <w:sz w:val="30"/>
          <w:szCs w:val="30"/>
        </w:rPr>
        <w:br/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การดำเนินงานของแต่ละส่วนงานที่รายงานของกลุ่มบริษัทสรุปมีดังนี้ </w:t>
      </w:r>
    </w:p>
    <w:p w14:paraId="5A9CEA5F" w14:textId="77777777" w:rsidR="00B659E9" w:rsidRPr="003334E8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50D81C06" w14:textId="77777777"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4665B6" w:rsidRPr="004665B6">
        <w:rPr>
          <w:rFonts w:asciiTheme="majorBidi" w:hAnsiTheme="majorBidi"/>
          <w:b w:val="0"/>
          <w:bCs w:val="0"/>
          <w:lang w:val="en-US"/>
        </w:rPr>
        <w:t>1</w:t>
      </w:r>
      <w:r w:rsidRPr="004D7DBC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4D7DBC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DB7E009" w14:textId="77777777"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4665B6" w:rsidRPr="004665B6">
        <w:rPr>
          <w:rFonts w:asciiTheme="majorBidi" w:hAnsiTheme="majorBidi"/>
          <w:b w:val="0"/>
          <w:bCs w:val="0"/>
          <w:lang w:val="en-US"/>
        </w:rPr>
        <w:t>2</w:t>
      </w:r>
      <w:r w:rsidRPr="004D7DBC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4D7DBC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14:paraId="621A622E" w14:textId="77777777"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4D7DBC">
        <w:rPr>
          <w:rFonts w:asciiTheme="majorBidi" w:hAnsiTheme="majorBidi"/>
          <w:b w:val="0"/>
          <w:bCs w:val="0"/>
          <w:cs/>
        </w:rPr>
        <w:t xml:space="preserve"> </w:t>
      </w:r>
      <w:r w:rsidR="004665B6" w:rsidRPr="004665B6">
        <w:rPr>
          <w:rFonts w:asciiTheme="majorBidi" w:hAnsiTheme="majorBidi"/>
          <w:b w:val="0"/>
          <w:bCs w:val="0"/>
          <w:lang w:val="en-US"/>
        </w:rPr>
        <w:t>3</w:t>
      </w:r>
      <w:r w:rsidRPr="004D7DBC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4D7DBC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29355F4C" w14:textId="77777777" w:rsidR="007B4D41" w:rsidRPr="003334E8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959F40" w14:textId="77777777" w:rsidR="007B4D41" w:rsidRPr="00330E23" w:rsidRDefault="007B4D41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CB59D6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ใช้กำไรก่อน</w:t>
      </w:r>
      <w:r w:rsidR="003C707F" w:rsidRPr="00CB59D6">
        <w:rPr>
          <w:rFonts w:asciiTheme="majorBidi" w:hAnsiTheme="majorBidi"/>
          <w:spacing w:val="4"/>
          <w:sz w:val="30"/>
          <w:szCs w:val="30"/>
          <w:cs/>
        </w:rPr>
        <w:t>รายได้และค่าใช้จ่ายที่ไม่ได้ปันส่วน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CB59D6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CB59D6">
        <w:rPr>
          <w:rFonts w:asciiTheme="majorBidi" w:hAnsiTheme="majorBidi"/>
          <w:spacing w:val="4"/>
          <w:sz w:val="30"/>
          <w:szCs w:val="30"/>
          <w:cs/>
        </w:rPr>
        <w:t>รายได้และค่าใช้จ่ายที่ไม่ได้ปันส่วน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A0B66BE" w14:textId="77777777" w:rsidR="007E71D3" w:rsidRPr="00CB59D6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  <w:sectPr w:rsidR="007E71D3" w:rsidRPr="00CB59D6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127150AE" w14:textId="77777777" w:rsidR="00AB7A6F" w:rsidRPr="003334E8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2030EBE5" w14:textId="77777777" w:rsidR="00B659E9" w:rsidRPr="00C23973" w:rsidRDefault="00B659E9" w:rsidP="00B659E9">
      <w:pPr>
        <w:ind w:right="-45"/>
        <w:contextualSpacing/>
        <w:jc w:val="thaiDistribute"/>
        <w:rPr>
          <w:sz w:val="2"/>
          <w:szCs w:val="2"/>
          <w:lang w:val="en-US"/>
        </w:rPr>
      </w:pPr>
      <w:r w:rsidRPr="003334E8">
        <w:rPr>
          <w:sz w:val="2"/>
          <w:szCs w:val="2"/>
        </w:rPr>
        <w:t xml:space="preserve"> </w:t>
      </w:r>
    </w:p>
    <w:tbl>
      <w:tblPr>
        <w:tblW w:w="523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853"/>
        <w:gridCol w:w="210"/>
        <w:gridCol w:w="868"/>
        <w:gridCol w:w="216"/>
        <w:gridCol w:w="853"/>
        <w:gridCol w:w="213"/>
        <w:gridCol w:w="859"/>
        <w:gridCol w:w="213"/>
        <w:gridCol w:w="850"/>
        <w:gridCol w:w="210"/>
        <w:gridCol w:w="862"/>
        <w:gridCol w:w="216"/>
        <w:gridCol w:w="847"/>
        <w:gridCol w:w="210"/>
        <w:gridCol w:w="862"/>
        <w:gridCol w:w="180"/>
        <w:gridCol w:w="847"/>
        <w:gridCol w:w="210"/>
        <w:gridCol w:w="856"/>
        <w:gridCol w:w="213"/>
        <w:gridCol w:w="850"/>
        <w:gridCol w:w="213"/>
        <w:gridCol w:w="822"/>
      </w:tblGrid>
      <w:tr w:rsidR="007A4784" w:rsidRPr="0017075B" w14:paraId="6B3FFC66" w14:textId="77777777" w:rsidTr="00046879">
        <w:trPr>
          <w:cantSplit/>
          <w:tblHeader/>
        </w:trPr>
        <w:tc>
          <w:tcPr>
            <w:tcW w:w="885" w:type="pct"/>
            <w:shd w:val="clear" w:color="auto" w:fill="auto"/>
          </w:tcPr>
          <w:p w14:paraId="0FD66B03" w14:textId="77777777" w:rsidR="00515521" w:rsidRPr="0017075B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bookmarkStart w:id="2" w:name="OLE_LINK3"/>
            <w:r w:rsidRPr="001707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34" w:type="pct"/>
            <w:gridSpan w:val="3"/>
            <w:shd w:val="clear" w:color="auto" w:fill="auto"/>
            <w:vAlign w:val="bottom"/>
          </w:tcPr>
          <w:p w14:paraId="2FD41C1F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747966B" w14:textId="77777777" w:rsidR="00515521" w:rsidRPr="0017075B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14:paraId="106279D0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0" w:type="pct"/>
            <w:vAlign w:val="bottom"/>
          </w:tcPr>
          <w:p w14:paraId="2CE7EC9E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14:paraId="586D2AE2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vAlign w:val="bottom"/>
          </w:tcPr>
          <w:p w14:paraId="6F1316DC" w14:textId="77777777" w:rsidR="00515521" w:rsidRPr="0017075B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pct"/>
            <w:gridSpan w:val="3"/>
            <w:vAlign w:val="bottom"/>
          </w:tcPr>
          <w:p w14:paraId="4A60F24D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9" w:type="pct"/>
            <w:vAlign w:val="bottom"/>
          </w:tcPr>
          <w:p w14:paraId="043C61E5" w14:textId="77777777" w:rsidR="00515521" w:rsidRPr="0017075B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pct"/>
            <w:gridSpan w:val="3"/>
            <w:shd w:val="clear" w:color="auto" w:fill="auto"/>
            <w:vAlign w:val="bottom"/>
          </w:tcPr>
          <w:p w14:paraId="1B845394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0" w:type="pct"/>
            <w:vAlign w:val="bottom"/>
          </w:tcPr>
          <w:p w14:paraId="3E870FE2" w14:textId="77777777" w:rsidR="00515521" w:rsidRPr="0017075B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9" w:type="pct"/>
            <w:gridSpan w:val="3"/>
            <w:vAlign w:val="bottom"/>
          </w:tcPr>
          <w:p w14:paraId="5E793701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7A4784" w:rsidRPr="0017075B" w14:paraId="5819995D" w14:textId="77777777" w:rsidTr="00046879">
        <w:trPr>
          <w:cantSplit/>
          <w:tblHeader/>
        </w:trPr>
        <w:tc>
          <w:tcPr>
            <w:tcW w:w="885" w:type="pct"/>
            <w:shd w:val="clear" w:color="auto" w:fill="auto"/>
          </w:tcPr>
          <w:p w14:paraId="10C2C97F" w14:textId="77777777" w:rsidR="00515521" w:rsidRPr="0017075B" w:rsidRDefault="00515521" w:rsidP="00135AF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07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4665B6" w:rsidRPr="004665B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 w:rsidR="0077406E" w:rsidRPr="0017075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 w:rsidR="00135AF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กันยา</w:t>
            </w:r>
            <w:r w:rsidR="0077406E" w:rsidRPr="001707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ยน</w:t>
            </w:r>
          </w:p>
        </w:tc>
        <w:tc>
          <w:tcPr>
            <w:tcW w:w="280" w:type="pct"/>
            <w:shd w:val="clear" w:color="auto" w:fill="auto"/>
          </w:tcPr>
          <w:p w14:paraId="1BB8CB1B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14:paraId="1B54869B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14BC99D7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  <w:shd w:val="clear" w:color="auto" w:fill="auto"/>
          </w:tcPr>
          <w:p w14:paraId="2266830E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51BE8188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14:paraId="147C2942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7A477D33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14:paraId="239AFE85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0C230ADD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14:paraId="37646BE5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228BFF18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</w:tcPr>
          <w:p w14:paraId="6FC5F975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</w:tcPr>
          <w:p w14:paraId="18FFF11F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</w:tcPr>
          <w:p w14:paraId="2DD1F03B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</w:tcPr>
          <w:p w14:paraId="69F9C339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59" w:type="pct"/>
          </w:tcPr>
          <w:p w14:paraId="2DC35FF6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3B453CAE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14:paraId="6A35B0A8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28C707E1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14:paraId="76861D53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</w:tcPr>
          <w:p w14:paraId="121FEA26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14:paraId="6D6663FB" w14:textId="77777777"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0C168C86" w14:textId="77777777"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</w:tr>
      <w:tr w:rsidR="00423834" w:rsidRPr="0017075B" w14:paraId="68F7932E" w14:textId="77777777" w:rsidTr="00423834">
        <w:trPr>
          <w:cantSplit/>
          <w:tblHeader/>
        </w:trPr>
        <w:tc>
          <w:tcPr>
            <w:tcW w:w="885" w:type="pct"/>
            <w:shd w:val="clear" w:color="auto" w:fill="auto"/>
          </w:tcPr>
          <w:p w14:paraId="691D76D3" w14:textId="77777777" w:rsidR="00423834" w:rsidRPr="0017075B" w:rsidRDefault="00423834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115" w:type="pct"/>
            <w:gridSpan w:val="23"/>
            <w:shd w:val="clear" w:color="auto" w:fill="auto"/>
          </w:tcPr>
          <w:p w14:paraId="2A646807" w14:textId="77777777" w:rsidR="00423834" w:rsidRPr="0017075B" w:rsidRDefault="0042383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17075B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3D63AD" w:rsidRPr="0017075B" w14:paraId="79645659" w14:textId="77777777" w:rsidTr="00046879">
        <w:trPr>
          <w:cantSplit/>
        </w:trPr>
        <w:tc>
          <w:tcPr>
            <w:tcW w:w="885" w:type="pct"/>
            <w:shd w:val="clear" w:color="auto" w:fill="auto"/>
          </w:tcPr>
          <w:p w14:paraId="7CD64637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0" w:type="pct"/>
            <w:shd w:val="clear" w:color="auto" w:fill="auto"/>
          </w:tcPr>
          <w:p w14:paraId="4350AB82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5,344,669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8D07A10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40E77780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4,931,912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AE0527A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5AC8D827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639,493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6193518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7016CD41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596,540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5CD3A43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1D40FBBA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343,735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105CAD0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364268E7" w14:textId="77777777" w:rsidR="003D63AD" w:rsidRPr="0017290C" w:rsidRDefault="003F1CB1" w:rsidP="0029608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372,92</w:t>
            </w:r>
            <w:r w:rsidR="00296082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CBF2981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14:paraId="3CA80D8F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6,327,897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61CFCAC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7115FE2A" w14:textId="77777777" w:rsidR="003D63AD" w:rsidRPr="0017290C" w:rsidRDefault="003F1CB1" w:rsidP="005879E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5,</w:t>
            </w:r>
            <w:r w:rsidR="005879E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901</w:t>
            </w: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,37</w:t>
            </w:r>
            <w:r w:rsidR="00296082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3C48D7C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14:paraId="5674D48B" w14:textId="77777777" w:rsidR="003D63AD" w:rsidRPr="0017290C" w:rsidRDefault="00D245E5" w:rsidP="00D72DEF">
            <w:pPr>
              <w:pStyle w:val="BodyText"/>
              <w:tabs>
                <w:tab w:val="decimal" w:pos="48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B0AB422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44AD5BCF" w14:textId="77777777" w:rsidR="003D63AD" w:rsidRPr="0017290C" w:rsidRDefault="003F1CB1" w:rsidP="00D72DEF">
            <w:pPr>
              <w:pStyle w:val="BodyText"/>
              <w:tabs>
                <w:tab w:val="decimal" w:pos="51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A7FDC6" w14:textId="77777777" w:rsidR="003D63AD" w:rsidRPr="0017290C" w:rsidRDefault="003D63AD" w:rsidP="003D63AD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</w:tcPr>
          <w:p w14:paraId="4CBF6C25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6,327,897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6A4B1C3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57447C60" w14:textId="77777777" w:rsidR="003D63AD" w:rsidRPr="0017290C" w:rsidRDefault="003F1CB1" w:rsidP="005879E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5,</w:t>
            </w:r>
            <w:r w:rsidR="005879E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901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,37</w:t>
            </w:r>
            <w:r w:rsidR="002960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</w:tr>
      <w:tr w:rsidR="003D63AD" w:rsidRPr="003D63AD" w14:paraId="12832B47" w14:textId="77777777" w:rsidTr="00046879">
        <w:trPr>
          <w:cantSplit/>
        </w:trPr>
        <w:tc>
          <w:tcPr>
            <w:tcW w:w="885" w:type="pct"/>
            <w:shd w:val="clear" w:color="auto" w:fill="auto"/>
          </w:tcPr>
          <w:p w14:paraId="19518E9E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68D907A8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25,280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907A413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14:paraId="652E6A41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20,016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0AF3B65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1D866E3B" w14:textId="77777777" w:rsidR="003D63AD" w:rsidRPr="00EB78BD" w:rsidRDefault="00D245E5" w:rsidP="00D72DEF">
            <w:pPr>
              <w:pStyle w:val="BodyText"/>
              <w:tabs>
                <w:tab w:val="decimal" w:pos="49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3F8D6C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62146B9" w14:textId="77777777" w:rsidR="003D63AD" w:rsidRPr="0017290C" w:rsidRDefault="003F1CB1" w:rsidP="00D72DEF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5A2DC8E" w14:textId="77777777" w:rsidR="003D63AD" w:rsidRPr="0017290C" w:rsidRDefault="003D63AD" w:rsidP="003D63AD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33F41A04" w14:textId="77777777" w:rsidR="003D63AD" w:rsidRPr="0017290C" w:rsidRDefault="00D245E5" w:rsidP="00EB78B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37,440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696CA8B" w14:textId="77777777" w:rsidR="003D63AD" w:rsidRPr="0017290C" w:rsidRDefault="003D63AD" w:rsidP="003D63AD">
            <w:pPr>
              <w:pStyle w:val="acctfourfigures"/>
              <w:tabs>
                <w:tab w:val="left" w:pos="359"/>
                <w:tab w:val="left" w:pos="569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51E50E16" w14:textId="77777777" w:rsidR="003D63AD" w:rsidRPr="0017290C" w:rsidRDefault="003F1CB1" w:rsidP="00D72DEF">
            <w:pPr>
              <w:pStyle w:val="BodyText"/>
              <w:tabs>
                <w:tab w:val="decimal" w:pos="492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B5A48CB" w14:textId="77777777" w:rsidR="003D63AD" w:rsidRPr="0017290C" w:rsidRDefault="003D63AD" w:rsidP="003D63AD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14:paraId="31A775AE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62,720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05A5733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24D001D7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20,016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AE3656E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14:paraId="60B70A65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(62,720)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916B1EF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14:paraId="26B51796" w14:textId="77777777" w:rsidR="003D63AD" w:rsidRPr="0017290C" w:rsidRDefault="003F1CB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(20,016)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C568F57" w14:textId="77777777"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6FC5B8C5" w14:textId="77777777" w:rsidR="003D63AD" w:rsidRPr="00EB78BD" w:rsidRDefault="00D245E5" w:rsidP="00D72DEF">
            <w:pPr>
              <w:pStyle w:val="BodyText"/>
              <w:tabs>
                <w:tab w:val="decimal" w:pos="46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F4E584D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4B9E49D4" w14:textId="77777777" w:rsidR="003D63AD" w:rsidRPr="0017290C" w:rsidRDefault="003F1CB1" w:rsidP="00D72DEF">
            <w:pPr>
              <w:pStyle w:val="acctfourfigures"/>
              <w:tabs>
                <w:tab w:val="clear" w:pos="765"/>
                <w:tab w:val="left" w:pos="462"/>
              </w:tabs>
              <w:spacing w:line="240" w:lineRule="auto"/>
              <w:ind w:left="-72" w:right="-29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3D63AD" w:rsidRPr="00577627" w14:paraId="46143E3A" w14:textId="77777777" w:rsidTr="00046879">
        <w:trPr>
          <w:cantSplit/>
        </w:trPr>
        <w:tc>
          <w:tcPr>
            <w:tcW w:w="885" w:type="pct"/>
            <w:shd w:val="clear" w:color="auto" w:fill="auto"/>
          </w:tcPr>
          <w:p w14:paraId="4D1FED6D" w14:textId="77777777" w:rsidR="003D63AD" w:rsidRPr="0017290C" w:rsidRDefault="003D63AD" w:rsidP="003D63AD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5CE455FF" w14:textId="77777777" w:rsidR="003D63AD" w:rsidRPr="0017290C" w:rsidRDefault="00D245E5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5,369,949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EC40AF4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</w:tcPr>
          <w:p w14:paraId="01E4FB07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4,951,928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87EDA7D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4590C7ED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639,493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E52A9C2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14:paraId="24476F70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596,540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38AEE1B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63DD7A84" w14:textId="77777777" w:rsidR="003D63AD" w:rsidRPr="0017290C" w:rsidRDefault="00D245E5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381,175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2B20BB2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43777B2A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372,92</w:t>
            </w:r>
            <w:r w:rsidR="00296082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9BCC961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14:paraId="3A868740" w14:textId="77777777" w:rsidR="003D63AD" w:rsidRPr="0017290C" w:rsidRDefault="00D245E5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6,390,617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5FF6323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418B1B18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5,921,39</w:t>
            </w:r>
            <w:r w:rsidR="00296082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9B3858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14:paraId="2DCD4C88" w14:textId="77777777" w:rsidR="003D63AD" w:rsidRPr="0017290C" w:rsidRDefault="00D245E5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(62,720)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7FDB89A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14:paraId="1B9FB275" w14:textId="77777777" w:rsidR="003D63AD" w:rsidRPr="0017290C" w:rsidRDefault="003F1CB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(20,016)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88DE30E" w14:textId="77777777"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564C84E6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6,327,897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0934C36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14:paraId="3DDF9998" w14:textId="77777777" w:rsidR="003D63AD" w:rsidRPr="0017290C" w:rsidRDefault="005879E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5,901</w:t>
            </w:r>
            <w:r w:rsidR="003F1CB1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,37</w:t>
            </w:r>
            <w:r w:rsidR="00296082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</w:t>
            </w:r>
          </w:p>
        </w:tc>
      </w:tr>
      <w:tr w:rsidR="00792191" w:rsidRPr="00A15FCB" w14:paraId="3AC9243F" w14:textId="77777777" w:rsidTr="00046879">
        <w:trPr>
          <w:cantSplit/>
        </w:trPr>
        <w:tc>
          <w:tcPr>
            <w:tcW w:w="885" w:type="pct"/>
            <w:shd w:val="clear" w:color="auto" w:fill="auto"/>
          </w:tcPr>
          <w:p w14:paraId="11A40107" w14:textId="77777777" w:rsidR="00792191" w:rsidRPr="0017290C" w:rsidRDefault="00792191" w:rsidP="0079219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BC827BB" w14:textId="77777777" w:rsidR="00792191" w:rsidRPr="0017290C" w:rsidRDefault="00D245E5" w:rsidP="00255B74">
            <w:pPr>
              <w:pStyle w:val="acctfourfigures"/>
              <w:tabs>
                <w:tab w:val="clear" w:pos="765"/>
              </w:tabs>
              <w:spacing w:line="280" w:lineRule="exact"/>
              <w:ind w:left="-72" w:right="-4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(187,553)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8A927FF" w14:textId="77777777" w:rsidR="00792191" w:rsidRPr="0017290C" w:rsidRDefault="00792191" w:rsidP="0079219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7C702D29" w14:textId="77777777" w:rsidR="00792191" w:rsidRPr="0017290C" w:rsidRDefault="005879E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(218</w:t>
            </w:r>
            <w:r w:rsidR="003F1CB1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,756)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68181B1" w14:textId="77777777"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6159509F" w14:textId="77777777" w:rsidR="00792191" w:rsidRPr="0017290C" w:rsidRDefault="00D245E5" w:rsidP="00255B74">
            <w:pPr>
              <w:pStyle w:val="acctfourfigures"/>
              <w:tabs>
                <w:tab w:val="clear" w:pos="765"/>
              </w:tabs>
              <w:spacing w:line="280" w:lineRule="exact"/>
              <w:ind w:left="-72" w:right="-56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(19,377)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A76BE33" w14:textId="77777777" w:rsidR="00792191" w:rsidRPr="0017290C" w:rsidRDefault="00792191" w:rsidP="00792191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786B8D94" w14:textId="77777777" w:rsidR="00792191" w:rsidRPr="0017290C" w:rsidRDefault="003F1CB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(18,735)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1236BEA" w14:textId="77777777"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56EFC14E" w14:textId="77777777" w:rsidR="00792191" w:rsidRPr="0017290C" w:rsidRDefault="00D245E5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(31,791)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6D7AA3F" w14:textId="77777777" w:rsidR="00792191" w:rsidRPr="0017290C" w:rsidRDefault="00792191" w:rsidP="00792191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5AAB15B7" w14:textId="46E0A233" w:rsidR="00792191" w:rsidRPr="0017290C" w:rsidRDefault="003F1CB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(41,</w:t>
            </w:r>
            <w:r w:rsidR="00A660C0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608</w:t>
            </w: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06CFDB8" w14:textId="77777777"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14:paraId="204E7FCB" w14:textId="77777777" w:rsidR="00792191" w:rsidRPr="0017290C" w:rsidRDefault="00D245E5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(238,721)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E8963A3" w14:textId="77777777" w:rsidR="00792191" w:rsidRPr="0017290C" w:rsidRDefault="00792191" w:rsidP="0079219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77C05CB2" w14:textId="3683BEDC" w:rsidR="00792191" w:rsidRPr="0017290C" w:rsidRDefault="003F1CB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(27</w:t>
            </w:r>
            <w:r w:rsidR="002414A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9,099</w:t>
            </w: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9B11BDD" w14:textId="77777777"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14:paraId="0A86C93A" w14:textId="77777777" w:rsidR="00792191" w:rsidRPr="0017290C" w:rsidRDefault="00D245E5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FE264AC" w14:textId="77777777" w:rsidR="00792191" w:rsidRPr="0017290C" w:rsidRDefault="00792191" w:rsidP="0079219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1" w:type="pct"/>
            <w:shd w:val="clear" w:color="auto" w:fill="auto"/>
          </w:tcPr>
          <w:p w14:paraId="5B3D19F0" w14:textId="77777777" w:rsidR="00792191" w:rsidRPr="0017290C" w:rsidRDefault="003F1CB1" w:rsidP="00D72DEF">
            <w:pPr>
              <w:pStyle w:val="BodyText"/>
              <w:tabs>
                <w:tab w:val="decimal" w:pos="51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218E4FA" w14:textId="77777777" w:rsidR="00792191" w:rsidRPr="0017290C" w:rsidRDefault="00792191" w:rsidP="00792191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</w:tcPr>
          <w:p w14:paraId="20152E07" w14:textId="77777777" w:rsidR="00792191" w:rsidRPr="0017290C" w:rsidRDefault="00D245E5" w:rsidP="00255B74">
            <w:pPr>
              <w:pStyle w:val="acctfourfigures"/>
              <w:tabs>
                <w:tab w:val="clear" w:pos="765"/>
              </w:tabs>
              <w:spacing w:line="280" w:lineRule="exact"/>
              <w:ind w:left="-72" w:right="-40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(238,721)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79388E6" w14:textId="77777777" w:rsidR="00792191" w:rsidRPr="0017290C" w:rsidRDefault="00792191" w:rsidP="0079219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21F7CEE6" w14:textId="47665745" w:rsidR="00792191" w:rsidRPr="0017290C" w:rsidRDefault="003F1CB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(27</w:t>
            </w:r>
            <w:r w:rsidR="002414A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9,099</w:t>
            </w: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3D63AD" w:rsidRPr="00577627" w14:paraId="6FFCFD5F" w14:textId="77777777" w:rsidTr="00046879">
        <w:trPr>
          <w:cantSplit/>
        </w:trPr>
        <w:tc>
          <w:tcPr>
            <w:tcW w:w="885" w:type="pct"/>
            <w:shd w:val="clear" w:color="auto" w:fill="auto"/>
          </w:tcPr>
          <w:p w14:paraId="518064CB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45A7ACC4" w14:textId="77777777" w:rsidR="003D63AD" w:rsidRPr="0017290C" w:rsidRDefault="00D245E5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774,119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C9BC00E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  <w:shd w:val="clear" w:color="auto" w:fill="auto"/>
          </w:tcPr>
          <w:p w14:paraId="0E23C5A9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648,043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D629F71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1B8B6AA0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45,865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E8634EC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</w:tcPr>
          <w:p w14:paraId="0DA90F70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95,609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9C1FD07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</w:tcPr>
          <w:p w14:paraId="1214B802" w14:textId="77777777" w:rsidR="003D63AD" w:rsidRPr="0017290C" w:rsidRDefault="00D52B41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78,766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FE3DCA0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2393ACEF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84,876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35E1940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14:paraId="7BFB9093" w14:textId="77777777" w:rsidR="003D63AD" w:rsidRPr="0017290C" w:rsidRDefault="00D52B41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898,750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CE65FFE" w14:textId="77777777" w:rsidR="003D63AD" w:rsidRPr="0017290C" w:rsidRDefault="003D63AD" w:rsidP="003D63A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2CFD9893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828,528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7D2F847" w14:textId="77777777"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14:paraId="138B6A1A" w14:textId="77777777" w:rsidR="003D63AD" w:rsidRPr="00391810" w:rsidRDefault="00D52B41" w:rsidP="0039181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6,415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67224A9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</w:tcPr>
          <w:p w14:paraId="43F55098" w14:textId="77777777" w:rsidR="003D63AD" w:rsidRPr="0017290C" w:rsidRDefault="003F1CB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(4,859)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521B1F5" w14:textId="77777777"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68B4DC91" w14:textId="77777777" w:rsidR="003D63AD" w:rsidRPr="0017290C" w:rsidRDefault="00D245E5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905,165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7E9B56" w14:textId="77777777"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7D1A2B53" w14:textId="77777777" w:rsidR="003D63AD" w:rsidRPr="0017290C" w:rsidRDefault="003F1CB1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823,669</w:t>
            </w:r>
          </w:p>
        </w:tc>
      </w:tr>
      <w:tr w:rsidR="00046879" w:rsidRPr="0017075B" w14:paraId="57D4B95A" w14:textId="77777777" w:rsidTr="00046879">
        <w:trPr>
          <w:cantSplit/>
        </w:trPr>
        <w:tc>
          <w:tcPr>
            <w:tcW w:w="885" w:type="pct"/>
            <w:shd w:val="clear" w:color="auto" w:fill="auto"/>
          </w:tcPr>
          <w:p w14:paraId="579106D8" w14:textId="77777777" w:rsidR="00046879" w:rsidRPr="0017290C" w:rsidRDefault="00046879" w:rsidP="00046879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06482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DCB979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C446AD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6D82E19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6D20FD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B9774AF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43145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AC2F9C8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56611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59700B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2C35FB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21FABCF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F04EE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F3D0B68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B72AB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9AD473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520CF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B5887A7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9056F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8323F39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AB06DFC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D783531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79D47B5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6879" w:rsidRPr="0017075B" w14:paraId="21289478" w14:textId="77777777" w:rsidTr="00046879">
        <w:trPr>
          <w:cantSplit/>
        </w:trPr>
        <w:tc>
          <w:tcPr>
            <w:tcW w:w="885" w:type="pct"/>
            <w:shd w:val="clear" w:color="auto" w:fill="auto"/>
          </w:tcPr>
          <w:p w14:paraId="16D7A04B" w14:textId="77777777" w:rsidR="00046879" w:rsidRPr="0017290C" w:rsidRDefault="00046879" w:rsidP="00046879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692D149E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17CD428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CE3C572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91A61C2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4252F6C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1991F98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A5DF07F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0E00FA8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EC5597F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07698D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B692F59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D4A3D2D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419CB00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DAF50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28B9AFA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C56009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F01EC5F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D5CDB5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0416064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71B8251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5633ACA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AD325AE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1597D4C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6879" w:rsidRPr="0017075B" w14:paraId="16EB0851" w14:textId="77777777" w:rsidTr="00046879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2CD47A7D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6E6BDE68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B40232F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6928F07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F85C7EC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A539468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371344B" w14:textId="77777777"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8F00B46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BED30BA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5734788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28BFEE7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FBEBD3C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36E6E0E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E80DEF5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0F64EF9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440647F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55C4543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FD9EF1B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6B6E1DB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10382ED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EC274F2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50D4042" w14:textId="77777777" w:rsidR="00046879" w:rsidRPr="0017290C" w:rsidRDefault="00A60CCB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36,769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866DD5F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D476498" w14:textId="77777777" w:rsidR="00046879" w:rsidRPr="00391810" w:rsidRDefault="001C454D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91810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2</w:t>
            </w:r>
            <w:r w:rsidRPr="0039181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391810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458</w:t>
            </w:r>
          </w:p>
        </w:tc>
      </w:tr>
      <w:tr w:rsidR="001C454D" w:rsidRPr="0017075B" w14:paraId="46C4F8F7" w14:textId="77777777" w:rsidTr="00330E23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51AAD0E2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11C568E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7314101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979EC7" w14:textId="77777777" w:rsidR="001C454D" w:rsidRPr="0017290C" w:rsidRDefault="001C454D" w:rsidP="00330E2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EB302D9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810E68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61281E1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F0D3CE7" w14:textId="77777777" w:rsidR="001C454D" w:rsidRPr="0017290C" w:rsidRDefault="001C454D" w:rsidP="00330E2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9E62B2F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E136591" w14:textId="77777777" w:rsidR="001C454D" w:rsidRPr="0017290C" w:rsidRDefault="001C454D" w:rsidP="00330E2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92C4E0F" w14:textId="77777777" w:rsidR="001C454D" w:rsidRPr="0017290C" w:rsidRDefault="001C454D" w:rsidP="00330E2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3BB5BE2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5C0BD0C" w14:textId="77777777" w:rsidR="001C454D" w:rsidRPr="0017290C" w:rsidRDefault="001C454D" w:rsidP="00330E2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E216E4C" w14:textId="77777777" w:rsidR="001C454D" w:rsidRPr="0017290C" w:rsidRDefault="001C454D" w:rsidP="00330E2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3911387" w14:textId="77777777" w:rsidR="001C454D" w:rsidRPr="0017290C" w:rsidRDefault="001C454D" w:rsidP="00330E2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A70B8A" w14:textId="77777777" w:rsidR="001C454D" w:rsidRPr="0017290C" w:rsidRDefault="001C454D" w:rsidP="00330E2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672A3BF" w14:textId="77777777" w:rsidR="001C454D" w:rsidRPr="0017290C" w:rsidRDefault="001C454D" w:rsidP="00330E2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7009E8B" w14:textId="77777777" w:rsidR="001C454D" w:rsidRPr="0017290C" w:rsidRDefault="001C454D" w:rsidP="00330E2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DCF1144" w14:textId="77777777" w:rsidR="001C454D" w:rsidRPr="0017290C" w:rsidRDefault="00A60CCB" w:rsidP="00A60CC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28,006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BD61E37" w14:textId="77777777" w:rsidR="001C454D" w:rsidRPr="0017290C" w:rsidRDefault="001C454D" w:rsidP="00330E2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0520CE1" w14:textId="77777777" w:rsidR="001C454D" w:rsidRPr="00391810" w:rsidRDefault="001C454D" w:rsidP="00330E2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4,552</w:t>
            </w:r>
          </w:p>
        </w:tc>
      </w:tr>
      <w:tr w:rsidR="00046879" w:rsidRPr="0017075B" w14:paraId="01A435B7" w14:textId="77777777" w:rsidTr="00046879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0D9004C9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9143975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7ED1E50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B0B09C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B7450CE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84C9354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CBCC299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082538D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2CC3EAF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08DA029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445FD8A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1C7D44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BFE4863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52BB7A9" w14:textId="77777777"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931A2FD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046A086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2088FBA4" w14:textId="77777777"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22A7694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213E7DA" w14:textId="77777777" w:rsidR="00046879" w:rsidRPr="0017290C" w:rsidRDefault="00A60CCB" w:rsidP="00A60CC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1,773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0B2791B" w14:textId="77777777"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9DCAB4B" w14:textId="77777777" w:rsidR="00046879" w:rsidRPr="00391810" w:rsidRDefault="001C454D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12,561</w:t>
            </w:r>
          </w:p>
        </w:tc>
      </w:tr>
      <w:tr w:rsidR="001C454D" w:rsidRPr="00794077" w14:paraId="6E1F2709" w14:textId="77777777" w:rsidTr="00330E23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13AD67C7" w14:textId="77777777" w:rsidR="001C454D" w:rsidRPr="0017290C" w:rsidRDefault="00391810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ขาดทุน</w:t>
            </w:r>
            <w:r w:rsidR="001C454D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จากการจำหน่ายสินทรัพย์ไม่มีตัวตน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E72FCE8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C5D3DCB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0184706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98672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157B861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D49298C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ACB9E33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080E92A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C7DB38B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D5DB9AF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A93A06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A23F503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7B3F3E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3360E7B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BD66053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A3A0940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F819F76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ACF4916" w14:textId="77777777" w:rsidR="001C454D" w:rsidRPr="0017290C" w:rsidRDefault="00A60CCB" w:rsidP="00A60CC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(255)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D3394F4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EE624D0" w14:textId="77777777" w:rsidR="001C454D" w:rsidRPr="00391810" w:rsidRDefault="001C454D" w:rsidP="00D72DEF">
            <w:pPr>
              <w:pStyle w:val="acctfourfigures"/>
              <w:tabs>
                <w:tab w:val="clear" w:pos="765"/>
              </w:tabs>
              <w:spacing w:line="240" w:lineRule="auto"/>
              <w:ind w:left="-72" w:right="-29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794077" w:rsidRPr="00794077" w14:paraId="1DC3600C" w14:textId="77777777" w:rsidTr="00B3026D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14:paraId="3C297E8E" w14:textId="5504E8EB" w:rsidR="00794077" w:rsidRPr="0017290C" w:rsidRDefault="009C4691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ขาดทุน</w:t>
            </w:r>
            <w:r w:rsidR="00794077"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จากการด้อยค่าของที่ดิน อาคาร 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1EE8D1D9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4C73783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9A999F2" w14:textId="77777777"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A83AE56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8C3CF6A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AF8FBDD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CE3058F" w14:textId="77777777"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C59023B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DB795FA" w14:textId="77777777"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701A477" w14:textId="77777777"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0F1A75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F76E14F" w14:textId="77777777"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EAE4F44" w14:textId="77777777"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023CD0D" w14:textId="77777777"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7E5465" w14:textId="77777777"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1789D62" w14:textId="77777777"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3A614B" w14:textId="77777777"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9B31F8F" w14:textId="77777777" w:rsidR="00794077" w:rsidRPr="0017290C" w:rsidRDefault="00A60CCB" w:rsidP="00D72DEF">
            <w:pPr>
              <w:pStyle w:val="BodyText"/>
              <w:tabs>
                <w:tab w:val="decimal" w:pos="49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7CEA7D3" w14:textId="77777777"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5E0916FA" w14:textId="77777777" w:rsidR="00794077" w:rsidRPr="00391810" w:rsidRDefault="001C454D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(5,238)</w:t>
            </w:r>
          </w:p>
        </w:tc>
      </w:tr>
      <w:tr w:rsidR="001C454D" w:rsidRPr="00A15FCB" w14:paraId="6289BC85" w14:textId="77777777" w:rsidTr="00046879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6B485D0F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52270B33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EE57C05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4D39327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3C0EFA6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BB67AC9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29155CD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C9558B7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87923A6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A59668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2BE3C7A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722F774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37BDC87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1C81A82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4ADC38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9338EE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FEF55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517AD66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864203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24357324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18F01A6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63F016A" w14:textId="77777777" w:rsidR="001C454D" w:rsidRPr="0017290C" w:rsidRDefault="00A60CCB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(435)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A261D9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34B15A2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71,531</w:t>
            </w:r>
          </w:p>
        </w:tc>
      </w:tr>
      <w:tr w:rsidR="001C454D" w:rsidRPr="0017075B" w14:paraId="7A60312B" w14:textId="77777777" w:rsidTr="00046879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59121DE5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2711C364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F81AE10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CFF9ABD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4E03979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909B79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4D5E803" w14:textId="77777777" w:rsidR="001C454D" w:rsidRPr="0017290C" w:rsidRDefault="001C454D" w:rsidP="001C454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D329D1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9C19208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20C47D4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2C3A7F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7CD19F7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269EE13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4DF247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F86FA12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8343C49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F99BC2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0D90FC9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23F4F3D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1CF99FF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453B1E0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9DBC5B3" w14:textId="77777777" w:rsidR="001C454D" w:rsidRPr="0017290C" w:rsidRDefault="00A60CCB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36,861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F3C505F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7E43F61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32,037</w:t>
            </w:r>
          </w:p>
        </w:tc>
      </w:tr>
      <w:tr w:rsidR="001C454D" w:rsidRPr="0017075B" w14:paraId="2EE2EB35" w14:textId="77777777" w:rsidTr="00330E23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574B4305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0" w:type="pct"/>
            <w:shd w:val="clear" w:color="auto" w:fill="auto"/>
          </w:tcPr>
          <w:p w14:paraId="7D56EF27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0B21B14B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269B431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14:paraId="2D6AAA92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701E604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585F86D0" w14:textId="77777777" w:rsidR="001C454D" w:rsidRPr="0017290C" w:rsidRDefault="001C454D" w:rsidP="001C454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14:paraId="63C3B44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65E8C689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2E156A6F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06A0F70D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68324F37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14:paraId="6D15D23C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792F3F2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2496C902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47AA25B9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</w:tcPr>
          <w:p w14:paraId="6575F56F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79558B3F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61CBED9D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6767987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0C502349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79666123" w14:textId="77777777" w:rsidR="001C454D" w:rsidRPr="0017290C" w:rsidRDefault="00A60CCB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(2,277)</w:t>
            </w:r>
          </w:p>
        </w:tc>
        <w:tc>
          <w:tcPr>
            <w:tcW w:w="70" w:type="pct"/>
            <w:shd w:val="clear" w:color="auto" w:fill="auto"/>
          </w:tcPr>
          <w:p w14:paraId="67A96FB4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2F2D1F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(25,791)</w:t>
            </w:r>
          </w:p>
        </w:tc>
      </w:tr>
      <w:tr w:rsidR="001C454D" w:rsidRPr="0017075B" w14:paraId="7558CE45" w14:textId="77777777" w:rsidTr="00330E23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52662E23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3504E56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E1A7D1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6EFB905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599C237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6BCAA2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D92CEE" w14:textId="77777777" w:rsidR="001C454D" w:rsidRPr="0017290C" w:rsidRDefault="001C454D" w:rsidP="001C454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C9D8339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1BFF69A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C64441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941D04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629D7F5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E4E79A5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39D65C9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856CEB8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5456F0B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C1B8C3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9D9DA6B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59D22F3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852834A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083A4DF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8C393" w14:textId="77777777" w:rsidR="001C454D" w:rsidRPr="0017290C" w:rsidRDefault="00A60CCB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(164,924)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9539999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4916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(128,797)</w:t>
            </w:r>
          </w:p>
        </w:tc>
      </w:tr>
      <w:tr w:rsidR="001C454D" w:rsidRPr="00577627" w14:paraId="3EE377DC" w14:textId="77777777" w:rsidTr="00330E23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6AEE21E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กำไรสุทธิจากการดำเนินงานต่อเนื่อง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4C96957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7F1099D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50AB0E4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630E10A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C35F7A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D6B86C8" w14:textId="77777777" w:rsidR="001C454D" w:rsidRPr="0017290C" w:rsidRDefault="001C454D" w:rsidP="001C454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11E85D2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0070A1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AED91D4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7003FFA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FA346BA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5DD3B31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33496A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3853673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886BE2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43AD3D6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FDD8C84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645A48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51E823B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1AF2016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EC874" w14:textId="77777777" w:rsidR="001C454D" w:rsidRPr="0017290C" w:rsidRDefault="00A60CCB" w:rsidP="001C454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0C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840,683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30CE987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79C49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786,982</w:t>
            </w:r>
          </w:p>
        </w:tc>
      </w:tr>
      <w:tr w:rsidR="001C454D" w:rsidRPr="00136FA8" w14:paraId="0E67FB57" w14:textId="77777777" w:rsidTr="00330E23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3779F682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กำไรสุทธิจากการดำเนินงานที่ยกเลิก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(</w:t>
            </w:r>
            <w:r w:rsidRPr="004665B6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)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5CF2ACE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4E0AF73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AB7C73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761524F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B9F5A53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B58C969" w14:textId="77777777" w:rsidR="001C454D" w:rsidRPr="0017290C" w:rsidRDefault="001C454D" w:rsidP="001C454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833C83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595B92F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BEDFE9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44BC6E2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19AD82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6223329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9118B0D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11065CA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D1DB7CB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820D68A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ED34645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A3BB29D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2F3FFA17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46A2204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6A7CF3E" w14:textId="77777777" w:rsidR="001C454D" w:rsidRPr="0017290C" w:rsidRDefault="00A60CCB" w:rsidP="00D72DEF">
            <w:pPr>
              <w:pStyle w:val="BodyText"/>
              <w:tabs>
                <w:tab w:val="decimal" w:pos="46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EC6448E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740DCEA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6,722</w:t>
            </w:r>
          </w:p>
        </w:tc>
      </w:tr>
      <w:tr w:rsidR="001C454D" w:rsidRPr="00136FA8" w14:paraId="1F92DA48" w14:textId="77777777" w:rsidTr="00330E23">
        <w:trPr>
          <w:cantSplit/>
        </w:trPr>
        <w:tc>
          <w:tcPr>
            <w:tcW w:w="885" w:type="pct"/>
            <w:shd w:val="clear" w:color="auto" w:fill="auto"/>
          </w:tcPr>
          <w:p w14:paraId="4621F5A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หัก 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1FDAA2C0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1A25C5F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CBE59F6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D8E2E13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28A648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24019F1" w14:textId="77777777" w:rsidR="001C454D" w:rsidRPr="0017290C" w:rsidRDefault="001C454D" w:rsidP="001C454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02FE62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89E2BF5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7093E3A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8A52A62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357E059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D467BA3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4021D1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022E561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5C694E7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E4B3383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6042160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7813238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2708016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0EE9BA5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BFA3" w14:textId="77777777" w:rsidR="001C454D" w:rsidRPr="0017290C" w:rsidRDefault="00A60CCB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60CCB">
              <w:rPr>
                <w:rFonts w:asciiTheme="majorBidi" w:hAnsiTheme="majorBidi" w:cstheme="majorBidi"/>
                <w:sz w:val="21"/>
                <w:szCs w:val="21"/>
              </w:rPr>
              <w:t>(3,088)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F25C0FC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94542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(21,780)</w:t>
            </w:r>
          </w:p>
        </w:tc>
      </w:tr>
      <w:tr w:rsidR="001C454D" w:rsidRPr="00577627" w14:paraId="6C558C8F" w14:textId="77777777" w:rsidTr="00330E23">
        <w:trPr>
          <w:cantSplit/>
        </w:trPr>
        <w:tc>
          <w:tcPr>
            <w:tcW w:w="885" w:type="pct"/>
            <w:shd w:val="clear" w:color="auto" w:fill="auto"/>
          </w:tcPr>
          <w:p w14:paraId="5FCCC5CF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4DCD853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07D7CB4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925F5C8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052E52D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72EE24A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CABFCC8" w14:textId="77777777" w:rsidR="001C454D" w:rsidRPr="0017290C" w:rsidRDefault="001C454D" w:rsidP="001C454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D0D84EE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AB19D77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AF2B393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BDFE3F8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7398B91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5AC17C9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6195941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581E749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39298BC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FA4D7F" w14:textId="77777777" w:rsidR="001C454D" w:rsidRPr="0017290C" w:rsidRDefault="001C454D" w:rsidP="001C454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27BDBE0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AEF8F0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79103D9" w14:textId="77777777" w:rsidR="001C454D" w:rsidRPr="0017290C" w:rsidRDefault="001C454D" w:rsidP="001C454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14D94FF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9A32C" w14:textId="77777777" w:rsidR="001C454D" w:rsidRPr="0017290C" w:rsidRDefault="00A60CCB" w:rsidP="001C454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60CC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837,595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1D5B316" w14:textId="77777777" w:rsidR="001C454D" w:rsidRPr="0017290C" w:rsidRDefault="001C454D" w:rsidP="001C454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4469C" w14:textId="77777777" w:rsidR="001C454D" w:rsidRPr="00391810" w:rsidRDefault="001C454D" w:rsidP="001C454D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771,924</w:t>
            </w:r>
          </w:p>
        </w:tc>
      </w:tr>
      <w:tr w:rsidR="0092004A" w:rsidRPr="00577627" w14:paraId="08DA91CD" w14:textId="77777777" w:rsidTr="0092004A">
        <w:trPr>
          <w:cantSplit/>
        </w:trPr>
        <w:tc>
          <w:tcPr>
            <w:tcW w:w="885" w:type="pct"/>
            <w:shd w:val="clear" w:color="auto" w:fill="auto"/>
          </w:tcPr>
          <w:p w14:paraId="28FE4B81" w14:textId="77777777" w:rsidR="0092004A" w:rsidRPr="0017075B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EA34996" w14:textId="77777777" w:rsidR="0092004A" w:rsidRPr="00577627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94AE266" w14:textId="77777777" w:rsidR="0092004A" w:rsidRPr="00577627" w:rsidRDefault="0092004A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8DC33E6" w14:textId="77777777" w:rsidR="0092004A" w:rsidRPr="00577627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2BFFE61" w14:textId="77777777" w:rsidR="0092004A" w:rsidRPr="00577627" w:rsidRDefault="0092004A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A8ECACB" w14:textId="77777777" w:rsidR="0092004A" w:rsidRPr="00577627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306BBBD" w14:textId="77777777" w:rsidR="0092004A" w:rsidRPr="00577627" w:rsidRDefault="0092004A" w:rsidP="0079407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45D3460" w14:textId="77777777"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6AF243C" w14:textId="77777777" w:rsidR="0092004A" w:rsidRPr="002860A3" w:rsidRDefault="0092004A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80DF813" w14:textId="77777777"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AF2C86B" w14:textId="77777777"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EFF90B5" w14:textId="77777777" w:rsidR="0092004A" w:rsidRPr="002860A3" w:rsidRDefault="0092004A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D5F2F72" w14:textId="77777777"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7ABEB06" w14:textId="77777777"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9643160" w14:textId="77777777" w:rsidR="0092004A" w:rsidRPr="002860A3" w:rsidRDefault="0092004A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3C714CE" w14:textId="77777777"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75F004" w14:textId="77777777" w:rsidR="0092004A" w:rsidRPr="002860A3" w:rsidRDefault="0092004A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285805F" w14:textId="77777777"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69AC230" w14:textId="77777777"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A1860B5" w14:textId="77777777"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430594" w14:textId="77777777"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39C220" w14:textId="77777777" w:rsidR="0092004A" w:rsidRPr="002860A3" w:rsidRDefault="0092004A" w:rsidP="0079407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4D92AC7" w14:textId="77777777"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</w:tcPr>
          <w:p w14:paraId="5A4AF65F" w14:textId="77777777"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  <w:lang w:val="en-US" w:bidi="th-TH"/>
              </w:rPr>
            </w:pPr>
          </w:p>
        </w:tc>
      </w:tr>
    </w:tbl>
    <w:p w14:paraId="44181F8B" w14:textId="77777777" w:rsidR="00046139" w:rsidRPr="00CD65AA" w:rsidRDefault="00046139" w:rsidP="00046139">
      <w:pPr>
        <w:ind w:firstLine="432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vertAlign w:val="superscript"/>
        </w:rPr>
        <w:t>(</w:t>
      </w:r>
      <w:r w:rsidR="004665B6" w:rsidRPr="004665B6">
        <w:rPr>
          <w:rFonts w:asciiTheme="majorBidi" w:hAnsiTheme="majorBidi" w:cstheme="majorBidi"/>
          <w:vertAlign w:val="superscript"/>
          <w:lang w:val="en-US"/>
        </w:rPr>
        <w:t>1</w:t>
      </w:r>
      <w:r w:rsidRPr="002A5689">
        <w:rPr>
          <w:rFonts w:asciiTheme="majorBidi" w:hAnsiTheme="majorBidi" w:cstheme="majorBidi"/>
          <w:vertAlign w:val="superscript"/>
        </w:rPr>
        <w:t>)</w:t>
      </w:r>
      <w:r w:rsidRPr="002A5689">
        <w:rPr>
          <w:rFonts w:asciiTheme="majorBidi" w:hAnsiTheme="majorBidi" w:cstheme="majorBidi"/>
        </w:rPr>
        <w:t xml:space="preserve"> </w:t>
      </w:r>
      <w:r w:rsidRPr="0097170D">
        <w:rPr>
          <w:rFonts w:asciiTheme="majorBidi" w:hAnsiTheme="majorBidi"/>
          <w:sz w:val="21"/>
          <w:szCs w:val="21"/>
          <w:cs/>
        </w:rPr>
        <w:t>กำไรสุทธิจากการดำเนินงานที่ยกเลิกของธุรกิจที่ให้บริการทางด้านสื่อโฆษณาตามหมายเหตุ</w:t>
      </w:r>
      <w:r w:rsidRPr="0097170D">
        <w:rPr>
          <w:rFonts w:asciiTheme="majorBidi" w:hAnsiTheme="majorBidi"/>
          <w:sz w:val="21"/>
          <w:szCs w:val="21"/>
        </w:rPr>
        <w:t xml:space="preserve"> </w:t>
      </w:r>
      <w:r w:rsidR="005A245A">
        <w:rPr>
          <w:rFonts w:asciiTheme="majorBidi" w:hAnsiTheme="majorBidi"/>
          <w:sz w:val="21"/>
          <w:szCs w:val="21"/>
          <w:lang w:val="en-US"/>
        </w:rPr>
        <w:t>9</w:t>
      </w:r>
    </w:p>
    <w:p w14:paraId="6C7EE891" w14:textId="77777777" w:rsidR="0057438E" w:rsidRDefault="0057438E" w:rsidP="0091383C">
      <w:pPr>
        <w:ind w:right="-45"/>
        <w:contextualSpacing/>
        <w:jc w:val="thaiDistribute"/>
        <w:rPr>
          <w:b/>
          <w:bCs/>
          <w:i/>
          <w:iCs/>
          <w:sz w:val="30"/>
          <w:szCs w:val="30"/>
          <w:lang w:val="en-US"/>
        </w:rPr>
      </w:pPr>
    </w:p>
    <w:p w14:paraId="5BACF10B" w14:textId="77777777" w:rsidR="0091383C" w:rsidRDefault="0091383C" w:rsidP="0091383C">
      <w:pPr>
        <w:ind w:right="-45"/>
        <w:contextualSpacing/>
        <w:jc w:val="thaiDistribute"/>
        <w:rPr>
          <w:b/>
          <w:bCs/>
          <w:i/>
          <w:iCs/>
          <w:sz w:val="30"/>
          <w:szCs w:val="30"/>
          <w:lang w:val="en-US"/>
        </w:rPr>
      </w:pPr>
    </w:p>
    <w:p w14:paraId="14A82244" w14:textId="77777777" w:rsidR="0057438E" w:rsidRPr="003334E8" w:rsidRDefault="0057438E" w:rsidP="0057438E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11375A6E" w14:textId="77777777" w:rsidR="0057438E" w:rsidRPr="003334E8" w:rsidRDefault="0057438E" w:rsidP="0057438E">
      <w:pPr>
        <w:ind w:right="-45"/>
        <w:contextualSpacing/>
        <w:jc w:val="thaiDistribute"/>
        <w:rPr>
          <w:sz w:val="2"/>
          <w:szCs w:val="2"/>
        </w:rPr>
      </w:pPr>
      <w:r w:rsidRPr="003334E8">
        <w:rPr>
          <w:sz w:val="2"/>
          <w:szCs w:val="2"/>
        </w:rPr>
        <w:t xml:space="preserve"> </w:t>
      </w:r>
    </w:p>
    <w:tbl>
      <w:tblPr>
        <w:tblW w:w="523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853"/>
        <w:gridCol w:w="210"/>
        <w:gridCol w:w="868"/>
        <w:gridCol w:w="216"/>
        <w:gridCol w:w="853"/>
        <w:gridCol w:w="213"/>
        <w:gridCol w:w="859"/>
        <w:gridCol w:w="213"/>
        <w:gridCol w:w="850"/>
        <w:gridCol w:w="210"/>
        <w:gridCol w:w="862"/>
        <w:gridCol w:w="216"/>
        <w:gridCol w:w="847"/>
        <w:gridCol w:w="210"/>
        <w:gridCol w:w="862"/>
        <w:gridCol w:w="180"/>
        <w:gridCol w:w="847"/>
        <w:gridCol w:w="210"/>
        <w:gridCol w:w="856"/>
        <w:gridCol w:w="213"/>
        <w:gridCol w:w="850"/>
        <w:gridCol w:w="213"/>
        <w:gridCol w:w="822"/>
      </w:tblGrid>
      <w:tr w:rsidR="0057438E" w:rsidRPr="0062312A" w14:paraId="0FDEF44F" w14:textId="77777777" w:rsidTr="00634F0B">
        <w:trPr>
          <w:cantSplit/>
          <w:tblHeader/>
        </w:trPr>
        <w:tc>
          <w:tcPr>
            <w:tcW w:w="885" w:type="pct"/>
            <w:shd w:val="clear" w:color="auto" w:fill="auto"/>
          </w:tcPr>
          <w:p w14:paraId="1394EBA1" w14:textId="77777777" w:rsidR="0057438E" w:rsidRPr="0062312A" w:rsidRDefault="0057438E" w:rsidP="00135AF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</w:t>
            </w:r>
            <w:r w:rsidR="00135AF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เก้า</w:t>
            </w:r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34" w:type="pct"/>
            <w:gridSpan w:val="3"/>
            <w:shd w:val="clear" w:color="auto" w:fill="auto"/>
            <w:vAlign w:val="bottom"/>
          </w:tcPr>
          <w:p w14:paraId="532045C5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18217EF2" w14:textId="77777777" w:rsidR="0057438E" w:rsidRPr="0062312A" w:rsidRDefault="0057438E" w:rsidP="00634F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14:paraId="580FBE5D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0" w:type="pct"/>
            <w:vAlign w:val="bottom"/>
          </w:tcPr>
          <w:p w14:paraId="6F06D551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14:paraId="743274F7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vAlign w:val="bottom"/>
          </w:tcPr>
          <w:p w14:paraId="4EBE2157" w14:textId="77777777" w:rsidR="0057438E" w:rsidRPr="0062312A" w:rsidRDefault="0057438E" w:rsidP="00634F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pct"/>
            <w:gridSpan w:val="3"/>
            <w:vAlign w:val="bottom"/>
          </w:tcPr>
          <w:p w14:paraId="6F11D8F3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9" w:type="pct"/>
            <w:vAlign w:val="bottom"/>
          </w:tcPr>
          <w:p w14:paraId="1ABCD405" w14:textId="77777777" w:rsidR="0057438E" w:rsidRPr="0062312A" w:rsidRDefault="0057438E" w:rsidP="00634F0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pct"/>
            <w:gridSpan w:val="3"/>
            <w:shd w:val="clear" w:color="auto" w:fill="auto"/>
            <w:vAlign w:val="bottom"/>
          </w:tcPr>
          <w:p w14:paraId="591E9377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0" w:type="pct"/>
            <w:vAlign w:val="bottom"/>
          </w:tcPr>
          <w:p w14:paraId="050C194C" w14:textId="77777777" w:rsidR="0057438E" w:rsidRPr="0062312A" w:rsidRDefault="0057438E" w:rsidP="00634F0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9" w:type="pct"/>
            <w:gridSpan w:val="3"/>
            <w:vAlign w:val="bottom"/>
          </w:tcPr>
          <w:p w14:paraId="3C331CA7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57438E" w:rsidRPr="0062312A" w14:paraId="75D3BBD3" w14:textId="77777777" w:rsidTr="00634F0B">
        <w:trPr>
          <w:cantSplit/>
          <w:tblHeader/>
        </w:trPr>
        <w:tc>
          <w:tcPr>
            <w:tcW w:w="885" w:type="pct"/>
            <w:shd w:val="clear" w:color="auto" w:fill="auto"/>
          </w:tcPr>
          <w:p w14:paraId="774F32AB" w14:textId="77777777" w:rsidR="0057438E" w:rsidRPr="0062312A" w:rsidRDefault="0057438E" w:rsidP="00135AF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4665B6" w:rsidRPr="004665B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 w:rsidR="00135AF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ยน</w:t>
            </w:r>
          </w:p>
        </w:tc>
        <w:tc>
          <w:tcPr>
            <w:tcW w:w="280" w:type="pct"/>
            <w:shd w:val="clear" w:color="auto" w:fill="auto"/>
          </w:tcPr>
          <w:p w14:paraId="3457BE43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14:paraId="252AD8CC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77CBD662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  <w:shd w:val="clear" w:color="auto" w:fill="auto"/>
          </w:tcPr>
          <w:p w14:paraId="61EC6A5B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45B90F88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14:paraId="6795B284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74EE512F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14:paraId="75AD731B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1A25B68A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14:paraId="33D89CFB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180B22A7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</w:tcPr>
          <w:p w14:paraId="7E3D0F7F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</w:tcPr>
          <w:p w14:paraId="07886923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</w:tcPr>
          <w:p w14:paraId="173609B5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</w:tcPr>
          <w:p w14:paraId="0F1F1BC1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59" w:type="pct"/>
          </w:tcPr>
          <w:p w14:paraId="37787B07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24149310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14:paraId="445A8648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5FDE5E35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14:paraId="70D1003A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</w:tcPr>
          <w:p w14:paraId="1D029D45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14:paraId="08581EA3" w14:textId="77777777"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379BFA07" w14:textId="77777777"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</w:tr>
      <w:tr w:rsidR="00136FA8" w:rsidRPr="0062312A" w14:paraId="33D8CED8" w14:textId="77777777" w:rsidTr="00634F0B">
        <w:trPr>
          <w:cantSplit/>
          <w:tblHeader/>
        </w:trPr>
        <w:tc>
          <w:tcPr>
            <w:tcW w:w="885" w:type="pct"/>
            <w:shd w:val="clear" w:color="auto" w:fill="auto"/>
          </w:tcPr>
          <w:p w14:paraId="56D99353" w14:textId="77777777" w:rsidR="00136FA8" w:rsidRPr="0017075B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115" w:type="pct"/>
            <w:gridSpan w:val="23"/>
            <w:shd w:val="clear" w:color="auto" w:fill="auto"/>
          </w:tcPr>
          <w:p w14:paraId="73F5B2C9" w14:textId="77777777" w:rsidR="00136FA8" w:rsidRPr="00423834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423834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136FA8" w:rsidRPr="0062312A" w14:paraId="18A3A9F3" w14:textId="77777777" w:rsidTr="00634F0B">
        <w:trPr>
          <w:cantSplit/>
        </w:trPr>
        <w:tc>
          <w:tcPr>
            <w:tcW w:w="885" w:type="pct"/>
            <w:shd w:val="clear" w:color="auto" w:fill="auto"/>
          </w:tcPr>
          <w:p w14:paraId="1F83F7D5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0" w:type="pct"/>
            <w:shd w:val="clear" w:color="auto" w:fill="auto"/>
          </w:tcPr>
          <w:p w14:paraId="24C7652C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15,961,281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08104B5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409E3E50" w14:textId="77777777" w:rsidR="00136FA8" w:rsidRPr="0017290C" w:rsidRDefault="006E4672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15,127,458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11C96380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75FAD035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1</w:t>
            </w: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D245E5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977</w:t>
            </w: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D245E5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632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2126FA0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14:paraId="08511609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1,776,696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9C700A2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52700484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1,050,240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E6A289A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39A45DF5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1,060,115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1B55AD0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5569E375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18,989,153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A47F01F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14D3AF54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17,964,269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7F9E9BB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8" w:type="pct"/>
            <w:shd w:val="clear" w:color="auto" w:fill="auto"/>
          </w:tcPr>
          <w:p w14:paraId="698877F5" w14:textId="77777777" w:rsidR="00136FA8" w:rsidRPr="0017290C" w:rsidRDefault="00D245E5" w:rsidP="00400DC6">
            <w:pPr>
              <w:pStyle w:val="BodyText"/>
              <w:tabs>
                <w:tab w:val="decimal" w:pos="49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36EE7B8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40BC3F08" w14:textId="77777777" w:rsidR="00136FA8" w:rsidRPr="0017290C" w:rsidRDefault="00342D4B" w:rsidP="00400DC6">
            <w:pPr>
              <w:pStyle w:val="BodyText"/>
              <w:tabs>
                <w:tab w:val="decimal" w:pos="53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0CAF0CC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5484823F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18,989,153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A85974E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720A852B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17,964,269</w:t>
            </w:r>
          </w:p>
        </w:tc>
      </w:tr>
      <w:tr w:rsidR="002860A3" w:rsidRPr="0062312A" w14:paraId="7582F749" w14:textId="77777777" w:rsidTr="00634F0B">
        <w:trPr>
          <w:cantSplit/>
        </w:trPr>
        <w:tc>
          <w:tcPr>
            <w:tcW w:w="885" w:type="pct"/>
            <w:shd w:val="clear" w:color="auto" w:fill="auto"/>
          </w:tcPr>
          <w:p w14:paraId="59BB9556" w14:textId="77777777" w:rsidR="002860A3" w:rsidRPr="0017290C" w:rsidRDefault="002860A3" w:rsidP="002860A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0C5CD7B7" w14:textId="77777777" w:rsidR="002860A3" w:rsidRPr="0017290C" w:rsidRDefault="00D245E5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79,983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0CC484B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14:paraId="17FE43A9" w14:textId="77777777" w:rsidR="002860A3" w:rsidRPr="0017290C" w:rsidRDefault="006E4672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26,422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107658C7" w14:textId="77777777" w:rsidR="002860A3" w:rsidRPr="0017290C" w:rsidRDefault="002860A3" w:rsidP="002860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27388E7B" w14:textId="77777777" w:rsidR="002860A3" w:rsidRPr="0017290C" w:rsidRDefault="00D245E5" w:rsidP="00400DC6">
            <w:pPr>
              <w:pStyle w:val="BodyText"/>
              <w:tabs>
                <w:tab w:val="decimal" w:pos="56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FBEC366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145AFB2C" w14:textId="77777777" w:rsidR="002860A3" w:rsidRPr="0017290C" w:rsidRDefault="00342D4B" w:rsidP="00400DC6">
            <w:pPr>
              <w:pStyle w:val="BodyText"/>
              <w:tabs>
                <w:tab w:val="decimal" w:pos="492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16275AB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3948DAD1" w14:textId="77777777" w:rsidR="002860A3" w:rsidRPr="0017290C" w:rsidRDefault="00D245E5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96,589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AFF5886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0F3CE64" w14:textId="77777777" w:rsidR="002860A3" w:rsidRPr="0017290C" w:rsidRDefault="00342D4B" w:rsidP="00400DC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441B7A1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14:paraId="782E8B81" w14:textId="77777777" w:rsidR="002860A3" w:rsidRPr="0017290C" w:rsidRDefault="00D245E5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176,572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CAAC2E9" w14:textId="77777777" w:rsidR="002860A3" w:rsidRPr="0017290C" w:rsidRDefault="002860A3" w:rsidP="002860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2E041F9D" w14:textId="77777777" w:rsidR="002860A3" w:rsidRPr="0017290C" w:rsidRDefault="00342D4B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26,422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3DA200" w14:textId="77777777" w:rsidR="002860A3" w:rsidRPr="0017290C" w:rsidRDefault="002860A3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14:paraId="2A7CBD48" w14:textId="77777777" w:rsidR="002860A3" w:rsidRPr="0017290C" w:rsidRDefault="00D245E5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(176,572)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76408F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14:paraId="699779C6" w14:textId="77777777" w:rsidR="002860A3" w:rsidRPr="0017290C" w:rsidRDefault="00342D4B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(26,422)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3279A3C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5154F2EC" w14:textId="77777777" w:rsidR="002860A3" w:rsidRPr="0017290C" w:rsidRDefault="00D245E5" w:rsidP="00087B0F">
            <w:pPr>
              <w:pStyle w:val="BodyText"/>
              <w:tabs>
                <w:tab w:val="decimal" w:pos="50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2F81CC7" w14:textId="77777777"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4374DE5A" w14:textId="77777777" w:rsidR="002860A3" w:rsidRPr="0017290C" w:rsidRDefault="00342D4B" w:rsidP="00087B0F">
            <w:pPr>
              <w:pStyle w:val="BodyText"/>
              <w:tabs>
                <w:tab w:val="decimal" w:pos="45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136FA8" w:rsidRPr="0062312A" w14:paraId="7C0B7D87" w14:textId="77777777" w:rsidTr="00634F0B">
        <w:trPr>
          <w:cantSplit/>
        </w:trPr>
        <w:tc>
          <w:tcPr>
            <w:tcW w:w="885" w:type="pct"/>
            <w:shd w:val="clear" w:color="auto" w:fill="auto"/>
          </w:tcPr>
          <w:p w14:paraId="3C55AE7F" w14:textId="77777777" w:rsidR="00136FA8" w:rsidRPr="0017290C" w:rsidRDefault="00136FA8" w:rsidP="00136FA8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3E140518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bidi="th-TH"/>
              </w:rPr>
              <w:t>16</w:t>
            </w: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bidi="th-TH"/>
              </w:rPr>
              <w:t>041</w:t>
            </w: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D245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bidi="th-TH"/>
              </w:rPr>
              <w:t>264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1144416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</w:tcPr>
          <w:p w14:paraId="2184B5B8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15,153,880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B3C1062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4A4D76D0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1,977,632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8D3E31B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14:paraId="13BC389C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1,776,696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6D47C2F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10ACE3CE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1,146,829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3AC0950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09EE13BD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1,060,115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D77ECB1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14:paraId="4CBFEA2A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19,165,725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9871902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4ED75411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17,990,691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5C0F135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14:paraId="45F260B6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(176,572)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E74F384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14:paraId="67AF0124" w14:textId="77777777" w:rsidR="00136FA8" w:rsidRPr="0017290C" w:rsidRDefault="00342D4B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(26,422)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FCBBB63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05E0A1BB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18,989,153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5A93178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14:paraId="16DB745B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17,964,269</w:t>
            </w:r>
          </w:p>
        </w:tc>
      </w:tr>
      <w:tr w:rsidR="00136FA8" w:rsidRPr="0062312A" w14:paraId="448967B6" w14:textId="77777777" w:rsidTr="00634F0B">
        <w:trPr>
          <w:cantSplit/>
        </w:trPr>
        <w:tc>
          <w:tcPr>
            <w:tcW w:w="885" w:type="pct"/>
            <w:shd w:val="clear" w:color="auto" w:fill="auto"/>
          </w:tcPr>
          <w:p w14:paraId="5FDBA644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8867338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(560,008)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8FEF021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574EF216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(645,153)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AAA1681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3A2E048B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(57,017)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2710C62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15F4D4CF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(54,225)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C94CE6E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23C04BDF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(94,446)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32B71DF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54BC32E8" w14:textId="0995916E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(104,</w:t>
            </w:r>
            <w:r w:rsidR="002414A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572</w:t>
            </w: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2F9BF47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14:paraId="522BEE31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(711,471)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A5DC11D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79C66447" w14:textId="7138B15B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(803,</w:t>
            </w:r>
            <w:r w:rsidR="002414A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950</w:t>
            </w: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B01E39D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14:paraId="2285E690" w14:textId="77777777" w:rsidR="00136FA8" w:rsidRPr="0017290C" w:rsidRDefault="00D245E5" w:rsidP="00400DC6">
            <w:pPr>
              <w:pStyle w:val="BodyText"/>
              <w:tabs>
                <w:tab w:val="decimal" w:pos="49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5EAE4B4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1F547E52" w14:textId="77777777" w:rsidR="00136FA8" w:rsidRPr="0017290C" w:rsidRDefault="00342D4B" w:rsidP="00400DC6">
            <w:pPr>
              <w:pStyle w:val="BodyText"/>
              <w:tabs>
                <w:tab w:val="decimal" w:pos="53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77EDAB9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289990E6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(711,471)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658890B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2D8E3B65" w14:textId="425DBE1A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(803,</w:t>
            </w:r>
            <w:r w:rsidR="002414A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950</w:t>
            </w:r>
            <w:r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136FA8" w:rsidRPr="0062312A" w14:paraId="13634E55" w14:textId="77777777" w:rsidTr="00634F0B">
        <w:trPr>
          <w:cantSplit/>
        </w:trPr>
        <w:tc>
          <w:tcPr>
            <w:tcW w:w="885" w:type="pct"/>
            <w:shd w:val="clear" w:color="auto" w:fill="auto"/>
          </w:tcPr>
          <w:p w14:paraId="665C78AC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048E4A3C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2,349,236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1C29AEA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  <w:shd w:val="clear" w:color="auto" w:fill="auto"/>
          </w:tcPr>
          <w:p w14:paraId="01BDE8EA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1,854,989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D9D0DAE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3D22C0A7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242,578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9459B8F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</w:tcPr>
          <w:p w14:paraId="7E6DB56E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326,218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1D64029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</w:tcPr>
          <w:p w14:paraId="236840D5" w14:textId="77777777" w:rsidR="00136FA8" w:rsidRPr="0017290C" w:rsidRDefault="00D52B41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129,975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18C0058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22F62F6D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251,396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9861B06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14:paraId="08C79863" w14:textId="77777777" w:rsidR="00136FA8" w:rsidRPr="0017290C" w:rsidRDefault="00D52B41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2,721,789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C2DD452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35373D22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2,432,603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311832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14:paraId="2D79FDA6" w14:textId="77777777" w:rsidR="00136FA8" w:rsidRPr="00D52B41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34,3</w:t>
            </w:r>
            <w:r w:rsidR="00D52B41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C0487B8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</w:tcPr>
          <w:p w14:paraId="14D78373" w14:textId="77777777" w:rsidR="00136FA8" w:rsidRPr="0017290C" w:rsidRDefault="00342D4B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(39,561)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ADA91F2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14:paraId="1E1DA91D" w14:textId="77777777" w:rsidR="00136FA8" w:rsidRPr="0017290C" w:rsidRDefault="00D245E5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2,756,157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2ED79DA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14:paraId="1B688281" w14:textId="77777777" w:rsidR="00136FA8" w:rsidRPr="0017290C" w:rsidRDefault="00A44AB4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2,393,042</w:t>
            </w:r>
          </w:p>
        </w:tc>
      </w:tr>
      <w:tr w:rsidR="00136FA8" w:rsidRPr="0062312A" w14:paraId="27E6D962" w14:textId="77777777" w:rsidTr="00634F0B">
        <w:trPr>
          <w:cantSplit/>
        </w:trPr>
        <w:tc>
          <w:tcPr>
            <w:tcW w:w="885" w:type="pct"/>
            <w:shd w:val="clear" w:color="auto" w:fill="auto"/>
          </w:tcPr>
          <w:p w14:paraId="63C0C095" w14:textId="77777777" w:rsidR="00136FA8" w:rsidRPr="0017290C" w:rsidRDefault="00136FA8" w:rsidP="00136FA8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A90CB0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4589FBF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513C4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3041495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964B74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6D98B3E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BF84CB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8562D38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11B681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B9341C3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4EB9F1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640462A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09D97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3A65A7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A6931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6827F7A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613CC4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65160E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0BCB4F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48386B1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4D30AD8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F53D271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DBD07F4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36FA8" w:rsidRPr="0062312A" w14:paraId="1A6B7877" w14:textId="77777777" w:rsidTr="00634F0B">
        <w:trPr>
          <w:cantSplit/>
        </w:trPr>
        <w:tc>
          <w:tcPr>
            <w:tcW w:w="885" w:type="pct"/>
            <w:shd w:val="clear" w:color="auto" w:fill="auto"/>
          </w:tcPr>
          <w:p w14:paraId="5E2E51DA" w14:textId="77777777" w:rsidR="00136FA8" w:rsidRPr="0017290C" w:rsidRDefault="00136FA8" w:rsidP="00136FA8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3206FC73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10FA2F7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FEBB9BE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14189F5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A567755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22CF77B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21F1068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CC5671C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C11646E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2469FD6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A6EA058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10A345F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F8809A2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0E685FD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6AEF13C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6958BA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47D92F4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07B5F63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80738C2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8196043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08ED8DD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32246B0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4FEB4D0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36FA8" w:rsidRPr="0062312A" w14:paraId="17BE35D8" w14:textId="77777777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27F92C19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1D1D7DC5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F6EBB5F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616E5F5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780B58E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FC1E259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C156166" w14:textId="77777777"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B4663A3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6695F67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37D9736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41EAD36" w14:textId="77777777"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7E7CC1B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28DF954" w14:textId="77777777"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BA2FD55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6DD7C59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9F82D57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F00F43" w14:textId="77777777"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4866111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246C04F" w14:textId="77777777"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F4C8FB5" w14:textId="77777777"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731FA01" w14:textId="77777777"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350DDBD" w14:textId="77777777" w:rsidR="00136FA8" w:rsidRPr="0017290C" w:rsidRDefault="00D245E5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117,210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05792A6" w14:textId="77777777"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AA1AEDE" w14:textId="77777777" w:rsidR="00136FA8" w:rsidRPr="00391810" w:rsidRDefault="00300063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5,258</w:t>
            </w:r>
          </w:p>
        </w:tc>
      </w:tr>
      <w:tr w:rsidR="00300063" w:rsidRPr="0062312A" w14:paraId="23C47631" w14:textId="77777777" w:rsidTr="00634F0B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14:paraId="772465F9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A68FEB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901671C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5DD7DD5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D3113FF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ED8D947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14691C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A113BCE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22FFF23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65BCF7D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B33A5DB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76EAC48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42B50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58E57C8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30CA6494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F816232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1A10F9B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AE04EF4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A41AF79" w14:textId="77777777" w:rsidR="00300063" w:rsidRPr="0017290C" w:rsidRDefault="00D245E5" w:rsidP="00D245E5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28,006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4F58937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A9DD36A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26,149</w:t>
            </w:r>
          </w:p>
        </w:tc>
      </w:tr>
      <w:tr w:rsidR="00300063" w:rsidRPr="0062312A" w14:paraId="7F83FD5E" w14:textId="77777777" w:rsidTr="00634F0B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42F70E84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1AF4BA31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997B448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EBF6C4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666710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30BF43C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CA58D0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61FCFE2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D76ED7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681ACD3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7D0016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1D1C134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6EDAF00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5F54EF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F4A4F0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0C6C98F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52F631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5FA4C97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E591CC3" w14:textId="77777777" w:rsidR="00300063" w:rsidRPr="0017290C" w:rsidRDefault="00D245E5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25,925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BB151DC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C9E49DA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106,242</w:t>
            </w:r>
          </w:p>
        </w:tc>
      </w:tr>
      <w:tr w:rsidR="00300063" w:rsidRPr="0062312A" w14:paraId="77C3ECB6" w14:textId="77777777" w:rsidTr="00634F0B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059C02CD" w14:textId="77777777" w:rsidR="00300063" w:rsidRPr="0017290C" w:rsidRDefault="00391810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ขาดทุน</w:t>
            </w:r>
            <w:r w:rsidR="00300063" w:rsidRPr="00F51E5A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จากการจำหน่ายสินทรัพย์ไม่มีตัวตน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D242B7E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FA56360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6E25B94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4E0006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07D3044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DB14BF0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5BB089D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3461B04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3875A31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A9BFFD0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DB1ABA0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411E38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D529A0C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34EC765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E8468A7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8AFBD56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8FF7106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A9FB26B" w14:textId="77777777" w:rsidR="00300063" w:rsidRPr="0017290C" w:rsidRDefault="00D245E5" w:rsidP="00D245E5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(206)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8C9867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BBF5F9C" w14:textId="77777777" w:rsidR="00300063" w:rsidRPr="00087B0F" w:rsidRDefault="00300063" w:rsidP="00087B0F">
            <w:pPr>
              <w:pStyle w:val="BodyText"/>
              <w:tabs>
                <w:tab w:val="decimal" w:pos="45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087B0F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300063" w:rsidRPr="0062312A" w14:paraId="655BB423" w14:textId="77777777" w:rsidTr="00634F0B">
        <w:trPr>
          <w:cantSplit/>
        </w:trPr>
        <w:tc>
          <w:tcPr>
            <w:tcW w:w="1519" w:type="pct"/>
            <w:gridSpan w:val="4"/>
            <w:shd w:val="clear" w:color="auto" w:fill="auto"/>
          </w:tcPr>
          <w:p w14:paraId="325D0ADD" w14:textId="77777777" w:rsidR="00300063" w:rsidRPr="00F51E5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</w:t>
            </w: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จากการด้อยค่าของ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67686CB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C1DF0A9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3A67836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45E69F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514D57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B4F20A9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A4BDCC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C12231B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ED9C781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3C79413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A889289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46A98B7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8718390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5D1186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1A2399B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788B16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20A517A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E46A5E" w14:textId="77777777" w:rsidR="00300063" w:rsidRDefault="00D245E5" w:rsidP="00300063">
            <w:pPr>
              <w:pStyle w:val="BodyText"/>
              <w:tabs>
                <w:tab w:val="decimal" w:pos="52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5D18912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28437C1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8,314</w:t>
            </w:r>
          </w:p>
        </w:tc>
      </w:tr>
      <w:tr w:rsidR="00300063" w:rsidRPr="0062312A" w14:paraId="17594476" w14:textId="77777777" w:rsidTr="00634F0B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14:paraId="0A1A986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 (ขาดทุน) จากการด้อยค่าของที่ดิน อาคาร 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956752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4D90DB1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5EF25CD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28A15E5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676C5AA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589CB92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2537E72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826D68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50096F0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2AB613D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BE11CA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DBD47CD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786003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208131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AD0C4C0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2618D577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1C1F64C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91280B3" w14:textId="77777777" w:rsidR="00300063" w:rsidRPr="0017290C" w:rsidRDefault="00D245E5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(4,568)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5E02A9E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3CFD633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16,651</w:t>
            </w:r>
          </w:p>
        </w:tc>
      </w:tr>
      <w:tr w:rsidR="00300063" w:rsidRPr="0062312A" w14:paraId="1494F6C7" w14:textId="77777777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56A425DA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724D04D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FC0AF57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E13454A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45619E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62D5E4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585D6A1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A87B15B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2ABEC36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891D2F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D585263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05D59F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850FC7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5F27A1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242667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861160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F97ED7B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227E4BB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22BA8F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FFEAEE7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888A837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DAA06B9" w14:textId="77777777" w:rsidR="00300063" w:rsidRPr="0017290C" w:rsidRDefault="00D245E5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(24,588)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ED0984A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36F0162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79,316</w:t>
            </w:r>
          </w:p>
        </w:tc>
      </w:tr>
      <w:tr w:rsidR="00300063" w:rsidRPr="0062312A" w14:paraId="68879000" w14:textId="77777777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31CBF28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782414C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B3D5003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A334E8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D5900F7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A86CEB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0B5D551" w14:textId="77777777" w:rsidR="00300063" w:rsidRPr="0017290C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AC5682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39974E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66E5DD6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3128DB2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9D2ACEC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240A99C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5B79146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4D0ED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D3EEA80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1B72AA2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AEB6589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3A32D0F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6046EB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31758C3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1B51039" w14:textId="77777777" w:rsidR="00300063" w:rsidRPr="0017290C" w:rsidRDefault="00D245E5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96,971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A3C3D50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4090167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94,665</w:t>
            </w:r>
          </w:p>
        </w:tc>
      </w:tr>
      <w:tr w:rsidR="00300063" w:rsidRPr="0062312A" w14:paraId="72240695" w14:textId="77777777" w:rsidTr="00330E23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33AC4A0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0" w:type="pct"/>
            <w:shd w:val="clear" w:color="auto" w:fill="auto"/>
          </w:tcPr>
          <w:p w14:paraId="73A1F72A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2793FEAB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14:paraId="739DBC10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14:paraId="054498C5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14:paraId="33A560D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0" w:type="pct"/>
            <w:shd w:val="clear" w:color="auto" w:fill="auto"/>
          </w:tcPr>
          <w:p w14:paraId="6A81A09A" w14:textId="77777777" w:rsidR="00300063" w:rsidRPr="0017290C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14:paraId="09FB152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00665D0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720B4DF9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36BB3C66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4808EF58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14:paraId="19D2D817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48B8AB0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6F85AF49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14:paraId="76A286D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</w:tcPr>
          <w:p w14:paraId="541CDC85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14:paraId="7244CD7A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548BC87D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14:paraId="11975754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75FDE4EA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14:paraId="2843D614" w14:textId="77777777" w:rsidR="00300063" w:rsidRPr="0017290C" w:rsidRDefault="00D245E5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(7,110)</w:t>
            </w:r>
          </w:p>
        </w:tc>
        <w:tc>
          <w:tcPr>
            <w:tcW w:w="70" w:type="pct"/>
            <w:shd w:val="clear" w:color="auto" w:fill="auto"/>
          </w:tcPr>
          <w:p w14:paraId="4D78747D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119B43B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(76,044)</w:t>
            </w:r>
          </w:p>
        </w:tc>
      </w:tr>
      <w:tr w:rsidR="00300063" w:rsidRPr="0062312A" w14:paraId="7345D774" w14:textId="77777777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6B1D897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672EDC6A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BCAAE0B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7983A62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A8ADF71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CAADCD3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1E65E46" w14:textId="77777777" w:rsidR="00300063" w:rsidRPr="0017290C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DBB722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B1824E0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84BA13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8753804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3F2B44A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0FB55A0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5108D54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70A9DD2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D55391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97CCD60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33DFAC6D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6E68F31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6100A1D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060E708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BF859" w14:textId="77777777" w:rsidR="00300063" w:rsidRPr="0017290C" w:rsidRDefault="00D245E5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(529,281)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4C32B07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63F8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(414,544)</w:t>
            </w:r>
          </w:p>
        </w:tc>
      </w:tr>
      <w:tr w:rsidR="00300063" w:rsidRPr="0062312A" w14:paraId="464168DC" w14:textId="77777777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596761BB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กำไรสุทธิจากการดำเนินงานต่อเนื่อง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6E1D2A6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FF0D210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4B79A70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2AC8073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EC8735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AFEFB2B" w14:textId="77777777" w:rsidR="00300063" w:rsidRPr="0017290C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2F6A3F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AFD4AF7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231D8D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57CA22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BF225A8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39B9DC9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400F65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3F67A83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1C6BB7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11E5AC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9A4C87B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ABFE15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E3F5EF1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02A325F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B32DD" w14:textId="77777777" w:rsidR="00300063" w:rsidRPr="0017290C" w:rsidRDefault="00D245E5" w:rsidP="0030006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2,458,516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D3B25A6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01139" w14:textId="77777777" w:rsidR="00300063" w:rsidRPr="00391810" w:rsidRDefault="00300063" w:rsidP="00300063">
            <w:pPr>
              <w:spacing w:line="280" w:lineRule="exact"/>
              <w:ind w:left="-67" w:hanging="12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2,239,049</w:t>
            </w:r>
          </w:p>
        </w:tc>
      </w:tr>
      <w:tr w:rsidR="00300063" w:rsidRPr="0062312A" w14:paraId="27A277A4" w14:textId="77777777" w:rsidTr="00330E23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14:paraId="56609FC1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กำไรสุทธิจากการดำเนินงานที่ยกเลิก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(</w:t>
            </w:r>
            <w:r w:rsidRPr="004665B6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)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53DDA0A1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8682171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DD7EDE7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FCE8883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158025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85FEF3A" w14:textId="77777777" w:rsidR="00300063" w:rsidRPr="0017290C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369291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45A007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BD1B0E6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67C3A33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6D19DC7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29EC0AB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F52572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4E7719B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DFDFE6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14BC7B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A8FB47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60A3342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05D4D83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734898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FB4DD49" w14:textId="77777777" w:rsidR="00300063" w:rsidRPr="0017290C" w:rsidRDefault="00D245E5" w:rsidP="008950BD">
            <w:pPr>
              <w:pStyle w:val="BodyText"/>
              <w:tabs>
                <w:tab w:val="decimal" w:pos="52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89A3335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EAB2B22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26,552</w:t>
            </w:r>
          </w:p>
        </w:tc>
      </w:tr>
      <w:tr w:rsidR="00300063" w:rsidRPr="0062312A" w14:paraId="37DD5E20" w14:textId="77777777" w:rsidTr="00330E23">
        <w:trPr>
          <w:cantSplit/>
        </w:trPr>
        <w:tc>
          <w:tcPr>
            <w:tcW w:w="885" w:type="pct"/>
            <w:shd w:val="clear" w:color="auto" w:fill="auto"/>
          </w:tcPr>
          <w:p w14:paraId="1ED4A293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หัก 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5E6DACA1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084846A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66D8ADD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1933C4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87C115D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AB2DEA6" w14:textId="77777777" w:rsidR="00300063" w:rsidRPr="0017290C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B14532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5C7F37C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2D4CBE9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89FB11D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15A8EF5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A2B3CA6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7C27883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A95E2A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324E8D2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A04BD6B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2E398E6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06D8008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3D5698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D3E49D8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3B4B9" w14:textId="77777777" w:rsidR="00300063" w:rsidRPr="0017290C" w:rsidRDefault="00D245E5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sz w:val="21"/>
                <w:szCs w:val="21"/>
              </w:rPr>
              <w:t>(22,265)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859022D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535C9" w14:textId="77777777" w:rsidR="00300063" w:rsidRPr="00391810" w:rsidRDefault="00300063" w:rsidP="00300063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sz w:val="21"/>
                <w:szCs w:val="21"/>
              </w:rPr>
              <w:t>(49,286)</w:t>
            </w:r>
          </w:p>
        </w:tc>
      </w:tr>
      <w:tr w:rsidR="00300063" w:rsidRPr="0062312A" w14:paraId="381BAF71" w14:textId="77777777" w:rsidTr="00330E23">
        <w:trPr>
          <w:cantSplit/>
        </w:trPr>
        <w:tc>
          <w:tcPr>
            <w:tcW w:w="885" w:type="pct"/>
            <w:shd w:val="clear" w:color="auto" w:fill="auto"/>
          </w:tcPr>
          <w:p w14:paraId="4270C013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7A85798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D9548E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31B8E2F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32A4BB6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8A74628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43B397C" w14:textId="77777777" w:rsidR="00300063" w:rsidRPr="0017290C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F19126D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FE4CB45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756F094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5847CB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EC6EB0D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033FCF6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657C156C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44EC8F2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D7FC5AE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CF6EEA" w14:textId="77777777" w:rsidR="00300063" w:rsidRPr="0017290C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5DEE484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2F1902A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83490E5" w14:textId="77777777" w:rsidR="00300063" w:rsidRPr="0017290C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3A781C6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A67F1" w14:textId="77777777" w:rsidR="00300063" w:rsidRPr="0017290C" w:rsidRDefault="00D245E5" w:rsidP="0030006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245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2,436,251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1E24850" w14:textId="77777777" w:rsidR="00300063" w:rsidRPr="0017290C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D1501" w14:textId="77777777" w:rsidR="00300063" w:rsidRPr="00391810" w:rsidRDefault="00300063" w:rsidP="00300063">
            <w:pPr>
              <w:spacing w:line="280" w:lineRule="exact"/>
              <w:ind w:left="-67" w:hanging="12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9181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2,216,315</w:t>
            </w:r>
          </w:p>
        </w:tc>
      </w:tr>
      <w:tr w:rsidR="00300063" w:rsidRPr="0062312A" w14:paraId="0071C5C6" w14:textId="77777777" w:rsidTr="00871628">
        <w:trPr>
          <w:cantSplit/>
        </w:trPr>
        <w:tc>
          <w:tcPr>
            <w:tcW w:w="885" w:type="pct"/>
            <w:shd w:val="clear" w:color="auto" w:fill="auto"/>
          </w:tcPr>
          <w:p w14:paraId="19264111" w14:textId="77777777" w:rsidR="00300063" w:rsidRPr="0017075B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B9AF9CC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36DF208" w14:textId="77777777" w:rsidR="00300063" w:rsidRPr="0062312A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BEAFE8A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133C19C" w14:textId="77777777" w:rsidR="00300063" w:rsidRPr="0062312A" w:rsidRDefault="00300063" w:rsidP="003000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9975077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CF6DA6C" w14:textId="77777777" w:rsidR="00300063" w:rsidRPr="0062312A" w:rsidRDefault="00300063" w:rsidP="0030006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5261802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173D619" w14:textId="77777777" w:rsidR="00300063" w:rsidRPr="0062312A" w:rsidRDefault="00300063" w:rsidP="0030006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3E960F6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B399C14" w14:textId="77777777" w:rsidR="00300063" w:rsidRPr="0062312A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C257586" w14:textId="77777777" w:rsidR="00300063" w:rsidRPr="0062312A" w:rsidRDefault="00300063" w:rsidP="0030006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141A4962" w14:textId="77777777" w:rsidR="00300063" w:rsidRPr="0062312A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4F7DF4D1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25C2F4" w14:textId="77777777" w:rsidR="00300063" w:rsidRPr="0062312A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9B4D9FD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A1BA676" w14:textId="77777777" w:rsidR="00300063" w:rsidRPr="0062312A" w:rsidRDefault="00300063" w:rsidP="0030006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1CDD7E9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0E0AD5B" w14:textId="77777777" w:rsidR="00300063" w:rsidRPr="0062312A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5667603D" w14:textId="77777777" w:rsidR="00300063" w:rsidRPr="0062312A" w:rsidRDefault="00300063" w:rsidP="0030006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6E3EF62" w14:textId="77777777" w:rsidR="00300063" w:rsidRPr="0062312A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359AC" w14:textId="77777777" w:rsidR="00300063" w:rsidRPr="00871628" w:rsidRDefault="00300063" w:rsidP="0030006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B73D182" w14:textId="77777777" w:rsidR="00300063" w:rsidRPr="00871628" w:rsidRDefault="00300063" w:rsidP="0030006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</w:tcPr>
          <w:p w14:paraId="053940A6" w14:textId="77777777" w:rsidR="00300063" w:rsidRPr="002860A3" w:rsidRDefault="00300063" w:rsidP="0030006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</w:tr>
    </w:tbl>
    <w:p w14:paraId="27BCE984" w14:textId="77777777" w:rsidR="0057438E" w:rsidRPr="00CD65AA" w:rsidRDefault="0057438E" w:rsidP="0057438E">
      <w:pPr>
        <w:ind w:firstLine="432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vertAlign w:val="superscript"/>
        </w:rPr>
        <w:t>(</w:t>
      </w:r>
      <w:r w:rsidR="004665B6" w:rsidRPr="004665B6">
        <w:rPr>
          <w:rFonts w:asciiTheme="majorBidi" w:hAnsiTheme="majorBidi" w:cstheme="majorBidi"/>
          <w:vertAlign w:val="superscript"/>
          <w:lang w:val="en-US"/>
        </w:rPr>
        <w:t>1</w:t>
      </w:r>
      <w:r w:rsidRPr="002A5689">
        <w:rPr>
          <w:rFonts w:asciiTheme="majorBidi" w:hAnsiTheme="majorBidi" w:cstheme="majorBidi"/>
          <w:vertAlign w:val="superscript"/>
        </w:rPr>
        <w:t>)</w:t>
      </w:r>
      <w:r w:rsidRPr="002A5689">
        <w:rPr>
          <w:rFonts w:asciiTheme="majorBidi" w:hAnsiTheme="majorBidi" w:cstheme="majorBidi"/>
        </w:rPr>
        <w:t xml:space="preserve"> </w:t>
      </w:r>
      <w:r w:rsidRPr="0097170D">
        <w:rPr>
          <w:rFonts w:asciiTheme="majorBidi" w:hAnsiTheme="majorBidi"/>
          <w:sz w:val="21"/>
          <w:szCs w:val="21"/>
          <w:cs/>
        </w:rPr>
        <w:t>กำไรสุทธิจากการดำเนินงานที่ยกเลิกของธุรกิจที่ให้บริการทางด้านสื่อโฆษณาตามหมายเหตุ</w:t>
      </w:r>
      <w:r w:rsidRPr="0097170D">
        <w:rPr>
          <w:rFonts w:asciiTheme="majorBidi" w:hAnsiTheme="majorBidi"/>
          <w:sz w:val="21"/>
          <w:szCs w:val="21"/>
        </w:rPr>
        <w:t xml:space="preserve"> </w:t>
      </w:r>
      <w:r w:rsidR="005A245A">
        <w:rPr>
          <w:rFonts w:asciiTheme="majorBidi" w:hAnsiTheme="majorBidi"/>
          <w:sz w:val="21"/>
          <w:szCs w:val="21"/>
          <w:lang w:val="en-US"/>
        </w:rPr>
        <w:t>9</w:t>
      </w:r>
    </w:p>
    <w:p w14:paraId="1557235B" w14:textId="77777777" w:rsidR="00640236" w:rsidRPr="00871628" w:rsidRDefault="00640236" w:rsidP="0057438E">
      <w:pPr>
        <w:spacing w:before="240"/>
        <w:rPr>
          <w:b/>
          <w:bCs/>
          <w:i/>
          <w:iCs/>
          <w:sz w:val="30"/>
          <w:szCs w:val="30"/>
          <w:cs/>
          <w:lang w:val="en-US"/>
        </w:rPr>
        <w:sectPr w:rsidR="00640236" w:rsidRPr="00871628" w:rsidSect="00423834">
          <w:headerReference w:type="default" r:id="rId14"/>
          <w:footerReference w:type="default" r:id="rId15"/>
          <w:pgSz w:w="16840" w:h="11907" w:orient="landscape" w:code="9"/>
          <w:pgMar w:top="720" w:right="1151" w:bottom="726" w:left="1151" w:header="720" w:footer="720" w:gutter="0"/>
          <w:cols w:space="720"/>
          <w:docGrid w:linePitch="326"/>
        </w:sectPr>
      </w:pPr>
    </w:p>
    <w:bookmarkEnd w:id="2"/>
    <w:p w14:paraId="4AF41417" w14:textId="77777777" w:rsidR="0057438E" w:rsidRPr="000261B3" w:rsidRDefault="0057438E" w:rsidP="000261B3">
      <w:pPr>
        <w:spacing w:after="120"/>
        <w:ind w:left="539" w:right="448"/>
        <w:jc w:val="thaiDistribute"/>
        <w:rPr>
          <w:b/>
          <w:bCs/>
          <w:i/>
          <w:iCs/>
          <w:sz w:val="30"/>
          <w:szCs w:val="30"/>
          <w:cs/>
        </w:rPr>
      </w:pPr>
      <w:r w:rsidRPr="00DE6065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10B39721" w14:textId="77777777" w:rsidR="0057438E" w:rsidRPr="000261B3" w:rsidRDefault="0057438E" w:rsidP="000261B3">
      <w:pPr>
        <w:tabs>
          <w:tab w:val="left" w:pos="540"/>
        </w:tabs>
        <w:spacing w:after="240" w:line="240" w:lineRule="auto"/>
        <w:ind w:left="539" w:right="-45"/>
        <w:jc w:val="thaiDistribute"/>
        <w:rPr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DE6065">
        <w:rPr>
          <w:rFonts w:asciiTheme="majorBidi" w:hAnsiTheme="majorBidi" w:cstheme="majorBidi"/>
          <w:sz w:val="30"/>
          <w:szCs w:val="30"/>
          <w:cs/>
        </w:rPr>
        <w:t>ร</w:t>
      </w:r>
      <w:r w:rsidRPr="00DE6065">
        <w:rPr>
          <w:sz w:val="30"/>
          <w:szCs w:val="30"/>
          <w:cs/>
        </w:rPr>
        <w:t>ายได้หลักของกลุ่มบริษัท</w:t>
      </w:r>
      <w:r w:rsidRPr="00DE6065">
        <w:rPr>
          <w:rFonts w:hint="cs"/>
          <w:sz w:val="30"/>
          <w:szCs w:val="30"/>
          <w:cs/>
        </w:rPr>
        <w:t>และ</w:t>
      </w:r>
      <w:r w:rsidRPr="00DE6065">
        <w:rPr>
          <w:sz w:val="30"/>
          <w:szCs w:val="30"/>
          <w:cs/>
        </w:rPr>
        <w:t>บริษัทได้มาจากสัญญาที่ทำกับลูกค้า</w:t>
      </w:r>
      <w:r w:rsidRPr="00DE6065">
        <w:rPr>
          <w:rFonts w:hint="cs"/>
          <w:sz w:val="30"/>
          <w:szCs w:val="30"/>
          <w:cs/>
        </w:rPr>
        <w:t xml:space="preserve"> </w:t>
      </w:r>
      <w:r w:rsidRPr="00DE6065">
        <w:rPr>
          <w:sz w:val="30"/>
          <w:szCs w:val="30"/>
          <w:cs/>
        </w:rPr>
        <w:t>สำหรับการดำเนินงาน</w:t>
      </w:r>
      <w:r>
        <w:rPr>
          <w:sz w:val="30"/>
          <w:szCs w:val="30"/>
          <w:cs/>
        </w:rPr>
        <w:br/>
      </w:r>
      <w:r w:rsidRPr="00DE6065">
        <w:rPr>
          <w:sz w:val="30"/>
          <w:szCs w:val="30"/>
          <w:cs/>
        </w:rPr>
        <w:t>ที่ถูกยกเลิกในระหว่างงวด ดูหมายเหตุข้อ</w:t>
      </w:r>
      <w:r w:rsidRPr="00DE6065">
        <w:rPr>
          <w:sz w:val="30"/>
          <w:szCs w:val="30"/>
        </w:rPr>
        <w:t> </w:t>
      </w:r>
      <w:r w:rsidR="005A245A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DE6065">
        <w:rPr>
          <w:rFonts w:asciiTheme="majorBidi" w:hAnsiTheme="majorBidi" w:cstheme="majorBidi"/>
          <w:sz w:val="30"/>
          <w:szCs w:val="30"/>
        </w:rPr>
        <w:t> </w:t>
      </w:r>
    </w:p>
    <w:p w14:paraId="54B983D6" w14:textId="77777777" w:rsidR="0057438E" w:rsidRPr="000261B3" w:rsidRDefault="0057438E" w:rsidP="000261B3">
      <w:pPr>
        <w:tabs>
          <w:tab w:val="left" w:pos="540"/>
        </w:tabs>
        <w:spacing w:after="200" w:line="240" w:lineRule="auto"/>
        <w:ind w:left="539" w:right="-45"/>
        <w:jc w:val="thaiDistribute"/>
        <w:rPr>
          <w:sz w:val="30"/>
          <w:szCs w:val="30"/>
        </w:rPr>
      </w:pPr>
      <w:r w:rsidRPr="00DE6065">
        <w:rPr>
          <w:sz w:val="30"/>
          <w:szCs w:val="30"/>
          <w:cs/>
        </w:rPr>
        <w:t>ตารางต่อไปนี้</w:t>
      </w:r>
      <w:r w:rsidRPr="001B725C">
        <w:rPr>
          <w:rFonts w:asciiTheme="majorBidi" w:hAnsiTheme="majorBidi" w:cstheme="majorBidi"/>
          <w:sz w:val="30"/>
          <w:szCs w:val="30"/>
          <w:cs/>
        </w:rPr>
        <w:t>แสดง</w:t>
      </w:r>
      <w:r w:rsidRPr="00DE6065">
        <w:rPr>
          <w:sz w:val="30"/>
          <w:szCs w:val="30"/>
          <w:cs/>
        </w:rPr>
        <w:t>ข้อมูลรายได้ที่ถูก</w:t>
      </w:r>
      <w:r w:rsidRPr="00B54ED2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DE6065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tbl>
      <w:tblPr>
        <w:tblW w:w="4825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240"/>
        <w:gridCol w:w="1389"/>
        <w:gridCol w:w="262"/>
        <w:gridCol w:w="1393"/>
      </w:tblGrid>
      <w:tr w:rsidR="000261B3" w:rsidRPr="00DE6065" w14:paraId="0B21AC33" w14:textId="77777777" w:rsidTr="00FF5A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6C038115" w14:textId="77777777" w:rsidR="000261B3" w:rsidRPr="00DE6065" w:rsidRDefault="000261B3" w:rsidP="00135AF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4665B6" w:rsidRPr="004665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="00135AF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30" w:type="pct"/>
            <w:vAlign w:val="bottom"/>
          </w:tcPr>
          <w:p w14:paraId="5D7BE263" w14:textId="77777777" w:rsidR="000261B3" w:rsidRPr="00DE6065" w:rsidRDefault="000261B3" w:rsidP="00634F0B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2" w:type="pct"/>
            <w:gridSpan w:val="3"/>
            <w:vAlign w:val="bottom"/>
          </w:tcPr>
          <w:p w14:paraId="74A8CF32" w14:textId="77777777" w:rsidR="000261B3" w:rsidRPr="00DE6065" w:rsidRDefault="000261B3" w:rsidP="00634F0B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0261B3" w:rsidRPr="00DE6065" w14:paraId="14447595" w14:textId="77777777" w:rsidTr="00FF5A27">
        <w:trPr>
          <w:cantSplit/>
          <w:trHeight w:val="196"/>
          <w:tblHeader/>
        </w:trPr>
        <w:tc>
          <w:tcPr>
            <w:tcW w:w="3218" w:type="pct"/>
            <w:shd w:val="clear" w:color="auto" w:fill="auto"/>
          </w:tcPr>
          <w:p w14:paraId="25D7DDE5" w14:textId="77777777" w:rsidR="000261B3" w:rsidRPr="00DE6065" w:rsidRDefault="000261B3" w:rsidP="00026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686AF6" w14:textId="77777777" w:rsidR="000261B3" w:rsidRPr="00DE6065" w:rsidRDefault="000261B3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14:paraId="71DC5839" w14:textId="77777777" w:rsidR="000261B3" w:rsidRPr="00DE6065" w:rsidRDefault="004665B6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2D318263" w14:textId="77777777" w:rsidR="000261B3" w:rsidRPr="00DE6065" w:rsidRDefault="000261B3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14:paraId="5F63D738" w14:textId="77777777" w:rsidR="000261B3" w:rsidRPr="00DE6065" w:rsidRDefault="004665B6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0261B3" w:rsidRPr="00DE6065" w14:paraId="2181DFFF" w14:textId="77777777" w:rsidTr="00FF5A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215FA0BC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0" w:type="pct"/>
          </w:tcPr>
          <w:p w14:paraId="6CA60A56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52" w:type="pct"/>
            <w:gridSpan w:val="3"/>
          </w:tcPr>
          <w:p w14:paraId="38E76E5E" w14:textId="77777777" w:rsidR="000261B3" w:rsidRPr="00DE6065" w:rsidRDefault="000261B3" w:rsidP="00634F0B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E606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0261B3" w:rsidRPr="00DE6065" w14:paraId="1E550199" w14:textId="77777777" w:rsidTr="00FF5A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0E7AF6EE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DE60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30" w:type="pct"/>
          </w:tcPr>
          <w:p w14:paraId="1E5FD245" w14:textId="77777777"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5D125152" w14:textId="77777777"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2C68FBB" w14:textId="77777777"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6" w:type="pct"/>
          </w:tcPr>
          <w:p w14:paraId="3684C3B7" w14:textId="77777777"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61B3" w:rsidRPr="00DE6065" w14:paraId="7991CC1A" w14:textId="7777777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3E2B1450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5B710B7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2B08F32E" w14:textId="77777777" w:rsidR="000261B3" w:rsidRPr="00DE6065" w:rsidRDefault="008D2388" w:rsidP="00634F0B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3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5,408,400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165F61E" w14:textId="77777777"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0F9F9E8A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008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132</w:t>
            </w:r>
          </w:p>
        </w:tc>
      </w:tr>
      <w:tr w:rsidR="000261B3" w:rsidRPr="00DE6065" w14:paraId="6768FE7C" w14:textId="7777777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694FF595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3B8D43F3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8D8E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919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497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36756FA" w14:textId="77777777"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09F38" w14:textId="77777777" w:rsidR="000261B3" w:rsidRPr="000F6185" w:rsidRDefault="008D2388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893</w:t>
            </w:r>
            <w:r w:rsidRPr="008D23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243</w:t>
            </w:r>
          </w:p>
        </w:tc>
      </w:tr>
      <w:tr w:rsidR="000261B3" w:rsidRPr="00DE6065" w14:paraId="588A5047" w14:textId="7777777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41F7BE67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DE606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85049B6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28B239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327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897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349E5CA" w14:textId="77777777"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0128E2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901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375</w:t>
            </w:r>
          </w:p>
        </w:tc>
      </w:tr>
      <w:tr w:rsidR="000261B3" w:rsidRPr="00FF5A27" w14:paraId="0BC9F4BC" w14:textId="7777777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4D368D08" w14:textId="77777777"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40CD528F" w14:textId="77777777"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54" w:type="pct"/>
            <w:tcBorders>
              <w:top w:val="double" w:sz="4" w:space="0" w:color="auto"/>
            </w:tcBorders>
            <w:shd w:val="clear" w:color="auto" w:fill="auto"/>
          </w:tcPr>
          <w:p w14:paraId="1FE50BF2" w14:textId="77777777"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1080E25" w14:textId="77777777"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  <w:shd w:val="clear" w:color="auto" w:fill="auto"/>
          </w:tcPr>
          <w:p w14:paraId="1D136302" w14:textId="77777777"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261B3" w:rsidRPr="00DE6065" w14:paraId="5A04111E" w14:textId="77777777" w:rsidTr="00FF5A27">
        <w:trPr>
          <w:cantSplit/>
          <w:trHeight w:val="180"/>
          <w:tblHeader/>
        </w:trPr>
        <w:tc>
          <w:tcPr>
            <w:tcW w:w="3218" w:type="pct"/>
            <w:shd w:val="clear" w:color="auto" w:fill="auto"/>
          </w:tcPr>
          <w:p w14:paraId="5DBE7BD4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30" w:type="pct"/>
          </w:tcPr>
          <w:p w14:paraId="6FA1624F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14:paraId="1D4558ED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71490D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14:paraId="7D0C401A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0261B3" w:rsidRPr="00DE6065" w14:paraId="38402E0B" w14:textId="7777777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6911867C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0613409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0C163A2E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745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BC2A252" w14:textId="77777777"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04D9F2B1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003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947</w:t>
            </w:r>
          </w:p>
        </w:tc>
      </w:tr>
      <w:tr w:rsidR="000261B3" w:rsidRPr="00DE6065" w14:paraId="3DEC75BB" w14:textId="7777777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11332940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2C23A23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D5245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638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585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B89D6CA" w14:textId="77777777"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1E64A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502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</w:p>
        </w:tc>
      </w:tr>
      <w:tr w:rsidR="000261B3" w:rsidRPr="00DE6065" w14:paraId="6F44A5C6" w14:textId="7777777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336D6066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617FE41" w14:textId="77777777"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81A4E1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982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330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59F3E74" w14:textId="77777777"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BC581" w14:textId="77777777" w:rsidR="000261B3" w:rsidRPr="00DE6065" w:rsidRDefault="008D2388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506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667</w:t>
            </w:r>
          </w:p>
        </w:tc>
      </w:tr>
    </w:tbl>
    <w:p w14:paraId="37989ACF" w14:textId="77777777" w:rsidR="00634F0B" w:rsidRPr="000261B3" w:rsidRDefault="00634F0B" w:rsidP="0057438E">
      <w:pPr>
        <w:tabs>
          <w:tab w:val="left" w:pos="540"/>
        </w:tabs>
        <w:spacing w:line="240" w:lineRule="auto"/>
        <w:ind w:left="539" w:right="-45"/>
        <w:jc w:val="thaiDistribute"/>
        <w:rPr>
          <w:sz w:val="24"/>
          <w:szCs w:val="24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890FA9" w:rsidRPr="00DE6065" w14:paraId="02F0F0C3" w14:textId="77777777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14:paraId="7477D708" w14:textId="77777777" w:rsidR="00890FA9" w:rsidRPr="00DE6065" w:rsidRDefault="00890FA9" w:rsidP="00135AF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35AF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4665B6" w:rsidRPr="004665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="00135AF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98" w:type="pct"/>
            <w:vAlign w:val="bottom"/>
          </w:tcPr>
          <w:p w14:paraId="348133F6" w14:textId="77777777"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5BB32720" w14:textId="77777777"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890FA9" w:rsidRPr="00DE6065" w14:paraId="5E945EA6" w14:textId="77777777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14:paraId="70511F29" w14:textId="77777777" w:rsidR="00890FA9" w:rsidRPr="00DE6065" w:rsidRDefault="00890FA9" w:rsidP="00F22E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pct"/>
          </w:tcPr>
          <w:p w14:paraId="73255C2F" w14:textId="77777777"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B4E6464" w14:textId="77777777" w:rsidR="00890FA9" w:rsidRPr="00DE6065" w:rsidRDefault="004665B6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99" w:type="pct"/>
          </w:tcPr>
          <w:p w14:paraId="096E5122" w14:textId="77777777"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682B421E" w14:textId="77777777" w:rsidR="00890FA9" w:rsidRPr="00DE6065" w:rsidRDefault="004665B6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890FA9" w:rsidRPr="00DE6065" w14:paraId="10BBA9AD" w14:textId="77777777" w:rsidTr="00FF5A27">
        <w:trPr>
          <w:cantSplit/>
          <w:trHeight w:val="292"/>
          <w:tblHeader/>
        </w:trPr>
        <w:tc>
          <w:tcPr>
            <w:tcW w:w="3235" w:type="pct"/>
            <w:shd w:val="clear" w:color="auto" w:fill="auto"/>
          </w:tcPr>
          <w:p w14:paraId="7CFFF9C4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031DD0E3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29E35188" w14:textId="77777777"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E606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890FA9" w:rsidRPr="00DE6065" w14:paraId="354DF964" w14:textId="77777777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14:paraId="0A68FF1C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DE60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790F7D8E" w14:textId="77777777"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250AD1D" w14:textId="77777777"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4C0E2D8B" w14:textId="77777777"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56F5F893" w14:textId="77777777"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0FA9" w:rsidRPr="00DE6065" w14:paraId="16523F9D" w14:textId="77777777" w:rsidTr="00F22E6C">
        <w:trPr>
          <w:cantSplit/>
        </w:trPr>
        <w:tc>
          <w:tcPr>
            <w:tcW w:w="3235" w:type="pct"/>
            <w:shd w:val="clear" w:color="auto" w:fill="auto"/>
          </w:tcPr>
          <w:p w14:paraId="0B6550F1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48DED856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281E2A38" w14:textId="77777777" w:rsidR="00890FA9" w:rsidRPr="00DE6065" w:rsidRDefault="008D2388" w:rsidP="00F22E6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15</w:t>
            </w:r>
            <w:r w:rsidRPr="008D23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947</w:t>
            </w:r>
            <w:r w:rsidRPr="008D23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8466B0E" w14:textId="77777777"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3085C138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922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762</w:t>
            </w:r>
          </w:p>
        </w:tc>
      </w:tr>
      <w:tr w:rsidR="00890FA9" w:rsidRPr="00DE6065" w14:paraId="2CD73733" w14:textId="77777777" w:rsidTr="00F22E6C">
        <w:trPr>
          <w:cantSplit/>
        </w:trPr>
        <w:tc>
          <w:tcPr>
            <w:tcW w:w="3235" w:type="pct"/>
            <w:shd w:val="clear" w:color="auto" w:fill="auto"/>
          </w:tcPr>
          <w:p w14:paraId="6C5F1B56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7A8A004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70FA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041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175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5A6DF126" w14:textId="77777777"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91FD6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041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507</w:t>
            </w:r>
          </w:p>
        </w:tc>
      </w:tr>
      <w:tr w:rsidR="00890FA9" w:rsidRPr="00DE6065" w14:paraId="1C6AF690" w14:textId="77777777" w:rsidTr="00F22E6C">
        <w:trPr>
          <w:cantSplit/>
        </w:trPr>
        <w:tc>
          <w:tcPr>
            <w:tcW w:w="3235" w:type="pct"/>
            <w:shd w:val="clear" w:color="auto" w:fill="auto"/>
          </w:tcPr>
          <w:p w14:paraId="576D6CED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DE606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BF8B24A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DC93D4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989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153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5F2008C6" w14:textId="77777777"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FD8F2F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17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964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269</w:t>
            </w:r>
          </w:p>
        </w:tc>
      </w:tr>
      <w:tr w:rsidR="00890FA9" w:rsidRPr="00FF5A27" w14:paraId="0A693D46" w14:textId="77777777" w:rsidTr="00FF5A27">
        <w:trPr>
          <w:cantSplit/>
          <w:trHeight w:val="242"/>
        </w:trPr>
        <w:tc>
          <w:tcPr>
            <w:tcW w:w="3235" w:type="pct"/>
            <w:shd w:val="clear" w:color="auto" w:fill="auto"/>
            <w:vAlign w:val="center"/>
          </w:tcPr>
          <w:p w14:paraId="4E81A8C9" w14:textId="77777777" w:rsidR="00890FA9" w:rsidRPr="00FF5A27" w:rsidRDefault="00890FA9" w:rsidP="00FF5A27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5F3502E1" w14:textId="77777777" w:rsidR="00890FA9" w:rsidRPr="00FF5A27" w:rsidRDefault="00890FA9" w:rsidP="00FF5A27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BC661B" w14:textId="77777777" w:rsidR="00890FA9" w:rsidRPr="00FF5A27" w:rsidRDefault="00890FA9" w:rsidP="00FF5A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49A5D0A8" w14:textId="77777777" w:rsidR="00890FA9" w:rsidRPr="00FF5A27" w:rsidRDefault="00890FA9" w:rsidP="00FF5A27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42955E" w14:textId="77777777" w:rsidR="00890FA9" w:rsidRPr="00FF5A27" w:rsidRDefault="00890FA9" w:rsidP="00FF5A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</w:tr>
      <w:tr w:rsidR="00890FA9" w:rsidRPr="00DE6065" w14:paraId="717C3E5A" w14:textId="77777777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14:paraId="02605F4E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4634E1A4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5C13428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0FFAE2BD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26D9180C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90FA9" w:rsidRPr="00DE6065" w14:paraId="132E80F4" w14:textId="77777777" w:rsidTr="00F22E6C">
        <w:trPr>
          <w:cantSplit/>
        </w:trPr>
        <w:tc>
          <w:tcPr>
            <w:tcW w:w="3235" w:type="pct"/>
            <w:shd w:val="clear" w:color="auto" w:fill="auto"/>
          </w:tcPr>
          <w:p w14:paraId="4670F32A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62D5E75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458DA44B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779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916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65E49966" w14:textId="77777777"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DDDDB30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436</w:t>
            </w:r>
          </w:p>
        </w:tc>
      </w:tr>
      <w:tr w:rsidR="00890FA9" w:rsidRPr="00DE6065" w14:paraId="2583652D" w14:textId="77777777" w:rsidTr="00F22E6C">
        <w:trPr>
          <w:cantSplit/>
        </w:trPr>
        <w:tc>
          <w:tcPr>
            <w:tcW w:w="3235" w:type="pct"/>
            <w:shd w:val="clear" w:color="auto" w:fill="auto"/>
          </w:tcPr>
          <w:p w14:paraId="7A15D32C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2534A94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0D287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873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704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5D7958D0" w14:textId="77777777"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10040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676</w:t>
            </w:r>
            <w:r w:rsidRPr="008D23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sz w:val="30"/>
                <w:szCs w:val="30"/>
                <w:cs/>
              </w:rPr>
              <w:t>634</w:t>
            </w:r>
          </w:p>
        </w:tc>
      </w:tr>
      <w:tr w:rsidR="00890FA9" w:rsidRPr="00DE6065" w14:paraId="449B6AEF" w14:textId="77777777" w:rsidTr="00F22E6C">
        <w:trPr>
          <w:cantSplit/>
        </w:trPr>
        <w:tc>
          <w:tcPr>
            <w:tcW w:w="3235" w:type="pct"/>
            <w:shd w:val="clear" w:color="auto" w:fill="auto"/>
          </w:tcPr>
          <w:p w14:paraId="3CCD4597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9F38E52" w14:textId="77777777"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A798CE" w14:textId="77777777" w:rsidR="00890FA9" w:rsidRPr="00DE6065" w:rsidRDefault="008D2388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653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620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5B9E1FCE" w14:textId="77777777"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36FD2C" w14:textId="77777777" w:rsidR="00890FA9" w:rsidRPr="00810C81" w:rsidRDefault="008D2388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14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020</w:t>
            </w:r>
            <w:r w:rsidRPr="008D23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D238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070</w:t>
            </w:r>
          </w:p>
        </w:tc>
      </w:tr>
    </w:tbl>
    <w:p w14:paraId="19622686" w14:textId="77777777" w:rsidR="0057438E" w:rsidRDefault="0057438E" w:rsidP="00FF5A27">
      <w:pPr>
        <w:tabs>
          <w:tab w:val="left" w:pos="540"/>
        </w:tabs>
        <w:spacing w:before="120" w:line="240" w:lineRule="auto"/>
        <w:ind w:left="539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E6065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>
        <w:rPr>
          <w:sz w:val="30"/>
          <w:szCs w:val="30"/>
          <w:cs/>
        </w:rPr>
        <w:br/>
      </w:r>
      <w:r w:rsidRPr="00DE6065">
        <w:rPr>
          <w:rFonts w:hint="cs"/>
          <w:sz w:val="30"/>
          <w:szCs w:val="30"/>
          <w:cs/>
        </w:rPr>
        <w:t>เวลาหนึ่ง</w:t>
      </w:r>
    </w:p>
    <w:p w14:paraId="656C9208" w14:textId="77777777" w:rsidR="0062312A" w:rsidRPr="0062312A" w:rsidRDefault="0062312A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312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112B3552" w14:textId="77777777" w:rsidR="0062312A" w:rsidRPr="005C2D3F" w:rsidRDefault="0062312A" w:rsidP="0062312A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p w14:paraId="41A93A4B" w14:textId="77777777" w:rsidR="0046268B" w:rsidRPr="004E3A0D" w:rsidRDefault="001B1B56" w:rsidP="004E3A0D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กำไรต่อหุ้นขั้นพื้นฐานสำหรับงวดสามเดือน</w:t>
      </w:r>
      <w:r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และ</w:t>
      </w:r>
      <w:r w:rsidR="0066683D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เก้า</w:t>
      </w:r>
      <w:r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เดือน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สิ้นสุดวันที่</w:t>
      </w:r>
      <w:r w:rsidRPr="003334E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</w:t>
      </w:r>
      <w:r w:rsidR="004665B6" w:rsidRPr="004665B6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30</w:t>
      </w:r>
      <w:r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="0066683D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กันยา</w:t>
      </w:r>
      <w:r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ยน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วิธีถัวเฉลี่ยถ่วงน้ำหนัก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แสดงการคำนวณดังนี้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 </w:t>
      </w:r>
    </w:p>
    <w:tbl>
      <w:tblPr>
        <w:tblW w:w="97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992"/>
        <w:gridCol w:w="236"/>
        <w:gridCol w:w="899"/>
        <w:gridCol w:w="259"/>
        <w:gridCol w:w="878"/>
        <w:gridCol w:w="260"/>
        <w:gridCol w:w="876"/>
        <w:gridCol w:w="236"/>
        <w:gridCol w:w="898"/>
        <w:gridCol w:w="258"/>
        <w:gridCol w:w="876"/>
      </w:tblGrid>
      <w:tr w:rsidR="00487037" w:rsidRPr="00F70468" w14:paraId="2A5FF82F" w14:textId="77777777" w:rsidTr="00252A1D">
        <w:trPr>
          <w:trHeight w:val="252"/>
        </w:trPr>
        <w:tc>
          <w:tcPr>
            <w:tcW w:w="3118" w:type="dxa"/>
          </w:tcPr>
          <w:p w14:paraId="142E2F3B" w14:textId="77777777" w:rsidR="0062312A" w:rsidRPr="00F70468" w:rsidRDefault="0062312A" w:rsidP="00FB471C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4AD6B80F" w14:textId="77777777" w:rsidR="0062312A" w:rsidRPr="00F70468" w:rsidRDefault="0062312A" w:rsidP="00FB471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70468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7037" w:rsidRPr="00F70468" w14:paraId="5C6CB9E7" w14:textId="77777777" w:rsidTr="00252A1D">
        <w:tc>
          <w:tcPr>
            <w:tcW w:w="3118" w:type="dxa"/>
          </w:tcPr>
          <w:p w14:paraId="3EC0E9A8" w14:textId="77777777" w:rsidR="0062312A" w:rsidRPr="00F70468" w:rsidRDefault="0076537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3264" w:type="dxa"/>
            <w:gridSpan w:val="5"/>
            <w:tcBorders>
              <w:bottom w:val="single" w:sz="4" w:space="0" w:color="auto"/>
            </w:tcBorders>
          </w:tcPr>
          <w:p w14:paraId="09D0AFEC" w14:textId="77777777" w:rsidR="0062312A" w:rsidRPr="00F70468" w:rsidRDefault="004665B6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14:paraId="25F994B4" w14:textId="77777777" w:rsidR="0062312A" w:rsidRPr="00F70468" w:rsidRDefault="0062312A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14:paraId="72CA780F" w14:textId="77777777" w:rsidR="0062312A" w:rsidRPr="00F70468" w:rsidRDefault="004665B6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487037" w:rsidRPr="00F70468" w14:paraId="2348D3DA" w14:textId="77777777" w:rsidTr="00252A1D">
        <w:tc>
          <w:tcPr>
            <w:tcW w:w="3118" w:type="dxa"/>
          </w:tcPr>
          <w:p w14:paraId="5224C6D5" w14:textId="77777777" w:rsidR="0062312A" w:rsidRPr="00F70468" w:rsidRDefault="0076537A" w:rsidP="00135AFF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135AFF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7ECB324" w14:textId="77777777" w:rsidR="0062312A" w:rsidRPr="00F70468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A15D24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F7F31F5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1DAC2B7E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710D500B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14:paraId="26C4BCF2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649148A2" w14:textId="77777777" w:rsidR="0062312A" w:rsidRPr="00F70468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14:paraId="349C5BF3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6D803EBC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14:paraId="6BF39ABF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7B847351" w14:textId="77777777"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87037" w:rsidRPr="00F70468" w14:paraId="7041C4FE" w14:textId="77777777" w:rsidTr="00252A1D">
        <w:tc>
          <w:tcPr>
            <w:tcW w:w="3118" w:type="dxa"/>
          </w:tcPr>
          <w:p w14:paraId="3BF41B8D" w14:textId="77777777" w:rsidR="0062312A" w:rsidRPr="00F70468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1ED1C365" w14:textId="77777777" w:rsidR="0062312A" w:rsidRPr="00F70468" w:rsidRDefault="0062312A" w:rsidP="00FB471C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70468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300063" w:rsidRPr="00F70468" w14:paraId="03F6445A" w14:textId="77777777" w:rsidTr="00252A1D">
        <w:tc>
          <w:tcPr>
            <w:tcW w:w="3118" w:type="dxa"/>
          </w:tcPr>
          <w:p w14:paraId="262F332B" w14:textId="77777777" w:rsidR="00330E23" w:rsidRDefault="00300063" w:rsidP="00300063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</w:t>
            </w:r>
          </w:p>
          <w:p w14:paraId="7BCACBDD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DFBD5EC" w14:textId="77777777" w:rsidR="00300063" w:rsidRPr="0017290C" w:rsidRDefault="002D7E90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D7E9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837,595</w:t>
            </w:r>
          </w:p>
        </w:tc>
        <w:tc>
          <w:tcPr>
            <w:tcW w:w="236" w:type="dxa"/>
            <w:vAlign w:val="bottom"/>
          </w:tcPr>
          <w:p w14:paraId="314A834C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129BB5CE" w14:textId="77777777" w:rsidR="00300063" w:rsidRPr="0017290C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7A9A6657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vAlign w:val="bottom"/>
          </w:tcPr>
          <w:p w14:paraId="105514E4" w14:textId="77777777" w:rsidR="00300063" w:rsidRPr="0017290C" w:rsidRDefault="002D7E90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D7E9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837,595</w:t>
            </w:r>
          </w:p>
        </w:tc>
        <w:tc>
          <w:tcPr>
            <w:tcW w:w="260" w:type="dxa"/>
            <w:vAlign w:val="bottom"/>
          </w:tcPr>
          <w:p w14:paraId="2B0F16EB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7CEEEFA9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765,202</w:t>
            </w:r>
          </w:p>
        </w:tc>
        <w:tc>
          <w:tcPr>
            <w:tcW w:w="236" w:type="dxa"/>
            <w:vAlign w:val="bottom"/>
          </w:tcPr>
          <w:p w14:paraId="756D32BB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79403860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6,722</w:t>
            </w:r>
          </w:p>
        </w:tc>
        <w:tc>
          <w:tcPr>
            <w:tcW w:w="258" w:type="dxa"/>
            <w:vAlign w:val="bottom"/>
          </w:tcPr>
          <w:p w14:paraId="2FBFB23D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68258F45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771,924</w:t>
            </w:r>
          </w:p>
        </w:tc>
      </w:tr>
      <w:tr w:rsidR="00300063" w:rsidRPr="00F70468" w14:paraId="74496B40" w14:textId="77777777" w:rsidTr="00252A1D">
        <w:tc>
          <w:tcPr>
            <w:tcW w:w="3118" w:type="dxa"/>
          </w:tcPr>
          <w:p w14:paraId="19A8F4F5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</w:tcPr>
          <w:p w14:paraId="01CA20B1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4254D6EE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9" w:type="dxa"/>
          </w:tcPr>
          <w:p w14:paraId="4BC63DE2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9" w:type="dxa"/>
          </w:tcPr>
          <w:p w14:paraId="0F40D448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8" w:type="dxa"/>
          </w:tcPr>
          <w:p w14:paraId="451C8514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60" w:type="dxa"/>
          </w:tcPr>
          <w:p w14:paraId="722A2F92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6" w:type="dxa"/>
          </w:tcPr>
          <w:p w14:paraId="576FF60A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D3EBD2A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6AEBE4CC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76B55FB7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76" w:type="dxa"/>
          </w:tcPr>
          <w:p w14:paraId="2725E831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00063" w:rsidRPr="00F70468" w14:paraId="774F8E4E" w14:textId="77777777" w:rsidTr="00252A1D">
        <w:tc>
          <w:tcPr>
            <w:tcW w:w="3118" w:type="dxa"/>
          </w:tcPr>
          <w:p w14:paraId="3FA47315" w14:textId="77777777" w:rsidR="00300063" w:rsidRPr="00F70468" w:rsidRDefault="00300063" w:rsidP="00330E2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330E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กรกฏาคม</w:t>
            </w:r>
          </w:p>
        </w:tc>
        <w:tc>
          <w:tcPr>
            <w:tcW w:w="992" w:type="dxa"/>
          </w:tcPr>
          <w:p w14:paraId="22DFB7C9" w14:textId="77777777" w:rsidR="00300063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3,003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</w:tcPr>
          <w:p w14:paraId="7B9A549C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6AACE685" w14:textId="77777777" w:rsidR="00300063" w:rsidRPr="00E51E92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06147448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59BD9A36" w14:textId="77777777" w:rsidR="00300063" w:rsidRPr="0017290C" w:rsidRDefault="00E51E92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59D20253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68B01BE4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231,000</w:t>
            </w:r>
          </w:p>
        </w:tc>
        <w:tc>
          <w:tcPr>
            <w:tcW w:w="236" w:type="dxa"/>
          </w:tcPr>
          <w:p w14:paraId="472AEFB1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553A286D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231,000</w:t>
            </w:r>
          </w:p>
        </w:tc>
        <w:tc>
          <w:tcPr>
            <w:tcW w:w="258" w:type="dxa"/>
          </w:tcPr>
          <w:p w14:paraId="332DB03F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7ACF21C5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231,000</w:t>
            </w:r>
          </w:p>
        </w:tc>
      </w:tr>
      <w:tr w:rsidR="00300063" w:rsidRPr="00F70468" w14:paraId="44D4A02B" w14:textId="77777777" w:rsidTr="00252A1D">
        <w:tc>
          <w:tcPr>
            <w:tcW w:w="3118" w:type="dxa"/>
          </w:tcPr>
          <w:p w14:paraId="42133D66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หุ้นที่ออกจำหน่าย</w:t>
            </w:r>
          </w:p>
        </w:tc>
        <w:tc>
          <w:tcPr>
            <w:tcW w:w="992" w:type="dxa"/>
          </w:tcPr>
          <w:p w14:paraId="77273DA7" w14:textId="77777777" w:rsidR="00300063" w:rsidRPr="00E51E92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7753A70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274F9D73" w14:textId="77777777" w:rsidR="00300063" w:rsidRPr="00E51E92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3458188C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32B28F8C" w14:textId="77777777" w:rsidR="00300063" w:rsidRPr="00E51E92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0739BBCA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4CE5E443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2,266,000</w:t>
            </w:r>
          </w:p>
        </w:tc>
        <w:tc>
          <w:tcPr>
            <w:tcW w:w="236" w:type="dxa"/>
          </w:tcPr>
          <w:p w14:paraId="2A72BACE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E7529DC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2,266,000</w:t>
            </w:r>
          </w:p>
        </w:tc>
        <w:tc>
          <w:tcPr>
            <w:tcW w:w="258" w:type="dxa"/>
          </w:tcPr>
          <w:p w14:paraId="3FD3992A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33A7BB99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2,266,000</w:t>
            </w:r>
          </w:p>
        </w:tc>
      </w:tr>
      <w:tr w:rsidR="00300063" w:rsidRPr="00F70468" w14:paraId="065AB288" w14:textId="77777777" w:rsidTr="00252A1D">
        <w:tc>
          <w:tcPr>
            <w:tcW w:w="3118" w:type="dxa"/>
          </w:tcPr>
          <w:p w14:paraId="2C116551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F7046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268AA25" w14:textId="77777777" w:rsidR="00300063" w:rsidRPr="0017290C" w:rsidRDefault="00E51E92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36" w:type="dxa"/>
          </w:tcPr>
          <w:p w14:paraId="74541F7C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A48D447" w14:textId="77777777" w:rsidR="00300063" w:rsidRPr="0017290C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370487ED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43DF6AA9" w14:textId="77777777" w:rsidR="00300063" w:rsidRPr="0017290C" w:rsidRDefault="00E51E92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6D0BADE2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741AA4CB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2,497,000</w:t>
            </w:r>
          </w:p>
        </w:tc>
        <w:tc>
          <w:tcPr>
            <w:tcW w:w="236" w:type="dxa"/>
          </w:tcPr>
          <w:p w14:paraId="3D30FCF4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B64E433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2,497,000</w:t>
            </w:r>
          </w:p>
        </w:tc>
        <w:tc>
          <w:tcPr>
            <w:tcW w:w="258" w:type="dxa"/>
          </w:tcPr>
          <w:p w14:paraId="08933DEA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13BAF521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2,497,000</w:t>
            </w:r>
          </w:p>
        </w:tc>
      </w:tr>
      <w:tr w:rsidR="00300063" w:rsidRPr="00F70468" w14:paraId="063AC8E3" w14:textId="77777777" w:rsidTr="00252A1D">
        <w:trPr>
          <w:trHeight w:val="157"/>
        </w:trPr>
        <w:tc>
          <w:tcPr>
            <w:tcW w:w="3118" w:type="dxa"/>
          </w:tcPr>
          <w:p w14:paraId="607FC014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FF8B3B5" w14:textId="77777777" w:rsidR="00300063" w:rsidRPr="006D51A0" w:rsidRDefault="00300063" w:rsidP="0030006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2312E492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6D78943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259" w:type="dxa"/>
          </w:tcPr>
          <w:p w14:paraId="35B9891C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14:paraId="29CDD2BC" w14:textId="77777777" w:rsidR="00300063" w:rsidRPr="006D51A0" w:rsidRDefault="00300063" w:rsidP="0030006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60" w:type="dxa"/>
          </w:tcPr>
          <w:p w14:paraId="581A4EC9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044D62B8" w14:textId="77777777" w:rsidR="00300063" w:rsidRPr="006D51A0" w:rsidRDefault="00300063" w:rsidP="0030006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27D0DD53" w14:textId="77777777" w:rsidR="00300063" w:rsidRPr="006D51A0" w:rsidRDefault="00300063" w:rsidP="0030006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12C780A3" w14:textId="77777777" w:rsidR="00300063" w:rsidRPr="006D51A0" w:rsidRDefault="00300063" w:rsidP="0030006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58" w:type="dxa"/>
          </w:tcPr>
          <w:p w14:paraId="0A9EABA2" w14:textId="77777777" w:rsidR="00300063" w:rsidRPr="006D51A0" w:rsidRDefault="00300063" w:rsidP="0030006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042B2518" w14:textId="77777777" w:rsidR="00300063" w:rsidRPr="006D51A0" w:rsidRDefault="00300063" w:rsidP="0030006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300063" w:rsidRPr="00F70468" w14:paraId="52FD3076" w14:textId="77777777" w:rsidTr="00252A1D">
        <w:tc>
          <w:tcPr>
            <w:tcW w:w="3118" w:type="dxa"/>
          </w:tcPr>
          <w:p w14:paraId="183964AA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7046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CD78A13" w14:textId="77777777" w:rsidR="00300063" w:rsidRPr="0017290C" w:rsidRDefault="002D7E90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0.28</w:t>
            </w:r>
          </w:p>
        </w:tc>
        <w:tc>
          <w:tcPr>
            <w:tcW w:w="236" w:type="dxa"/>
          </w:tcPr>
          <w:p w14:paraId="23D8DD36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1AB2015" w14:textId="77777777" w:rsidR="00300063" w:rsidRPr="0017290C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2CFA99B3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24E73A3A" w14:textId="77777777" w:rsidR="00300063" w:rsidRPr="0017290C" w:rsidRDefault="002D7E90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0.28</w:t>
            </w:r>
          </w:p>
        </w:tc>
        <w:tc>
          <w:tcPr>
            <w:tcW w:w="260" w:type="dxa"/>
          </w:tcPr>
          <w:p w14:paraId="55B18083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159BF955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0.31</w:t>
            </w:r>
          </w:p>
        </w:tc>
        <w:tc>
          <w:tcPr>
            <w:tcW w:w="236" w:type="dxa"/>
            <w:tcBorders>
              <w:bottom w:val="nil"/>
            </w:tcBorders>
          </w:tcPr>
          <w:p w14:paraId="1BB90042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234B974E" w14:textId="77777777" w:rsidR="00300063" w:rsidRPr="00300063" w:rsidRDefault="00300063" w:rsidP="006D51A0">
            <w:pPr>
              <w:pStyle w:val="31"/>
              <w:tabs>
                <w:tab w:val="clear" w:pos="360"/>
                <w:tab w:val="clear" w:pos="720"/>
                <w:tab w:val="decimal" w:pos="48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</w:tcPr>
          <w:p w14:paraId="25F84F13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41FE472C" w14:textId="77777777" w:rsidR="00300063" w:rsidRP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0.31</w:t>
            </w:r>
          </w:p>
        </w:tc>
      </w:tr>
      <w:tr w:rsidR="00300063" w:rsidRPr="00F70468" w14:paraId="0431E5D0" w14:textId="77777777" w:rsidTr="00252A1D">
        <w:tc>
          <w:tcPr>
            <w:tcW w:w="3118" w:type="dxa"/>
          </w:tcPr>
          <w:p w14:paraId="5638F1A9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619BD595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5D9244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</w:tcPr>
          <w:p w14:paraId="4AC10C13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AF918C8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71388F5D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21E0D368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491AF08E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98B6522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63B39241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7AFEBDB2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14:paraId="19C0600F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300063" w:rsidRPr="00F70468" w14:paraId="0C657554" w14:textId="77777777" w:rsidTr="00252A1D">
        <w:trPr>
          <w:trHeight w:val="252"/>
        </w:trPr>
        <w:tc>
          <w:tcPr>
            <w:tcW w:w="3118" w:type="dxa"/>
          </w:tcPr>
          <w:p w14:paraId="0949FF2F" w14:textId="77777777" w:rsidR="00300063" w:rsidRPr="00F70468" w:rsidRDefault="00300063" w:rsidP="00300063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76CF5E66" w14:textId="77777777" w:rsidR="00300063" w:rsidRPr="00F70468" w:rsidRDefault="00300063" w:rsidP="0030006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70468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F70468">
              <w:rPr>
                <w:rFonts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00063" w:rsidRPr="00F70468" w14:paraId="1E2F9888" w14:textId="77777777" w:rsidTr="00252A1D">
        <w:tc>
          <w:tcPr>
            <w:tcW w:w="3118" w:type="dxa"/>
          </w:tcPr>
          <w:p w14:paraId="2B52DE2D" w14:textId="77777777" w:rsidR="00300063" w:rsidRPr="00F70468" w:rsidRDefault="00300063" w:rsidP="0030006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3264" w:type="dxa"/>
            <w:gridSpan w:val="5"/>
            <w:tcBorders>
              <w:bottom w:val="single" w:sz="4" w:space="0" w:color="auto"/>
            </w:tcBorders>
          </w:tcPr>
          <w:p w14:paraId="252222D7" w14:textId="77777777" w:rsidR="00300063" w:rsidRPr="00F70468" w:rsidRDefault="00300063" w:rsidP="0030006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14:paraId="299F5851" w14:textId="77777777" w:rsidR="00300063" w:rsidRPr="00F70468" w:rsidRDefault="00300063" w:rsidP="0030006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14:paraId="610BD678" w14:textId="77777777" w:rsidR="00300063" w:rsidRPr="00F70468" w:rsidRDefault="00300063" w:rsidP="0030006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300063" w:rsidRPr="00F70468" w14:paraId="54A8E759" w14:textId="77777777" w:rsidTr="00252A1D">
        <w:tc>
          <w:tcPr>
            <w:tcW w:w="3118" w:type="dxa"/>
          </w:tcPr>
          <w:p w14:paraId="22FB5234" w14:textId="77777777" w:rsidR="00300063" w:rsidRPr="00F70468" w:rsidRDefault="00300063" w:rsidP="0030006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8D6298" w14:textId="77777777" w:rsidR="00300063" w:rsidRPr="00F70468" w:rsidRDefault="00300063" w:rsidP="00300063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0C228F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9968A69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F48BC67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0470A898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14:paraId="71007548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39A02F7C" w14:textId="77777777" w:rsidR="00300063" w:rsidRPr="00F70468" w:rsidRDefault="00300063" w:rsidP="00300063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14:paraId="514A8A47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33A7A4A7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14:paraId="416472DC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459733BE" w14:textId="77777777" w:rsidR="00300063" w:rsidRPr="00F70468" w:rsidRDefault="00300063" w:rsidP="0030006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00063" w:rsidRPr="00F70468" w14:paraId="267D897E" w14:textId="77777777" w:rsidTr="00252A1D">
        <w:tc>
          <w:tcPr>
            <w:tcW w:w="3118" w:type="dxa"/>
          </w:tcPr>
          <w:p w14:paraId="6EC02DAD" w14:textId="77777777" w:rsidR="00300063" w:rsidRPr="00F70468" w:rsidRDefault="00300063" w:rsidP="0030006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5DA538B6" w14:textId="77777777" w:rsidR="00300063" w:rsidRPr="00F70468" w:rsidRDefault="00300063" w:rsidP="00300063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70468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300063" w:rsidRPr="00F70468" w14:paraId="724E137F" w14:textId="77777777" w:rsidTr="00252A1D">
        <w:tc>
          <w:tcPr>
            <w:tcW w:w="3118" w:type="dxa"/>
          </w:tcPr>
          <w:p w14:paraId="3910656A" w14:textId="77777777" w:rsidR="00300063" w:rsidRPr="00F70468" w:rsidRDefault="00300063" w:rsidP="00300063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="00330E2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50F67A7" w14:textId="77777777" w:rsidR="00300063" w:rsidRPr="0017290C" w:rsidRDefault="002D7E90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D7E9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1,048,567</w:t>
            </w:r>
          </w:p>
        </w:tc>
        <w:tc>
          <w:tcPr>
            <w:tcW w:w="236" w:type="dxa"/>
          </w:tcPr>
          <w:p w14:paraId="7B084AD4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082BAD11" w14:textId="77777777" w:rsid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14:paraId="0E9B1702" w14:textId="77777777" w:rsidR="00E51E92" w:rsidRPr="0017290C" w:rsidRDefault="00E51E92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6ECE532F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7C5A1966" w14:textId="77777777" w:rsidR="002D7E90" w:rsidRDefault="002D7E90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14:paraId="278D4A7A" w14:textId="77777777" w:rsidR="00300063" w:rsidRPr="0017290C" w:rsidRDefault="002D7E90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D7E9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1,048,567</w:t>
            </w:r>
          </w:p>
        </w:tc>
        <w:tc>
          <w:tcPr>
            <w:tcW w:w="260" w:type="dxa"/>
            <w:vAlign w:val="bottom"/>
          </w:tcPr>
          <w:p w14:paraId="726EFDDD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270DF56E" w14:textId="77777777" w:rsidR="00300063" w:rsidRPr="0017290C" w:rsidRDefault="006D51A0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358,295</w:t>
            </w:r>
          </w:p>
        </w:tc>
        <w:tc>
          <w:tcPr>
            <w:tcW w:w="236" w:type="dxa"/>
          </w:tcPr>
          <w:p w14:paraId="5D8D5766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25EC71D" w14:textId="77777777" w:rsid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9095BF4" w14:textId="77777777" w:rsidR="006D51A0" w:rsidRPr="00252A1D" w:rsidRDefault="006D51A0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52A1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5719973A" w14:textId="77777777" w:rsidR="00300063" w:rsidRPr="0017290C" w:rsidRDefault="00300063" w:rsidP="00300063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0BCB6204" w14:textId="77777777" w:rsidR="00300063" w:rsidRDefault="00300063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14:paraId="147BF40B" w14:textId="77777777" w:rsidR="006D51A0" w:rsidRPr="0017290C" w:rsidRDefault="006D51A0" w:rsidP="0030006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358,295</w:t>
            </w:r>
          </w:p>
        </w:tc>
      </w:tr>
      <w:tr w:rsidR="00300063" w:rsidRPr="00F70468" w14:paraId="5F2D40B9" w14:textId="77777777" w:rsidTr="00252A1D">
        <w:trPr>
          <w:trHeight w:val="113"/>
        </w:trPr>
        <w:tc>
          <w:tcPr>
            <w:tcW w:w="3118" w:type="dxa"/>
          </w:tcPr>
          <w:p w14:paraId="384EF69C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</w:tcPr>
          <w:p w14:paraId="485781BC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6018D293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9" w:type="dxa"/>
          </w:tcPr>
          <w:p w14:paraId="335343F8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59" w:type="dxa"/>
          </w:tcPr>
          <w:p w14:paraId="1C635085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8" w:type="dxa"/>
          </w:tcPr>
          <w:p w14:paraId="2914C679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60" w:type="dxa"/>
          </w:tcPr>
          <w:p w14:paraId="1D0EE6BA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6" w:type="dxa"/>
          </w:tcPr>
          <w:p w14:paraId="5FB62E15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B12C487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4A0A5445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094FC432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76" w:type="dxa"/>
          </w:tcPr>
          <w:p w14:paraId="54265F92" w14:textId="77777777" w:rsidR="00300063" w:rsidRPr="006D51A0" w:rsidRDefault="00300063" w:rsidP="0030006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51E92" w:rsidRPr="00F70468" w14:paraId="00858A42" w14:textId="77777777" w:rsidTr="00252A1D">
        <w:tc>
          <w:tcPr>
            <w:tcW w:w="3118" w:type="dxa"/>
          </w:tcPr>
          <w:p w14:paraId="6618ED7E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กรกฏาคม</w:t>
            </w:r>
          </w:p>
        </w:tc>
        <w:tc>
          <w:tcPr>
            <w:tcW w:w="992" w:type="dxa"/>
          </w:tcPr>
          <w:p w14:paraId="655BF76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36" w:type="dxa"/>
          </w:tcPr>
          <w:p w14:paraId="142E20B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48A95269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22CB68C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707E6916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3C925AF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55B7A36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231,000</w:t>
            </w:r>
          </w:p>
        </w:tc>
        <w:tc>
          <w:tcPr>
            <w:tcW w:w="236" w:type="dxa"/>
          </w:tcPr>
          <w:p w14:paraId="01043D5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</w:tcPr>
          <w:p w14:paraId="1AB2492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44AC9A5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2CA99352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231,000</w:t>
            </w:r>
          </w:p>
        </w:tc>
      </w:tr>
      <w:tr w:rsidR="00E51E92" w:rsidRPr="00F70468" w14:paraId="4A8041FA" w14:textId="77777777" w:rsidTr="00252A1D">
        <w:tc>
          <w:tcPr>
            <w:tcW w:w="3118" w:type="dxa"/>
          </w:tcPr>
          <w:p w14:paraId="1E15B4CF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หุ้นที่ออกจำหน่าย</w:t>
            </w:r>
          </w:p>
        </w:tc>
        <w:tc>
          <w:tcPr>
            <w:tcW w:w="992" w:type="dxa"/>
          </w:tcPr>
          <w:p w14:paraId="41C630D5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B4C333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65564A7A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3A7427D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1528AD03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5481FA0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196178E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2,266,000</w:t>
            </w:r>
          </w:p>
        </w:tc>
        <w:tc>
          <w:tcPr>
            <w:tcW w:w="236" w:type="dxa"/>
          </w:tcPr>
          <w:p w14:paraId="4B68A6D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8D4526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546B09C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2962B32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2,266,000</w:t>
            </w:r>
          </w:p>
        </w:tc>
      </w:tr>
      <w:tr w:rsidR="00E51E92" w:rsidRPr="00F70468" w14:paraId="04E6C0D8" w14:textId="77777777" w:rsidTr="00252A1D">
        <w:tc>
          <w:tcPr>
            <w:tcW w:w="3118" w:type="dxa"/>
          </w:tcPr>
          <w:p w14:paraId="356FE6FE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F7046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F70468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FD699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36" w:type="dxa"/>
          </w:tcPr>
          <w:p w14:paraId="34C81B4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BCC05D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5D0974D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4ED3D3F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2F767FB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700F88E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2,497,000</w:t>
            </w:r>
          </w:p>
        </w:tc>
        <w:tc>
          <w:tcPr>
            <w:tcW w:w="236" w:type="dxa"/>
          </w:tcPr>
          <w:p w14:paraId="1F03901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6BC509F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2A1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616DC46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4B1522D9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2,497,000</w:t>
            </w:r>
          </w:p>
        </w:tc>
      </w:tr>
      <w:tr w:rsidR="00E51E92" w:rsidRPr="00F70468" w14:paraId="71C7276A" w14:textId="77777777" w:rsidTr="00252A1D">
        <w:tc>
          <w:tcPr>
            <w:tcW w:w="3118" w:type="dxa"/>
          </w:tcPr>
          <w:p w14:paraId="2380C210" w14:textId="77777777" w:rsidR="00E51E92" w:rsidRPr="006D51A0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DA19E01" w14:textId="77777777" w:rsidR="00E51E92" w:rsidRPr="006D51A0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5C375D0F" w14:textId="77777777" w:rsidR="00E51E92" w:rsidRPr="006D51A0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52F9FA57" w14:textId="77777777" w:rsidR="00E51E92" w:rsidRPr="006D51A0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59" w:type="dxa"/>
          </w:tcPr>
          <w:p w14:paraId="5B05B90A" w14:textId="77777777" w:rsidR="00E51E92" w:rsidRPr="006D51A0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14:paraId="0598A1E2" w14:textId="77777777" w:rsidR="00E51E92" w:rsidRPr="006D51A0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60" w:type="dxa"/>
          </w:tcPr>
          <w:p w14:paraId="4B870822" w14:textId="77777777" w:rsidR="00E51E92" w:rsidRPr="006D51A0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164FE090" w14:textId="77777777" w:rsidR="00E51E92" w:rsidRPr="006D51A0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1166B07C" w14:textId="77777777" w:rsidR="00E51E92" w:rsidRPr="006D51A0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B8D330E" w14:textId="77777777" w:rsidR="00E51E92" w:rsidRPr="006D51A0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58" w:type="dxa"/>
          </w:tcPr>
          <w:p w14:paraId="62EC67CA" w14:textId="77777777" w:rsidR="00E51E92" w:rsidRPr="006D51A0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2256AA12" w14:textId="77777777" w:rsidR="00E51E92" w:rsidRPr="006D51A0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E51E92" w:rsidRPr="00F70468" w14:paraId="42BE9E1E" w14:textId="77777777" w:rsidTr="00252A1D">
        <w:trPr>
          <w:trHeight w:val="323"/>
        </w:trPr>
        <w:tc>
          <w:tcPr>
            <w:tcW w:w="3118" w:type="dxa"/>
          </w:tcPr>
          <w:p w14:paraId="003FF42A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7046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0869D0A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0.35</w:t>
            </w:r>
          </w:p>
        </w:tc>
        <w:tc>
          <w:tcPr>
            <w:tcW w:w="236" w:type="dxa"/>
          </w:tcPr>
          <w:p w14:paraId="374361C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F0BBD2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7065610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7C484924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0.35</w:t>
            </w:r>
          </w:p>
        </w:tc>
        <w:tc>
          <w:tcPr>
            <w:tcW w:w="260" w:type="dxa"/>
          </w:tcPr>
          <w:p w14:paraId="7C2AF72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175907A9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0.14</w:t>
            </w:r>
          </w:p>
        </w:tc>
        <w:tc>
          <w:tcPr>
            <w:tcW w:w="236" w:type="dxa"/>
          </w:tcPr>
          <w:p w14:paraId="4D87AC8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68F33BA4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2A1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643F90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08B5D52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0.14</w:t>
            </w:r>
          </w:p>
        </w:tc>
      </w:tr>
      <w:tr w:rsidR="00E51E92" w:rsidRPr="00F70468" w14:paraId="243F4BD7" w14:textId="77777777" w:rsidTr="00252A1D">
        <w:trPr>
          <w:trHeight w:val="323"/>
        </w:trPr>
        <w:tc>
          <w:tcPr>
            <w:tcW w:w="3118" w:type="dxa"/>
          </w:tcPr>
          <w:p w14:paraId="25C4CF26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0A4BAE0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45F6E5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2C1839B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386A4FC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</w:tcPr>
          <w:p w14:paraId="6184927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35F49A88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03D91413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9E3C70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2569B13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7F8811B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221BEC27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51E92" w:rsidRPr="00F70468" w14:paraId="2D98EEB7" w14:textId="77777777" w:rsidTr="00252A1D">
        <w:trPr>
          <w:trHeight w:val="323"/>
        </w:trPr>
        <w:tc>
          <w:tcPr>
            <w:tcW w:w="3118" w:type="dxa"/>
          </w:tcPr>
          <w:p w14:paraId="2B4D4F5F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4FEAC84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D13152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0204C1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2131798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</w:tcPr>
          <w:p w14:paraId="417CFFE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73713686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5945A013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F1ADA3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43307C4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54BDA71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0AC11D97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51E92" w:rsidRPr="00F70468" w14:paraId="26A2602A" w14:textId="77777777" w:rsidTr="00252A1D">
        <w:trPr>
          <w:trHeight w:val="323"/>
        </w:trPr>
        <w:tc>
          <w:tcPr>
            <w:tcW w:w="3118" w:type="dxa"/>
          </w:tcPr>
          <w:p w14:paraId="5F0AB98C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397D0C3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D4BA54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2A1161B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77DDEAF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</w:tcPr>
          <w:p w14:paraId="178CD962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117C469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67ADCFD9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20B975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1BABB53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53B1589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55A1435E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51E92" w:rsidRPr="00F70468" w14:paraId="1BBFDC44" w14:textId="77777777" w:rsidTr="00252A1D">
        <w:trPr>
          <w:trHeight w:val="323"/>
        </w:trPr>
        <w:tc>
          <w:tcPr>
            <w:tcW w:w="3118" w:type="dxa"/>
          </w:tcPr>
          <w:p w14:paraId="3E4FFE21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1DD50DC9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7E8AA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3E9ABA3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0E749C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</w:tcPr>
          <w:p w14:paraId="5406BAD9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213B095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70E17D9B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59C95F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33161D2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0882874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128BE43E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51E92" w:rsidRPr="00F70468" w14:paraId="59E70399" w14:textId="77777777" w:rsidTr="00252A1D">
        <w:trPr>
          <w:trHeight w:val="323"/>
        </w:trPr>
        <w:tc>
          <w:tcPr>
            <w:tcW w:w="3118" w:type="dxa"/>
          </w:tcPr>
          <w:p w14:paraId="2A71E9F5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6F2919E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6D34162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4180025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6E60D0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</w:tcPr>
          <w:p w14:paraId="228FC94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012A421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4D35A818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E7E8EB8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835DA4B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45046AF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5587E848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51E92" w:rsidRPr="00F70468" w14:paraId="35A5D94D" w14:textId="77777777" w:rsidTr="00252A1D">
        <w:trPr>
          <w:trHeight w:val="323"/>
        </w:trPr>
        <w:tc>
          <w:tcPr>
            <w:tcW w:w="3118" w:type="dxa"/>
          </w:tcPr>
          <w:p w14:paraId="0E81DE93" w14:textId="77777777" w:rsidR="00E51E92" w:rsidRPr="00F70468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274466A6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622BF7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7E17941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99A079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</w:tcPr>
          <w:p w14:paraId="5522B4E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2F81E0F9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24A08401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CF4E22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9947FBC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70F4FE0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14:paraId="01C31FC1" w14:textId="77777777" w:rsid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51E92" w:rsidRPr="00487037" w14:paraId="3C613FB4" w14:textId="77777777" w:rsidTr="00252A1D">
        <w:trPr>
          <w:trHeight w:val="252"/>
        </w:trPr>
        <w:tc>
          <w:tcPr>
            <w:tcW w:w="3118" w:type="dxa"/>
          </w:tcPr>
          <w:p w14:paraId="368E1C91" w14:textId="77777777" w:rsidR="00E51E92" w:rsidRPr="00487037" w:rsidRDefault="00E51E92" w:rsidP="00E51E92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04EABCFF" w14:textId="77777777" w:rsidR="00E51E92" w:rsidRPr="00487037" w:rsidRDefault="00E51E92" w:rsidP="00E51E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87037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1E92" w:rsidRPr="00487037" w14:paraId="6D3637C4" w14:textId="77777777" w:rsidTr="00252A1D">
        <w:tc>
          <w:tcPr>
            <w:tcW w:w="3118" w:type="dxa"/>
          </w:tcPr>
          <w:p w14:paraId="79D5B7A6" w14:textId="77777777" w:rsidR="00E51E92" w:rsidRPr="0076537A" w:rsidRDefault="00E51E92" w:rsidP="00E51E92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</w:t>
            </w:r>
            <w:r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เก้า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เดือนสิ้นสุด</w:t>
            </w:r>
          </w:p>
        </w:tc>
        <w:tc>
          <w:tcPr>
            <w:tcW w:w="3264" w:type="dxa"/>
            <w:gridSpan w:val="5"/>
            <w:tcBorders>
              <w:bottom w:val="single" w:sz="4" w:space="0" w:color="auto"/>
            </w:tcBorders>
          </w:tcPr>
          <w:p w14:paraId="16F364A7" w14:textId="77777777" w:rsidR="00E51E92" w:rsidRPr="00487037" w:rsidRDefault="00E51E92" w:rsidP="00E51E9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14:paraId="12690C33" w14:textId="77777777" w:rsidR="00E51E92" w:rsidRPr="00487037" w:rsidRDefault="00E51E92" w:rsidP="00E51E9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14:paraId="6305B679" w14:textId="77777777" w:rsidR="00E51E92" w:rsidRPr="00487037" w:rsidRDefault="00E51E92" w:rsidP="00E51E9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E51E92" w:rsidRPr="00487037" w14:paraId="4DE2809E" w14:textId="77777777" w:rsidTr="00252A1D">
        <w:tc>
          <w:tcPr>
            <w:tcW w:w="3118" w:type="dxa"/>
          </w:tcPr>
          <w:p w14:paraId="5406450D" w14:textId="77777777" w:rsidR="00E51E92" w:rsidRPr="00487037" w:rsidRDefault="00E51E92" w:rsidP="00E51E92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76537A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93DE77" w14:textId="77777777" w:rsidR="00E51E92" w:rsidRPr="009207E6" w:rsidRDefault="00E51E92" w:rsidP="00E51E92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9207E6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CA2D6F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53DC9A1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2E6CD1D9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1FBB39B1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14:paraId="6CA0F631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7611AD29" w14:textId="77777777" w:rsidR="00E51E92" w:rsidRPr="009207E6" w:rsidRDefault="00E51E92" w:rsidP="00E51E92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9207E6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14:paraId="1F2CE55F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18684182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14:paraId="72A5E374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6113C111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51E92" w:rsidRPr="00487037" w14:paraId="14B6E431" w14:textId="77777777" w:rsidTr="00252A1D">
        <w:tc>
          <w:tcPr>
            <w:tcW w:w="3118" w:type="dxa"/>
          </w:tcPr>
          <w:p w14:paraId="056D0644" w14:textId="77777777" w:rsidR="00E51E92" w:rsidRPr="00487037" w:rsidRDefault="00E51E92" w:rsidP="00E51E92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42962283" w14:textId="77777777" w:rsidR="00E51E92" w:rsidRPr="00487037" w:rsidRDefault="00E51E92" w:rsidP="00E51E92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487037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E51E92" w:rsidRPr="00487037" w14:paraId="59A7FAB7" w14:textId="77777777" w:rsidTr="00252A1D">
        <w:tc>
          <w:tcPr>
            <w:tcW w:w="3118" w:type="dxa"/>
          </w:tcPr>
          <w:p w14:paraId="475CF528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5435D2B3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D7E9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2,436,251</w:t>
            </w:r>
          </w:p>
        </w:tc>
        <w:tc>
          <w:tcPr>
            <w:tcW w:w="236" w:type="dxa"/>
            <w:vAlign w:val="bottom"/>
          </w:tcPr>
          <w:p w14:paraId="2FE10EB2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67FD8B3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4D1D06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vAlign w:val="bottom"/>
          </w:tcPr>
          <w:p w14:paraId="00351E6C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D7E9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2,436,251</w:t>
            </w:r>
          </w:p>
        </w:tc>
        <w:tc>
          <w:tcPr>
            <w:tcW w:w="260" w:type="dxa"/>
            <w:vAlign w:val="bottom"/>
          </w:tcPr>
          <w:p w14:paraId="10DCB349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7DD6A4C6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2,191,702</w:t>
            </w:r>
          </w:p>
        </w:tc>
        <w:tc>
          <w:tcPr>
            <w:tcW w:w="236" w:type="dxa"/>
            <w:vAlign w:val="bottom"/>
          </w:tcPr>
          <w:p w14:paraId="2E7C4369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7032EC62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24,613</w:t>
            </w:r>
          </w:p>
        </w:tc>
        <w:tc>
          <w:tcPr>
            <w:tcW w:w="258" w:type="dxa"/>
            <w:vAlign w:val="bottom"/>
          </w:tcPr>
          <w:p w14:paraId="6CA35240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50975BC2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2,216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E51E92" w:rsidRPr="00487037" w14:paraId="183BD5D6" w14:textId="77777777" w:rsidTr="00252A1D">
        <w:tc>
          <w:tcPr>
            <w:tcW w:w="3118" w:type="dxa"/>
          </w:tcPr>
          <w:p w14:paraId="1C4A2522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637F5D58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282CEA9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5E2F57E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94B03B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2DDB61E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14:paraId="544862A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77FDFBFB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65B8BF6C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7B947A28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0A1F4E44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6E0A3262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E51E92" w:rsidRPr="00487037" w14:paraId="12856E8D" w14:textId="77777777" w:rsidTr="00252A1D">
        <w:tc>
          <w:tcPr>
            <w:tcW w:w="3118" w:type="dxa"/>
          </w:tcPr>
          <w:p w14:paraId="4A872C83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92" w:type="dxa"/>
          </w:tcPr>
          <w:p w14:paraId="3EC3792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36" w:type="dxa"/>
          </w:tcPr>
          <w:p w14:paraId="6C0BA5A8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15DF0BBB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28D1B56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10296AF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1FFA50B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60F6558A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2,310</w:t>
            </w:r>
          </w:p>
        </w:tc>
        <w:tc>
          <w:tcPr>
            <w:tcW w:w="236" w:type="dxa"/>
          </w:tcPr>
          <w:p w14:paraId="653C74A9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5B5455F4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2,310</w:t>
            </w:r>
          </w:p>
        </w:tc>
        <w:tc>
          <w:tcPr>
            <w:tcW w:w="258" w:type="dxa"/>
          </w:tcPr>
          <w:p w14:paraId="4D725452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3619B019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2,310</w:t>
            </w:r>
          </w:p>
        </w:tc>
      </w:tr>
      <w:tr w:rsidR="00E51E92" w:rsidRPr="00487037" w14:paraId="129C2B66" w14:textId="77777777" w:rsidTr="00252A1D">
        <w:tc>
          <w:tcPr>
            <w:tcW w:w="3118" w:type="dxa"/>
          </w:tcPr>
          <w:p w14:paraId="23EEC4EE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มูลค่าหุ้นที่ตราไว้</w:t>
            </w:r>
          </w:p>
        </w:tc>
        <w:tc>
          <w:tcPr>
            <w:tcW w:w="992" w:type="dxa"/>
          </w:tcPr>
          <w:p w14:paraId="1A05B0A9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75700D5" w14:textId="77777777" w:rsidR="00E51E92" w:rsidRPr="00E51E92" w:rsidRDefault="00E51E92" w:rsidP="0061390A">
            <w:pPr>
              <w:pStyle w:val="31"/>
              <w:tabs>
                <w:tab w:val="clear" w:pos="360"/>
                <w:tab w:val="clear" w:pos="720"/>
                <w:tab w:val="decimal" w:pos="550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FC7E97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0355086D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030F0EC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209777D6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6DDD1F16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6FE80BB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7C9D7BF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40A8CFFA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  <w:tc>
          <w:tcPr>
            <w:tcW w:w="236" w:type="dxa"/>
          </w:tcPr>
          <w:p w14:paraId="273F7460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8605673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  <w:tc>
          <w:tcPr>
            <w:tcW w:w="258" w:type="dxa"/>
          </w:tcPr>
          <w:p w14:paraId="32E14FDF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08C1EC8A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</w:tr>
      <w:tr w:rsidR="00E51E92" w:rsidRPr="00487037" w14:paraId="6FE33C76" w14:textId="77777777" w:rsidTr="00252A1D">
        <w:tc>
          <w:tcPr>
            <w:tcW w:w="3118" w:type="dxa"/>
          </w:tcPr>
          <w:p w14:paraId="0C39A38D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992" w:type="dxa"/>
          </w:tcPr>
          <w:p w14:paraId="1A44143E" w14:textId="77777777" w:rsidR="00E51E92" w:rsidRPr="00E51E92" w:rsidRDefault="00E51E92" w:rsidP="0061390A">
            <w:pPr>
              <w:pStyle w:val="31"/>
              <w:tabs>
                <w:tab w:val="clear" w:pos="360"/>
                <w:tab w:val="clear" w:pos="720"/>
                <w:tab w:val="decimal" w:pos="550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0C954F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06CD0AF5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032A053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7E16C8E6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4B26090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0D36456A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494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,0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236" w:type="dxa"/>
          </w:tcPr>
          <w:p w14:paraId="7611B97D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105E347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494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,0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258" w:type="dxa"/>
          </w:tcPr>
          <w:p w14:paraId="79ECDFCC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0F52A07B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494</w:t>
            </w:r>
            <w:r w:rsidRPr="00300063">
              <w:rPr>
                <w:rFonts w:ascii="Angsana New" w:hAnsi="Angsana New"/>
                <w:sz w:val="24"/>
                <w:szCs w:val="24"/>
                <w:lang w:val="en-US"/>
              </w:rPr>
              <w:t>,0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66</w:t>
            </w:r>
          </w:p>
        </w:tc>
      </w:tr>
      <w:tr w:rsidR="00E51E92" w:rsidRPr="00487037" w14:paraId="16779478" w14:textId="77777777" w:rsidTr="00252A1D">
        <w:tc>
          <w:tcPr>
            <w:tcW w:w="3118" w:type="dxa"/>
          </w:tcPr>
          <w:p w14:paraId="7B937A64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46268B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CB5486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36" w:type="dxa"/>
          </w:tcPr>
          <w:p w14:paraId="0A767EC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EEB94C6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2EB77E5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5077C18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1D4828A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744CECAD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725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066</w:t>
            </w:r>
          </w:p>
        </w:tc>
        <w:tc>
          <w:tcPr>
            <w:tcW w:w="236" w:type="dxa"/>
          </w:tcPr>
          <w:p w14:paraId="4620B0C4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F2A3C39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725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066</w:t>
            </w:r>
          </w:p>
        </w:tc>
        <w:tc>
          <w:tcPr>
            <w:tcW w:w="258" w:type="dxa"/>
          </w:tcPr>
          <w:p w14:paraId="42553B90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5ADAC9AB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725</w:t>
            </w: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066</w:t>
            </w:r>
          </w:p>
        </w:tc>
      </w:tr>
      <w:tr w:rsidR="00E51E92" w:rsidRPr="00487037" w14:paraId="64CEE787" w14:textId="77777777" w:rsidTr="00252A1D">
        <w:tc>
          <w:tcPr>
            <w:tcW w:w="3118" w:type="dxa"/>
          </w:tcPr>
          <w:p w14:paraId="04876FED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ADD90A4" w14:textId="77777777" w:rsidR="00E51E92" w:rsidRPr="0017290C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102D09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409626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71228E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14:paraId="6EB7C60F" w14:textId="77777777" w:rsidR="00E51E92" w:rsidRPr="0017290C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1B362AB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08121663" w14:textId="77777777" w:rsidR="00E51E92" w:rsidRPr="00300063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8F18E43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5EB5FF5" w14:textId="77777777" w:rsidR="00E51E92" w:rsidRPr="00300063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51CCF5A5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3EF8AB42" w14:textId="77777777" w:rsidR="00E51E92" w:rsidRPr="00300063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51E92" w:rsidRPr="00487037" w14:paraId="5D8DB0B0" w14:textId="77777777" w:rsidTr="00252A1D">
        <w:tc>
          <w:tcPr>
            <w:tcW w:w="3118" w:type="dxa"/>
          </w:tcPr>
          <w:p w14:paraId="70951D1A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87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38A6057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0.81</w:t>
            </w:r>
          </w:p>
        </w:tc>
        <w:tc>
          <w:tcPr>
            <w:tcW w:w="236" w:type="dxa"/>
          </w:tcPr>
          <w:p w14:paraId="0E9EA0A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686FA1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33353E1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1C9CBED2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0.81</w:t>
            </w:r>
          </w:p>
        </w:tc>
        <w:tc>
          <w:tcPr>
            <w:tcW w:w="260" w:type="dxa"/>
          </w:tcPr>
          <w:p w14:paraId="4451416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7C47C2D8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1.27</w:t>
            </w:r>
          </w:p>
        </w:tc>
        <w:tc>
          <w:tcPr>
            <w:tcW w:w="236" w:type="dxa"/>
            <w:tcBorders>
              <w:bottom w:val="nil"/>
            </w:tcBorders>
          </w:tcPr>
          <w:p w14:paraId="680AC6E9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007DCEF6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0.01</w:t>
            </w:r>
          </w:p>
        </w:tc>
        <w:tc>
          <w:tcPr>
            <w:tcW w:w="258" w:type="dxa"/>
            <w:tcBorders>
              <w:bottom w:val="nil"/>
            </w:tcBorders>
          </w:tcPr>
          <w:p w14:paraId="75795F92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4C546AB0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1.28</w:t>
            </w:r>
          </w:p>
        </w:tc>
      </w:tr>
      <w:tr w:rsidR="00E51E92" w:rsidRPr="00487037" w14:paraId="78F939D4" w14:textId="77777777" w:rsidTr="00252A1D">
        <w:tc>
          <w:tcPr>
            <w:tcW w:w="3118" w:type="dxa"/>
          </w:tcPr>
          <w:p w14:paraId="1FC0261B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2982AF4E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58C007B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</w:tcPr>
          <w:p w14:paraId="36FB2A8D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C9C4215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719FF7D1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20F3051D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2617EA80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E8BF67B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5A7BBF8C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5870493B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14:paraId="66B6416F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51E92" w:rsidRPr="00487037" w14:paraId="224FE192" w14:textId="77777777" w:rsidTr="00252A1D">
        <w:trPr>
          <w:trHeight w:val="252"/>
        </w:trPr>
        <w:tc>
          <w:tcPr>
            <w:tcW w:w="3118" w:type="dxa"/>
          </w:tcPr>
          <w:p w14:paraId="0C2C798C" w14:textId="77777777" w:rsidR="00E51E92" w:rsidRPr="00487037" w:rsidRDefault="00E51E92" w:rsidP="00E51E92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213FA955" w14:textId="77777777" w:rsidR="00E51E92" w:rsidRPr="00487037" w:rsidRDefault="00E51E92" w:rsidP="00E51E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87037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487037">
              <w:rPr>
                <w:rFonts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51E92" w:rsidRPr="00487037" w14:paraId="79E9E7FF" w14:textId="77777777" w:rsidTr="00252A1D">
        <w:tc>
          <w:tcPr>
            <w:tcW w:w="3118" w:type="dxa"/>
          </w:tcPr>
          <w:p w14:paraId="6D8D60A6" w14:textId="77777777" w:rsidR="00E51E92" w:rsidRPr="0076537A" w:rsidRDefault="00E51E92" w:rsidP="00E51E92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</w:t>
            </w:r>
            <w:r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เก้า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เดือนสิ้นสุด</w:t>
            </w:r>
          </w:p>
        </w:tc>
        <w:tc>
          <w:tcPr>
            <w:tcW w:w="3264" w:type="dxa"/>
            <w:gridSpan w:val="5"/>
            <w:tcBorders>
              <w:bottom w:val="single" w:sz="4" w:space="0" w:color="auto"/>
            </w:tcBorders>
          </w:tcPr>
          <w:p w14:paraId="63C1AC80" w14:textId="77777777" w:rsidR="00E51E92" w:rsidRPr="00487037" w:rsidRDefault="00E51E92" w:rsidP="00E51E9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14:paraId="18038F6E" w14:textId="77777777" w:rsidR="00E51E92" w:rsidRPr="00487037" w:rsidRDefault="00E51E92" w:rsidP="00E51E9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14:paraId="5BA23C23" w14:textId="77777777" w:rsidR="00E51E92" w:rsidRPr="00487037" w:rsidRDefault="00E51E92" w:rsidP="00E51E9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E51E92" w:rsidRPr="00487037" w14:paraId="18ACCBEA" w14:textId="77777777" w:rsidTr="00252A1D">
        <w:tc>
          <w:tcPr>
            <w:tcW w:w="3118" w:type="dxa"/>
          </w:tcPr>
          <w:p w14:paraId="1D762750" w14:textId="77777777" w:rsidR="00E51E92" w:rsidRPr="00487037" w:rsidRDefault="00E51E92" w:rsidP="00E51E92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76537A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CEDD56" w14:textId="77777777" w:rsidR="00E51E92" w:rsidRPr="00D17EC1" w:rsidRDefault="00E51E92" w:rsidP="00E51E92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D17EC1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0E0BB4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CE3BB9B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67A0DA29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20DE4138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14:paraId="0978D185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7B0A9C6D" w14:textId="77777777" w:rsidR="00E51E92" w:rsidRPr="00D17EC1" w:rsidRDefault="00E51E92" w:rsidP="00E51E92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D17EC1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14:paraId="611FFBE1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230ED15D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14:paraId="0A82A279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14:paraId="509FAC96" w14:textId="77777777" w:rsidR="00E51E92" w:rsidRPr="00487037" w:rsidRDefault="00E51E92" w:rsidP="00E51E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51E92" w:rsidRPr="00487037" w14:paraId="43C8394C" w14:textId="77777777" w:rsidTr="00252A1D">
        <w:tc>
          <w:tcPr>
            <w:tcW w:w="3118" w:type="dxa"/>
          </w:tcPr>
          <w:p w14:paraId="3817862F" w14:textId="77777777" w:rsidR="00E51E92" w:rsidRPr="00487037" w:rsidRDefault="00E51E92" w:rsidP="00E51E92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668" w:type="dxa"/>
            <w:gridSpan w:val="11"/>
          </w:tcPr>
          <w:p w14:paraId="7983790F" w14:textId="77777777" w:rsidR="00E51E92" w:rsidRPr="00487037" w:rsidRDefault="00E51E92" w:rsidP="00E51E92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487037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E51E92" w:rsidRPr="00487037" w14:paraId="3C75E117" w14:textId="77777777" w:rsidTr="00CA4A10">
        <w:tc>
          <w:tcPr>
            <w:tcW w:w="3118" w:type="dxa"/>
          </w:tcPr>
          <w:p w14:paraId="734AF465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D8EB417" w14:textId="77777777" w:rsidR="00E51E92" w:rsidRPr="0017290C" w:rsidRDefault="0010773C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77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1,863,341</w:t>
            </w:r>
          </w:p>
        </w:tc>
        <w:tc>
          <w:tcPr>
            <w:tcW w:w="236" w:type="dxa"/>
            <w:vAlign w:val="bottom"/>
          </w:tcPr>
          <w:p w14:paraId="069F915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3296F51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6446632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vAlign w:val="bottom"/>
          </w:tcPr>
          <w:p w14:paraId="7B57A909" w14:textId="77777777" w:rsidR="00E51E92" w:rsidRPr="0017290C" w:rsidRDefault="0010773C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77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1,863,341</w:t>
            </w:r>
          </w:p>
        </w:tc>
        <w:tc>
          <w:tcPr>
            <w:tcW w:w="260" w:type="dxa"/>
            <w:vAlign w:val="bottom"/>
          </w:tcPr>
          <w:p w14:paraId="6CFCA97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33FF1DEB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E4E0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3,424,914</w:t>
            </w:r>
          </w:p>
        </w:tc>
        <w:tc>
          <w:tcPr>
            <w:tcW w:w="236" w:type="dxa"/>
            <w:vAlign w:val="bottom"/>
          </w:tcPr>
          <w:p w14:paraId="5D2B7D70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68780CF3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2A1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095A942" w14:textId="77777777" w:rsidR="00E51E92" w:rsidRPr="00DE4E08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688B20CA" w14:textId="77777777" w:rsidR="00E51E92" w:rsidRPr="00DE4E08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BA4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3,424,914</w:t>
            </w:r>
          </w:p>
        </w:tc>
      </w:tr>
      <w:tr w:rsidR="00E51E92" w:rsidRPr="00487037" w14:paraId="36F96E1E" w14:textId="77777777" w:rsidTr="00252A1D">
        <w:tc>
          <w:tcPr>
            <w:tcW w:w="3118" w:type="dxa"/>
          </w:tcPr>
          <w:p w14:paraId="114904ED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394EBC3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1C971B5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6C019E0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1517FA7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53F14AC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14:paraId="6ACE851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0FD3AFAD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470732E0" w14:textId="77777777" w:rsidR="00E51E92" w:rsidRPr="00300063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7A378999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3FA6A4B3" w14:textId="77777777" w:rsidR="00E51E92" w:rsidRPr="00DE4E08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76" w:type="dxa"/>
          </w:tcPr>
          <w:p w14:paraId="77093314" w14:textId="77777777" w:rsidR="00E51E92" w:rsidRPr="00DE4E08" w:rsidRDefault="00E51E92" w:rsidP="00E51E92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  <w:tr w:rsidR="00E51E92" w:rsidRPr="00487037" w14:paraId="6FDFA57F" w14:textId="77777777" w:rsidTr="00252A1D">
        <w:tc>
          <w:tcPr>
            <w:tcW w:w="3118" w:type="dxa"/>
          </w:tcPr>
          <w:p w14:paraId="1A024573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92" w:type="dxa"/>
          </w:tcPr>
          <w:p w14:paraId="642F0A5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36" w:type="dxa"/>
          </w:tcPr>
          <w:p w14:paraId="7BAD9DD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4E8C9426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021C503F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133F3D9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7C2A358D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7A554A72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A4037">
              <w:rPr>
                <w:rFonts w:ascii="Angsana New" w:hAnsi="Angsana New"/>
                <w:sz w:val="24"/>
                <w:szCs w:val="24"/>
                <w:lang w:val="en-US"/>
              </w:rPr>
              <w:t>2,310</w:t>
            </w:r>
          </w:p>
        </w:tc>
        <w:tc>
          <w:tcPr>
            <w:tcW w:w="236" w:type="dxa"/>
          </w:tcPr>
          <w:p w14:paraId="3515EABB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24DAD064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52A1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7979589A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14:paraId="3F4908B4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A4037">
              <w:rPr>
                <w:rFonts w:ascii="Angsana New" w:hAnsi="Angsana New"/>
                <w:sz w:val="24"/>
                <w:szCs w:val="24"/>
                <w:lang w:val="en-US"/>
              </w:rPr>
              <w:t>2,310</w:t>
            </w:r>
          </w:p>
        </w:tc>
      </w:tr>
      <w:tr w:rsidR="00E51E92" w:rsidRPr="00487037" w14:paraId="5B173D45" w14:textId="77777777" w:rsidTr="00252A1D">
        <w:tc>
          <w:tcPr>
            <w:tcW w:w="3118" w:type="dxa"/>
          </w:tcPr>
          <w:p w14:paraId="71DCFD9B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มูลค่าหุ้นที่ตราไว้</w:t>
            </w:r>
          </w:p>
        </w:tc>
        <w:tc>
          <w:tcPr>
            <w:tcW w:w="992" w:type="dxa"/>
          </w:tcPr>
          <w:p w14:paraId="45FA28E8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9002107" w14:textId="77777777" w:rsidR="00E51E92" w:rsidRPr="00E51E92" w:rsidRDefault="00E51E92" w:rsidP="0061390A">
            <w:pPr>
              <w:pStyle w:val="31"/>
              <w:tabs>
                <w:tab w:val="clear" w:pos="360"/>
                <w:tab w:val="clear" w:pos="720"/>
                <w:tab w:val="decimal" w:pos="56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4FFCDB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64843DA6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03DE46B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2170B1E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7B663E10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C67E6C6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590CF04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6069BB89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4037"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  <w:tc>
          <w:tcPr>
            <w:tcW w:w="236" w:type="dxa"/>
          </w:tcPr>
          <w:p w14:paraId="534C7360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6F30656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2A1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2446F0A1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508A0CBB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4037"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</w:tr>
      <w:tr w:rsidR="00E51E92" w:rsidRPr="00487037" w14:paraId="4259C3BF" w14:textId="77777777" w:rsidTr="00252A1D">
        <w:tc>
          <w:tcPr>
            <w:tcW w:w="3118" w:type="dxa"/>
          </w:tcPr>
          <w:p w14:paraId="25966A04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หุ้นที่ออกจำหน่าย</w:t>
            </w:r>
          </w:p>
        </w:tc>
        <w:tc>
          <w:tcPr>
            <w:tcW w:w="992" w:type="dxa"/>
          </w:tcPr>
          <w:p w14:paraId="166DEF27" w14:textId="77777777" w:rsidR="00E51E92" w:rsidRPr="00E51E92" w:rsidRDefault="00E51E92" w:rsidP="0061390A">
            <w:pPr>
              <w:pStyle w:val="31"/>
              <w:tabs>
                <w:tab w:val="clear" w:pos="360"/>
                <w:tab w:val="clear" w:pos="720"/>
                <w:tab w:val="decimal" w:pos="56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27C5A8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47A998BA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5054ED70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14:paraId="6525C1AB" w14:textId="77777777" w:rsidR="00E51E92" w:rsidRPr="00E51E92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1E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7483B11B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7B2E5FE7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4037">
              <w:rPr>
                <w:rFonts w:ascii="Angsana New" w:hAnsi="Angsana New"/>
                <w:sz w:val="24"/>
                <w:szCs w:val="24"/>
                <w:lang w:val="en-US"/>
              </w:rPr>
              <w:t>1,494,066</w:t>
            </w:r>
          </w:p>
        </w:tc>
        <w:tc>
          <w:tcPr>
            <w:tcW w:w="236" w:type="dxa"/>
          </w:tcPr>
          <w:p w14:paraId="3D220DF0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E7D951D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2A1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12CE6D14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143B4F31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4037">
              <w:rPr>
                <w:rFonts w:ascii="Angsana New" w:hAnsi="Angsana New"/>
                <w:sz w:val="24"/>
                <w:szCs w:val="24"/>
                <w:lang w:val="en-US"/>
              </w:rPr>
              <w:t>1,494,066</w:t>
            </w:r>
          </w:p>
        </w:tc>
      </w:tr>
      <w:tr w:rsidR="00E51E92" w:rsidRPr="00487037" w14:paraId="2AC63459" w14:textId="77777777" w:rsidTr="00252A1D">
        <w:tc>
          <w:tcPr>
            <w:tcW w:w="3118" w:type="dxa"/>
          </w:tcPr>
          <w:p w14:paraId="08B75207" w14:textId="77777777" w:rsidR="00E51E92" w:rsidRPr="0046268B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46268B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D28FA3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36" w:type="dxa"/>
          </w:tcPr>
          <w:p w14:paraId="57DD49CA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F64A1AC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329B34C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07448259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1E9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3,003,750</w:t>
            </w:r>
          </w:p>
        </w:tc>
        <w:tc>
          <w:tcPr>
            <w:tcW w:w="260" w:type="dxa"/>
          </w:tcPr>
          <w:p w14:paraId="6A4951D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19D4B5B1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A4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1,725,066</w:t>
            </w:r>
          </w:p>
        </w:tc>
        <w:tc>
          <w:tcPr>
            <w:tcW w:w="236" w:type="dxa"/>
          </w:tcPr>
          <w:p w14:paraId="104AF6F5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6F0DC90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014A45B3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19609F26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A4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1,725,066</w:t>
            </w:r>
          </w:p>
        </w:tc>
      </w:tr>
      <w:tr w:rsidR="00E51E92" w:rsidRPr="00487037" w14:paraId="1DDE07D0" w14:textId="77777777" w:rsidTr="00252A1D">
        <w:tc>
          <w:tcPr>
            <w:tcW w:w="3118" w:type="dxa"/>
          </w:tcPr>
          <w:p w14:paraId="10D2FA83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8E129F4" w14:textId="77777777" w:rsidR="00E51E92" w:rsidRPr="0017290C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1333DE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8B9B30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1556B4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14:paraId="78ABFE58" w14:textId="77777777" w:rsidR="00E51E92" w:rsidRPr="0017290C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14:paraId="794976B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125B66E7" w14:textId="77777777" w:rsidR="00E51E92" w:rsidRPr="00BA4037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7877678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2D8CF89" w14:textId="77777777" w:rsidR="00E51E92" w:rsidRPr="00252A1D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529E6A80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22687F08" w14:textId="77777777" w:rsidR="00E51E92" w:rsidRPr="00BA4037" w:rsidRDefault="00E51E92" w:rsidP="00E51E92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51E92" w:rsidRPr="00487037" w14:paraId="500EDA23" w14:textId="77777777" w:rsidTr="00252A1D">
        <w:tc>
          <w:tcPr>
            <w:tcW w:w="3118" w:type="dxa"/>
          </w:tcPr>
          <w:p w14:paraId="69DE68FD" w14:textId="77777777" w:rsidR="00E51E92" w:rsidRPr="00487037" w:rsidRDefault="00E51E92" w:rsidP="00E51E9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87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46E951E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0.62</w:t>
            </w:r>
          </w:p>
        </w:tc>
        <w:tc>
          <w:tcPr>
            <w:tcW w:w="236" w:type="dxa"/>
          </w:tcPr>
          <w:p w14:paraId="715B6641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A6EBAF5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000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65071FD8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5D5D8F50" w14:textId="77777777" w:rsidR="00E51E92" w:rsidRPr="0017290C" w:rsidRDefault="002D7E90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0.62</w:t>
            </w:r>
          </w:p>
        </w:tc>
        <w:tc>
          <w:tcPr>
            <w:tcW w:w="260" w:type="dxa"/>
          </w:tcPr>
          <w:p w14:paraId="694FD4D7" w14:textId="77777777" w:rsidR="00E51E92" w:rsidRPr="0017290C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36A521B6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4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1.99</w:t>
            </w:r>
          </w:p>
        </w:tc>
        <w:tc>
          <w:tcPr>
            <w:tcW w:w="236" w:type="dxa"/>
          </w:tcPr>
          <w:p w14:paraId="780B0247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96362B7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48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2A1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54CEE94F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14:paraId="20D96BF2" w14:textId="77777777" w:rsidR="00E51E92" w:rsidRPr="00BA4037" w:rsidRDefault="00E51E92" w:rsidP="00E51E92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4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1.99</w:t>
            </w:r>
          </w:p>
        </w:tc>
      </w:tr>
    </w:tbl>
    <w:p w14:paraId="64D34588" w14:textId="77777777" w:rsidR="0076537A" w:rsidRPr="0076537A" w:rsidRDefault="0076537A" w:rsidP="0076537A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81F63ED" w14:textId="77777777" w:rsidR="0076537A" w:rsidRPr="005C4AB4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074935B2" w14:textId="77777777" w:rsidR="0076537A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E9DA2CA" w14:textId="77777777" w:rsidR="0076537A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07AF0E8" w14:textId="77777777" w:rsidR="0076537A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778BFBC" w14:textId="77777777" w:rsidR="00927FFE" w:rsidRPr="003334E8" w:rsidRDefault="00927FF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E6065C3" w14:textId="77777777" w:rsidR="00927FFE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32CDB35" w14:textId="77777777" w:rsidR="007A457A" w:rsidRPr="001B5E18" w:rsidRDefault="007A457A" w:rsidP="007A457A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B5E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1B5E18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</w:p>
    <w:p w14:paraId="5AE25346" w14:textId="77777777" w:rsidR="007A457A" w:rsidRPr="001B5E18" w:rsidRDefault="007A457A" w:rsidP="007A457A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37A18829" w14:textId="77777777" w:rsidR="007A457A" w:rsidRDefault="007A457A" w:rsidP="007A457A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1B5E18">
        <w:rPr>
          <w:rFonts w:asciiTheme="majorBidi" w:hAnsiTheme="majorBidi" w:hint="cs"/>
          <w:sz w:val="30"/>
          <w:szCs w:val="30"/>
          <w:cs/>
        </w:rPr>
        <w:t>ในการ</w:t>
      </w:r>
      <w:r w:rsidRPr="001B5E18">
        <w:rPr>
          <w:rFonts w:asciiTheme="majorBidi" w:hAnsiTheme="majorBidi"/>
          <w:sz w:val="30"/>
          <w:szCs w:val="30"/>
          <w:cs/>
        </w:rPr>
        <w:t xml:space="preserve">ประชุมสามัญผู้ถือหุ้นประจำปี </w:t>
      </w:r>
      <w:r w:rsidRPr="001B5E18">
        <w:rPr>
          <w:rFonts w:asciiTheme="majorBidi" w:hAnsiTheme="majorBidi"/>
          <w:sz w:val="30"/>
          <w:szCs w:val="30"/>
          <w:lang w:val="en-US"/>
        </w:rPr>
        <w:t>2562</w:t>
      </w:r>
      <w:r w:rsidRPr="001B5E18">
        <w:rPr>
          <w:rFonts w:asciiTheme="majorBidi" w:hAnsiTheme="majorBidi"/>
          <w:sz w:val="30"/>
          <w:szCs w:val="30"/>
        </w:rPr>
        <w:t xml:space="preserve"> </w:t>
      </w:r>
      <w:r w:rsidRPr="001B5E1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1B5E18">
        <w:rPr>
          <w:rFonts w:asciiTheme="majorBidi" w:hAnsiTheme="majorBidi"/>
          <w:sz w:val="30"/>
          <w:szCs w:val="30"/>
          <w:lang w:val="en-US"/>
        </w:rPr>
        <w:t>24</w:t>
      </w:r>
      <w:r w:rsidRPr="001B5E18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1B5E18">
        <w:rPr>
          <w:rFonts w:asciiTheme="majorBidi" w:hAnsiTheme="majorBidi"/>
          <w:sz w:val="30"/>
          <w:szCs w:val="30"/>
          <w:lang w:val="en-US"/>
        </w:rPr>
        <w:t>2562</w:t>
      </w:r>
      <w:r w:rsidRPr="001B5E18">
        <w:rPr>
          <w:rFonts w:asciiTheme="majorBidi" w:hAnsiTheme="majorBidi"/>
          <w:sz w:val="30"/>
          <w:szCs w:val="30"/>
          <w:cs/>
        </w:rPr>
        <w:t xml:space="preserve"> ผู้ถือหุ้นของบริษัทมีมติอนุมัติจ่ายเงินปันผลสำหรับผลประกอบการปี </w:t>
      </w:r>
      <w:r w:rsidRPr="001B5E18">
        <w:rPr>
          <w:rFonts w:asciiTheme="majorBidi" w:hAnsiTheme="majorBidi"/>
          <w:sz w:val="30"/>
          <w:szCs w:val="30"/>
          <w:lang w:val="en-US"/>
        </w:rPr>
        <w:t>2561</w:t>
      </w:r>
      <w:r w:rsidRPr="001B5E18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Pr="001B5E18">
        <w:rPr>
          <w:rFonts w:asciiTheme="majorBidi" w:hAnsiTheme="majorBidi"/>
          <w:sz w:val="30"/>
          <w:szCs w:val="30"/>
          <w:lang w:val="en-US"/>
        </w:rPr>
        <w:t>0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69</w:t>
      </w:r>
      <w:r w:rsidRPr="001B5E18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Pr="001B5E18">
        <w:rPr>
          <w:rFonts w:asciiTheme="majorBidi" w:hAnsiTheme="majorBidi"/>
          <w:sz w:val="30"/>
          <w:szCs w:val="30"/>
          <w:lang w:val="en-US"/>
        </w:rPr>
        <w:t>2,072.58</w:t>
      </w:r>
      <w:r w:rsidRPr="001B5E18">
        <w:rPr>
          <w:rFonts w:asciiTheme="majorBidi" w:hAnsiTheme="majorBidi"/>
          <w:sz w:val="30"/>
          <w:szCs w:val="30"/>
          <w:cs/>
        </w:rPr>
        <w:t xml:space="preserve"> ล้านบาท โดยบริษัทได้จ่าย</w:t>
      </w:r>
      <w:r w:rsidR="005A245A">
        <w:rPr>
          <w:rFonts w:asciiTheme="majorBidi" w:hAnsiTheme="majorBidi"/>
          <w:sz w:val="30"/>
          <w:szCs w:val="30"/>
          <w:cs/>
        </w:rPr>
        <w:br/>
      </w:r>
      <w:r w:rsidRPr="001B5E18">
        <w:rPr>
          <w:rFonts w:asciiTheme="majorBidi" w:hAnsiTheme="majorBidi"/>
          <w:sz w:val="30"/>
          <w:szCs w:val="30"/>
          <w:cs/>
        </w:rPr>
        <w:t xml:space="preserve">เงินปันผลระหว่างกาลจากกำไรสะสม ณ วันที่ </w:t>
      </w:r>
      <w:r w:rsidRPr="001B5E18">
        <w:rPr>
          <w:rFonts w:asciiTheme="majorBidi" w:hAnsiTheme="majorBidi"/>
          <w:sz w:val="30"/>
          <w:szCs w:val="30"/>
          <w:lang w:val="en-US"/>
        </w:rPr>
        <w:t>30</w:t>
      </w:r>
      <w:r w:rsidRPr="001B5E1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1B5E18">
        <w:rPr>
          <w:rFonts w:asciiTheme="majorBidi" w:hAnsiTheme="majorBidi"/>
          <w:sz w:val="30"/>
          <w:szCs w:val="30"/>
          <w:lang w:val="en-US"/>
        </w:rPr>
        <w:t xml:space="preserve">2561 </w:t>
      </w:r>
      <w:r w:rsidRPr="001B5E18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1B5E18">
        <w:rPr>
          <w:rFonts w:asciiTheme="majorBidi" w:hAnsiTheme="majorBidi"/>
          <w:sz w:val="30"/>
          <w:szCs w:val="30"/>
          <w:lang w:val="en-US"/>
        </w:rPr>
        <w:t>0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30</w:t>
      </w:r>
      <w:r w:rsidRPr="001B5E1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1B5E18">
        <w:rPr>
          <w:rFonts w:asciiTheme="majorBidi" w:hAnsiTheme="majorBidi" w:hint="cs"/>
          <w:sz w:val="30"/>
          <w:szCs w:val="30"/>
          <w:cs/>
        </w:rPr>
        <w:t>ิ</w:t>
      </w:r>
      <w:r w:rsidRPr="001B5E18">
        <w:rPr>
          <w:rFonts w:asciiTheme="majorBidi" w:hAnsiTheme="majorBidi"/>
          <w:sz w:val="30"/>
          <w:szCs w:val="30"/>
          <w:cs/>
        </w:rPr>
        <w:t>รับเงินปันผล เป็นจำนวน</w:t>
      </w:r>
      <w:r w:rsidRPr="001B5E18">
        <w:rPr>
          <w:rFonts w:asciiTheme="majorBidi" w:hAnsiTheme="majorBidi" w:hint="cs"/>
          <w:sz w:val="30"/>
          <w:szCs w:val="30"/>
          <w:cs/>
        </w:rPr>
        <w:t>เงิน</w:t>
      </w:r>
      <w:r w:rsidRPr="001B5E18">
        <w:rPr>
          <w:rFonts w:asciiTheme="majorBidi" w:hAnsiTheme="majorBidi"/>
          <w:sz w:val="30"/>
          <w:szCs w:val="30"/>
          <w:cs/>
        </w:rPr>
        <w:t xml:space="preserve"> </w:t>
      </w:r>
      <w:r w:rsidRPr="001B5E18">
        <w:rPr>
          <w:rFonts w:asciiTheme="majorBidi" w:hAnsiTheme="majorBidi"/>
          <w:sz w:val="30"/>
          <w:szCs w:val="30"/>
          <w:lang w:val="en-US"/>
        </w:rPr>
        <w:t>901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12</w:t>
      </w:r>
      <w:r w:rsidRPr="001B5E1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B5E18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Pr="001B5E18">
        <w:rPr>
          <w:rFonts w:asciiTheme="majorBidi" w:hAnsiTheme="majorBidi"/>
          <w:sz w:val="30"/>
          <w:szCs w:val="30"/>
          <w:lang w:val="en-US"/>
        </w:rPr>
        <w:t xml:space="preserve">2562 </w:t>
      </w:r>
      <w:r w:rsidRPr="001B5E18">
        <w:rPr>
          <w:rFonts w:asciiTheme="majorBidi" w:hAnsiTheme="majorBidi" w:hint="cs"/>
          <w:sz w:val="30"/>
          <w:szCs w:val="30"/>
          <w:cs/>
        </w:rPr>
        <w:t>และได้จ่าย</w:t>
      </w:r>
      <w:r w:rsidRPr="001B5E18">
        <w:rPr>
          <w:rFonts w:asciiTheme="majorBidi" w:hAnsiTheme="majorBidi"/>
          <w:sz w:val="30"/>
          <w:szCs w:val="30"/>
          <w:cs/>
        </w:rPr>
        <w:t xml:space="preserve">เงินปันผลงวดสุดท้ายในอัตราหุ้นละ </w:t>
      </w:r>
      <w:r w:rsidRPr="001B5E18">
        <w:rPr>
          <w:rFonts w:asciiTheme="majorBidi" w:hAnsiTheme="majorBidi"/>
          <w:sz w:val="30"/>
          <w:szCs w:val="30"/>
          <w:lang w:val="en-US"/>
        </w:rPr>
        <w:t>0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39</w:t>
      </w:r>
      <w:r w:rsidRPr="001B5E1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1B5E18">
        <w:rPr>
          <w:rFonts w:asciiTheme="majorBidi" w:hAnsiTheme="majorBidi" w:hint="cs"/>
          <w:sz w:val="30"/>
          <w:szCs w:val="30"/>
          <w:cs/>
        </w:rPr>
        <w:t>ิ</w:t>
      </w:r>
      <w:r w:rsidRPr="001B5E18">
        <w:rPr>
          <w:rFonts w:asciiTheme="majorBidi" w:hAnsiTheme="majorBidi"/>
          <w:sz w:val="30"/>
          <w:szCs w:val="30"/>
          <w:cs/>
        </w:rPr>
        <w:t>รับเงินปันผล</w:t>
      </w:r>
      <w:r w:rsidRPr="001B5E18">
        <w:rPr>
          <w:rFonts w:asciiTheme="majorBidi" w:hAnsiTheme="majorBidi" w:hint="cs"/>
          <w:sz w:val="30"/>
          <w:szCs w:val="30"/>
          <w:cs/>
        </w:rPr>
        <w:t xml:space="preserve"> </w:t>
      </w:r>
      <w:r w:rsidRPr="001B5E18">
        <w:rPr>
          <w:rFonts w:asciiTheme="majorBidi" w:hAnsiTheme="majorBidi"/>
          <w:sz w:val="30"/>
          <w:szCs w:val="30"/>
          <w:cs/>
        </w:rPr>
        <w:t>เป็น</w:t>
      </w:r>
      <w:r w:rsidRPr="001B5E18">
        <w:rPr>
          <w:rFonts w:asciiTheme="majorBidi" w:hAnsiTheme="majorBidi" w:hint="cs"/>
          <w:sz w:val="30"/>
          <w:szCs w:val="30"/>
          <w:cs/>
        </w:rPr>
        <w:t>จำนวน</w:t>
      </w:r>
      <w:r w:rsidRPr="001B5E18">
        <w:rPr>
          <w:rFonts w:asciiTheme="majorBidi" w:hAnsiTheme="majorBidi"/>
          <w:sz w:val="30"/>
          <w:szCs w:val="30"/>
          <w:cs/>
        </w:rPr>
        <w:t xml:space="preserve">เงิน </w:t>
      </w:r>
      <w:r w:rsidRPr="001B5E18">
        <w:rPr>
          <w:rFonts w:asciiTheme="majorBidi" w:hAnsiTheme="majorBidi"/>
          <w:sz w:val="30"/>
          <w:szCs w:val="30"/>
          <w:lang w:val="en-US"/>
        </w:rPr>
        <w:t>1,171.46</w:t>
      </w:r>
      <w:r w:rsidRPr="001B5E1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B5E18">
        <w:rPr>
          <w:rFonts w:asciiTheme="majorBidi" w:hAnsiTheme="majorBidi" w:hint="cs"/>
          <w:sz w:val="30"/>
          <w:szCs w:val="30"/>
          <w:cs/>
        </w:rPr>
        <w:t>ในเดือน</w:t>
      </w:r>
      <w:r w:rsidRPr="001B5E18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1B5E18">
        <w:rPr>
          <w:rFonts w:asciiTheme="majorBidi" w:hAnsiTheme="majorBidi"/>
          <w:sz w:val="30"/>
          <w:szCs w:val="30"/>
          <w:lang w:val="en-US"/>
        </w:rPr>
        <w:t>2562</w:t>
      </w:r>
    </w:p>
    <w:p w14:paraId="4AF15DAB" w14:textId="77777777" w:rsidR="002205C5" w:rsidRDefault="002205C5" w:rsidP="002205C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yellow"/>
          <w:cs/>
          <w:lang w:val="th-TH"/>
        </w:rPr>
      </w:pPr>
    </w:p>
    <w:p w14:paraId="28A33B9E" w14:textId="537E6ABC" w:rsidR="002205C5" w:rsidRPr="00AD760C" w:rsidRDefault="002205C5" w:rsidP="002205C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71F9">
        <w:rPr>
          <w:rFonts w:asciiTheme="majorBidi" w:hAnsiTheme="majorBidi"/>
          <w:sz w:val="30"/>
          <w:szCs w:val="30"/>
          <w:cs/>
          <w:lang w:val="th-TH"/>
        </w:rPr>
        <w:t>ในการประชุมคณ</w:t>
      </w:r>
      <w:r w:rsidR="00252A1D" w:rsidRPr="007771F9">
        <w:rPr>
          <w:rFonts w:asciiTheme="majorBidi" w:hAnsiTheme="majorBidi"/>
          <w:sz w:val="30"/>
          <w:szCs w:val="30"/>
          <w:cs/>
          <w:lang w:val="th-TH"/>
        </w:rPr>
        <w:t xml:space="preserve">ะกรรมการของบริษัท เมื่อวันที่ </w:t>
      </w:r>
      <w:r w:rsidR="00252A1D" w:rsidRPr="005C410F">
        <w:rPr>
          <w:rFonts w:asciiTheme="majorBidi" w:hAnsiTheme="majorBidi"/>
          <w:sz w:val="30"/>
          <w:szCs w:val="30"/>
          <w:lang w:val="en-US"/>
        </w:rPr>
        <w:t>14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 xml:space="preserve">สิงหาคม 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2562 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>มีมติอนุมัติ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การ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>จัดสรรกำไรเป็นเงินปันผลระหว่างกาล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ในอัตราหุ้นละ </w:t>
      </w:r>
      <w:r w:rsidR="00252A1D" w:rsidRPr="005C410F">
        <w:rPr>
          <w:rFonts w:asciiTheme="majorBidi" w:hAnsiTheme="majorBidi"/>
          <w:sz w:val="30"/>
          <w:szCs w:val="30"/>
          <w:lang w:val="en-US"/>
        </w:rPr>
        <w:t>0.35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บาท คิดเป็นจำนวนเงิน</w:t>
      </w:r>
      <w:r w:rsidR="00252A1D" w:rsidRPr="005C410F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252A1D" w:rsidRPr="005C410F">
        <w:rPr>
          <w:rFonts w:asciiTheme="majorBidi" w:hAnsiTheme="majorBidi"/>
          <w:sz w:val="30"/>
          <w:szCs w:val="30"/>
          <w:lang w:val="en-US"/>
        </w:rPr>
        <w:t>1,051.31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ล้านบาท </w:t>
      </w:r>
      <w:r w:rsidR="00AD760C" w:rsidRPr="005C410F">
        <w:rPr>
          <w:rFonts w:asciiTheme="majorBidi" w:hAnsiTheme="majorBidi"/>
          <w:sz w:val="30"/>
          <w:szCs w:val="30"/>
          <w:cs/>
          <w:lang w:val="th-TH"/>
        </w:rPr>
        <w:t>โดย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จ่ายจากผลการดำเนินงาน</w:t>
      </w:r>
      <w:r w:rsidR="00BD0009">
        <w:rPr>
          <w:rFonts w:asciiTheme="majorBidi" w:hAnsiTheme="majorBidi"/>
          <w:sz w:val="30"/>
          <w:szCs w:val="30"/>
          <w:cs/>
          <w:lang w:val="th-TH"/>
        </w:rPr>
        <w:br/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 xml:space="preserve">งวดครึ่งปีแรกของปี </w:t>
      </w:r>
      <w:r w:rsidR="00252A1D" w:rsidRPr="005C410F">
        <w:rPr>
          <w:rFonts w:asciiTheme="majorBidi" w:hAnsiTheme="majorBidi"/>
          <w:sz w:val="30"/>
          <w:szCs w:val="30"/>
          <w:lang w:val="en-US"/>
        </w:rPr>
        <w:t>2562</w:t>
      </w:r>
      <w:r w:rsidRPr="005C410F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C410F">
        <w:rPr>
          <w:rFonts w:asciiTheme="majorBidi" w:hAnsiTheme="majorBidi" w:hint="cs"/>
          <w:sz w:val="30"/>
          <w:szCs w:val="30"/>
          <w:cs/>
          <w:lang w:val="th-TH"/>
        </w:rPr>
        <w:t>ของบริษัทตามงบการเงินเฉพาะกิจการและเงินปันผล</w:t>
      </w:r>
      <w:r w:rsidRPr="007771F9">
        <w:rPr>
          <w:rFonts w:asciiTheme="majorBidi" w:hAnsiTheme="majorBidi" w:hint="cs"/>
          <w:sz w:val="30"/>
          <w:szCs w:val="30"/>
          <w:cs/>
          <w:lang w:val="th-TH"/>
        </w:rPr>
        <w:t xml:space="preserve">ระหว่างกาลที่ได้รับจากบริษัทย่อย ซึ่งได้รับอนุมัติจากคณะกรรมการบริษัทย่อยในเดือนกรกฎาคม </w:t>
      </w:r>
      <w:r w:rsidRPr="007771F9">
        <w:rPr>
          <w:rFonts w:asciiTheme="majorBidi" w:hAnsiTheme="majorBidi"/>
          <w:sz w:val="30"/>
          <w:szCs w:val="30"/>
          <w:cs/>
          <w:lang w:val="th-TH"/>
        </w:rPr>
        <w:t>2562</w:t>
      </w:r>
      <w:r w:rsidR="00AD760C" w:rsidRPr="007771F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D760C" w:rsidRPr="007771F9">
        <w:rPr>
          <w:rFonts w:asciiTheme="majorBidi" w:hAnsiTheme="majorBidi"/>
          <w:sz w:val="30"/>
          <w:szCs w:val="30"/>
          <w:cs/>
          <w:lang w:val="th-TH"/>
        </w:rPr>
        <w:t>เงินปันผล</w:t>
      </w:r>
      <w:r w:rsidR="00AC45BA" w:rsidRPr="007771F9">
        <w:rPr>
          <w:rFonts w:asciiTheme="majorBidi" w:hAnsiTheme="majorBidi" w:hint="cs"/>
          <w:sz w:val="30"/>
          <w:szCs w:val="30"/>
          <w:cs/>
          <w:lang w:val="th-TH"/>
        </w:rPr>
        <w:t>ระหว่างกาล</w:t>
      </w:r>
      <w:r w:rsidR="00AD760C" w:rsidRPr="007771F9">
        <w:rPr>
          <w:rFonts w:asciiTheme="majorBidi" w:hAnsiTheme="majorBidi"/>
          <w:sz w:val="30"/>
          <w:szCs w:val="30"/>
          <w:cs/>
          <w:lang w:val="th-TH"/>
        </w:rPr>
        <w:t>ดังกล่าว</w:t>
      </w:r>
      <w:r w:rsidR="007771F9" w:rsidRPr="007771F9">
        <w:rPr>
          <w:rFonts w:asciiTheme="majorBidi" w:hAnsiTheme="majorBidi" w:hint="cs"/>
          <w:sz w:val="30"/>
          <w:szCs w:val="30"/>
          <w:cs/>
          <w:lang w:val="th-TH"/>
        </w:rPr>
        <w:t>ได้จ่าย</w:t>
      </w:r>
      <w:r w:rsidR="00AD760C" w:rsidRPr="007771F9">
        <w:rPr>
          <w:rFonts w:asciiTheme="majorBidi" w:hAnsiTheme="majorBidi"/>
          <w:sz w:val="30"/>
          <w:szCs w:val="30"/>
          <w:cs/>
          <w:lang w:val="th-TH"/>
        </w:rPr>
        <w:t>ให้แก่</w:t>
      </w:r>
      <w:r w:rsidR="007771F9" w:rsidRPr="007771F9">
        <w:rPr>
          <w:rFonts w:asciiTheme="majorBidi" w:hAnsiTheme="majorBidi"/>
          <w:sz w:val="30"/>
          <w:szCs w:val="30"/>
          <w:cs/>
          <w:lang w:val="th-TH"/>
        </w:rPr>
        <w:br/>
      </w:r>
      <w:r w:rsidR="00AD760C" w:rsidRPr="007771F9">
        <w:rPr>
          <w:rFonts w:asciiTheme="majorBidi" w:hAnsiTheme="majorBidi"/>
          <w:sz w:val="30"/>
          <w:szCs w:val="30"/>
          <w:cs/>
          <w:lang w:val="th-TH"/>
        </w:rPr>
        <w:t>ผู้ถือหุ้นแล้วในเดือน</w:t>
      </w:r>
      <w:r w:rsidR="00AD760C" w:rsidRPr="007771F9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="00AD760C" w:rsidRPr="007771F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D760C" w:rsidRPr="007771F9">
        <w:rPr>
          <w:rFonts w:asciiTheme="majorBidi" w:hAnsiTheme="majorBidi"/>
          <w:sz w:val="30"/>
          <w:szCs w:val="30"/>
          <w:lang w:val="en-US"/>
        </w:rPr>
        <w:t>2562</w:t>
      </w:r>
    </w:p>
    <w:p w14:paraId="1932F5B7" w14:textId="77777777" w:rsidR="007A457A" w:rsidRPr="00AC45BA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0934BD" w14:textId="77777777" w:rsidR="007A457A" w:rsidRPr="004D7DBC" w:rsidRDefault="007A457A" w:rsidP="007A457A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871628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</w:p>
    <w:p w14:paraId="23390689" w14:textId="77777777" w:rsidR="007A457A" w:rsidRPr="004D7DBC" w:rsidRDefault="007A457A" w:rsidP="007A457A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DBC815F" w14:textId="77777777" w:rsidR="007A457A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4D7DBC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D7DBC">
        <w:rPr>
          <w:rFonts w:asciiTheme="majorBidi" w:hAnsiTheme="majorBidi" w:cstheme="majorBidi"/>
          <w:sz w:val="30"/>
          <w:szCs w:val="30"/>
        </w:rPr>
        <w:t>,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025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D7DBC">
        <w:rPr>
          <w:rFonts w:asciiTheme="majorBidi" w:hAnsiTheme="majorBidi" w:cstheme="majorBidi"/>
          <w:sz w:val="30"/>
          <w:szCs w:val="30"/>
        </w:rPr>
        <w:t>,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367</w:t>
      </w:r>
      <w:r w:rsidRPr="004D7DBC">
        <w:rPr>
          <w:rFonts w:asciiTheme="majorBidi" w:hAnsiTheme="majorBidi" w:cstheme="majorBidi"/>
          <w:sz w:val="30"/>
          <w:szCs w:val="30"/>
        </w:rPr>
        <w:t>.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75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4D7DBC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14:paraId="23BBFDEB" w14:textId="77777777" w:rsidR="007A457A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E08E321" w14:textId="77777777" w:rsidR="007A457A" w:rsidRPr="00AE0CB1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Pr="00871628">
        <w:rPr>
          <w:rFonts w:asciiTheme="majorBidi" w:hAnsiTheme="majorBidi"/>
          <w:sz w:val="30"/>
          <w:szCs w:val="30"/>
          <w:lang w:val="en-US"/>
        </w:rPr>
        <w:t>7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มิถุนายน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คณะกรรมการของบริษัทมีมติอนุมัติการจัดสรรกำไรเป็นเงินปันผลระหว่างกาลจากกำไรสะสม ณ วันที่ </w:t>
      </w:r>
      <w:r w:rsidRPr="00871628">
        <w:rPr>
          <w:rFonts w:asciiTheme="majorBidi" w:hAnsiTheme="majorBidi"/>
          <w:sz w:val="30"/>
          <w:szCs w:val="30"/>
          <w:lang w:val="en-US"/>
        </w:rPr>
        <w:t>31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 w:rsidRPr="00871628">
        <w:rPr>
          <w:rFonts w:asciiTheme="majorBidi" w:hAnsiTheme="majorBidi"/>
          <w:sz w:val="30"/>
          <w:szCs w:val="30"/>
          <w:lang w:val="en-US"/>
        </w:rPr>
        <w:t>2561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Pr="00871628">
        <w:rPr>
          <w:rFonts w:asciiTheme="majorBidi" w:hAnsiTheme="majorBidi"/>
          <w:sz w:val="30"/>
          <w:szCs w:val="30"/>
          <w:lang w:val="en-US"/>
        </w:rPr>
        <w:t>0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Pr="00871628">
        <w:rPr>
          <w:rFonts w:asciiTheme="majorBidi" w:hAnsiTheme="majorBidi"/>
          <w:sz w:val="30"/>
          <w:szCs w:val="30"/>
          <w:lang w:val="en-US"/>
        </w:rPr>
        <w:t>15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บาท รวมเป็นจำนวนเงินทั้งสิ้น </w:t>
      </w:r>
      <w:r w:rsidRPr="00871628">
        <w:rPr>
          <w:rFonts w:asciiTheme="majorBidi" w:hAnsiTheme="majorBidi"/>
          <w:sz w:val="30"/>
          <w:szCs w:val="30"/>
          <w:lang w:val="en-US"/>
        </w:rPr>
        <w:t>374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Pr="00871628">
        <w:rPr>
          <w:rFonts w:asciiTheme="majorBidi" w:hAnsiTheme="majorBidi"/>
          <w:sz w:val="30"/>
          <w:szCs w:val="30"/>
          <w:lang w:val="en-US"/>
        </w:rPr>
        <w:t>55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เงินปันผลดังกล่าวได้จ่ายให้แก่ผู้ถือหุ้นแล้วในเดือนมิถุนายน </w:t>
      </w:r>
      <w:r w:rsidRPr="00871628">
        <w:rPr>
          <w:rFonts w:asciiTheme="majorBidi" w:hAnsiTheme="majorBidi"/>
          <w:sz w:val="30"/>
          <w:szCs w:val="30"/>
          <w:lang w:val="en-US"/>
        </w:rPr>
        <w:t>2561</w:t>
      </w:r>
    </w:p>
    <w:p w14:paraId="35FE631F" w14:textId="77777777" w:rsidR="0020350A" w:rsidRDefault="0020350A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B2D7918" w14:textId="77777777" w:rsidR="00962B9E" w:rsidRPr="00553337" w:rsidRDefault="00962B9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A8B8FF2" w14:textId="77777777" w:rsidR="00962B9E" w:rsidRPr="003334E8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1E0510" w14:textId="77777777" w:rsidR="00976329" w:rsidRPr="003334E8" w:rsidRDefault="00976329" w:rsidP="009763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334E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5B521F5" w14:textId="77777777" w:rsidR="00976329" w:rsidRPr="003334E8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0E4AA9E" w14:textId="77777777" w:rsidR="00976329" w:rsidRPr="003334E8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F72377A" w14:textId="77777777" w:rsidR="00976329" w:rsidRDefault="00976329" w:rsidP="00DB26C8">
      <w:pPr>
        <w:spacing w:line="240" w:lineRule="auto"/>
        <w:rPr>
          <w:sz w:val="24"/>
          <w:szCs w:val="24"/>
        </w:rPr>
      </w:pPr>
    </w:p>
    <w:tbl>
      <w:tblPr>
        <w:tblpPr w:leftFromText="180" w:rightFromText="180" w:vertAnchor="text" w:horzAnchor="margin" w:tblpX="417" w:tblpY="183"/>
        <w:tblW w:w="93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4"/>
        <w:gridCol w:w="180"/>
        <w:gridCol w:w="900"/>
        <w:gridCol w:w="180"/>
        <w:gridCol w:w="984"/>
        <w:gridCol w:w="180"/>
        <w:gridCol w:w="906"/>
        <w:gridCol w:w="178"/>
        <w:gridCol w:w="1044"/>
      </w:tblGrid>
      <w:tr w:rsidR="00976329" w:rsidRPr="003334E8" w14:paraId="4843F19B" w14:textId="77777777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5BC7397B" w14:textId="77777777"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846" w:type="dxa"/>
            <w:gridSpan w:val="9"/>
          </w:tcPr>
          <w:p w14:paraId="04F50EC3" w14:textId="77777777"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3334E8" w14:paraId="258C21A4" w14:textId="77777777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7198ABEF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0908EDDB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699B21E" w14:textId="77777777"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2EE48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3334E8" w14:paraId="453718F9" w14:textId="77777777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0BF3501F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5569F1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CDEA43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A0F084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637F289" w14:textId="77777777"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6B6051E6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932E67A" w14:textId="77777777"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60C0D552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0C4A66B" w14:textId="77777777"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3314BD5" w14:textId="77777777"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70F6E" w:rsidRPr="003334E8" w14:paraId="5746D902" w14:textId="77777777" w:rsidTr="00EF1542">
        <w:tc>
          <w:tcPr>
            <w:tcW w:w="3510" w:type="dxa"/>
            <w:shd w:val="clear" w:color="auto" w:fill="auto"/>
          </w:tcPr>
          <w:p w14:paraId="6DC5E631" w14:textId="77777777" w:rsidR="00670F6E" w:rsidRPr="003334E8" w:rsidRDefault="00670F6E" w:rsidP="0086528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846" w:type="dxa"/>
            <w:gridSpan w:val="9"/>
          </w:tcPr>
          <w:p w14:paraId="5C1CC88E" w14:textId="77777777" w:rsidR="00670F6E" w:rsidRPr="003334E8" w:rsidRDefault="00670F6E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3334E8" w14:paraId="6454C164" w14:textId="77777777" w:rsidTr="0062312A">
        <w:trPr>
          <w:cantSplit/>
        </w:trPr>
        <w:tc>
          <w:tcPr>
            <w:tcW w:w="3510" w:type="dxa"/>
            <w:shd w:val="clear" w:color="auto" w:fill="auto"/>
          </w:tcPr>
          <w:p w14:paraId="5400115E" w14:textId="77777777" w:rsidR="00976329" w:rsidRPr="0076537A" w:rsidRDefault="004665B6" w:rsidP="00135AFF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="003A27F5"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135AF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กันยา</w:t>
            </w:r>
            <w:r w:rsidR="003A27F5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ยน</w:t>
            </w:r>
            <w:r w:rsidR="003A27F5"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665B6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4" w:type="dxa"/>
          </w:tcPr>
          <w:p w14:paraId="21A735B7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C47CE8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F89870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FCD775" w14:textId="77777777"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7E26405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23D65B" w14:textId="77777777"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0E31FED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44C89C9" w14:textId="77777777"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74EC7D3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329" w:rsidRPr="003334E8" w14:paraId="7E06810B" w14:textId="77777777" w:rsidTr="0062312A">
        <w:trPr>
          <w:cantSplit/>
        </w:trPr>
        <w:tc>
          <w:tcPr>
            <w:tcW w:w="3510" w:type="dxa"/>
            <w:shd w:val="clear" w:color="auto" w:fill="auto"/>
          </w:tcPr>
          <w:p w14:paraId="228C0E12" w14:textId="77777777" w:rsidR="00976329" w:rsidRPr="003334E8" w:rsidRDefault="00976329" w:rsidP="00C10857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C108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14:paraId="72047BDD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0B763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9580C3B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DA2745" w14:textId="77777777"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9217B39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812EF8" w14:textId="77777777"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AF3C433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4BAA5C8" w14:textId="77777777"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776A78C" w14:textId="77777777"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857" w:rsidRPr="003334E8" w14:paraId="5C3DE2B1" w14:textId="77777777" w:rsidTr="0062312A">
        <w:trPr>
          <w:cantSplit/>
        </w:trPr>
        <w:tc>
          <w:tcPr>
            <w:tcW w:w="3510" w:type="dxa"/>
            <w:shd w:val="clear" w:color="auto" w:fill="auto"/>
          </w:tcPr>
          <w:p w14:paraId="5A91855F" w14:textId="77777777" w:rsidR="00C10857" w:rsidRPr="003334E8" w:rsidRDefault="00C10857" w:rsidP="001000F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1BB66974" w14:textId="77777777" w:rsidR="00C10857" w:rsidRPr="008E0C8B" w:rsidRDefault="002D7E90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E90">
              <w:rPr>
                <w:rFonts w:ascii="Angsana New" w:hAnsi="Angsana New"/>
                <w:sz w:val="30"/>
                <w:szCs w:val="30"/>
                <w:lang w:val="en-US"/>
              </w:rPr>
              <w:t>3,430,057</w:t>
            </w:r>
          </w:p>
        </w:tc>
        <w:tc>
          <w:tcPr>
            <w:tcW w:w="180" w:type="dxa"/>
            <w:vAlign w:val="bottom"/>
          </w:tcPr>
          <w:p w14:paraId="3FF835BF" w14:textId="77777777" w:rsidR="00C10857" w:rsidRPr="003334E8" w:rsidRDefault="00C10857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2B97A" w14:textId="77777777" w:rsidR="00C10857" w:rsidRPr="00290EFD" w:rsidRDefault="002D7E90" w:rsidP="00290EF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02560A" w14:textId="77777777" w:rsidR="00C10857" w:rsidRPr="003334E8" w:rsidRDefault="00C10857" w:rsidP="001000F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5AB7381" w14:textId="77777777" w:rsidR="00C10857" w:rsidRPr="003334E8" w:rsidRDefault="002D7E90" w:rsidP="001000F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E90">
              <w:rPr>
                <w:rFonts w:asciiTheme="majorBidi" w:hAnsiTheme="majorBidi" w:cstheme="majorBidi"/>
                <w:sz w:val="30"/>
                <w:szCs w:val="30"/>
              </w:rPr>
              <w:t>3,430,057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7B0CB4" w14:textId="77777777" w:rsidR="00C10857" w:rsidRPr="003334E8" w:rsidRDefault="00C10857" w:rsidP="001000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4A3445B" w14:textId="77777777" w:rsidR="00C10857" w:rsidRPr="003334E8" w:rsidRDefault="002D7E90" w:rsidP="001000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8257B6" w14:textId="77777777" w:rsidR="00C10857" w:rsidRPr="003334E8" w:rsidRDefault="00C10857" w:rsidP="001000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16BB650" w14:textId="77777777" w:rsidR="00C10857" w:rsidRPr="00530B61" w:rsidRDefault="002D7E90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E90">
              <w:rPr>
                <w:rFonts w:ascii="Angsana New" w:hAnsi="Angsana New"/>
                <w:sz w:val="30"/>
                <w:szCs w:val="30"/>
                <w:lang w:val="en-US"/>
              </w:rPr>
              <w:t>3,430,057</w:t>
            </w:r>
          </w:p>
        </w:tc>
      </w:tr>
      <w:tr w:rsidR="0062312A" w:rsidRPr="003334E8" w14:paraId="2581D099" w14:textId="77777777" w:rsidTr="00FB471C">
        <w:trPr>
          <w:cantSplit/>
        </w:trPr>
        <w:tc>
          <w:tcPr>
            <w:tcW w:w="3510" w:type="dxa"/>
            <w:shd w:val="clear" w:color="auto" w:fill="auto"/>
          </w:tcPr>
          <w:p w14:paraId="4D2E9304" w14:textId="77777777" w:rsidR="0062312A" w:rsidRPr="003334E8" w:rsidRDefault="0062312A" w:rsidP="0062312A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CADDD1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7AC5AD8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14:paraId="4A25C19F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3834" w:rsidRPr="003334E8" w14:paraId="58166D42" w14:textId="77777777" w:rsidTr="00FB471C">
        <w:trPr>
          <w:cantSplit/>
        </w:trPr>
        <w:tc>
          <w:tcPr>
            <w:tcW w:w="3510" w:type="dxa"/>
            <w:shd w:val="clear" w:color="auto" w:fill="auto"/>
          </w:tcPr>
          <w:p w14:paraId="002C3D46" w14:textId="77777777" w:rsidR="00423834" w:rsidRPr="00423834" w:rsidRDefault="004665B6" w:rsidP="0042383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23834" w:rsidRPr="004238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23834" w:rsidRPr="004238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4" w:type="dxa"/>
          </w:tcPr>
          <w:p w14:paraId="3C37690B" w14:textId="77777777"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C590D5" w14:textId="77777777"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14:paraId="1A520855" w14:textId="77777777"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2312A" w:rsidRPr="003334E8" w14:paraId="5DFEAF73" w14:textId="77777777" w:rsidTr="0062312A">
        <w:trPr>
          <w:cantSplit/>
        </w:trPr>
        <w:tc>
          <w:tcPr>
            <w:tcW w:w="3510" w:type="dxa"/>
            <w:shd w:val="clear" w:color="auto" w:fill="auto"/>
          </w:tcPr>
          <w:p w14:paraId="6F6A68A5" w14:textId="77777777" w:rsidR="0062312A" w:rsidRPr="003334E8" w:rsidRDefault="0062312A" w:rsidP="0062312A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14:paraId="603D82D1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D075F3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249C5F2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3B8025" w14:textId="77777777"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CB0043A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9F0E6C" w14:textId="77777777"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7BF907B1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BA915ED" w14:textId="77777777"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0BAEC0E" w14:textId="77777777"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12A" w:rsidRPr="00C10857" w14:paraId="2A2FDBD4" w14:textId="77777777" w:rsidTr="0062312A">
        <w:trPr>
          <w:cantSplit/>
        </w:trPr>
        <w:tc>
          <w:tcPr>
            <w:tcW w:w="3510" w:type="dxa"/>
            <w:shd w:val="clear" w:color="auto" w:fill="auto"/>
          </w:tcPr>
          <w:p w14:paraId="0E9DAADE" w14:textId="77777777" w:rsidR="0062312A" w:rsidRPr="003334E8" w:rsidRDefault="0062312A" w:rsidP="0062312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14:paraId="51B0C331" w14:textId="77777777"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053CFFA7" w14:textId="77777777" w:rsidR="0062312A" w:rsidRPr="00C10857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85CC6" w14:textId="77777777"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777BC6C2" w14:textId="77777777" w:rsidR="0062312A" w:rsidRPr="00C10857" w:rsidRDefault="0062312A" w:rsidP="0062312A">
            <w:pPr>
              <w:tabs>
                <w:tab w:val="decimal" w:pos="652"/>
                <w:tab w:val="decimal" w:pos="765"/>
                <w:tab w:val="decimal" w:pos="881"/>
              </w:tabs>
              <w:spacing w:line="240" w:lineRule="atLeast"/>
              <w:ind w:left="-199" w:right="-288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84EE78" w14:textId="77777777" w:rsidR="0062312A" w:rsidRPr="003218B6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BD6450" w14:textId="77777777" w:rsidR="0062312A" w:rsidRPr="003218B6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CBE0810" w14:textId="77777777" w:rsidR="0062312A" w:rsidRPr="003218B6" w:rsidRDefault="0062312A" w:rsidP="0062312A">
            <w:pPr>
              <w:pStyle w:val="acctfourfigures"/>
              <w:tabs>
                <w:tab w:val="decimal" w:pos="652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480DBA" w14:textId="77777777" w:rsidR="0062312A" w:rsidRPr="003334E8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4437017" w14:textId="77777777"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62312A" w:rsidRPr="003334E8" w14:paraId="50A8897A" w14:textId="77777777" w:rsidTr="0062312A">
        <w:trPr>
          <w:cantSplit/>
        </w:trPr>
        <w:tc>
          <w:tcPr>
            <w:tcW w:w="3510" w:type="dxa"/>
            <w:shd w:val="clear" w:color="auto" w:fill="auto"/>
          </w:tcPr>
          <w:p w14:paraId="091113B5" w14:textId="77777777" w:rsidR="0062312A" w:rsidRPr="003A1D69" w:rsidRDefault="0062312A" w:rsidP="0062312A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6F2DC95D" w14:textId="77777777"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4A92E0FB" w14:textId="77777777" w:rsidR="0062312A" w:rsidRPr="003334E8" w:rsidRDefault="0062312A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CDE21C" w14:textId="77777777" w:rsidR="0062312A" w:rsidRPr="00A52057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683FB7" w14:textId="77777777" w:rsidR="0062312A" w:rsidRPr="003334E8" w:rsidRDefault="0062312A" w:rsidP="0062312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261068D" w14:textId="77777777" w:rsidR="0062312A" w:rsidRPr="003218B6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453C79" w14:textId="77777777" w:rsidR="0062312A" w:rsidRPr="003218B6" w:rsidRDefault="0062312A" w:rsidP="006231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E2D9B23" w14:textId="77777777" w:rsidR="0062312A" w:rsidRPr="003218B6" w:rsidRDefault="0062312A" w:rsidP="0062312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A57BDB" w14:textId="77777777" w:rsidR="0062312A" w:rsidRPr="003334E8" w:rsidRDefault="0062312A" w:rsidP="0062312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58D815B" w14:textId="77777777" w:rsidR="0062312A" w:rsidRPr="003334E8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</w:tbl>
    <w:p w14:paraId="6CAEEC41" w14:textId="77777777" w:rsidR="0020350A" w:rsidRDefault="0020350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DAA58C7" w14:textId="77777777" w:rsidR="0020350A" w:rsidRDefault="0020350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5B1C71C7" w14:textId="77777777" w:rsidR="004D34FC" w:rsidRPr="00553337" w:rsidRDefault="004D34FC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341C0" w:rsidRPr="005533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6D45D4EE" w14:textId="77777777" w:rsidR="001000FB" w:rsidRPr="001000FB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1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162"/>
        <w:gridCol w:w="236"/>
        <w:gridCol w:w="1126"/>
        <w:gridCol w:w="236"/>
        <w:gridCol w:w="1257"/>
        <w:gridCol w:w="236"/>
        <w:gridCol w:w="1250"/>
      </w:tblGrid>
      <w:tr w:rsidR="001000FB" w:rsidRPr="005C2D3F" w14:paraId="217897FA" w14:textId="77777777" w:rsidTr="00915921">
        <w:trPr>
          <w:tblHeader/>
        </w:trPr>
        <w:tc>
          <w:tcPr>
            <w:tcW w:w="2006" w:type="pct"/>
          </w:tcPr>
          <w:p w14:paraId="2B068F0C" w14:textId="77777777"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35AA7815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7CD845C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1" w:type="pct"/>
            <w:gridSpan w:val="3"/>
          </w:tcPr>
          <w:p w14:paraId="525BA93E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5C2D3F" w14:paraId="09B45FCB" w14:textId="77777777" w:rsidTr="00915921">
        <w:trPr>
          <w:tblHeader/>
        </w:trPr>
        <w:tc>
          <w:tcPr>
            <w:tcW w:w="2006" w:type="pct"/>
          </w:tcPr>
          <w:p w14:paraId="2A6B0D3D" w14:textId="77777777"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7E7B892" w14:textId="77777777" w:rsidR="001000FB" w:rsidRPr="005C2D3F" w:rsidRDefault="00135AFF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F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35AF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3FA0A9F5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1A4EB95" w14:textId="77777777" w:rsid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7EEE62DB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A536073" w14:textId="77777777" w:rsidR="001000FB" w:rsidRPr="005C2D3F" w:rsidRDefault="00135AFF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AFF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35AF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0BA7DD0B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41D7AA7D" w14:textId="77777777" w:rsid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5C2D3F" w14:paraId="669BFD1F" w14:textId="77777777" w:rsidTr="00915921">
        <w:trPr>
          <w:tblHeader/>
        </w:trPr>
        <w:tc>
          <w:tcPr>
            <w:tcW w:w="2006" w:type="pct"/>
          </w:tcPr>
          <w:p w14:paraId="67CBB52D" w14:textId="77777777"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CF275AA" w14:textId="77777777"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14:paraId="4C98A6F7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74A3204" w14:textId="77777777"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8" w:type="pct"/>
          </w:tcPr>
          <w:p w14:paraId="146D8698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8D11F1A" w14:textId="77777777"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14:paraId="19A316E4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0B1F8A1" w14:textId="77777777"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1000FB" w:rsidRPr="005C2D3F" w14:paraId="2B6A8DDC" w14:textId="77777777" w:rsidTr="0008102A">
        <w:trPr>
          <w:tblHeader/>
        </w:trPr>
        <w:tc>
          <w:tcPr>
            <w:tcW w:w="2006" w:type="pct"/>
          </w:tcPr>
          <w:p w14:paraId="094A76CA" w14:textId="77777777"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4" w:type="pct"/>
            <w:gridSpan w:val="7"/>
          </w:tcPr>
          <w:p w14:paraId="08BBE5C6" w14:textId="77777777"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5C2D3F" w14:paraId="0E2B6F4C" w14:textId="77777777" w:rsidTr="00915921">
        <w:tc>
          <w:tcPr>
            <w:tcW w:w="2006" w:type="pct"/>
          </w:tcPr>
          <w:p w14:paraId="31D0FBDA" w14:textId="77777777" w:rsidR="001000FB" w:rsidRPr="005C2D3F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3" w:type="pct"/>
          </w:tcPr>
          <w:p w14:paraId="395AA640" w14:textId="77777777" w:rsidR="001000FB" w:rsidRPr="005C2D3F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5A8A6BC" w14:textId="77777777" w:rsidR="001000FB" w:rsidRPr="005C2D3F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2117110" w14:textId="77777777" w:rsidR="001000FB" w:rsidRPr="005C2D3F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22B2278" w14:textId="77777777"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BD61D27" w14:textId="77777777"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29268E" w14:textId="77777777"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5B8D0B5" w14:textId="77777777" w:rsidR="001000FB" w:rsidRPr="005C2D3F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A3560C" w14:paraId="3C3D6907" w14:textId="77777777" w:rsidTr="00915921">
        <w:tc>
          <w:tcPr>
            <w:tcW w:w="2006" w:type="pct"/>
          </w:tcPr>
          <w:p w14:paraId="33596B49" w14:textId="77777777" w:rsidR="006B38DA" w:rsidRPr="00A3560C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3" w:type="pct"/>
          </w:tcPr>
          <w:p w14:paraId="08759D99" w14:textId="77777777" w:rsidR="006B38DA" w:rsidRPr="00EF413B" w:rsidRDefault="001672B3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41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418,569</w:t>
            </w:r>
          </w:p>
        </w:tc>
        <w:tc>
          <w:tcPr>
            <w:tcW w:w="128" w:type="pct"/>
          </w:tcPr>
          <w:p w14:paraId="232BB466" w14:textId="77777777" w:rsidR="006B38DA" w:rsidRPr="00EF413B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5EB48146" w14:textId="77777777" w:rsidR="006B38DA" w:rsidRPr="00A3560C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28" w:type="pct"/>
          </w:tcPr>
          <w:p w14:paraId="4DD03A90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86381E0" w14:textId="77777777" w:rsidR="006B38DA" w:rsidRPr="00A3560C" w:rsidRDefault="0008102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42,348</w:t>
            </w:r>
          </w:p>
        </w:tc>
        <w:tc>
          <w:tcPr>
            <w:tcW w:w="128" w:type="pct"/>
          </w:tcPr>
          <w:p w14:paraId="2C7A46DE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9FD79FA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6B38DA" w:rsidRPr="00A3560C" w14:paraId="74A9B0A9" w14:textId="77777777" w:rsidTr="00915921">
        <w:tc>
          <w:tcPr>
            <w:tcW w:w="2006" w:type="pct"/>
          </w:tcPr>
          <w:p w14:paraId="1AF2F907" w14:textId="77777777" w:rsidR="006B38DA" w:rsidRPr="00A3560C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3" w:type="pct"/>
          </w:tcPr>
          <w:p w14:paraId="76483FF5" w14:textId="77777777" w:rsidR="006B38DA" w:rsidRPr="00EF413B" w:rsidRDefault="001672B3" w:rsidP="0091592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41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578,</w:t>
            </w:r>
            <w:r w:rsidR="009159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28" w:type="pct"/>
          </w:tcPr>
          <w:p w14:paraId="4CCA7F9B" w14:textId="77777777" w:rsidR="006B38DA" w:rsidRPr="00EF413B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0F8E42D7" w14:textId="77777777" w:rsidR="006B38DA" w:rsidRPr="00A3560C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28" w:type="pct"/>
          </w:tcPr>
          <w:p w14:paraId="5FA6EA4D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21776EA8" w14:textId="77777777" w:rsidR="006B38DA" w:rsidRPr="00A3560C" w:rsidRDefault="0008102A" w:rsidP="009159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258,</w:t>
            </w:r>
            <w:r w:rsidR="009159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  <w:tc>
          <w:tcPr>
            <w:tcW w:w="128" w:type="pct"/>
          </w:tcPr>
          <w:p w14:paraId="7DDCDEF8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D62DC49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</w:tr>
      <w:tr w:rsidR="006B38DA" w:rsidRPr="00A3560C" w14:paraId="7115A563" w14:textId="77777777" w:rsidTr="00915921">
        <w:tc>
          <w:tcPr>
            <w:tcW w:w="2006" w:type="pct"/>
          </w:tcPr>
          <w:p w14:paraId="2CEB42ED" w14:textId="77777777" w:rsidR="006B38DA" w:rsidRPr="00A3560C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8733791" w14:textId="77777777" w:rsidR="006B38DA" w:rsidRPr="00EF413B" w:rsidRDefault="0010067B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41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28,264</w:t>
            </w:r>
          </w:p>
        </w:tc>
        <w:tc>
          <w:tcPr>
            <w:tcW w:w="128" w:type="pct"/>
          </w:tcPr>
          <w:p w14:paraId="57279BBA" w14:textId="77777777" w:rsidR="006B38DA" w:rsidRPr="00EF413B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58E178C" w14:textId="77777777" w:rsidR="006B38DA" w:rsidRPr="00A3560C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28" w:type="pct"/>
          </w:tcPr>
          <w:p w14:paraId="572A1BB1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5753A3C" w14:textId="77777777" w:rsidR="006B38DA" w:rsidRPr="00A3560C" w:rsidRDefault="0008102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25,495</w:t>
            </w:r>
          </w:p>
        </w:tc>
        <w:tc>
          <w:tcPr>
            <w:tcW w:w="128" w:type="pct"/>
          </w:tcPr>
          <w:p w14:paraId="7D47B69B" w14:textId="77777777" w:rsidR="006B38DA" w:rsidRPr="00A3560C" w:rsidRDefault="006B38DA" w:rsidP="006B38DA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43355BF5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</w:tr>
      <w:tr w:rsidR="006B38DA" w:rsidRPr="00A3560C" w14:paraId="03334224" w14:textId="77777777" w:rsidTr="00915921">
        <w:tc>
          <w:tcPr>
            <w:tcW w:w="2006" w:type="pct"/>
          </w:tcPr>
          <w:p w14:paraId="6676A992" w14:textId="77777777" w:rsidR="006B38DA" w:rsidRPr="00A3560C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1542160" w14:textId="77777777" w:rsidR="006B38DA" w:rsidRPr="00EF413B" w:rsidRDefault="001672B3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4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1,025,186</w:t>
            </w:r>
          </w:p>
        </w:tc>
        <w:tc>
          <w:tcPr>
            <w:tcW w:w="128" w:type="pct"/>
          </w:tcPr>
          <w:p w14:paraId="439149D3" w14:textId="77777777" w:rsidR="006B38DA" w:rsidRPr="00EF413B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7C9F77F" w14:textId="77777777" w:rsidR="006B38DA" w:rsidRPr="00A3560C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B38DA"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</w:t>
            </w:r>
            <w:r w:rsidR="006B38DA"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28" w:type="pct"/>
          </w:tcPr>
          <w:p w14:paraId="5A28A6CA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6493838C" w14:textId="77777777" w:rsidR="006B38DA" w:rsidRPr="00A3560C" w:rsidRDefault="0008102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326,252</w:t>
            </w:r>
          </w:p>
        </w:tc>
        <w:tc>
          <w:tcPr>
            <w:tcW w:w="128" w:type="pct"/>
          </w:tcPr>
          <w:p w14:paraId="0A2A8ED8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1DB6A70C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6B38DA" w:rsidRPr="00A35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  <w:tr w:rsidR="006B38DA" w:rsidRPr="00A3560C" w14:paraId="67232670" w14:textId="77777777" w:rsidTr="00915921">
        <w:trPr>
          <w:trHeight w:val="427"/>
        </w:trPr>
        <w:tc>
          <w:tcPr>
            <w:tcW w:w="2006" w:type="pct"/>
          </w:tcPr>
          <w:p w14:paraId="607D1D31" w14:textId="77777777" w:rsidR="006B38DA" w:rsidRPr="00A3560C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AD5D0E6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7BBC7D8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EE7D77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D500976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287B56E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B481454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740AC69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A3560C" w14:paraId="7924CA82" w14:textId="77777777" w:rsidTr="00915921">
        <w:tc>
          <w:tcPr>
            <w:tcW w:w="2006" w:type="pct"/>
          </w:tcPr>
          <w:p w14:paraId="4A867EEA" w14:textId="77777777" w:rsidR="006B38DA" w:rsidRPr="00A3560C" w:rsidRDefault="006B38DA" w:rsidP="006B38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A35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ทั้งสิ้นภายใต้สัญญาเช่าดำเนินงานที่</w:t>
            </w:r>
            <w:r w:rsidRPr="00A35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บอกเลิกไม่ได้</w:t>
            </w:r>
          </w:p>
        </w:tc>
        <w:tc>
          <w:tcPr>
            <w:tcW w:w="633" w:type="pct"/>
          </w:tcPr>
          <w:p w14:paraId="24BFA3E3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FEFCE0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F380D2B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45E04C4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25E97406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14D317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1F2C2B8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A3560C" w14:paraId="0D2AE738" w14:textId="77777777" w:rsidTr="00915921">
        <w:tc>
          <w:tcPr>
            <w:tcW w:w="2006" w:type="pct"/>
          </w:tcPr>
          <w:p w14:paraId="1379C9E0" w14:textId="77777777" w:rsidR="006B38DA" w:rsidRPr="00A3560C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3" w:type="pct"/>
          </w:tcPr>
          <w:p w14:paraId="42425889" w14:textId="77777777" w:rsidR="006B38DA" w:rsidRPr="00EF413B" w:rsidRDefault="001672B3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45,162</w:t>
            </w:r>
          </w:p>
        </w:tc>
        <w:tc>
          <w:tcPr>
            <w:tcW w:w="128" w:type="pct"/>
          </w:tcPr>
          <w:p w14:paraId="064B6886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F58D9C" w14:textId="77777777" w:rsidR="006B38DA" w:rsidRPr="00A3560C" w:rsidRDefault="00EA67E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53,519</w:t>
            </w:r>
          </w:p>
        </w:tc>
        <w:tc>
          <w:tcPr>
            <w:tcW w:w="128" w:type="pct"/>
          </w:tcPr>
          <w:p w14:paraId="0846649B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F8E3400" w14:textId="77777777" w:rsidR="006B38DA" w:rsidRPr="00A3560C" w:rsidRDefault="0008102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41,077</w:t>
            </w:r>
          </w:p>
        </w:tc>
        <w:tc>
          <w:tcPr>
            <w:tcW w:w="128" w:type="pct"/>
          </w:tcPr>
          <w:p w14:paraId="5D6DA57C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2727CCF" w14:textId="77777777" w:rsidR="006B38DA" w:rsidRPr="00A3560C" w:rsidRDefault="00EA67E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48,394</w:t>
            </w:r>
          </w:p>
        </w:tc>
      </w:tr>
      <w:tr w:rsidR="006B38DA" w:rsidRPr="00A3560C" w14:paraId="4471F91C" w14:textId="77777777" w:rsidTr="00915921">
        <w:tc>
          <w:tcPr>
            <w:tcW w:w="2006" w:type="pct"/>
          </w:tcPr>
          <w:p w14:paraId="41F516E7" w14:textId="77777777" w:rsidR="006B38DA" w:rsidRPr="00A3560C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3" w:type="pct"/>
          </w:tcPr>
          <w:p w14:paraId="727C614C" w14:textId="77777777" w:rsidR="006B38DA" w:rsidRPr="00EF413B" w:rsidRDefault="001672B3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33,483</w:t>
            </w:r>
          </w:p>
        </w:tc>
        <w:tc>
          <w:tcPr>
            <w:tcW w:w="128" w:type="pct"/>
          </w:tcPr>
          <w:p w14:paraId="28ADA875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924501F" w14:textId="77777777" w:rsidR="006B38DA" w:rsidRPr="00A3560C" w:rsidRDefault="00EA67E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16,259</w:t>
            </w:r>
          </w:p>
        </w:tc>
        <w:tc>
          <w:tcPr>
            <w:tcW w:w="128" w:type="pct"/>
          </w:tcPr>
          <w:p w14:paraId="712270E7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1523E3C" w14:textId="77777777" w:rsidR="006B38DA" w:rsidRPr="00A3560C" w:rsidRDefault="0008102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28,896</w:t>
            </w:r>
          </w:p>
        </w:tc>
        <w:tc>
          <w:tcPr>
            <w:tcW w:w="128" w:type="pct"/>
          </w:tcPr>
          <w:p w14:paraId="5B2A686D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4F4F545" w14:textId="77777777" w:rsidR="006B38DA" w:rsidRPr="00A3560C" w:rsidRDefault="00EA67E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13,113</w:t>
            </w:r>
          </w:p>
        </w:tc>
      </w:tr>
      <w:tr w:rsidR="006B38DA" w:rsidRPr="00A3560C" w14:paraId="75AB0E18" w14:textId="77777777" w:rsidTr="00915921">
        <w:tc>
          <w:tcPr>
            <w:tcW w:w="2006" w:type="pct"/>
          </w:tcPr>
          <w:p w14:paraId="636E84FB" w14:textId="77777777" w:rsidR="006B38DA" w:rsidRPr="00A3560C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1F07AE9" w14:textId="77777777" w:rsidR="006B38DA" w:rsidRPr="00EF413B" w:rsidRDefault="001672B3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4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78,645</w:t>
            </w:r>
          </w:p>
        </w:tc>
        <w:tc>
          <w:tcPr>
            <w:tcW w:w="128" w:type="pct"/>
          </w:tcPr>
          <w:p w14:paraId="21A7FB70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65B368" w14:textId="77777777" w:rsidR="006B38DA" w:rsidRPr="00A3560C" w:rsidRDefault="00EA67E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69,778</w:t>
            </w:r>
          </w:p>
        </w:tc>
        <w:tc>
          <w:tcPr>
            <w:tcW w:w="128" w:type="pct"/>
          </w:tcPr>
          <w:p w14:paraId="0CA06DB5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19D72D4" w14:textId="77777777" w:rsidR="006B38DA" w:rsidRPr="00A3560C" w:rsidRDefault="0008102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69,973</w:t>
            </w:r>
          </w:p>
        </w:tc>
        <w:tc>
          <w:tcPr>
            <w:tcW w:w="128" w:type="pct"/>
          </w:tcPr>
          <w:p w14:paraId="104AD9BA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228F7C94" w14:textId="77777777" w:rsidR="006B38DA" w:rsidRPr="00A3560C" w:rsidRDefault="00EA67E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61,507</w:t>
            </w:r>
          </w:p>
        </w:tc>
      </w:tr>
      <w:tr w:rsidR="006B38DA" w:rsidRPr="00A3560C" w14:paraId="6A303DCD" w14:textId="77777777" w:rsidTr="00915921">
        <w:tc>
          <w:tcPr>
            <w:tcW w:w="2006" w:type="pct"/>
          </w:tcPr>
          <w:p w14:paraId="3E48AC7C" w14:textId="77777777" w:rsidR="006B38DA" w:rsidRPr="00A3560C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50DF9BA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431FE89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CFE7676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13322F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078FA16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C1EDCA3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7030700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A3560C" w14:paraId="5C0E632B" w14:textId="77777777" w:rsidTr="00915921">
        <w:tc>
          <w:tcPr>
            <w:tcW w:w="2006" w:type="pct"/>
          </w:tcPr>
          <w:p w14:paraId="57BFC128" w14:textId="77777777" w:rsidR="006B38DA" w:rsidRPr="00A3560C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A35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3" w:type="pct"/>
          </w:tcPr>
          <w:p w14:paraId="7261F3A5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2CCF229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72D40D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F3DE9A9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539EAD0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9F1EF21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16F75FD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A3560C" w14:paraId="551DF52F" w14:textId="77777777" w:rsidTr="00915921">
        <w:tc>
          <w:tcPr>
            <w:tcW w:w="2006" w:type="pct"/>
          </w:tcPr>
          <w:p w14:paraId="2EFF56FE" w14:textId="77777777" w:rsidR="006B38DA" w:rsidRPr="00A3560C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3" w:type="pct"/>
          </w:tcPr>
          <w:p w14:paraId="14B9171B" w14:textId="77777777" w:rsidR="006B38DA" w:rsidRPr="00A3560C" w:rsidRDefault="0010067B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105,509</w:t>
            </w:r>
          </w:p>
        </w:tc>
        <w:tc>
          <w:tcPr>
            <w:tcW w:w="128" w:type="pct"/>
          </w:tcPr>
          <w:p w14:paraId="1BB82F91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4058F78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28" w:type="pct"/>
          </w:tcPr>
          <w:p w14:paraId="645D8E23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7422C09C" w14:textId="77777777" w:rsidR="006B38DA" w:rsidRPr="00A3560C" w:rsidRDefault="0008102A" w:rsidP="00DA3390">
            <w:pPr>
              <w:pStyle w:val="BodyText"/>
              <w:tabs>
                <w:tab w:val="decimal" w:pos="7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4441016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22A2017" w14:textId="77777777" w:rsidR="006B38DA" w:rsidRPr="00A3560C" w:rsidRDefault="006B38DA" w:rsidP="00B664F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8DA" w:rsidRPr="00A3560C" w14:paraId="4D2C983F" w14:textId="77777777" w:rsidTr="00915921">
        <w:tc>
          <w:tcPr>
            <w:tcW w:w="2006" w:type="pct"/>
          </w:tcPr>
          <w:p w14:paraId="7953FC63" w14:textId="77777777" w:rsidR="006B38DA" w:rsidRPr="00A3560C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3" w:type="pct"/>
          </w:tcPr>
          <w:p w14:paraId="26066CE2" w14:textId="77777777" w:rsidR="006B38DA" w:rsidRPr="00A3560C" w:rsidRDefault="0010067B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99,661</w:t>
            </w:r>
          </w:p>
        </w:tc>
        <w:tc>
          <w:tcPr>
            <w:tcW w:w="128" w:type="pct"/>
          </w:tcPr>
          <w:p w14:paraId="5F8BEAF3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C145BF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128" w:type="pct"/>
          </w:tcPr>
          <w:p w14:paraId="329D5F38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A5AAEF9" w14:textId="77777777" w:rsidR="006B38DA" w:rsidRPr="00A3560C" w:rsidRDefault="0008102A" w:rsidP="00F8754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36,236</w:t>
            </w:r>
          </w:p>
        </w:tc>
        <w:tc>
          <w:tcPr>
            <w:tcW w:w="128" w:type="pct"/>
          </w:tcPr>
          <w:p w14:paraId="63F7792C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7F06A59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B38DA" w:rsidRPr="00A3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6B38DA" w:rsidRPr="00A3560C" w14:paraId="048D17AC" w14:textId="77777777" w:rsidTr="00915921">
        <w:tc>
          <w:tcPr>
            <w:tcW w:w="2006" w:type="pct"/>
          </w:tcPr>
          <w:p w14:paraId="42D98067" w14:textId="77777777" w:rsidR="006B38DA" w:rsidRPr="00A3560C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D1FCF41" w14:textId="77777777" w:rsidR="006B38DA" w:rsidRPr="00A3560C" w:rsidRDefault="0010067B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205,170</w:t>
            </w:r>
          </w:p>
        </w:tc>
        <w:tc>
          <w:tcPr>
            <w:tcW w:w="128" w:type="pct"/>
          </w:tcPr>
          <w:p w14:paraId="385EB04E" w14:textId="77777777" w:rsidR="006B38DA" w:rsidRPr="00A3560C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39E62F3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  <w:r w:rsidR="006B38DA" w:rsidRPr="00A35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28" w:type="pct"/>
          </w:tcPr>
          <w:p w14:paraId="0E46CA1D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C4791A" w14:textId="77777777" w:rsidR="006B38DA" w:rsidRPr="00A3560C" w:rsidRDefault="0008102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36,236</w:t>
            </w:r>
          </w:p>
        </w:tc>
        <w:tc>
          <w:tcPr>
            <w:tcW w:w="128" w:type="pct"/>
          </w:tcPr>
          <w:p w14:paraId="2866A7A0" w14:textId="77777777" w:rsidR="006B38DA" w:rsidRPr="00A3560C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5395C0D" w14:textId="77777777" w:rsidR="006B38DA" w:rsidRPr="00A3560C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6B38DA" w:rsidRPr="00A35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5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</w:tbl>
    <w:p w14:paraId="33D1D6C2" w14:textId="77777777" w:rsidR="001000FB" w:rsidRPr="00A3560C" w:rsidRDefault="001000FB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28AFF0" w14:textId="77777777" w:rsidR="00411244" w:rsidRPr="00A3560C" w:rsidRDefault="0063057A" w:rsidP="0063057A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356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35AFF" w:rsidRPr="00A3560C">
        <w:rPr>
          <w:rFonts w:ascii="Angsana New" w:hAnsi="Angsana New"/>
          <w:sz w:val="30"/>
          <w:szCs w:val="30"/>
          <w:lang w:val="en-US"/>
        </w:rPr>
        <w:t xml:space="preserve">30 </w:t>
      </w:r>
      <w:r w:rsidR="00135AFF" w:rsidRPr="00A3560C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A3560C">
        <w:rPr>
          <w:rFonts w:ascii="Angsana New" w:hAnsi="Angsana New"/>
          <w:sz w:val="30"/>
          <w:szCs w:val="30"/>
          <w:lang w:val="en-US"/>
        </w:rPr>
        <w:t xml:space="preserve"> </w:t>
      </w:r>
      <w:r w:rsidR="004665B6" w:rsidRPr="00A3560C">
        <w:rPr>
          <w:rFonts w:ascii="Angsana New" w:hAnsi="Angsana New"/>
          <w:sz w:val="30"/>
          <w:szCs w:val="30"/>
          <w:lang w:val="en-US"/>
        </w:rPr>
        <w:t>2562</w:t>
      </w:r>
      <w:r w:rsidRPr="00A3560C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="006B38DA" w:rsidRPr="00A356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0067B" w:rsidRPr="00A3560C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1672B3">
        <w:rPr>
          <w:rFonts w:asciiTheme="majorBidi" w:hAnsiTheme="majorBidi" w:cstheme="majorBidi"/>
          <w:sz w:val="30"/>
          <w:szCs w:val="30"/>
          <w:lang w:val="en-US"/>
        </w:rPr>
        <w:t>5.5</w:t>
      </w:r>
      <w:r w:rsidR="006B38DA" w:rsidRPr="00A356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3560C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3560C">
        <w:rPr>
          <w:rFonts w:ascii="Angsana New" w:hAnsi="Angsana New"/>
          <w:i/>
          <w:iCs/>
          <w:sz w:val="30"/>
          <w:szCs w:val="30"/>
          <w:cs/>
        </w:rPr>
        <w:t>(</w:t>
      </w:r>
      <w:r w:rsidR="004665B6" w:rsidRPr="00A3560C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A3560C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665B6" w:rsidRPr="00A3560C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Pr="00A3560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665B6" w:rsidRPr="00A3560C">
        <w:rPr>
          <w:rFonts w:ascii="Angsana New" w:hAnsi="Angsana New"/>
          <w:i/>
          <w:iCs/>
          <w:sz w:val="30"/>
          <w:szCs w:val="30"/>
          <w:lang w:val="en-US"/>
        </w:rPr>
        <w:t>877</w:t>
      </w:r>
      <w:r w:rsidRPr="00A3560C">
        <w:rPr>
          <w:rFonts w:ascii="Angsana New" w:hAnsi="Angsana New"/>
          <w:i/>
          <w:iCs/>
          <w:sz w:val="30"/>
          <w:szCs w:val="30"/>
          <w:cs/>
        </w:rPr>
        <w:t>.</w:t>
      </w:r>
      <w:r w:rsidR="004665B6" w:rsidRPr="00A3560C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Pr="00A3560C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6B38DA" w:rsidRPr="00A3560C">
        <w:rPr>
          <w:rFonts w:ascii="Angsana New" w:hAnsi="Angsana New"/>
          <w:sz w:val="30"/>
          <w:szCs w:val="30"/>
          <w:cs/>
        </w:rPr>
        <w:t xml:space="preserve"> </w:t>
      </w:r>
      <w:r w:rsidR="006B38DA" w:rsidRPr="00A3560C">
        <w:rPr>
          <w:rFonts w:ascii="Angsana New" w:hAnsi="Angsana New" w:hint="cs"/>
          <w:sz w:val="30"/>
          <w:szCs w:val="30"/>
          <w:cs/>
        </w:rPr>
        <w:t>และ</w:t>
      </w:r>
      <w:r w:rsidRPr="00A3560C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77F24D65" w14:textId="77777777" w:rsidR="0020350A" w:rsidRPr="00A3560C" w:rsidRDefault="0020350A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3560C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25901946" w14:textId="77777777" w:rsidR="004D34FC" w:rsidRPr="00A3560C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3560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24265664" w14:textId="77777777" w:rsidR="004D34FC" w:rsidRPr="00A3560C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DCD0A80" w14:textId="77777777" w:rsidR="00875220" w:rsidRPr="00A3560C" w:rsidRDefault="00CC1CA8" w:rsidP="00F419E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3560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3560C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A356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</w:t>
      </w:r>
      <w:r w:rsidR="00265ADA" w:rsidRPr="00A356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35AFF" w:rsidRPr="00A3560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35AFF" w:rsidRPr="00A3560C">
        <w:rPr>
          <w:rFonts w:asciiTheme="majorBidi" w:hAnsiTheme="majorBidi"/>
          <w:sz w:val="30"/>
          <w:szCs w:val="30"/>
          <w:cs/>
          <w:lang w:val="en-US"/>
        </w:rPr>
        <w:t>กันยายน</w:t>
      </w:r>
      <w:r w:rsidR="00265ADA" w:rsidRPr="00A356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665B6" w:rsidRPr="00A356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A356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3560C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A3560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A3560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3560C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AE055A" w:rsidRPr="00A3560C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5120D3" w:rsidRPr="00A356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2B3">
        <w:rPr>
          <w:rFonts w:asciiTheme="majorBidi" w:hAnsiTheme="majorBidi" w:cstheme="majorBidi"/>
          <w:sz w:val="30"/>
          <w:szCs w:val="30"/>
        </w:rPr>
        <w:t>3,079.3</w:t>
      </w:r>
      <w:r w:rsidR="001E4BFB" w:rsidRPr="00A3560C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3560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A356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4665B6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A356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A3560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4665B6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="00AE055A" w:rsidRPr="00A3560C">
        <w:rPr>
          <w:rFonts w:asciiTheme="majorBidi" w:hAnsiTheme="majorBidi" w:cstheme="majorBidi"/>
          <w:sz w:val="30"/>
          <w:szCs w:val="30"/>
        </w:rPr>
        <w:t>:</w:t>
      </w:r>
      <w:r w:rsidR="00AE055A" w:rsidRPr="00A356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65B6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63057A" w:rsidRPr="00A3560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665B6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169</w:t>
      </w:r>
      <w:r w:rsidR="0063057A" w:rsidRPr="00A3560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665B6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63057A" w:rsidRPr="00A356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A356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3560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A3560C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A356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A3560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E055A" w:rsidRPr="00A3560C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5120D3" w:rsidRPr="00A356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2B3">
        <w:rPr>
          <w:rFonts w:asciiTheme="majorBidi" w:hAnsiTheme="majorBidi" w:cstheme="majorBidi"/>
          <w:sz w:val="30"/>
          <w:szCs w:val="30"/>
          <w:lang w:val="en-US"/>
        </w:rPr>
        <w:t>3,404.9</w:t>
      </w:r>
      <w:r w:rsidR="00AE055A" w:rsidRPr="00A3560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E055A" w:rsidRPr="00A356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4665B6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A356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A3560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4665B6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="00AE055A" w:rsidRPr="00A3560C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A356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65B6" w:rsidRPr="00A3560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930063" w:rsidRPr="00A3560C">
        <w:rPr>
          <w:rFonts w:asciiTheme="majorBidi" w:hAnsiTheme="majorBidi" w:cstheme="majorBidi"/>
          <w:i/>
          <w:iCs/>
          <w:color w:val="000000"/>
          <w:sz w:val="30"/>
          <w:szCs w:val="30"/>
        </w:rPr>
        <w:t>,</w:t>
      </w:r>
      <w:r w:rsidR="004665B6" w:rsidRPr="00A3560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415</w:t>
      </w:r>
      <w:r w:rsidR="00930063" w:rsidRPr="00A3560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4665B6" w:rsidRPr="00A3560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930063" w:rsidRPr="00A3560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AE055A" w:rsidRPr="00A356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3560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A3560C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6E18B7F9" w14:textId="77777777" w:rsidR="00B16FAF" w:rsidRPr="00A3560C" w:rsidRDefault="00B16FAF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56C5D1" w14:textId="77777777" w:rsidR="004D34FC" w:rsidRPr="00A3560C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3560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A356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A3560C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CEFAE3B" w14:textId="77777777" w:rsidR="005032CB" w:rsidRPr="00A3560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1FBD5F8" w14:textId="77777777" w:rsidR="009A0135" w:rsidRPr="004D7DBC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560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4665B6" w:rsidRPr="00A356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3560C">
        <w:rPr>
          <w:rFonts w:asciiTheme="majorBidi" w:hAnsiTheme="majorBidi" w:cstheme="majorBidi"/>
          <w:sz w:val="30"/>
          <w:szCs w:val="30"/>
        </w:rPr>
        <w:t xml:space="preserve"> </w:t>
      </w:r>
      <w:r w:rsidRPr="00A3560C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A3560C">
        <w:rPr>
          <w:rFonts w:asciiTheme="majorBidi" w:hAnsiTheme="majorBidi" w:cstheme="majorBidi"/>
          <w:sz w:val="30"/>
          <w:szCs w:val="30"/>
          <w:cs/>
        </w:rPr>
        <w:br/>
      </w:r>
      <w:r w:rsidR="004665B6" w:rsidRPr="00A3560C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0A420C" w:rsidRPr="00A3560C">
        <w:rPr>
          <w:rFonts w:asciiTheme="majorBidi" w:hAnsiTheme="majorBidi" w:cstheme="majorBidi"/>
          <w:sz w:val="30"/>
          <w:szCs w:val="30"/>
        </w:rPr>
        <w:t xml:space="preserve"> - </w:t>
      </w:r>
      <w:r w:rsidR="004665B6" w:rsidRPr="00A356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A3560C">
        <w:rPr>
          <w:rFonts w:asciiTheme="majorBidi" w:hAnsiTheme="majorBidi" w:cstheme="majorBidi"/>
          <w:sz w:val="30"/>
          <w:szCs w:val="30"/>
        </w:rPr>
        <w:t xml:space="preserve"> </w:t>
      </w:r>
      <w:r w:rsidRPr="00A3560C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4665B6" w:rsidRPr="00A356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A3560C">
        <w:rPr>
          <w:rFonts w:asciiTheme="majorBidi" w:hAnsiTheme="majorBidi" w:cstheme="majorBidi"/>
          <w:sz w:val="30"/>
          <w:szCs w:val="30"/>
        </w:rPr>
        <w:t xml:space="preserve"> </w:t>
      </w:r>
      <w:r w:rsidRPr="00A3560C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354C37FA" w14:textId="77777777"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80C4418" w14:textId="77777777" w:rsidR="00B16FAF" w:rsidRPr="005C410F" w:rsidRDefault="00B16FAF" w:rsidP="00B16FAF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C410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5C41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="008C6D4C" w:rsidRPr="005C41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คลาวด์สำหรับ</w:t>
      </w:r>
      <w:r w:rsidR="00791FC9" w:rsidRPr="005C41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ซอฟต์แวร์</w:t>
      </w:r>
      <w:r w:rsidR="00791FC9" w:rsidRPr="005C410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คอมพิวเตอร์</w:t>
      </w:r>
    </w:p>
    <w:p w14:paraId="199D2822" w14:textId="77777777" w:rsidR="00B16FAF" w:rsidRPr="005C410F" w:rsidRDefault="00B16FAF" w:rsidP="00B16FAF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D196AE8" w14:textId="77777777" w:rsidR="00B16FAF" w:rsidRPr="005C410F" w:rsidRDefault="00B16FAF" w:rsidP="00B16FAF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</w:pPr>
      <w:r w:rsidRPr="005C41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C410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ได้ทำสัญญา</w:t>
      </w:r>
      <w:r w:rsidR="008C6D4C" w:rsidRPr="005C410F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บริการคลาวด์สำหรับ</w:t>
      </w:r>
      <w:r w:rsidR="00791FC9" w:rsidRPr="005C410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ซอฟต์แวร์</w:t>
      </w:r>
      <w:r w:rsidR="00791FC9" w:rsidRPr="005C410F">
        <w:rPr>
          <w:rFonts w:asciiTheme="majorBidi" w:hAnsiTheme="majorBidi"/>
          <w:snapToGrid w:val="0"/>
          <w:sz w:val="30"/>
          <w:szCs w:val="30"/>
          <w:cs/>
          <w:lang w:eastAsia="th-TH"/>
        </w:rPr>
        <w:t>คอมพิวเตอร์</w:t>
      </w:r>
      <w:r w:rsidRPr="005C410F">
        <w:rPr>
          <w:rFonts w:asciiTheme="majorBidi" w:hAnsiTheme="majorBidi"/>
          <w:snapToGrid w:val="0"/>
          <w:sz w:val="30"/>
          <w:szCs w:val="30"/>
          <w:cs/>
          <w:lang w:eastAsia="th-TH"/>
        </w:rPr>
        <w:t>กับบริษัท</w:t>
      </w:r>
      <w:r w:rsidRPr="005C410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ในประเทศแห่งหนึ่ง ซึ่งเป็นสัญญาระยะยาว </w:t>
      </w:r>
      <w:r w:rsidR="008C6D4C" w:rsidRPr="005C410F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  <w:r w:rsidRPr="005C410F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5C410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5C410F">
        <w:rPr>
          <w:rFonts w:asciiTheme="majorBidi" w:hAnsiTheme="majorBidi" w:cstheme="majorBidi"/>
          <w:sz w:val="30"/>
          <w:szCs w:val="30"/>
          <w:cs/>
        </w:rPr>
        <w:t>สัญญามีผลบั</w:t>
      </w:r>
      <w:r w:rsidR="008C6D4C" w:rsidRPr="005C410F">
        <w:rPr>
          <w:rFonts w:asciiTheme="majorBidi" w:hAnsiTheme="majorBidi" w:cstheme="majorBidi"/>
          <w:sz w:val="30"/>
          <w:szCs w:val="30"/>
          <w:cs/>
        </w:rPr>
        <w:t>งคับใช้และจะทยอยสิ้นสุดในเดือนสิงหา</w:t>
      </w:r>
      <w:r w:rsidRPr="005C410F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5C410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C6D4C" w:rsidRPr="005C410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C410F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142091" w:rsidRPr="005C410F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โดยบริษัท</w:t>
      </w:r>
      <w:r w:rsidR="00AE7E5F" w:rsidRPr="005C410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มีภาระ</w:t>
      </w:r>
      <w:r w:rsidR="00800F7F" w:rsidRPr="005C410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ผูกพัน</w:t>
      </w:r>
      <w:r w:rsidR="004649C5" w:rsidRPr="005C410F">
        <w:rPr>
          <w:rFonts w:asciiTheme="majorBidi" w:hAnsiTheme="majorBidi" w:cstheme="majorBidi"/>
          <w:sz w:val="30"/>
          <w:szCs w:val="30"/>
          <w:cs/>
        </w:rPr>
        <w:t>ที่จะจ่ายค่า</w:t>
      </w:r>
      <w:r w:rsidR="00800F7F" w:rsidRPr="005C410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บริการเป็นจำนวนเงิน</w:t>
      </w:r>
      <w:r w:rsidR="00800F7F" w:rsidRPr="005C410F">
        <w:rPr>
          <w:rFonts w:asciiTheme="majorBidi" w:hAnsiTheme="majorBidi"/>
          <w:snapToGrid w:val="0"/>
          <w:sz w:val="30"/>
          <w:szCs w:val="30"/>
          <w:lang w:val="en-US" w:eastAsia="th-TH"/>
        </w:rPr>
        <w:t xml:space="preserve">  8 - 11 </w:t>
      </w:r>
      <w:r w:rsidR="00800F7F" w:rsidRPr="005C410F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>ล้านบาทต่อปี</w:t>
      </w:r>
    </w:p>
    <w:p w14:paraId="132715DC" w14:textId="77777777" w:rsidR="00B16FAF" w:rsidRPr="005C410F" w:rsidRDefault="00B16FAF" w:rsidP="00B16FA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D7E48A6" w14:textId="77777777" w:rsidR="007A39A6" w:rsidRPr="004D7DBC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C410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50B5FD31" w14:textId="77777777"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0BF286D" w14:textId="77777777" w:rsidR="005032CB" w:rsidRPr="00CD65AA" w:rsidRDefault="009A0135" w:rsidP="00CD65A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4D7D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="004665B6" w:rsidRPr="004665B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</w:t>
      </w:r>
      <w:r w:rsidRPr="004D7DB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D7D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D65AA" w:rsidRPr="004D7DBC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930063" w:rsidRPr="004D7DBC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ที่ระบุในสัญญา</w:t>
      </w:r>
    </w:p>
    <w:p w14:paraId="707EBF74" w14:textId="77777777" w:rsidR="00930063" w:rsidRPr="00930063" w:rsidRDefault="00930063" w:rsidP="0093006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14:paraId="4983A7AC" w14:textId="77777777" w:rsidR="00E6387C" w:rsidRPr="003218B6" w:rsidRDefault="00E6387C" w:rsidP="00E6387C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006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สัญญาค่าเช่าอุปกรณ์รับสัญญาณ (</w:t>
      </w:r>
      <w:r w:rsidRPr="00930063">
        <w:rPr>
          <w:rFonts w:ascii="Angsana New" w:hAnsi="Angsana New"/>
          <w:b/>
          <w:bCs/>
          <w:i/>
          <w:iCs/>
          <w:sz w:val="30"/>
          <w:szCs w:val="30"/>
        </w:rPr>
        <w:t>GPS)</w:t>
      </w:r>
    </w:p>
    <w:p w14:paraId="5AC445ED" w14:textId="77777777"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6BB8A23" w14:textId="77777777" w:rsidR="00E6387C" w:rsidRDefault="00E6387C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บริษัทย่อยได้ทำสัญญาเช่าอุปกรณ์รับสัญญาณ (</w:t>
      </w:r>
      <w:r w:rsidRPr="003218B6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GPS) 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กับบริษัทในประเทศ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แห่งหนึ่ง ซึ่งเป็นสัญญาระยะยาว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ปีสัญญามีผลบังคับใช้และ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จะทยอยสิ้นสุดในเดือนกรกฎาคม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2563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โดยบริษัทตกลงจะจ่ายค่าเช่าตามระยะเวลาและเงื่อนไขต่างๆ</w:t>
      </w:r>
      <w:r w:rsidR="00793516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ที่ระบุในสัญญา</w:t>
      </w:r>
    </w:p>
    <w:p w14:paraId="53AF2FEA" w14:textId="77777777" w:rsidR="005727ED" w:rsidRDefault="005727ED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02CDFDA0" w14:textId="77777777" w:rsidR="00B16FAF" w:rsidRDefault="00B16FAF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79FE5" w14:textId="77777777" w:rsidR="005727ED" w:rsidRPr="005727E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750DD395" w14:textId="77777777" w:rsidR="005727ED" w:rsidRPr="00296082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2E7ADF3C" w14:textId="77777777" w:rsidR="00F67D6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ล้านเหรียญสหรัฐอเมริกาต่อเดือน</w:t>
      </w:r>
    </w:p>
    <w:p w14:paraId="3AD2CE0C" w14:textId="77777777" w:rsidR="00B16FAF" w:rsidRPr="005727ED" w:rsidRDefault="00B16FAF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37869D" w14:textId="77777777" w:rsidR="002D1934" w:rsidRPr="00CD65AA" w:rsidRDefault="002D1934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2134103A" w14:textId="77777777" w:rsidR="005A5157" w:rsidRPr="0022354B" w:rsidRDefault="005A5157" w:rsidP="005727ED">
      <w:pPr>
        <w:spacing w:line="240" w:lineRule="auto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655F36B8" w14:textId="77777777" w:rsidR="0062312A" w:rsidRPr="00154446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28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54446">
        <w:rPr>
          <w:rFonts w:asciiTheme="majorBidi" w:hAnsiTheme="majorBidi" w:hint="cs"/>
          <w:sz w:val="30"/>
          <w:szCs w:val="30"/>
          <w:cs/>
        </w:rPr>
        <w:t>กรกฎาคม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4665B6" w:rsidRPr="004665B6">
        <w:rPr>
          <w:rFonts w:asciiTheme="majorBidi" w:hAnsiTheme="majorBidi" w:hint="cs"/>
          <w:sz w:val="30"/>
          <w:szCs w:val="30"/>
          <w:lang w:val="en-US"/>
        </w:rPr>
        <w:t>2560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2561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15444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11</w:t>
      </w:r>
      <w:r w:rsidRPr="00154446">
        <w:rPr>
          <w:rFonts w:asciiTheme="majorBidi" w:hAnsiTheme="majorBidi"/>
          <w:sz w:val="30"/>
          <w:szCs w:val="30"/>
        </w:rPr>
        <w:t>.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0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</w:t>
      </w:r>
      <w:r w:rsidRPr="00154446">
        <w:rPr>
          <w:rFonts w:asciiTheme="majorBidi" w:hAnsiTheme="majorBidi"/>
          <w:sz w:val="30"/>
          <w:szCs w:val="30"/>
          <w:lang w:val="en-US"/>
        </w:rPr>
        <w:t>.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5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665B6" w:rsidRPr="004665B6">
        <w:rPr>
          <w:rFonts w:asciiTheme="majorBidi" w:hAnsiTheme="majorBidi" w:hint="cs"/>
          <w:sz w:val="30"/>
          <w:szCs w:val="30"/>
          <w:lang w:val="en-US"/>
        </w:rPr>
        <w:t>49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4665B6" w:rsidRPr="004665B6">
        <w:rPr>
          <w:rFonts w:asciiTheme="majorBidi" w:hAnsiTheme="majorBidi" w:hint="cs"/>
          <w:sz w:val="30"/>
          <w:szCs w:val="30"/>
          <w:lang w:val="en-US"/>
        </w:rPr>
        <w:t>3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="007C31DE">
        <w:rPr>
          <w:rFonts w:asciiTheme="majorBidi" w:hAnsiTheme="majorBidi"/>
          <w:sz w:val="30"/>
          <w:szCs w:val="30"/>
          <w:cs/>
          <w:lang w:val="th-TH"/>
        </w:rPr>
        <w:br/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154446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154446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24</w:t>
      </w:r>
      <w:r w:rsidRPr="00154446">
        <w:rPr>
          <w:rFonts w:asciiTheme="majorBidi" w:hAnsiTheme="majorBidi"/>
          <w:spacing w:val="-4"/>
          <w:sz w:val="30"/>
          <w:szCs w:val="30"/>
        </w:rPr>
        <w:t>.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15444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54446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10C30CC9" w14:textId="77777777" w:rsidR="0062312A" w:rsidRPr="00154446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25CE29A0" w14:textId="77777777" w:rsidR="00013655" w:rsidRDefault="0062312A" w:rsidP="005727ED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ในเดือนสิงหาคม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2561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บริษัทแห่งหนึ่งในประเทศไทยที่เคยซื้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อสินค้าจากบริษัท เอ็ม-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150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="00CD0D64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 ชดใช้ค่าเสียหายใ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นฐานละเมิดและผิดสัญญาเป็นจำนวน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ต่อเดือนนับแต่เดือนมิถุนายน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2561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เป็นต้นมา หากบริษัทไม่สามารถดำเนินการตามที่ร้องขอได้ ก็ขอให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้บริษัทชดใช้ค่าเสียหายประมาณ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228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ทั้งนี้ บริษัทเชื่อว่าบริษัทมิได้ละเมิดหรือผิดสัญญากับผู้ฟ้องคดี และขณะนี้บริษัทอยู่ระหว่างการดำเนินการที่เกี่ยวข้อง รวมถึงจัดเตรียมคำให้การเกี่ยวกับคดีดังกล่าว ฝ่ายบริหารของบริษัท เชื่อว่าจะไม่ได้รับ</w:t>
      </w:r>
      <w:r w:rsidR="00CD0D64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</w:p>
    <w:p w14:paraId="711FB836" w14:textId="77777777" w:rsidR="00742A90" w:rsidRDefault="00742A90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68EAEEB2" w14:textId="77777777" w:rsidR="00F11B94" w:rsidRPr="00BC3D4F" w:rsidRDefault="00E35DB9" w:rsidP="00BC3D4F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17D3FEE7" w14:textId="77777777" w:rsidR="008C6D4C" w:rsidRDefault="008C6D4C" w:rsidP="008C6D4C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3AE6AE66" w14:textId="77777777" w:rsidR="008C6D4C" w:rsidRPr="00FF2E30" w:rsidRDefault="008C6D4C" w:rsidP="008C6D4C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FF2E3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ในเดือนตุลาคม </w:t>
      </w:r>
      <w:r w:rsidRPr="00FF2E30">
        <w:rPr>
          <w:rFonts w:asciiTheme="majorBidi" w:hAnsiTheme="majorBidi"/>
          <w:spacing w:val="-4"/>
          <w:sz w:val="30"/>
          <w:szCs w:val="30"/>
          <w:lang w:val="en-US"/>
        </w:rPr>
        <w:t xml:space="preserve">2562 </w:t>
      </w:r>
      <w:r w:rsidRPr="00FF2E3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กลุ่มบริษัทได้ลงทุนในบริษัทย่อย ดังนี้ </w:t>
      </w:r>
    </w:p>
    <w:p w14:paraId="3EBD47A9" w14:textId="6916B1FB" w:rsidR="00806AED" w:rsidRPr="00FF2E30" w:rsidRDefault="00806AED" w:rsidP="00A74470">
      <w:pPr>
        <w:pStyle w:val="ListParagraph"/>
        <w:numPr>
          <w:ilvl w:val="2"/>
          <w:numId w:val="40"/>
        </w:numPr>
        <w:tabs>
          <w:tab w:val="clear" w:pos="540"/>
        </w:tabs>
        <w:spacing w:before="240"/>
        <w:ind w:hanging="453"/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</w:pP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 xml:space="preserve">บริษัท โอสถสภา เอ็นเตอร์ไพรซ์ จำกัด ซึ่งเป็นบริษัทย่อยของบริษัทได้ชำระค่าหุ้นเพิ่มทุนใน </w:t>
      </w:r>
      <w:proofErr w:type="spellStart"/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>Oventure</w:t>
      </w:r>
      <w:proofErr w:type="spellEnd"/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 Pte. Ltd.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เป็นจำนวนเงิน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17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ล้านเหรียญสหรัฐอเมริกา </w:t>
      </w:r>
      <w:r w:rsidR="00FC7AD6" w:rsidRPr="00FF2E30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>ทั้งนี้เป็นไปตามมติผู้ถือหุ้นของบริษัทย่อยดังกล่าว</w:t>
      </w:r>
    </w:p>
    <w:p w14:paraId="7E72F89B" w14:textId="77777777" w:rsidR="008C6D4C" w:rsidRPr="00FF2E30" w:rsidRDefault="008C6D4C" w:rsidP="008C6D4C">
      <w:pPr>
        <w:pStyle w:val="ListParagraph"/>
        <w:numPr>
          <w:ilvl w:val="2"/>
          <w:numId w:val="40"/>
        </w:numPr>
        <w:tabs>
          <w:tab w:val="clear" w:pos="540"/>
          <w:tab w:val="clear" w:pos="1020"/>
        </w:tabs>
        <w:spacing w:before="240"/>
        <w:ind w:hanging="453"/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</w:pP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กลุ่มบริษัทได้ซื้อเงินลงทุนใน บริษัท เอเซีย เวนดิ้ง แมชชีน โอเปอร์เรชั่น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จำกัด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ในสัดส่วนร้อยละ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51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คิดเป็นจำนวนเงิน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>25.5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 ล้านบาท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>ทั้งนี้เป็นไปตามมติที่ประชุมคณะกรรมการของบริษัท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สำหรับเรื่องดังกล่าว</w:t>
      </w:r>
    </w:p>
    <w:p w14:paraId="35A756B7" w14:textId="6031140A" w:rsidR="00CB0470" w:rsidRDefault="008838F8" w:rsidP="00534412">
      <w:pPr>
        <w:pStyle w:val="ListParagraph"/>
        <w:numPr>
          <w:ilvl w:val="2"/>
          <w:numId w:val="40"/>
        </w:numPr>
        <w:tabs>
          <w:tab w:val="clear" w:pos="540"/>
          <w:tab w:val="clear" w:pos="1020"/>
        </w:tabs>
        <w:spacing w:before="240"/>
        <w:ind w:hanging="453"/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</w:pP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กลุ่มบริษัทได้</w:t>
      </w:r>
      <w:r w:rsidR="00D768E2"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ลงทุนเพิ่ม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ใน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 OSOTSPA LOI HEIN COMPANY LIMITED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lang w:val="en-US"/>
        </w:rPr>
        <w:t xml:space="preserve">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ซึ่งเป็นบริษัทย่อยใน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>สาธารณรัฐแห่งสหภาพเมียนมาร์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 </w:t>
      </w:r>
      <w:r w:rsidR="005353E1"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ด้วย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จำนวนเงิน</w:t>
      </w:r>
      <w:r w:rsidR="00D768E2"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รวม</w:t>
      </w:r>
      <w:r w:rsidR="00FF2E30"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 390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ล้าน</w:t>
      </w:r>
      <w:r w:rsidR="005353E1"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บาท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 โดยภายหลังจากการเพิ่มทุนจะทำให้สัดส่วนเงินลงทุนของกลุ่มบริษัทที่ถือในบริษัทย่อยดังกล่าว เปลี่ยนจากร้อยละ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51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เป็นร้อยละ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>85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 xml:space="preserve"> ทั้งนี้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 xml:space="preserve">เป็นไปตามมติที่ประชุมคณะกรรมการของบริษัท เมื่อวันที่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 xml:space="preserve">17 </w:t>
      </w:r>
      <w:r w:rsidRPr="00FF2E30">
        <w:rPr>
          <w:rFonts w:asciiTheme="majorBidi" w:hAnsiTheme="majorBidi" w:hint="cs"/>
          <w:b w:val="0"/>
          <w:bCs w:val="0"/>
          <w:i w:val="0"/>
          <w:iCs w:val="0"/>
          <w:spacing w:val="-4"/>
          <w:cs/>
          <w:lang w:val="en-US"/>
        </w:rPr>
        <w:t>กรกฎาคม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 xml:space="preserve"> </w:t>
      </w:r>
      <w:r w:rsidRPr="00FF2E30">
        <w:rPr>
          <w:rFonts w:asciiTheme="majorBidi" w:hAnsiTheme="majorBidi"/>
          <w:b w:val="0"/>
          <w:bCs w:val="0"/>
          <w:i w:val="0"/>
          <w:iCs w:val="0"/>
          <w:spacing w:val="-4"/>
          <w:lang w:val="en-US"/>
        </w:rPr>
        <w:t>2562</w:t>
      </w:r>
    </w:p>
    <w:p w14:paraId="02C0B083" w14:textId="77777777" w:rsidR="00534412" w:rsidRDefault="00534412" w:rsidP="00CB0470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6D47C949" w14:textId="6C780566" w:rsidR="005851BE" w:rsidRPr="005851BE" w:rsidRDefault="005851BE" w:rsidP="005851BE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5851BE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เมื่อวันที่ 1 พฤศจิกายน 2562 กลุ่มบริษัทได้ซื้อเงินลงทุนใน </w:t>
      </w:r>
      <w:r w:rsidRPr="005851BE">
        <w:rPr>
          <w:rFonts w:asciiTheme="majorBidi" w:hAnsiTheme="majorBidi"/>
          <w:spacing w:val="-4"/>
          <w:sz w:val="30"/>
          <w:szCs w:val="30"/>
          <w:lang w:val="en-US"/>
        </w:rPr>
        <w:t xml:space="preserve">OSOTSPA VTA JOINT STOCK COMPANY </w:t>
      </w:r>
      <w:r w:rsidRPr="005851BE">
        <w:rPr>
          <w:rFonts w:asciiTheme="majorBidi" w:hAnsiTheme="majorBidi"/>
          <w:spacing w:val="-4"/>
          <w:sz w:val="30"/>
          <w:szCs w:val="30"/>
          <w:cs/>
          <w:lang w:val="en-US"/>
        </w:rPr>
        <w:t>ซึ่งเป็นบริษัท</w:t>
      </w:r>
      <w:r w:rsidR="00A6504C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ย่อยที่จัดตั้งขึ้น</w:t>
      </w:r>
      <w:r w:rsidRPr="005851BE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ในประเทศเวียดนาม ในสัดส่วนร้อยละ 60 คิดเป็นจำนวนเงิน 34,500 ล้านเวียดนามดอง </w:t>
      </w:r>
      <w:r w:rsidR="00A6504C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Pr="005851BE">
        <w:rPr>
          <w:rFonts w:asciiTheme="majorBidi" w:hAnsiTheme="majorBidi"/>
          <w:spacing w:val="-4"/>
          <w:sz w:val="30"/>
          <w:szCs w:val="30"/>
          <w:cs/>
          <w:lang w:val="en-US"/>
        </w:rPr>
        <w:t>เพื่อจัดจำหน่ายสินค้าในประเทศเวียดนาม ทั้งนี้เป็นไปตามมติที่ประชุมคณะกรรมการของบริษัท เมื่อวันที่</w:t>
      </w:r>
      <w:r w:rsidR="00A6504C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A6504C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Pr="005851BE">
        <w:rPr>
          <w:rFonts w:asciiTheme="majorBidi" w:hAnsiTheme="majorBidi"/>
          <w:spacing w:val="-4"/>
          <w:sz w:val="30"/>
          <w:szCs w:val="30"/>
          <w:cs/>
          <w:lang w:val="en-US"/>
        </w:rPr>
        <w:t>17 กรกฎาคม 2562</w:t>
      </w:r>
    </w:p>
    <w:p w14:paraId="7601F2DF" w14:textId="4CCA3BEA" w:rsidR="005851BE" w:rsidRDefault="005851BE" w:rsidP="005851BE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23F29E40" w14:textId="76B8E33E" w:rsidR="00DB26C8" w:rsidRPr="00720834" w:rsidRDefault="003C67B5" w:rsidP="003C67B5">
      <w:pPr>
        <w:spacing w:line="240" w:lineRule="auto"/>
        <w:ind w:left="567" w:right="-43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8332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เมื่อวันที่ 13 พฤศจิกายน 2562 คณะกรรมการของบริษัทมีมติให้กลุ่มบริษัทเข้าลงทุนใน </w:t>
      </w:r>
      <w:r w:rsidRPr="0083322C">
        <w:rPr>
          <w:rFonts w:asciiTheme="majorBidi" w:hAnsiTheme="majorBidi"/>
          <w:spacing w:val="-4"/>
          <w:sz w:val="30"/>
          <w:szCs w:val="30"/>
          <w:lang w:val="en-US"/>
        </w:rPr>
        <w:t xml:space="preserve">Myanmar Golden Eagle Company Limited (MGE) </w:t>
      </w:r>
      <w:r w:rsidRPr="008332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และ </w:t>
      </w:r>
      <w:r w:rsidRPr="0083322C">
        <w:rPr>
          <w:rFonts w:asciiTheme="majorBidi" w:hAnsiTheme="majorBidi"/>
          <w:spacing w:val="-4"/>
          <w:sz w:val="30"/>
          <w:szCs w:val="30"/>
          <w:lang w:val="en-US"/>
        </w:rPr>
        <w:t xml:space="preserve">Myanmar Golden Glass Company Limited (MGG) </w:t>
      </w:r>
      <w:r w:rsidRPr="0083322C">
        <w:rPr>
          <w:rFonts w:asciiTheme="majorBidi" w:hAnsiTheme="majorBidi"/>
          <w:spacing w:val="-4"/>
          <w:sz w:val="30"/>
          <w:szCs w:val="30"/>
          <w:cs/>
          <w:lang w:val="en-US"/>
        </w:rPr>
        <w:t>ซึ่งเป็นบริษัทที่จัดตั้งขึ้นในสาธารณรัฐแห่งสหภาพเมียนมาร์เพื่อผลิตและจัดจำหน่ายขว</w:t>
      </w:r>
      <w:bookmarkStart w:id="3" w:name="_GoBack"/>
      <w:bookmarkEnd w:id="3"/>
      <w:r w:rsidRPr="008332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ดแก้ว เป็นจำนวนเงินรวมไม่เกิน 8.0 ล้านเหรียญสหรัฐอเมริกา รวมส่วนได้เสียในความเป็นเจ้าของคิดเป็นสัดส่วนไม่ต่ำกว่าร้อยละ 51 ของทุนจดทะเบียนในหุ้นสามัญและหุ้นบุริมสิทธิ ทั้งนี้กลุ่มบริษัทจะลงทุนในหุ้นสามัญของ </w:t>
      </w:r>
      <w:r w:rsidRPr="0083322C">
        <w:rPr>
          <w:rFonts w:asciiTheme="majorBidi" w:hAnsiTheme="majorBidi"/>
          <w:spacing w:val="-4"/>
          <w:sz w:val="30"/>
          <w:szCs w:val="30"/>
          <w:lang w:val="en-US"/>
        </w:rPr>
        <w:t xml:space="preserve">MGE </w:t>
      </w:r>
      <w:r w:rsidRPr="008332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เป็นจำนวนเงิน 3.2 ล้านเหรียญสหรัฐอเมริกา และลงทุนในหุ้นสามัญของ </w:t>
      </w:r>
      <w:r w:rsidRPr="0083322C">
        <w:rPr>
          <w:rFonts w:asciiTheme="majorBidi" w:hAnsiTheme="majorBidi"/>
          <w:spacing w:val="-4"/>
          <w:sz w:val="30"/>
          <w:szCs w:val="30"/>
          <w:lang w:val="en-US"/>
        </w:rPr>
        <w:t xml:space="preserve">MGG </w:t>
      </w:r>
      <w:r w:rsidRPr="008332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เป็นจำนวนเงินไม่เกิน 4.8 ล้านเหรียญสหรัฐอเมริกา </w:t>
      </w:r>
      <w:r w:rsidR="00DB26C8" w:rsidRPr="00720834">
        <w:rPr>
          <w:rFonts w:asciiTheme="majorBidi" w:hAnsiTheme="majorBidi"/>
          <w:spacing w:val="-6"/>
          <w:sz w:val="30"/>
          <w:szCs w:val="30"/>
          <w:lang w:val="en-US"/>
        </w:rPr>
        <w:br w:type="page"/>
      </w:r>
    </w:p>
    <w:p w14:paraId="2DADB1DA" w14:textId="77777777" w:rsidR="00643208" w:rsidRPr="00530B61" w:rsidRDefault="00643208" w:rsidP="00643208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30B6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7B8CBF4D" w14:textId="77777777" w:rsidR="00643208" w:rsidRPr="00530B61" w:rsidRDefault="00643208" w:rsidP="00643208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193D545" w14:textId="77777777" w:rsidR="00643208" w:rsidRPr="003E13FA" w:rsidRDefault="00643208" w:rsidP="0064320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pacing w:val="2"/>
          <w:sz w:val="30"/>
          <w:szCs w:val="30"/>
          <w:shd w:val="clear" w:color="auto" w:fill="E0E0E0"/>
          <w:lang w:val="en-US"/>
        </w:rPr>
      </w:pP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มาตรฐานการรายงานทางการเงิน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งบการเงินรวมและงบการเงินเฉพาะกิจการเมื่อนำมาถือปฏิบัติเป็นครั้งแรก</w:t>
      </w:r>
      <w:r w:rsidRPr="003E13FA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  <w:lang w:val="en-US" w:bidi="th-TH"/>
        </w:rPr>
        <w:br/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โดย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4665B6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มกราคม </w:t>
      </w:r>
      <w:r w:rsidRPr="00643208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2563 </w:t>
      </w:r>
      <w:r w:rsidRPr="00643208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มี</w:t>
      </w:r>
      <w:r w:rsidRPr="0064320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ดังต่อไปนี้</w:t>
      </w:r>
      <w:r w:rsidRPr="003E13FA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</w:p>
    <w:p w14:paraId="7F69B245" w14:textId="77777777" w:rsidR="00643208" w:rsidRPr="00530B61" w:rsidRDefault="00643208" w:rsidP="0064320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643208" w:rsidRPr="00530B61" w14:paraId="003F6C79" w14:textId="77777777" w:rsidTr="00B36663">
        <w:trPr>
          <w:tblHeader/>
        </w:trPr>
        <w:tc>
          <w:tcPr>
            <w:tcW w:w="3960" w:type="dxa"/>
            <w:vAlign w:val="bottom"/>
          </w:tcPr>
          <w:p w14:paraId="14E90B16" w14:textId="77777777" w:rsidR="00643208" w:rsidRPr="00530B61" w:rsidRDefault="00643208" w:rsidP="00B366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4B5B14F2" w14:textId="77777777" w:rsidR="00643208" w:rsidRPr="00530B61" w:rsidRDefault="00643208" w:rsidP="00B36663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43208" w:rsidRPr="00530B61" w14:paraId="517CC7C0" w14:textId="77777777" w:rsidTr="00B36663">
        <w:tc>
          <w:tcPr>
            <w:tcW w:w="3960" w:type="dxa"/>
          </w:tcPr>
          <w:p w14:paraId="1C31084B" w14:textId="77777777" w:rsidR="00643208" w:rsidRPr="00530B61" w:rsidRDefault="00643208" w:rsidP="00B36663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665B6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530B61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2017F0C7" w14:textId="77777777" w:rsidR="00643208" w:rsidRPr="00530B61" w:rsidRDefault="00643208" w:rsidP="00B3666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43208" w:rsidRPr="00530B61" w14:paraId="0088E11E" w14:textId="77777777" w:rsidTr="00B36663">
        <w:tc>
          <w:tcPr>
            <w:tcW w:w="3960" w:type="dxa"/>
          </w:tcPr>
          <w:p w14:paraId="3B07F933" w14:textId="77777777" w:rsidR="00643208" w:rsidRPr="00530B61" w:rsidRDefault="00643208" w:rsidP="00B36663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3BEFFB4F" w14:textId="77777777" w:rsidR="00643208" w:rsidRPr="00530B61" w:rsidRDefault="00643208" w:rsidP="00B3666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43208" w:rsidRPr="00530B61" w14:paraId="437E090E" w14:textId="77777777" w:rsidTr="00B36663">
        <w:tc>
          <w:tcPr>
            <w:tcW w:w="3960" w:type="dxa"/>
          </w:tcPr>
          <w:p w14:paraId="1E30E017" w14:textId="77777777" w:rsidR="00643208" w:rsidRPr="00530B61" w:rsidRDefault="00643208" w:rsidP="00B36663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665B6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4955" w:type="dxa"/>
          </w:tcPr>
          <w:p w14:paraId="5411A1EE" w14:textId="77777777" w:rsidR="00643208" w:rsidRPr="00530B61" w:rsidRDefault="00643208" w:rsidP="00B36663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30B6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643208" w:rsidRPr="00530B61" w14:paraId="139C0C0A" w14:textId="77777777" w:rsidTr="00B36663">
        <w:tc>
          <w:tcPr>
            <w:tcW w:w="3960" w:type="dxa"/>
          </w:tcPr>
          <w:p w14:paraId="552E3B4C" w14:textId="77777777" w:rsidR="00643208" w:rsidRPr="00530B61" w:rsidRDefault="00643208" w:rsidP="00B36663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530B6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69A5AAF3" w14:textId="77777777" w:rsidR="00643208" w:rsidRPr="00530B61" w:rsidRDefault="00643208" w:rsidP="00B3666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43208" w:rsidRPr="00530B61" w14:paraId="14478A35" w14:textId="77777777" w:rsidTr="00B36663">
        <w:tc>
          <w:tcPr>
            <w:tcW w:w="3960" w:type="dxa"/>
          </w:tcPr>
          <w:p w14:paraId="6486945A" w14:textId="77777777" w:rsidR="00643208" w:rsidRPr="00530B61" w:rsidRDefault="00643208" w:rsidP="00B36663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19F62DCB" w14:textId="77777777" w:rsidR="00643208" w:rsidRPr="00530B61" w:rsidRDefault="00643208" w:rsidP="00B36663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43208" w:rsidRPr="00530B61" w14:paraId="22764CCB" w14:textId="77777777" w:rsidTr="00B36663">
        <w:tc>
          <w:tcPr>
            <w:tcW w:w="3960" w:type="dxa"/>
          </w:tcPr>
          <w:p w14:paraId="178DD558" w14:textId="77777777" w:rsidR="00643208" w:rsidRPr="00530B61" w:rsidRDefault="00643208" w:rsidP="00B36663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6C054D60" w14:textId="77777777" w:rsidR="00643208" w:rsidRPr="00530B61" w:rsidRDefault="00643208" w:rsidP="00B3666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F6CD765" w14:textId="77777777" w:rsidR="00643208" w:rsidRPr="00530B61" w:rsidRDefault="00643208" w:rsidP="00643208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7D901AC0" w14:textId="77777777" w:rsidR="00643208" w:rsidRDefault="00643208" w:rsidP="00643208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30B61">
        <w:rPr>
          <w:rFonts w:ascii="Angsana New" w:hAnsi="Angsana New"/>
          <w:i/>
          <w:iCs/>
          <w:sz w:val="30"/>
          <w:szCs w:val="30"/>
        </w:rPr>
        <w:t xml:space="preserve">* </w:t>
      </w:r>
      <w:r w:rsidRPr="00530B6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</w:t>
      </w:r>
      <w:r w:rsidRPr="00643208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643208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ที่เกี่ยวข้องกับเ</w:t>
      </w:r>
      <w:r w:rsidRPr="00643208">
        <w:rPr>
          <w:rFonts w:ascii="Angsana New" w:hAnsi="Angsana New"/>
          <w:i/>
          <w:iCs/>
          <w:sz w:val="30"/>
          <w:szCs w:val="30"/>
          <w:cs/>
        </w:rPr>
        <w:t>ครื่องมือทางการเงิน</w:t>
      </w:r>
    </w:p>
    <w:p w14:paraId="1C5F2885" w14:textId="77777777" w:rsidR="00643208" w:rsidRPr="00AF4B1C" w:rsidRDefault="00643208" w:rsidP="00643208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9A23808" w14:textId="77777777" w:rsidR="00643208" w:rsidRPr="00530B61" w:rsidRDefault="00643208" w:rsidP="00643208">
      <w:pPr>
        <w:pStyle w:val="ListParagraph"/>
        <w:numPr>
          <w:ilvl w:val="0"/>
          <w:numId w:val="35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530B61">
        <w:rPr>
          <w:rFonts w:hint="cs"/>
          <w:color w:val="00000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F4C49D9" w14:textId="77777777" w:rsidR="00643208" w:rsidRPr="00530B61" w:rsidRDefault="00643208" w:rsidP="00643208">
      <w:pPr>
        <w:pStyle w:val="ListParagraph"/>
        <w:autoSpaceDE w:val="0"/>
        <w:autoSpaceDN w:val="0"/>
        <w:adjustRightInd w:val="0"/>
        <w:ind w:left="907"/>
        <w:rPr>
          <w:i w:val="0"/>
          <w:iCs w:val="0"/>
          <w:color w:val="000000"/>
          <w:sz w:val="24"/>
          <w:szCs w:val="24"/>
          <w:cs/>
        </w:rPr>
      </w:pPr>
    </w:p>
    <w:p w14:paraId="1CB9D37D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530B61">
        <w:rPr>
          <w:rFonts w:hint="cs"/>
          <w:b w:val="0"/>
          <w:bCs w:val="0"/>
          <w:i w:val="0"/>
          <w:iCs w:val="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AF4B1C">
        <w:rPr>
          <w:rFonts w:hint="cs"/>
          <w:b w:val="0"/>
          <w:bCs w:val="0"/>
          <w:i w:val="0"/>
          <w:iCs w:val="0"/>
          <w:cs/>
        </w:rPr>
        <w:t>การบัญชีป้องกันความ</w:t>
      </w:r>
      <w:r w:rsidRPr="00643208">
        <w:rPr>
          <w:rFonts w:hint="cs"/>
          <w:b w:val="0"/>
          <w:bCs w:val="0"/>
          <w:i w:val="0"/>
          <w:iCs w:val="0"/>
          <w:cs/>
        </w:rPr>
        <w:t xml:space="preserve">เสี่ยง </w:t>
      </w:r>
      <w:r w:rsidRPr="00643208">
        <w:rPr>
          <w:b w:val="0"/>
          <w:bCs w:val="0"/>
          <w:i w:val="0"/>
          <w:iCs w:val="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</w:t>
      </w:r>
      <w:r w:rsidR="000574CE">
        <w:rPr>
          <w:b w:val="0"/>
          <w:bCs w:val="0"/>
          <w:i w:val="0"/>
          <w:iCs w:val="0"/>
          <w:cs/>
        </w:rPr>
        <w:br/>
      </w:r>
      <w:r w:rsidRPr="00643208">
        <w:rPr>
          <w:b w:val="0"/>
          <w:bCs w:val="0"/>
          <w:i w:val="0"/>
          <w:iCs w:val="0"/>
          <w:cs/>
        </w:rPr>
        <w:t>ถูกยกเลิกไป โดยผลกระทบจากการถือปฏิบัติตามมาตรฐานการรายงานทางการเงินที่เกี่ยวข้องกับเครื่องมือทางการเงิน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14:paraId="1FF32B18" w14:textId="77777777" w:rsidR="00643208" w:rsidRPr="00AF4B1C" w:rsidRDefault="00643208" w:rsidP="00643208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C8F289" w14:textId="77777777" w:rsidR="00643208" w:rsidRPr="00AF4B1C" w:rsidRDefault="00643208" w:rsidP="00643208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การจัดประเภทรายการของสินทรัพย์ทางการเงิน</w:t>
      </w:r>
    </w:p>
    <w:p w14:paraId="0E0D622A" w14:textId="77777777" w:rsidR="00643208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จัดประเภทสินทรัพย์ทางการเงินเป็น </w:t>
      </w:r>
      <w:r w:rsidRPr="004665B6">
        <w:rPr>
          <w:b w:val="0"/>
          <w:bCs w:val="0"/>
          <w:i w:val="0"/>
          <w:iCs w:val="0"/>
          <w:lang w:val="en-US"/>
        </w:rPr>
        <w:t>3</w:t>
      </w:r>
      <w:r w:rsidRPr="00AF4B1C">
        <w:rPr>
          <w:b w:val="0"/>
          <w:bCs w:val="0"/>
          <w:i w:val="0"/>
          <w:iCs w:val="0"/>
          <w:cs/>
        </w:rPr>
        <w:t xml:space="preserve"> ประเภท ได้แก่ ราคา</w:t>
      </w:r>
      <w:r w:rsidR="005A360C"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 xml:space="preserve">ทุนตัดจำหน่าย มูลค่ายุติธรรมผ่านกำไรขาดทุนเบ็ดเสร็จอื่น และมูลค่ายุติธรรมผ่านกำไรหรือขาดทุน </w:t>
      </w:r>
      <w:r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>ทั้งนี้</w:t>
      </w:r>
      <w:r>
        <w:rPr>
          <w:rFonts w:hint="cs"/>
          <w:b w:val="0"/>
          <w:bCs w:val="0"/>
          <w:i w:val="0"/>
          <w:iCs w:val="0"/>
          <w:cs/>
        </w:rPr>
        <w:t xml:space="preserve"> </w:t>
      </w:r>
      <w:r w:rsidRPr="00AF4B1C">
        <w:rPr>
          <w:b w:val="0"/>
          <w:bCs w:val="0"/>
          <w:i w:val="0"/>
          <w:iCs w:val="0"/>
          <w:cs/>
        </w:rPr>
        <w:t>มาตรฐานการรายงานทางการเงินฉบับนี้จะยกเลิกการจัดประเภทตราสารหนี้ที่จะถือจนครบ</w:t>
      </w:r>
      <w:r w:rsidR="005A360C"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 xml:space="preserve">กำหนด หลักทรัพย์เผื่อขาย หลักทรัพย์เพื่อค้า และเงินลงทุนทั่วไปตามที่กำหนดโดยมาตรฐานการบัญชี </w:t>
      </w:r>
      <w:r w:rsidRPr="00AF4B1C">
        <w:rPr>
          <w:b w:val="0"/>
          <w:bCs w:val="0"/>
          <w:i w:val="0"/>
          <w:iCs w:val="0"/>
          <w:cs/>
        </w:rPr>
        <w:lastRenderedPageBreak/>
        <w:t xml:space="preserve">ฉบับที่ </w:t>
      </w:r>
      <w:r w:rsidRPr="004665B6">
        <w:rPr>
          <w:b w:val="0"/>
          <w:bCs w:val="0"/>
          <w:i w:val="0"/>
          <w:iCs w:val="0"/>
          <w:lang w:val="en-US"/>
        </w:rPr>
        <w:t>105</w:t>
      </w:r>
      <w:r w:rsidRPr="00AF4B1C">
        <w:rPr>
          <w:b w:val="0"/>
          <w:bCs w:val="0"/>
          <w:i w:val="0"/>
          <w:iCs w:val="0"/>
          <w:cs/>
        </w:rPr>
        <w:t xml:space="preserve"> การจัดประเภท</w:t>
      </w:r>
      <w:r w:rsidRPr="00AF4B1C">
        <w:rPr>
          <w:rFonts w:hint="cs"/>
          <w:b w:val="0"/>
          <w:bCs w:val="0"/>
          <w:i w:val="0"/>
          <w:iCs w:val="0"/>
          <w:cs/>
        </w:rPr>
        <w:t>ใหม่</w:t>
      </w:r>
      <w:r w:rsidRPr="00AF4B1C">
        <w:rPr>
          <w:b w:val="0"/>
          <w:bCs w:val="0"/>
          <w:i w:val="0"/>
          <w:iCs w:val="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Pr="00AF4B1C">
        <w:rPr>
          <w:rFonts w:hint="cs"/>
          <w:b w:val="0"/>
          <w:bCs w:val="0"/>
          <w:i w:val="0"/>
          <w:iCs w:val="0"/>
          <w:cs/>
        </w:rPr>
        <w:t>บริหาร</w:t>
      </w:r>
      <w:r w:rsidRPr="00AF4B1C">
        <w:rPr>
          <w:b w:val="0"/>
          <w:bCs w:val="0"/>
          <w:i w:val="0"/>
          <w:iCs w:val="0"/>
          <w:cs/>
        </w:rPr>
        <w:t>จัดการสินทรัพย์ทางการเงินนั้น</w:t>
      </w:r>
    </w:p>
    <w:p w14:paraId="327BAA6B" w14:textId="77777777" w:rsidR="00643208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4D459773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DB02FF">
        <w:rPr>
          <w:b w:val="0"/>
          <w:bCs w:val="0"/>
          <w:i w:val="0"/>
          <w:iCs w:val="0"/>
          <w:cs/>
        </w:rPr>
        <w:t>อนุพันธ์จะวัดมูลค่าด้วยมูลค่ายุติธรรมผ่านกำไรหรือขาดทุนตามมาตรฐาน</w:t>
      </w:r>
      <w:r>
        <w:rPr>
          <w:b w:val="0"/>
          <w:bCs w:val="0"/>
          <w:i w:val="0"/>
          <w:iCs w:val="0"/>
          <w:cs/>
        </w:rPr>
        <w:t xml:space="preserve">การรายงานทางการเงิน </w:t>
      </w:r>
      <w:r>
        <w:rPr>
          <w:rFonts w:hint="cs"/>
          <w:b w:val="0"/>
          <w:bCs w:val="0"/>
          <w:i w:val="0"/>
          <w:iCs w:val="0"/>
          <w:cs/>
        </w:rPr>
        <w:t xml:space="preserve">          </w:t>
      </w:r>
      <w:r>
        <w:rPr>
          <w:b w:val="0"/>
          <w:bCs w:val="0"/>
          <w:i w:val="0"/>
          <w:iCs w:val="0"/>
          <w:cs/>
        </w:rPr>
        <w:t xml:space="preserve">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>
        <w:rPr>
          <w:b w:val="0"/>
          <w:bCs w:val="0"/>
          <w:i w:val="0"/>
          <w:iCs w:val="0"/>
          <w:cs/>
        </w:rPr>
        <w:t xml:space="preserve"> </w:t>
      </w:r>
      <w:r w:rsidRPr="00DB02FF">
        <w:rPr>
          <w:b w:val="0"/>
          <w:bCs w:val="0"/>
          <w:i w:val="0"/>
          <w:iCs w:val="0"/>
          <w:cs/>
        </w:rPr>
        <w:t>โ</w:t>
      </w:r>
      <w:r>
        <w:rPr>
          <w:b w:val="0"/>
          <w:bCs w:val="0"/>
          <w:i w:val="0"/>
          <w:iCs w:val="0"/>
          <w:cs/>
        </w:rPr>
        <w:t>ดยจะนำมาใช้แทนนโยบายการบัญชีของกลุ่มบริษัท</w:t>
      </w:r>
      <w:r w:rsidRPr="00DB02FF">
        <w:rPr>
          <w:b w:val="0"/>
          <w:bCs w:val="0"/>
          <w:i w:val="0"/>
          <w:iCs w:val="0"/>
          <w:cs/>
        </w:rPr>
        <w:t>ในปัจจุบันที่รับรู้รายการ</w:t>
      </w:r>
      <w:r>
        <w:rPr>
          <w:b w:val="0"/>
          <w:bCs w:val="0"/>
          <w:i w:val="0"/>
          <w:iCs w:val="0"/>
          <w:cs/>
        </w:rPr>
        <w:t>เมื่ออนุพันธ์ดังกล่าวถูกนำมาใช้</w:t>
      </w:r>
    </w:p>
    <w:p w14:paraId="01CFE2AF" w14:textId="77777777" w:rsidR="00643208" w:rsidRPr="00DB02FF" w:rsidRDefault="00643208" w:rsidP="00643208">
      <w:pPr>
        <w:pStyle w:val="ListParagraph"/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14:paraId="1F380721" w14:textId="77777777" w:rsidR="00643208" w:rsidRPr="00AF4B1C" w:rsidRDefault="00643208" w:rsidP="00643208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การวัดมูลค่าด้วยวิธีราคาทุนตัดจำหน่าย</w:t>
      </w:r>
    </w:p>
    <w:p w14:paraId="43762F45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ภายใต้มาตรฐานการรายงานทางการเงิน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สินทรัพย์และหนี้สินทางการเงินที่วัดมูลค่าด้วย</w:t>
      </w:r>
      <w:r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>วิธีราคาทุนตัดจำหน่ายจะรับรู้ดอกเบี้ย</w:t>
      </w:r>
      <w:r w:rsidRPr="00AF4B1C">
        <w:rPr>
          <w:rFonts w:hint="cs"/>
          <w:b w:val="0"/>
          <w:bCs w:val="0"/>
          <w:i w:val="0"/>
          <w:iCs w:val="0"/>
          <w:cs/>
        </w:rPr>
        <w:t>รับ</w:t>
      </w:r>
      <w:r w:rsidRPr="00AF4B1C">
        <w:rPr>
          <w:b w:val="0"/>
          <w:bCs w:val="0"/>
          <w:i w:val="0"/>
          <w:iCs w:val="0"/>
          <w:cs/>
        </w:rPr>
        <w:t>และดอกเบี้ย</w:t>
      </w:r>
      <w:r w:rsidRPr="00AF4B1C">
        <w:rPr>
          <w:rFonts w:hint="cs"/>
          <w:b w:val="0"/>
          <w:bCs w:val="0"/>
          <w:i w:val="0"/>
          <w:iCs w:val="0"/>
          <w:cs/>
        </w:rPr>
        <w:t>จ่าย</w:t>
      </w:r>
      <w:r w:rsidRPr="00AF4B1C">
        <w:rPr>
          <w:b w:val="0"/>
          <w:bCs w:val="0"/>
          <w:i w:val="0"/>
          <w:iCs w:val="0"/>
          <w:cs/>
        </w:rPr>
        <w:t xml:space="preserve">ด้วยอัตราดอกเบี้ยที่แท้จริง </w:t>
      </w:r>
      <w:r w:rsidRPr="00DB02FF">
        <w:rPr>
          <w:b w:val="0"/>
          <w:bCs w:val="0"/>
          <w:i w:val="0"/>
          <w:iCs w:val="0"/>
          <w:cs/>
        </w:rPr>
        <w:t>มาตรฐานการ</w:t>
      </w:r>
      <w:r>
        <w:rPr>
          <w:b w:val="0"/>
          <w:bCs w:val="0"/>
          <w:i w:val="0"/>
          <w:iCs w:val="0"/>
          <w:cs/>
        </w:rPr>
        <w:br/>
      </w:r>
      <w:r w:rsidRPr="00DB02FF">
        <w:rPr>
          <w:b w:val="0"/>
          <w:bCs w:val="0"/>
          <w:i w:val="0"/>
          <w:iCs w:val="0"/>
          <w:cs/>
        </w:rPr>
        <w:t xml:space="preserve">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>
        <w:rPr>
          <w:b w:val="0"/>
          <w:bCs w:val="0"/>
          <w:i w:val="0"/>
          <w:iCs w:val="0"/>
          <w:cs/>
        </w:rPr>
        <w:t xml:space="preserve"> จะนำมาใช้แทนนโยบายการบัญชีของกลุ่มบริษัท</w:t>
      </w:r>
      <w:r w:rsidRPr="00DB02FF">
        <w:rPr>
          <w:b w:val="0"/>
          <w:bCs w:val="0"/>
          <w:i w:val="0"/>
          <w:iCs w:val="0"/>
          <w:cs/>
        </w:rPr>
        <w:t>ในปัจจุบันที่รับรู้ดอกเบี้ยรับและดอกเบี</w:t>
      </w:r>
      <w:r>
        <w:rPr>
          <w:b w:val="0"/>
          <w:bCs w:val="0"/>
          <w:i w:val="0"/>
          <w:iCs w:val="0"/>
          <w:cs/>
        </w:rPr>
        <w:t>้ยจ่ายด้วยอัตราดอกเบี้ยตามสัญญา</w:t>
      </w:r>
    </w:p>
    <w:p w14:paraId="28002FFA" w14:textId="77777777" w:rsidR="00643208" w:rsidRPr="00DB02FF" w:rsidRDefault="00643208" w:rsidP="00643208">
      <w:pPr>
        <w:pStyle w:val="ListParagraph"/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14:paraId="2A3D4F5B" w14:textId="77777777" w:rsidR="00643208" w:rsidRPr="00AF4B1C" w:rsidRDefault="00643208" w:rsidP="00643208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0D1A1F1E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</w:t>
      </w:r>
      <w:r w:rsidRPr="00AF4B1C">
        <w:rPr>
          <w:rFonts w:hint="cs"/>
          <w:b w:val="0"/>
          <w:bCs w:val="0"/>
          <w:i w:val="0"/>
          <w:iCs w:val="0"/>
          <w:cs/>
        </w:rPr>
        <w:t>นั้น</w:t>
      </w:r>
      <w:r w:rsidRPr="00AF4B1C">
        <w:rPr>
          <w:b w:val="0"/>
          <w:bCs w:val="0"/>
          <w:i w:val="0"/>
          <w:iCs w:val="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3E287932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31BE4EF4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 (ไม่รวม</w:t>
      </w:r>
      <w:r w:rsidRPr="00AF4B1C">
        <w:rPr>
          <w:b w:val="0"/>
          <w:bCs w:val="0"/>
          <w:i w:val="0"/>
          <w:iCs w:val="0"/>
          <w:cs/>
        </w:rPr>
        <w:t>เงินลงทุนในตราสารทุน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) </w:t>
      </w:r>
      <w:r w:rsidRPr="00AF4B1C">
        <w:rPr>
          <w:b w:val="0"/>
          <w:bCs w:val="0"/>
          <w:i w:val="0"/>
          <w:iCs w:val="0"/>
          <w:cs/>
        </w:rPr>
        <w:t>และสินทรัพย์ที่เกิดจากสัญญา</w:t>
      </w:r>
    </w:p>
    <w:p w14:paraId="6CE7ADAC" w14:textId="77777777" w:rsidR="00643208" w:rsidRDefault="00643208" w:rsidP="00643208">
      <w:pPr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  <w:r>
        <w:rPr>
          <w:b/>
          <w:bCs/>
          <w:i/>
          <w:iCs/>
          <w:sz w:val="24"/>
          <w:szCs w:val="24"/>
          <w:cs/>
        </w:rPr>
        <w:br w:type="page"/>
      </w:r>
    </w:p>
    <w:p w14:paraId="0EFE80D2" w14:textId="77777777" w:rsidR="00643208" w:rsidRPr="00AF4B1C" w:rsidRDefault="00643208" w:rsidP="00643208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lastRenderedPageBreak/>
        <w:t>การจัดประเภทรายการหนี้สินทางการเงิน</w:t>
      </w:r>
    </w:p>
    <w:p w14:paraId="54A0A9F7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4665B6">
        <w:rPr>
          <w:b w:val="0"/>
          <w:bCs w:val="0"/>
          <w:i w:val="0"/>
          <w:iCs w:val="0"/>
          <w:lang w:val="en-US"/>
        </w:rPr>
        <w:t>2</w:t>
      </w:r>
      <w:r w:rsidRPr="00AF4B1C">
        <w:rPr>
          <w:b w:val="0"/>
          <w:bCs w:val="0"/>
          <w:i w:val="0"/>
          <w:iCs w:val="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32A552FB" w14:textId="77777777" w:rsidR="00643208" w:rsidRPr="00AF4B1C" w:rsidRDefault="00643208" w:rsidP="00643208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sz w:val="24"/>
          <w:szCs w:val="24"/>
          <w:cs/>
        </w:rPr>
      </w:pPr>
    </w:p>
    <w:p w14:paraId="0B6D3064" w14:textId="77777777" w:rsidR="00643208" w:rsidRPr="005A245A" w:rsidRDefault="00643208" w:rsidP="00643208">
      <w:pPr>
        <w:pStyle w:val="ListParagraph"/>
        <w:tabs>
          <w:tab w:val="left" w:pos="126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spacing w:val="-2"/>
          <w:cs/>
        </w:rPr>
      </w:pPr>
      <w:r w:rsidRPr="005A245A">
        <w:rPr>
          <w:b w:val="0"/>
          <w:bCs w:val="0"/>
          <w:i w:val="0"/>
          <w:iCs w:val="0"/>
          <w:spacing w:val="-2"/>
          <w:cs/>
        </w:rPr>
        <w:t xml:space="preserve">ภายใต้มาตรฐานการรายงานทางการเงิน ฉบับที่ </w:t>
      </w:r>
      <w:r w:rsidRPr="005A245A">
        <w:rPr>
          <w:b w:val="0"/>
          <w:bCs w:val="0"/>
          <w:i w:val="0"/>
          <w:iCs w:val="0"/>
          <w:spacing w:val="-2"/>
          <w:lang w:val="en-US"/>
        </w:rPr>
        <w:t>9</w:t>
      </w:r>
      <w:r w:rsidRPr="005A245A">
        <w:rPr>
          <w:b w:val="0"/>
          <w:bCs w:val="0"/>
          <w:i w:val="0"/>
          <w:iCs w:val="0"/>
          <w:spacing w:val="-2"/>
          <w:cs/>
        </w:rPr>
        <w:t xml:space="preserve"> 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76E6318F" w14:textId="77777777" w:rsidR="00643208" w:rsidRPr="00AF4B1C" w:rsidRDefault="00643208" w:rsidP="00643208">
      <w:pPr>
        <w:pStyle w:val="ListParagraph"/>
        <w:numPr>
          <w:ilvl w:val="0"/>
          <w:numId w:val="37"/>
        </w:numPr>
        <w:tabs>
          <w:tab w:val="clear" w:pos="540"/>
          <w:tab w:val="left" w:pos="1260"/>
        </w:tabs>
        <w:autoSpaceDE w:val="0"/>
        <w:autoSpaceDN w:val="0"/>
        <w:adjustRightInd w:val="0"/>
        <w:spacing w:after="160"/>
        <w:ind w:left="1620"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จำนวน</w:t>
      </w:r>
      <w:r w:rsidRPr="00AF4B1C">
        <w:rPr>
          <w:rFonts w:hint="cs"/>
          <w:b w:val="0"/>
          <w:bCs w:val="0"/>
          <w:i w:val="0"/>
          <w:iCs w:val="0"/>
          <w:cs/>
        </w:rPr>
        <w:t>เงินของ</w:t>
      </w:r>
      <w:r w:rsidRPr="00AF4B1C">
        <w:rPr>
          <w:b w:val="0"/>
          <w:bCs w:val="0"/>
          <w:i w:val="0"/>
          <w:iCs w:val="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780834DB" w14:textId="77777777" w:rsidR="00643208" w:rsidRPr="00AF4B1C" w:rsidRDefault="00643208" w:rsidP="00643208">
      <w:pPr>
        <w:pStyle w:val="ListParagraph"/>
        <w:numPr>
          <w:ilvl w:val="0"/>
          <w:numId w:val="37"/>
        </w:numPr>
        <w:tabs>
          <w:tab w:val="clear" w:pos="540"/>
          <w:tab w:val="left" w:pos="1260"/>
        </w:tabs>
        <w:autoSpaceDE w:val="0"/>
        <w:autoSpaceDN w:val="0"/>
        <w:adjustRightInd w:val="0"/>
        <w:spacing w:after="160"/>
        <w:ind w:left="1620"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จำนวน</w:t>
      </w:r>
      <w:r w:rsidRPr="00AF4B1C">
        <w:rPr>
          <w:rFonts w:hint="cs"/>
          <w:b w:val="0"/>
          <w:bCs w:val="0"/>
          <w:i w:val="0"/>
          <w:iCs w:val="0"/>
          <w:cs/>
        </w:rPr>
        <w:t>เงินของ</w:t>
      </w:r>
      <w:r w:rsidRPr="00AF4B1C">
        <w:rPr>
          <w:b w:val="0"/>
          <w:bCs w:val="0"/>
          <w:i w:val="0"/>
          <w:iCs w:val="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14:paraId="6DE0A3C7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900"/>
        <w:rPr>
          <w:b w:val="0"/>
          <w:bCs w:val="0"/>
          <w:i w:val="0"/>
          <w:iCs w:val="0"/>
          <w:sz w:val="24"/>
          <w:szCs w:val="24"/>
          <w:cs/>
        </w:rPr>
      </w:pPr>
    </w:p>
    <w:p w14:paraId="5DF7EAA0" w14:textId="77777777" w:rsidR="00643208" w:rsidRPr="00AF4B1C" w:rsidRDefault="00643208" w:rsidP="00643208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การบัญชีป้องกันความเสี่ยง</w:t>
      </w:r>
    </w:p>
    <w:p w14:paraId="0AF0D42B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แนะนำแนวปฏิบัติ</w:t>
      </w:r>
      <w:r w:rsidRPr="00AF4B1C">
        <w:rPr>
          <w:rFonts w:hint="cs"/>
          <w:b w:val="0"/>
          <w:bCs w:val="0"/>
          <w:i w:val="0"/>
          <w:iCs w:val="0"/>
          <w:cs/>
        </w:rPr>
        <w:t>เกี่ยวกับ</w:t>
      </w:r>
      <w:r w:rsidRPr="00AF4B1C">
        <w:rPr>
          <w:b w:val="0"/>
          <w:bCs w:val="0"/>
          <w:i w:val="0"/>
          <w:iCs w:val="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AF4B1C">
        <w:rPr>
          <w:rFonts w:hint="cs"/>
          <w:b w:val="0"/>
          <w:bCs w:val="0"/>
          <w:i w:val="0"/>
          <w:iCs w:val="0"/>
          <w:cs/>
        </w:rPr>
        <w:t>โดย</w:t>
      </w:r>
      <w:r w:rsidRPr="00AF4B1C">
        <w:rPr>
          <w:b w:val="0"/>
          <w:bCs w:val="0"/>
          <w:i w:val="0"/>
          <w:iCs w:val="0"/>
          <w:cs/>
        </w:rPr>
        <w:t xml:space="preserve">การบัญชีป้องกันความเสี่ยงมี </w:t>
      </w:r>
      <w:r w:rsidRPr="004665B6">
        <w:rPr>
          <w:b w:val="0"/>
          <w:bCs w:val="0"/>
          <w:i w:val="0"/>
          <w:iCs w:val="0"/>
          <w:lang w:val="en-US"/>
        </w:rPr>
        <w:t>3</w:t>
      </w:r>
      <w:r w:rsidRPr="00AF4B1C">
        <w:rPr>
          <w:b w:val="0"/>
          <w:bCs w:val="0"/>
          <w:i w:val="0"/>
          <w:iCs w:val="0"/>
          <w:cs/>
        </w:rPr>
        <w:t xml:space="preserve"> ประเภทและการ</w:t>
      </w:r>
      <w:r w:rsidRPr="00AF4B1C">
        <w:rPr>
          <w:rFonts w:hint="cs"/>
          <w:b w:val="0"/>
          <w:bCs w:val="0"/>
          <w:i w:val="0"/>
          <w:iCs w:val="0"/>
          <w:cs/>
        </w:rPr>
        <w:t>ถือ</w:t>
      </w:r>
      <w:r w:rsidRPr="00AF4B1C">
        <w:rPr>
          <w:b w:val="0"/>
          <w:bCs w:val="0"/>
          <w:i w:val="0"/>
          <w:iCs w:val="0"/>
          <w:cs/>
        </w:rPr>
        <w:t>ปฏิบัติ</w:t>
      </w:r>
      <w:r w:rsidRPr="00AF4B1C">
        <w:rPr>
          <w:rFonts w:hint="cs"/>
          <w:b w:val="0"/>
          <w:bCs w:val="0"/>
          <w:i w:val="0"/>
          <w:iCs w:val="0"/>
          <w:cs/>
        </w:rPr>
        <w:t>ในแต่ละประเภท</w:t>
      </w:r>
      <w:r w:rsidRPr="00AF4B1C">
        <w:rPr>
          <w:b w:val="0"/>
          <w:bCs w:val="0"/>
          <w:i w:val="0"/>
          <w:iCs w:val="0"/>
          <w:cs/>
        </w:rPr>
        <w:t>นั้นขึ้นอยู่กับ</w:t>
      </w:r>
      <w:r w:rsidRPr="00AF4B1C">
        <w:rPr>
          <w:rFonts w:hint="cs"/>
          <w:b w:val="0"/>
          <w:bCs w:val="0"/>
          <w:i w:val="0"/>
          <w:iCs w:val="0"/>
          <w:cs/>
        </w:rPr>
        <w:t>ลักษณะของ</w:t>
      </w:r>
      <w:r w:rsidRPr="00AF4B1C">
        <w:rPr>
          <w:b w:val="0"/>
          <w:bCs w:val="0"/>
          <w:i w:val="0"/>
          <w:iCs w:val="0"/>
          <w:cs/>
        </w:rPr>
        <w:t>ความเสี่ยง</w:t>
      </w:r>
      <w:r w:rsidRPr="00AF4B1C">
        <w:rPr>
          <w:rFonts w:hint="cs"/>
          <w:b w:val="0"/>
          <w:bCs w:val="0"/>
          <w:i w:val="0"/>
          <w:iCs w:val="0"/>
          <w:cs/>
        </w:rPr>
        <w:t>ที่ทำการป้องกัน</w:t>
      </w:r>
      <w:r w:rsidRPr="00AF4B1C">
        <w:rPr>
          <w:b w:val="0"/>
          <w:bCs w:val="0"/>
          <w:i w:val="0"/>
          <w:iCs w:val="0"/>
          <w:cs/>
        </w:rPr>
        <w:t xml:space="preserve"> 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ได้แก่ </w:t>
      </w:r>
      <w:r w:rsidRPr="00AF4B1C">
        <w:rPr>
          <w:b w:val="0"/>
          <w:bCs w:val="0"/>
          <w:i w:val="0"/>
          <w:iCs w:val="0"/>
          <w:cs/>
        </w:rPr>
        <w:t xml:space="preserve">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ภายใต้มาตรฐานการรายงานทางการเงิน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กลุ่มบริษัท</w:t>
      </w:r>
      <w:r w:rsidR="005A245A"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>ต้องระบุถึงความสัมพันธ์ของการบัญชีป้องกันความเสี่ยงที่สอดคล้องกับวัตถุประสงค์และกลยุทธ์</w:t>
      </w:r>
      <w:r w:rsidR="005A245A"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>ในการบริหารความเสี่ยงของกลุ่มบริษัท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 </w:t>
      </w:r>
      <w:r w:rsidRPr="00AF4B1C">
        <w:rPr>
          <w:b w:val="0"/>
          <w:bCs w:val="0"/>
          <w:i w:val="0"/>
          <w:iCs w:val="0"/>
          <w:cs/>
        </w:rPr>
        <w:t xml:space="preserve"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54083981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5A92F96E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ปัจจุบันกลุ่มบริษัทใช้อนุพันธ์ในการป้องกันความเสี่ยงจากอัตราแลกเปลี่ยน </w:t>
      </w:r>
      <w:r w:rsidRPr="00AF4B1C">
        <w:rPr>
          <w:rFonts w:hint="cs"/>
          <w:b w:val="0"/>
          <w:bCs w:val="0"/>
          <w:i w:val="0"/>
          <w:iCs w:val="0"/>
          <w:cs/>
        </w:rPr>
        <w:t>โดย</w:t>
      </w:r>
      <w:r w:rsidRPr="00AF4B1C">
        <w:rPr>
          <w:b w:val="0"/>
          <w:bCs w:val="0"/>
          <w:i w:val="0"/>
          <w:iCs w:val="0"/>
          <w:cs/>
        </w:rPr>
        <w:t xml:space="preserve">จะรับรู้รายการเมื่ออนุพันธ์ดังกล่าวถูกนำมาใช้  ทั้งนี้ 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ภายใต้มาตรฐานการรายงานทางการเงิน ฉบับที่ </w:t>
      </w:r>
      <w:r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ณ วันที่ถือปฏิบัติเป็นครั้งแรก</w:t>
      </w:r>
    </w:p>
    <w:p w14:paraId="5377DC8F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38552D7F" w14:textId="77777777" w:rsidR="00643208" w:rsidRPr="00AF4B1C" w:rsidRDefault="00643208" w:rsidP="00643208">
      <w:pPr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AF4B1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F4B1C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F4B1C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AF4B1C">
        <w:rPr>
          <w:rFonts w:ascii="Angsana New" w:hAnsi="Angsana New" w:hint="cs"/>
          <w:sz w:val="30"/>
          <w:szCs w:val="30"/>
          <w:cs/>
        </w:rPr>
        <w:t>และ</w:t>
      </w:r>
      <w:r w:rsidRPr="00AF4B1C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14:paraId="36BF28EB" w14:textId="77777777" w:rsidR="00643208" w:rsidRDefault="00643208" w:rsidP="00643208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5E9199A8" w14:textId="77777777" w:rsidR="00643208" w:rsidRPr="00AF4B1C" w:rsidRDefault="00643208" w:rsidP="00643208">
      <w:pPr>
        <w:pStyle w:val="ListParagraph"/>
        <w:numPr>
          <w:ilvl w:val="0"/>
          <w:numId w:val="35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</w:pPr>
      <w:r w:rsidRPr="00AF4B1C">
        <w:rPr>
          <w:rFonts w:asciiTheme="majorBidi" w:hAnsiTheme="majorBidi" w:cstheme="majorBidi"/>
          <w:color w:val="000000"/>
          <w:cs/>
        </w:rPr>
        <w:lastRenderedPageBreak/>
        <w:t xml:space="preserve">มาตรฐานการรายงานทางการเงิน ฉบับที่ </w:t>
      </w:r>
      <w:r w:rsidRPr="004665B6">
        <w:rPr>
          <w:rFonts w:asciiTheme="majorBidi" w:hAnsiTheme="majorBidi"/>
          <w:color w:val="000000"/>
          <w:lang w:val="en-US"/>
        </w:rPr>
        <w:t>16</w:t>
      </w:r>
      <w:r w:rsidRPr="00AF4B1C">
        <w:rPr>
          <w:rFonts w:asciiTheme="majorBidi" w:hAnsiTheme="majorBidi" w:cstheme="majorBidi"/>
          <w:color w:val="000000"/>
          <w:cs/>
        </w:rPr>
        <w:t xml:space="preserve"> เรื่อง สัญญาเช่า</w:t>
      </w:r>
    </w:p>
    <w:p w14:paraId="12C0BD84" w14:textId="77777777" w:rsidR="00643208" w:rsidRPr="00AF4B1C" w:rsidRDefault="00643208" w:rsidP="0064320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33319F" w14:textId="3976EB1D" w:rsidR="00643208" w:rsidRPr="00643208" w:rsidRDefault="00643208" w:rsidP="00643208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  <w:r w:rsidRPr="00AF4B1C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Pr="004665B6">
        <w:rPr>
          <w:rFonts w:asciiTheme="majorBidi" w:hAnsiTheme="majorBidi"/>
          <w:b w:val="0"/>
          <w:bCs w:val="0"/>
          <w:i w:val="0"/>
          <w:iCs w:val="0"/>
          <w:lang w:val="en-US"/>
        </w:rPr>
        <w:t>16</w:t>
      </w:r>
      <w:r w:rsidRPr="00AF4B1C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ได้นำเสนอวิธีการ</w:t>
      </w:r>
      <w:r w:rsidRPr="00643208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บัญชีเดียวสำหรับผู้</w:t>
      </w:r>
      <w:r w:rsidR="00BE4D22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เช่า</w:t>
      </w:r>
      <w:r w:rsidRPr="00643208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 xml:space="preserve"> </w:t>
      </w:r>
      <w:r w:rsidRPr="00643208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643208">
        <w:rPr>
          <w:rFonts w:asciiTheme="majorBidi" w:hAnsiTheme="majorBidi" w:hint="cs"/>
          <w:b w:val="0"/>
          <w:bCs w:val="0"/>
          <w:i w:val="0"/>
          <w:iCs w:val="0"/>
          <w:color w:val="000000"/>
          <w:cs/>
        </w:rPr>
        <w:t xml:space="preserve"> </w:t>
      </w:r>
      <w:r w:rsidRPr="00643208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43208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ไม่แตกต่างจาก</w:t>
      </w:r>
      <w:r w:rsidRPr="00643208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 w:rsidRPr="00643208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52034ADF" w14:textId="77777777" w:rsidR="00643208" w:rsidRPr="00643208" w:rsidRDefault="00643208" w:rsidP="00643208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</w:p>
    <w:p w14:paraId="635C29FF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</w:pPr>
      <w:r w:rsidRPr="00643208">
        <w:rPr>
          <w:rFonts w:eastAsia="Calibri"/>
          <w:b w:val="0"/>
          <w:bCs w:val="0"/>
          <w:i w:val="0"/>
          <w:iCs w:val="0"/>
          <w:cs/>
        </w:rPr>
        <w:t>ปัจจุบันกลุ่มบริษัทบันทึกรายจ่ายภายใต้สัญญาเช่าดำเนินงานและประโยชน์ที่ได้รับ</w:t>
      </w:r>
      <w:r>
        <w:rPr>
          <w:rFonts w:eastAsia="Calibri"/>
          <w:b w:val="0"/>
          <w:bCs w:val="0"/>
          <w:i w:val="0"/>
          <w:iCs w:val="0"/>
          <w:cs/>
        </w:rPr>
        <w:t>ที่เกี่ยวข้องกับสัญญาเช่า</w:t>
      </w:r>
      <w:r w:rsidRPr="00AF4B1C">
        <w:rPr>
          <w:rFonts w:eastAsia="Calibri"/>
          <w:b w:val="0"/>
          <w:bCs w:val="0"/>
          <w:i w:val="0"/>
          <w:iCs w:val="0"/>
          <w:cs/>
        </w:rPr>
        <w:t>ในกำไรหรือขาดทุนโดยวิธีเส้นตรงตลอดอายุสัญญาเช่า</w:t>
      </w:r>
    </w:p>
    <w:p w14:paraId="61C4056F" w14:textId="77777777" w:rsidR="00643208" w:rsidRPr="00AF4B1C" w:rsidRDefault="00643208" w:rsidP="00643208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</w:p>
    <w:p w14:paraId="38115F72" w14:textId="77777777" w:rsidR="00643208" w:rsidRDefault="00643208" w:rsidP="00643208">
      <w:pPr>
        <w:pStyle w:val="ListParagraph"/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AF4B1C">
        <w:rPr>
          <w:rFonts w:hint="cs"/>
          <w:b w:val="0"/>
          <w:bCs w:val="0"/>
          <w:i w:val="0"/>
          <w:iCs w:val="0"/>
          <w:cs/>
        </w:rPr>
        <w:t>ข</w:t>
      </w:r>
      <w:r w:rsidRPr="00AF4B1C">
        <w:rPr>
          <w:b w:val="0"/>
          <w:bCs w:val="0"/>
          <w:i w:val="0"/>
          <w:iCs w:val="0"/>
          <w:cs/>
        </w:rPr>
        <w:t>ณะนี้</w:t>
      </w:r>
      <w:r w:rsidRPr="00AF4B1C">
        <w:rPr>
          <w:b w:val="0"/>
          <w:bCs w:val="0"/>
          <w:i w:val="0"/>
          <w:iCs w:val="0"/>
          <w:cs/>
          <w:lang w:val="en-GB"/>
        </w:rPr>
        <w:t>ผู้บริหารกำลัง</w:t>
      </w:r>
      <w:r w:rsidRPr="00AF4B1C">
        <w:rPr>
          <w:b w:val="0"/>
          <w:bCs w:val="0"/>
          <w:i w:val="0"/>
          <w:iCs w:val="0"/>
          <w:cs/>
        </w:rPr>
        <w:t>พิจารณาถึงผลกระทบที่อาจเกิดขึ้นจากการถือปฏิบัติตามมาตรฐานการรายงานทางการเงิน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 ฉบับที่ </w:t>
      </w:r>
      <w:r w:rsidRPr="004665B6">
        <w:rPr>
          <w:b w:val="0"/>
          <w:bCs w:val="0"/>
          <w:i w:val="0"/>
          <w:iCs w:val="0"/>
          <w:lang w:val="en-US"/>
        </w:rPr>
        <w:t>16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 </w:t>
      </w:r>
      <w:r w:rsidRPr="00AF4B1C">
        <w:rPr>
          <w:b w:val="0"/>
          <w:bCs w:val="0"/>
          <w:i w:val="0"/>
          <w:iCs w:val="0"/>
          <w:cs/>
        </w:rPr>
        <w:t>เป็นครั้งแรกต่องบการเงินรวม</w:t>
      </w:r>
      <w:r w:rsidRPr="00AF4B1C">
        <w:rPr>
          <w:rFonts w:hint="cs"/>
          <w:b w:val="0"/>
          <w:bCs w:val="0"/>
          <w:i w:val="0"/>
          <w:iCs w:val="0"/>
          <w:cs/>
        </w:rPr>
        <w:t>และ</w:t>
      </w:r>
      <w:r w:rsidRPr="00AF4B1C">
        <w:rPr>
          <w:b w:val="0"/>
          <w:bCs w:val="0"/>
          <w:i w:val="0"/>
          <w:iCs w:val="0"/>
          <w:cs/>
        </w:rPr>
        <w:t>งบการเงินเฉพาะกิจการ</w:t>
      </w:r>
    </w:p>
    <w:p w14:paraId="0D877661" w14:textId="77777777" w:rsidR="00643208" w:rsidRPr="00EA78A7" w:rsidRDefault="00643208" w:rsidP="00643208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  <w:lang w:val="en-US"/>
        </w:rPr>
      </w:pPr>
    </w:p>
    <w:p w14:paraId="20D5122D" w14:textId="77777777" w:rsidR="009D1321" w:rsidRPr="00EA78A7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  <w:lang w:val="en-US"/>
        </w:rPr>
      </w:pPr>
    </w:p>
    <w:sectPr w:rsidR="009D1321" w:rsidRPr="00EA78A7" w:rsidSect="00423834">
      <w:footerReference w:type="default" r:id="rId16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17C60" w14:textId="77777777" w:rsidR="0076621C" w:rsidRDefault="0076621C">
      <w:r>
        <w:separator/>
      </w:r>
    </w:p>
  </w:endnote>
  <w:endnote w:type="continuationSeparator" w:id="0">
    <w:p w14:paraId="61F69904" w14:textId="77777777" w:rsidR="0076621C" w:rsidRDefault="0076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127D8" w14:textId="77777777" w:rsidR="005851BE" w:rsidRPr="00CC0AE9" w:rsidRDefault="005851BE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38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30725FB6" w14:textId="77777777" w:rsidR="005851BE" w:rsidRDefault="005851B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703D5" w14:textId="77777777" w:rsidR="005851BE" w:rsidRPr="00FB5D89" w:rsidRDefault="005851BE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35B01AE" w14:textId="0B80D850" w:rsidR="005851BE" w:rsidRPr="00960645" w:rsidRDefault="005851BE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0966FD">
      <w:rPr>
        <w:rFonts w:ascii="Angsana New" w:hAnsi="Angsana New"/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14:paraId="055C615B" w14:textId="77777777" w:rsidR="005851BE" w:rsidRPr="004E4BE4" w:rsidRDefault="005851BE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2639ADD2" w14:textId="77777777" w:rsidR="005851BE" w:rsidRPr="00B248A7" w:rsidRDefault="005851BE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51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46878" w14:textId="77777777" w:rsidR="005851BE" w:rsidRPr="00DE7037" w:rsidRDefault="005851BE" w:rsidP="007D6C10">
    <w:pPr>
      <w:pStyle w:val="Footer"/>
      <w:framePr w:wrap="around" w:vAnchor="text" w:hAnchor="page" w:x="8716" w:y="17"/>
      <w:rPr>
        <w:rStyle w:val="PageNumber"/>
        <w:rFonts w:asciiTheme="majorBidi" w:hAnsiTheme="majorBidi" w:cstheme="majorBidi"/>
        <w:sz w:val="30"/>
        <w:szCs w:val="30"/>
        <w:cs/>
      </w:rPr>
    </w:pPr>
    <w:r w:rsidRPr="00DE7037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E7037">
      <w:rPr>
        <w:rStyle w:val="PageNumber"/>
        <w:rFonts w:asciiTheme="majorBidi" w:hAnsiTheme="majorBidi" w:cstheme="majorBidi"/>
        <w:sz w:val="30"/>
        <w:szCs w:val="30"/>
        <w:cs/>
      </w:rPr>
      <w:instrText xml:space="preserve">PAGE  </w:instrText>
    </w:r>
    <w:r w:rsidRPr="00DE7037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53</w:t>
    </w:r>
    <w:r w:rsidRPr="00DE7037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5398BB07" w14:textId="77777777" w:rsidR="005851BE" w:rsidRPr="00DE7037" w:rsidRDefault="005851BE" w:rsidP="007D6C10">
    <w:pPr>
      <w:pStyle w:val="Footer"/>
      <w:ind w:right="360"/>
      <w:rPr>
        <w:rFonts w:asciiTheme="majorBidi" w:hAnsiTheme="majorBidi" w:cstheme="majorBidi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F3E94" w14:textId="77777777" w:rsidR="005851BE" w:rsidRPr="00173BD7" w:rsidRDefault="005851B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F09AA5" w14:textId="77777777" w:rsidR="005851BE" w:rsidRPr="00175C2C" w:rsidRDefault="005851BE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EF0CC" w14:textId="77777777" w:rsidR="0076621C" w:rsidRDefault="0076621C">
      <w:r>
        <w:separator/>
      </w:r>
    </w:p>
  </w:footnote>
  <w:footnote w:type="continuationSeparator" w:id="0">
    <w:p w14:paraId="1665B448" w14:textId="77777777" w:rsidR="0076621C" w:rsidRDefault="0076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BF623" w14:textId="77777777" w:rsidR="005851BE" w:rsidRDefault="005851BE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D4EA84F" w14:textId="77777777" w:rsidR="005851BE" w:rsidRDefault="005851BE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D69CF">
      <w:rPr>
        <w:rFonts w:ascii="Angsana New" w:hAnsi="Angsana New"/>
        <w:b/>
        <w:bCs/>
        <w:sz w:val="32"/>
        <w:szCs w:val="32"/>
        <w:cs/>
      </w:rPr>
      <w:t>แบบย่อ</w:t>
    </w:r>
  </w:p>
  <w:p w14:paraId="0D9BA177" w14:textId="77777777" w:rsidR="005851BE" w:rsidRPr="002E7AE7" w:rsidRDefault="005851BE" w:rsidP="00542BC6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 w:rsidRPr="008F19FA">
      <w:rPr>
        <w:rFonts w:ascii="Angsana New" w:hAnsi="Angsana New"/>
        <w:b/>
        <w:bCs/>
        <w:sz w:val="32"/>
        <w:szCs w:val="32"/>
        <w:cs/>
      </w:rPr>
      <w:t>สำหรับงวดสา</w:t>
    </w:r>
    <w:r>
      <w:rPr>
        <w:rFonts w:ascii="Angsana New" w:hAnsi="Angsana New"/>
        <w:b/>
        <w:bCs/>
        <w:sz w:val="32"/>
        <w:szCs w:val="32"/>
        <w:cs/>
      </w:rPr>
      <w:t xml:space="preserve">มเดือนและเก้าเดือนสิ้นสุดวันที่ </w:t>
    </w:r>
    <w:r w:rsidRPr="00D64E6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D64E6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268DFFA4" w14:textId="77777777" w:rsidR="005851BE" w:rsidRPr="008266EC" w:rsidRDefault="005851BE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2FE26" w14:textId="77777777" w:rsidR="005851BE" w:rsidRDefault="00585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3C97B" w14:textId="77777777" w:rsidR="005851BE" w:rsidRPr="003C763B" w:rsidRDefault="005851BE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3B55DA2" w14:textId="77777777" w:rsidR="005851BE" w:rsidRPr="003C763B" w:rsidRDefault="005851BE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FD5E3B2" w14:textId="77777777" w:rsidR="005851BE" w:rsidRDefault="005851BE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B8D0751" w14:textId="77777777" w:rsidR="005851BE" w:rsidRDefault="00585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427A" w14:textId="77777777" w:rsidR="005851BE" w:rsidRDefault="005851BE" w:rsidP="00046139">
    <w:pPr>
      <w:ind w:firstLine="14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โอสถสภา </w:t>
    </w:r>
    <w:r w:rsidRPr="00B1022F">
      <w:rPr>
        <w:rFonts w:ascii="Angsana New" w:hAnsi="Angsana New"/>
        <w:b/>
        <w:bCs/>
        <w:sz w:val="32"/>
        <w:szCs w:val="32"/>
        <w:cs/>
      </w:rPr>
      <w:t>จำกัด</w:t>
    </w:r>
    <w:r w:rsidRPr="00B1022F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3D8105AE" w14:textId="77777777" w:rsidR="005851BE" w:rsidRPr="0089001F" w:rsidRDefault="005851BE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89001F">
      <w:rPr>
        <w:rFonts w:ascii="Angsana New" w:hAnsi="Angsana New"/>
        <w:b/>
        <w:bCs/>
        <w:sz w:val="32"/>
        <w:szCs w:val="32"/>
        <w:cs/>
        <w:lang w:val="en-US"/>
      </w:rPr>
      <w:t>แบบย่อ</w:t>
    </w:r>
  </w:p>
  <w:p w14:paraId="19C3C95E" w14:textId="77777777" w:rsidR="005851BE" w:rsidRPr="002E7AE7" w:rsidRDefault="005851BE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 w:rsidRPr="008F19FA">
      <w:rPr>
        <w:rFonts w:ascii="Angsana New" w:hAnsi="Angsana New"/>
        <w:b/>
        <w:bCs/>
        <w:sz w:val="32"/>
        <w:szCs w:val="32"/>
        <w:cs/>
      </w:rPr>
      <w:t>สำหรับงวดส</w:t>
    </w:r>
    <w:r>
      <w:rPr>
        <w:rFonts w:ascii="Angsana New" w:hAnsi="Angsana New"/>
        <w:b/>
        <w:bCs/>
        <w:sz w:val="32"/>
        <w:szCs w:val="32"/>
        <w:cs/>
      </w:rPr>
      <w:t>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8F19F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8F19FA">
      <w:rPr>
        <w:rFonts w:ascii="Angsana New" w:hAnsi="Angsana New"/>
        <w:b/>
        <w:bCs/>
        <w:sz w:val="32"/>
        <w:szCs w:val="32"/>
        <w:cs/>
      </w:rPr>
      <w:t>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710D6DF" w14:textId="77777777" w:rsidR="005851BE" w:rsidRPr="00046139" w:rsidRDefault="005851BE" w:rsidP="0004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3D00A458"/>
    <w:lvl w:ilvl="0" w:tplc="71AA03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166B9"/>
    <w:multiLevelType w:val="multilevel"/>
    <w:tmpl w:val="370414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D81E0B"/>
    <w:multiLevelType w:val="multilevel"/>
    <w:tmpl w:val="F8D6D7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A09770E"/>
    <w:multiLevelType w:val="multilevel"/>
    <w:tmpl w:val="4E0823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7"/>
  </w:num>
  <w:num w:numId="5">
    <w:abstractNumId w:val="38"/>
  </w:num>
  <w:num w:numId="6">
    <w:abstractNumId w:val="18"/>
  </w:num>
  <w:num w:numId="7">
    <w:abstractNumId w:val="8"/>
  </w:num>
  <w:num w:numId="8">
    <w:abstractNumId w:val="15"/>
  </w:num>
  <w:num w:numId="9">
    <w:abstractNumId w:val="31"/>
  </w:num>
  <w:num w:numId="10">
    <w:abstractNumId w:val="25"/>
  </w:num>
  <w:num w:numId="11">
    <w:abstractNumId w:val="30"/>
  </w:num>
  <w:num w:numId="12">
    <w:abstractNumId w:val="17"/>
  </w:num>
  <w:num w:numId="13">
    <w:abstractNumId w:val="24"/>
  </w:num>
  <w:num w:numId="14">
    <w:abstractNumId w:val="33"/>
  </w:num>
  <w:num w:numId="15">
    <w:abstractNumId w:val="34"/>
  </w:num>
  <w:num w:numId="16">
    <w:abstractNumId w:val="22"/>
  </w:num>
  <w:num w:numId="17">
    <w:abstractNumId w:val="2"/>
  </w:num>
  <w:num w:numId="18">
    <w:abstractNumId w:val="2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9"/>
  </w:num>
  <w:num w:numId="22">
    <w:abstractNumId w:val="13"/>
  </w:num>
  <w:num w:numId="23">
    <w:abstractNumId w:val="4"/>
  </w:num>
  <w:num w:numId="24">
    <w:abstractNumId w:val="9"/>
  </w:num>
  <w:num w:numId="25">
    <w:abstractNumId w:val="32"/>
  </w:num>
  <w:num w:numId="26">
    <w:abstractNumId w:val="16"/>
  </w:num>
  <w:num w:numId="27">
    <w:abstractNumId w:val="21"/>
  </w:num>
  <w:num w:numId="28">
    <w:abstractNumId w:val="37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0"/>
  </w:num>
  <w:num w:numId="32">
    <w:abstractNumId w:val="12"/>
  </w:num>
  <w:num w:numId="33">
    <w:abstractNumId w:val="10"/>
  </w:num>
  <w:num w:numId="34">
    <w:abstractNumId w:val="35"/>
  </w:num>
  <w:num w:numId="35">
    <w:abstractNumId w:val="3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5"/>
  </w:num>
  <w:num w:numId="4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967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6FF3"/>
    <w:rsid w:val="000079CB"/>
    <w:rsid w:val="00007B72"/>
    <w:rsid w:val="00007EA1"/>
    <w:rsid w:val="00011788"/>
    <w:rsid w:val="00012928"/>
    <w:rsid w:val="00012ED5"/>
    <w:rsid w:val="00013080"/>
    <w:rsid w:val="0001315E"/>
    <w:rsid w:val="000135DF"/>
    <w:rsid w:val="00013655"/>
    <w:rsid w:val="00013885"/>
    <w:rsid w:val="000142B2"/>
    <w:rsid w:val="00014657"/>
    <w:rsid w:val="0001549D"/>
    <w:rsid w:val="00015637"/>
    <w:rsid w:val="00015D0D"/>
    <w:rsid w:val="00015F55"/>
    <w:rsid w:val="00016A5F"/>
    <w:rsid w:val="00017470"/>
    <w:rsid w:val="00017888"/>
    <w:rsid w:val="00017979"/>
    <w:rsid w:val="00017D69"/>
    <w:rsid w:val="00020051"/>
    <w:rsid w:val="00020342"/>
    <w:rsid w:val="000206B6"/>
    <w:rsid w:val="000206E6"/>
    <w:rsid w:val="00020EE0"/>
    <w:rsid w:val="00020FEE"/>
    <w:rsid w:val="000210B1"/>
    <w:rsid w:val="0002112B"/>
    <w:rsid w:val="000218A5"/>
    <w:rsid w:val="00021C38"/>
    <w:rsid w:val="00021EB4"/>
    <w:rsid w:val="000220BC"/>
    <w:rsid w:val="000227A0"/>
    <w:rsid w:val="000232DC"/>
    <w:rsid w:val="00023A36"/>
    <w:rsid w:val="000248AC"/>
    <w:rsid w:val="00024DB0"/>
    <w:rsid w:val="000258A9"/>
    <w:rsid w:val="000261B3"/>
    <w:rsid w:val="00026202"/>
    <w:rsid w:val="00026210"/>
    <w:rsid w:val="00026272"/>
    <w:rsid w:val="00026BE6"/>
    <w:rsid w:val="00026D9A"/>
    <w:rsid w:val="0002751B"/>
    <w:rsid w:val="000277D8"/>
    <w:rsid w:val="00027A5B"/>
    <w:rsid w:val="0003043C"/>
    <w:rsid w:val="00030771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D0"/>
    <w:rsid w:val="0004008B"/>
    <w:rsid w:val="00040169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5DD"/>
    <w:rsid w:val="00044619"/>
    <w:rsid w:val="00044809"/>
    <w:rsid w:val="000454E1"/>
    <w:rsid w:val="00046139"/>
    <w:rsid w:val="000464CB"/>
    <w:rsid w:val="00046879"/>
    <w:rsid w:val="0004699B"/>
    <w:rsid w:val="000470C8"/>
    <w:rsid w:val="00047232"/>
    <w:rsid w:val="00047338"/>
    <w:rsid w:val="000474F7"/>
    <w:rsid w:val="00047913"/>
    <w:rsid w:val="000479EE"/>
    <w:rsid w:val="000504F2"/>
    <w:rsid w:val="00050643"/>
    <w:rsid w:val="0005074E"/>
    <w:rsid w:val="00050971"/>
    <w:rsid w:val="000513F6"/>
    <w:rsid w:val="0005179A"/>
    <w:rsid w:val="00051894"/>
    <w:rsid w:val="00051895"/>
    <w:rsid w:val="00051B18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574CE"/>
    <w:rsid w:val="00060038"/>
    <w:rsid w:val="000603FD"/>
    <w:rsid w:val="00060BE9"/>
    <w:rsid w:val="000618AB"/>
    <w:rsid w:val="000625ED"/>
    <w:rsid w:val="00063625"/>
    <w:rsid w:val="00063951"/>
    <w:rsid w:val="00064138"/>
    <w:rsid w:val="0006419B"/>
    <w:rsid w:val="00064564"/>
    <w:rsid w:val="0006601B"/>
    <w:rsid w:val="000660DD"/>
    <w:rsid w:val="000660FC"/>
    <w:rsid w:val="000664BF"/>
    <w:rsid w:val="00066560"/>
    <w:rsid w:val="0006684F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8"/>
    <w:rsid w:val="00071569"/>
    <w:rsid w:val="00071B87"/>
    <w:rsid w:val="00072AA3"/>
    <w:rsid w:val="00072DE2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60F"/>
    <w:rsid w:val="00077ABF"/>
    <w:rsid w:val="00077CE8"/>
    <w:rsid w:val="000800A6"/>
    <w:rsid w:val="00080236"/>
    <w:rsid w:val="000803A0"/>
    <w:rsid w:val="00080896"/>
    <w:rsid w:val="00080C1C"/>
    <w:rsid w:val="0008102A"/>
    <w:rsid w:val="0008131B"/>
    <w:rsid w:val="00081813"/>
    <w:rsid w:val="00081ADB"/>
    <w:rsid w:val="00081E91"/>
    <w:rsid w:val="000820A0"/>
    <w:rsid w:val="000833D7"/>
    <w:rsid w:val="000834D2"/>
    <w:rsid w:val="00083875"/>
    <w:rsid w:val="00083877"/>
    <w:rsid w:val="00083DFC"/>
    <w:rsid w:val="00084FB4"/>
    <w:rsid w:val="000851CA"/>
    <w:rsid w:val="0008521D"/>
    <w:rsid w:val="000853FC"/>
    <w:rsid w:val="00085E1F"/>
    <w:rsid w:val="0008717A"/>
    <w:rsid w:val="00087AAD"/>
    <w:rsid w:val="00087B0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3269"/>
    <w:rsid w:val="00093317"/>
    <w:rsid w:val="0009369D"/>
    <w:rsid w:val="00093F67"/>
    <w:rsid w:val="0009417A"/>
    <w:rsid w:val="0009420B"/>
    <w:rsid w:val="000952E6"/>
    <w:rsid w:val="00095AFE"/>
    <w:rsid w:val="00095DC5"/>
    <w:rsid w:val="000966FD"/>
    <w:rsid w:val="00097044"/>
    <w:rsid w:val="00097A97"/>
    <w:rsid w:val="00097D62"/>
    <w:rsid w:val="000A04D4"/>
    <w:rsid w:val="000A0878"/>
    <w:rsid w:val="000A0896"/>
    <w:rsid w:val="000A0AD0"/>
    <w:rsid w:val="000A19A7"/>
    <w:rsid w:val="000A1D3C"/>
    <w:rsid w:val="000A1E2D"/>
    <w:rsid w:val="000A251A"/>
    <w:rsid w:val="000A275E"/>
    <w:rsid w:val="000A2871"/>
    <w:rsid w:val="000A2CC0"/>
    <w:rsid w:val="000A2EDA"/>
    <w:rsid w:val="000A3897"/>
    <w:rsid w:val="000A420C"/>
    <w:rsid w:val="000A4494"/>
    <w:rsid w:val="000A44EF"/>
    <w:rsid w:val="000A5420"/>
    <w:rsid w:val="000A5D3B"/>
    <w:rsid w:val="000A676A"/>
    <w:rsid w:val="000A6AA2"/>
    <w:rsid w:val="000A72A6"/>
    <w:rsid w:val="000A7BE8"/>
    <w:rsid w:val="000A7C96"/>
    <w:rsid w:val="000A7D08"/>
    <w:rsid w:val="000B0DA9"/>
    <w:rsid w:val="000B1379"/>
    <w:rsid w:val="000B1A39"/>
    <w:rsid w:val="000B1EBB"/>
    <w:rsid w:val="000B2254"/>
    <w:rsid w:val="000B2CC4"/>
    <w:rsid w:val="000B2E8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B7FA9"/>
    <w:rsid w:val="000C0219"/>
    <w:rsid w:val="000C0635"/>
    <w:rsid w:val="000C0CAE"/>
    <w:rsid w:val="000C1987"/>
    <w:rsid w:val="000C198A"/>
    <w:rsid w:val="000C2059"/>
    <w:rsid w:val="000C2822"/>
    <w:rsid w:val="000C28A5"/>
    <w:rsid w:val="000C2DF2"/>
    <w:rsid w:val="000C32E0"/>
    <w:rsid w:val="000C3524"/>
    <w:rsid w:val="000C3A91"/>
    <w:rsid w:val="000C3C78"/>
    <w:rsid w:val="000C3FCC"/>
    <w:rsid w:val="000C4376"/>
    <w:rsid w:val="000C4934"/>
    <w:rsid w:val="000C4AC8"/>
    <w:rsid w:val="000C51CF"/>
    <w:rsid w:val="000C552F"/>
    <w:rsid w:val="000C62BA"/>
    <w:rsid w:val="000C6D03"/>
    <w:rsid w:val="000C7943"/>
    <w:rsid w:val="000C7AE8"/>
    <w:rsid w:val="000D045F"/>
    <w:rsid w:val="000D0A86"/>
    <w:rsid w:val="000D1DEA"/>
    <w:rsid w:val="000D1E32"/>
    <w:rsid w:val="000D2023"/>
    <w:rsid w:val="000D25F2"/>
    <w:rsid w:val="000D2AB0"/>
    <w:rsid w:val="000D3C09"/>
    <w:rsid w:val="000D3F48"/>
    <w:rsid w:val="000D3F72"/>
    <w:rsid w:val="000D4AD5"/>
    <w:rsid w:val="000D4E83"/>
    <w:rsid w:val="000D51A9"/>
    <w:rsid w:val="000D5366"/>
    <w:rsid w:val="000D5DB8"/>
    <w:rsid w:val="000D6790"/>
    <w:rsid w:val="000D67D6"/>
    <w:rsid w:val="000D685E"/>
    <w:rsid w:val="000D69E8"/>
    <w:rsid w:val="000D6DC5"/>
    <w:rsid w:val="000D7151"/>
    <w:rsid w:val="000D7770"/>
    <w:rsid w:val="000D77E2"/>
    <w:rsid w:val="000D7AC8"/>
    <w:rsid w:val="000D7E18"/>
    <w:rsid w:val="000E04F6"/>
    <w:rsid w:val="000E0A77"/>
    <w:rsid w:val="000E1E53"/>
    <w:rsid w:val="000E20DA"/>
    <w:rsid w:val="000E22FC"/>
    <w:rsid w:val="000E2329"/>
    <w:rsid w:val="000E3B9F"/>
    <w:rsid w:val="000E3BD1"/>
    <w:rsid w:val="000E4A14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4C2"/>
    <w:rsid w:val="000E7C3D"/>
    <w:rsid w:val="000F03E3"/>
    <w:rsid w:val="000F0CD6"/>
    <w:rsid w:val="000F16BF"/>
    <w:rsid w:val="000F17E2"/>
    <w:rsid w:val="000F1A36"/>
    <w:rsid w:val="000F1D86"/>
    <w:rsid w:val="000F1FAD"/>
    <w:rsid w:val="000F287F"/>
    <w:rsid w:val="000F3318"/>
    <w:rsid w:val="000F39B4"/>
    <w:rsid w:val="000F42DC"/>
    <w:rsid w:val="000F453F"/>
    <w:rsid w:val="000F47E4"/>
    <w:rsid w:val="000F49BE"/>
    <w:rsid w:val="000F49C0"/>
    <w:rsid w:val="000F4D84"/>
    <w:rsid w:val="000F5A28"/>
    <w:rsid w:val="000F5F61"/>
    <w:rsid w:val="000F613D"/>
    <w:rsid w:val="000F6185"/>
    <w:rsid w:val="000F6788"/>
    <w:rsid w:val="000F7B70"/>
    <w:rsid w:val="00100030"/>
    <w:rsid w:val="001000FB"/>
    <w:rsid w:val="0010067B"/>
    <w:rsid w:val="00100725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73C"/>
    <w:rsid w:val="001078B1"/>
    <w:rsid w:val="00107B24"/>
    <w:rsid w:val="00107CF1"/>
    <w:rsid w:val="00110337"/>
    <w:rsid w:val="00110A19"/>
    <w:rsid w:val="00110E96"/>
    <w:rsid w:val="001116DC"/>
    <w:rsid w:val="00111AB5"/>
    <w:rsid w:val="001124A5"/>
    <w:rsid w:val="00113167"/>
    <w:rsid w:val="001135CD"/>
    <w:rsid w:val="00113BB3"/>
    <w:rsid w:val="00113C64"/>
    <w:rsid w:val="00113C7E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60"/>
    <w:rsid w:val="001208AA"/>
    <w:rsid w:val="00120E1C"/>
    <w:rsid w:val="00120EBF"/>
    <w:rsid w:val="00121042"/>
    <w:rsid w:val="0012135E"/>
    <w:rsid w:val="00121460"/>
    <w:rsid w:val="00121CE0"/>
    <w:rsid w:val="00122478"/>
    <w:rsid w:val="0012293B"/>
    <w:rsid w:val="00124CF0"/>
    <w:rsid w:val="001251E6"/>
    <w:rsid w:val="00125A2D"/>
    <w:rsid w:val="00125D44"/>
    <w:rsid w:val="00125E57"/>
    <w:rsid w:val="0012624C"/>
    <w:rsid w:val="001262DF"/>
    <w:rsid w:val="001266FF"/>
    <w:rsid w:val="00126735"/>
    <w:rsid w:val="001268D0"/>
    <w:rsid w:val="00126C4C"/>
    <w:rsid w:val="001271BA"/>
    <w:rsid w:val="00127C3B"/>
    <w:rsid w:val="00130723"/>
    <w:rsid w:val="00130844"/>
    <w:rsid w:val="00130DB8"/>
    <w:rsid w:val="0013197E"/>
    <w:rsid w:val="00131E71"/>
    <w:rsid w:val="001322DF"/>
    <w:rsid w:val="001325CD"/>
    <w:rsid w:val="00133658"/>
    <w:rsid w:val="001338CF"/>
    <w:rsid w:val="001347C8"/>
    <w:rsid w:val="00134EBE"/>
    <w:rsid w:val="00135097"/>
    <w:rsid w:val="001355F5"/>
    <w:rsid w:val="00135836"/>
    <w:rsid w:val="00135A68"/>
    <w:rsid w:val="00135AFF"/>
    <w:rsid w:val="00135FDC"/>
    <w:rsid w:val="0013604D"/>
    <w:rsid w:val="0013608A"/>
    <w:rsid w:val="001360DD"/>
    <w:rsid w:val="00136284"/>
    <w:rsid w:val="00136491"/>
    <w:rsid w:val="00136AEA"/>
    <w:rsid w:val="00136FA8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091"/>
    <w:rsid w:val="00142AD3"/>
    <w:rsid w:val="00142B86"/>
    <w:rsid w:val="00142C8F"/>
    <w:rsid w:val="00142FBE"/>
    <w:rsid w:val="001439F9"/>
    <w:rsid w:val="00143C7E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D7"/>
    <w:rsid w:val="001517F7"/>
    <w:rsid w:val="001524B5"/>
    <w:rsid w:val="00152A7F"/>
    <w:rsid w:val="00152A88"/>
    <w:rsid w:val="001534F9"/>
    <w:rsid w:val="00154011"/>
    <w:rsid w:val="00154136"/>
    <w:rsid w:val="00154345"/>
    <w:rsid w:val="00154446"/>
    <w:rsid w:val="0015640F"/>
    <w:rsid w:val="001566D2"/>
    <w:rsid w:val="00156C6A"/>
    <w:rsid w:val="001570A7"/>
    <w:rsid w:val="00157ABF"/>
    <w:rsid w:val="001605DA"/>
    <w:rsid w:val="001606CB"/>
    <w:rsid w:val="001620DE"/>
    <w:rsid w:val="00162555"/>
    <w:rsid w:val="00162958"/>
    <w:rsid w:val="00162C18"/>
    <w:rsid w:val="00163145"/>
    <w:rsid w:val="0016318A"/>
    <w:rsid w:val="00163439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6DE9"/>
    <w:rsid w:val="00166FDD"/>
    <w:rsid w:val="00167244"/>
    <w:rsid w:val="001672B3"/>
    <w:rsid w:val="001674E3"/>
    <w:rsid w:val="00167541"/>
    <w:rsid w:val="00167A56"/>
    <w:rsid w:val="00170019"/>
    <w:rsid w:val="00170569"/>
    <w:rsid w:val="001705CA"/>
    <w:rsid w:val="0017075B"/>
    <w:rsid w:val="00170BB6"/>
    <w:rsid w:val="00170C38"/>
    <w:rsid w:val="00170DCE"/>
    <w:rsid w:val="001711D0"/>
    <w:rsid w:val="0017168A"/>
    <w:rsid w:val="001719D8"/>
    <w:rsid w:val="00171C5E"/>
    <w:rsid w:val="00172515"/>
    <w:rsid w:val="00172742"/>
    <w:rsid w:val="001727EB"/>
    <w:rsid w:val="0017290C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256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35A1"/>
    <w:rsid w:val="00183D83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859"/>
    <w:rsid w:val="00187ED7"/>
    <w:rsid w:val="001900B7"/>
    <w:rsid w:val="00190145"/>
    <w:rsid w:val="00190414"/>
    <w:rsid w:val="00190A07"/>
    <w:rsid w:val="001910D2"/>
    <w:rsid w:val="00191602"/>
    <w:rsid w:val="00191929"/>
    <w:rsid w:val="00191CE3"/>
    <w:rsid w:val="00192998"/>
    <w:rsid w:val="00192CA6"/>
    <w:rsid w:val="0019331B"/>
    <w:rsid w:val="001934F2"/>
    <w:rsid w:val="00193B3F"/>
    <w:rsid w:val="00193F89"/>
    <w:rsid w:val="00194358"/>
    <w:rsid w:val="0019472D"/>
    <w:rsid w:val="00194DEE"/>
    <w:rsid w:val="00194EAF"/>
    <w:rsid w:val="001958DD"/>
    <w:rsid w:val="00196AB8"/>
    <w:rsid w:val="0019761C"/>
    <w:rsid w:val="00197807"/>
    <w:rsid w:val="00197877"/>
    <w:rsid w:val="00197E9F"/>
    <w:rsid w:val="001A00DC"/>
    <w:rsid w:val="001A02EB"/>
    <w:rsid w:val="001A0541"/>
    <w:rsid w:val="001A0D9F"/>
    <w:rsid w:val="001A1305"/>
    <w:rsid w:val="001A1DA9"/>
    <w:rsid w:val="001A26AB"/>
    <w:rsid w:val="001A2817"/>
    <w:rsid w:val="001A2D26"/>
    <w:rsid w:val="001A3DC1"/>
    <w:rsid w:val="001A3F22"/>
    <w:rsid w:val="001A4517"/>
    <w:rsid w:val="001A4582"/>
    <w:rsid w:val="001A4A21"/>
    <w:rsid w:val="001A4D0C"/>
    <w:rsid w:val="001A5118"/>
    <w:rsid w:val="001A5563"/>
    <w:rsid w:val="001A6734"/>
    <w:rsid w:val="001A6E0A"/>
    <w:rsid w:val="001A7027"/>
    <w:rsid w:val="001A71C3"/>
    <w:rsid w:val="001A727A"/>
    <w:rsid w:val="001A794B"/>
    <w:rsid w:val="001A7CEE"/>
    <w:rsid w:val="001B00CC"/>
    <w:rsid w:val="001B02B6"/>
    <w:rsid w:val="001B056B"/>
    <w:rsid w:val="001B065A"/>
    <w:rsid w:val="001B0F66"/>
    <w:rsid w:val="001B0FA7"/>
    <w:rsid w:val="001B17D9"/>
    <w:rsid w:val="001B1B56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B6A"/>
    <w:rsid w:val="001B3FF7"/>
    <w:rsid w:val="001B41A6"/>
    <w:rsid w:val="001B4A79"/>
    <w:rsid w:val="001B5E18"/>
    <w:rsid w:val="001B6D7B"/>
    <w:rsid w:val="001B7ACD"/>
    <w:rsid w:val="001C0A02"/>
    <w:rsid w:val="001C0EBD"/>
    <w:rsid w:val="001C0EC5"/>
    <w:rsid w:val="001C1178"/>
    <w:rsid w:val="001C16E1"/>
    <w:rsid w:val="001C2344"/>
    <w:rsid w:val="001C2529"/>
    <w:rsid w:val="001C29B3"/>
    <w:rsid w:val="001C32AC"/>
    <w:rsid w:val="001C3FCA"/>
    <w:rsid w:val="001C454D"/>
    <w:rsid w:val="001C4A28"/>
    <w:rsid w:val="001C5199"/>
    <w:rsid w:val="001C66E6"/>
    <w:rsid w:val="001C6C81"/>
    <w:rsid w:val="001C786D"/>
    <w:rsid w:val="001C7BE1"/>
    <w:rsid w:val="001C7D2B"/>
    <w:rsid w:val="001C7E6C"/>
    <w:rsid w:val="001D0045"/>
    <w:rsid w:val="001D0753"/>
    <w:rsid w:val="001D0826"/>
    <w:rsid w:val="001D120D"/>
    <w:rsid w:val="001D201A"/>
    <w:rsid w:val="001D2713"/>
    <w:rsid w:val="001D2EBF"/>
    <w:rsid w:val="001D2EC2"/>
    <w:rsid w:val="001D3873"/>
    <w:rsid w:val="001D3F37"/>
    <w:rsid w:val="001D4998"/>
    <w:rsid w:val="001D4BC5"/>
    <w:rsid w:val="001D4C74"/>
    <w:rsid w:val="001D4FC7"/>
    <w:rsid w:val="001D551C"/>
    <w:rsid w:val="001D5769"/>
    <w:rsid w:val="001D5ACA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3FA1"/>
    <w:rsid w:val="001E4833"/>
    <w:rsid w:val="001E4BFB"/>
    <w:rsid w:val="001E5D3F"/>
    <w:rsid w:val="001E66F1"/>
    <w:rsid w:val="001E6B9C"/>
    <w:rsid w:val="001E72AE"/>
    <w:rsid w:val="001E776E"/>
    <w:rsid w:val="001E7DF5"/>
    <w:rsid w:val="001F0CFC"/>
    <w:rsid w:val="001F0EF7"/>
    <w:rsid w:val="001F11C1"/>
    <w:rsid w:val="001F1783"/>
    <w:rsid w:val="001F19A5"/>
    <w:rsid w:val="001F1F55"/>
    <w:rsid w:val="001F2170"/>
    <w:rsid w:val="001F233E"/>
    <w:rsid w:val="001F24CF"/>
    <w:rsid w:val="001F3786"/>
    <w:rsid w:val="001F4307"/>
    <w:rsid w:val="001F49E0"/>
    <w:rsid w:val="001F4D8E"/>
    <w:rsid w:val="001F4EA3"/>
    <w:rsid w:val="001F4F35"/>
    <w:rsid w:val="001F4F43"/>
    <w:rsid w:val="001F5069"/>
    <w:rsid w:val="001F58A6"/>
    <w:rsid w:val="001F5C13"/>
    <w:rsid w:val="001F5F9F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A3E"/>
    <w:rsid w:val="00202DA9"/>
    <w:rsid w:val="0020350A"/>
    <w:rsid w:val="00204A4B"/>
    <w:rsid w:val="00205270"/>
    <w:rsid w:val="0020547E"/>
    <w:rsid w:val="002056D6"/>
    <w:rsid w:val="00205A87"/>
    <w:rsid w:val="00205B47"/>
    <w:rsid w:val="00205DD0"/>
    <w:rsid w:val="00205F33"/>
    <w:rsid w:val="00205F94"/>
    <w:rsid w:val="0020624D"/>
    <w:rsid w:val="00206B2A"/>
    <w:rsid w:val="002074D4"/>
    <w:rsid w:val="00207BC4"/>
    <w:rsid w:val="0021005B"/>
    <w:rsid w:val="002101F4"/>
    <w:rsid w:val="002104D4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3B92"/>
    <w:rsid w:val="002149A5"/>
    <w:rsid w:val="002156F9"/>
    <w:rsid w:val="00215BED"/>
    <w:rsid w:val="0021634C"/>
    <w:rsid w:val="00216C24"/>
    <w:rsid w:val="00216DF1"/>
    <w:rsid w:val="00217CC2"/>
    <w:rsid w:val="002205C5"/>
    <w:rsid w:val="00220AC8"/>
    <w:rsid w:val="00221454"/>
    <w:rsid w:val="002220F3"/>
    <w:rsid w:val="00222AE2"/>
    <w:rsid w:val="00222DE5"/>
    <w:rsid w:val="002231B5"/>
    <w:rsid w:val="002231ED"/>
    <w:rsid w:val="002233A4"/>
    <w:rsid w:val="0022354B"/>
    <w:rsid w:val="00224485"/>
    <w:rsid w:val="00224BF4"/>
    <w:rsid w:val="00224ED8"/>
    <w:rsid w:val="00224F7F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3F5C"/>
    <w:rsid w:val="0023413C"/>
    <w:rsid w:val="002353C5"/>
    <w:rsid w:val="002354E5"/>
    <w:rsid w:val="00236731"/>
    <w:rsid w:val="00236AD7"/>
    <w:rsid w:val="00236B72"/>
    <w:rsid w:val="0023735A"/>
    <w:rsid w:val="0023772D"/>
    <w:rsid w:val="00237937"/>
    <w:rsid w:val="00240335"/>
    <w:rsid w:val="00240B71"/>
    <w:rsid w:val="0024112A"/>
    <w:rsid w:val="00241134"/>
    <w:rsid w:val="00241256"/>
    <w:rsid w:val="002414AC"/>
    <w:rsid w:val="00241877"/>
    <w:rsid w:val="00241CE7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26"/>
    <w:rsid w:val="002472A4"/>
    <w:rsid w:val="00247AF4"/>
    <w:rsid w:val="00247EE8"/>
    <w:rsid w:val="00247F50"/>
    <w:rsid w:val="00250102"/>
    <w:rsid w:val="0025071B"/>
    <w:rsid w:val="00250C1C"/>
    <w:rsid w:val="00250E42"/>
    <w:rsid w:val="00251765"/>
    <w:rsid w:val="00251830"/>
    <w:rsid w:val="00251EC4"/>
    <w:rsid w:val="00252239"/>
    <w:rsid w:val="00252809"/>
    <w:rsid w:val="00252A1D"/>
    <w:rsid w:val="00252AF4"/>
    <w:rsid w:val="00252EB3"/>
    <w:rsid w:val="00253075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5B74"/>
    <w:rsid w:val="0025676E"/>
    <w:rsid w:val="00256FE4"/>
    <w:rsid w:val="0025777A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ABA"/>
    <w:rsid w:val="00264E0F"/>
    <w:rsid w:val="002655BA"/>
    <w:rsid w:val="0026583F"/>
    <w:rsid w:val="00265ADA"/>
    <w:rsid w:val="002661CD"/>
    <w:rsid w:val="00266769"/>
    <w:rsid w:val="0026683A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DDE"/>
    <w:rsid w:val="00272F1A"/>
    <w:rsid w:val="00273540"/>
    <w:rsid w:val="00273673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5DE0"/>
    <w:rsid w:val="00275E50"/>
    <w:rsid w:val="002762F3"/>
    <w:rsid w:val="00276388"/>
    <w:rsid w:val="002803FD"/>
    <w:rsid w:val="0028066B"/>
    <w:rsid w:val="0028199B"/>
    <w:rsid w:val="00282310"/>
    <w:rsid w:val="00282A73"/>
    <w:rsid w:val="002834C9"/>
    <w:rsid w:val="0028389E"/>
    <w:rsid w:val="00283CF0"/>
    <w:rsid w:val="00284831"/>
    <w:rsid w:val="00284B37"/>
    <w:rsid w:val="002853B5"/>
    <w:rsid w:val="0028597E"/>
    <w:rsid w:val="00285D63"/>
    <w:rsid w:val="00285EFC"/>
    <w:rsid w:val="002860A3"/>
    <w:rsid w:val="002863F3"/>
    <w:rsid w:val="00286B7F"/>
    <w:rsid w:val="002873E6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5BE4"/>
    <w:rsid w:val="00296082"/>
    <w:rsid w:val="002966EA"/>
    <w:rsid w:val="002968C7"/>
    <w:rsid w:val="00296AB5"/>
    <w:rsid w:val="00296D73"/>
    <w:rsid w:val="00297389"/>
    <w:rsid w:val="00297810"/>
    <w:rsid w:val="00297920"/>
    <w:rsid w:val="002979DA"/>
    <w:rsid w:val="00297B29"/>
    <w:rsid w:val="00297CA3"/>
    <w:rsid w:val="002A0579"/>
    <w:rsid w:val="002A1E59"/>
    <w:rsid w:val="002A2144"/>
    <w:rsid w:val="002A2B4C"/>
    <w:rsid w:val="002A2D5F"/>
    <w:rsid w:val="002A2F5F"/>
    <w:rsid w:val="002A30B3"/>
    <w:rsid w:val="002A343D"/>
    <w:rsid w:val="002A37D2"/>
    <w:rsid w:val="002A3F13"/>
    <w:rsid w:val="002A40F5"/>
    <w:rsid w:val="002A451D"/>
    <w:rsid w:val="002A455A"/>
    <w:rsid w:val="002A46DF"/>
    <w:rsid w:val="002A553C"/>
    <w:rsid w:val="002A581A"/>
    <w:rsid w:val="002A58BB"/>
    <w:rsid w:val="002A598F"/>
    <w:rsid w:val="002A601E"/>
    <w:rsid w:val="002A63B5"/>
    <w:rsid w:val="002A65B3"/>
    <w:rsid w:val="002A694A"/>
    <w:rsid w:val="002A73EC"/>
    <w:rsid w:val="002A740C"/>
    <w:rsid w:val="002A7CD8"/>
    <w:rsid w:val="002B0384"/>
    <w:rsid w:val="002B1336"/>
    <w:rsid w:val="002B17D6"/>
    <w:rsid w:val="002B1E9E"/>
    <w:rsid w:val="002B25D3"/>
    <w:rsid w:val="002B272E"/>
    <w:rsid w:val="002B2788"/>
    <w:rsid w:val="002B32DD"/>
    <w:rsid w:val="002B36C4"/>
    <w:rsid w:val="002B36F1"/>
    <w:rsid w:val="002B3B15"/>
    <w:rsid w:val="002B3CB8"/>
    <w:rsid w:val="002B4A22"/>
    <w:rsid w:val="002B52B8"/>
    <w:rsid w:val="002B541A"/>
    <w:rsid w:val="002B5521"/>
    <w:rsid w:val="002B56A1"/>
    <w:rsid w:val="002B5C76"/>
    <w:rsid w:val="002B5FB0"/>
    <w:rsid w:val="002B60D3"/>
    <w:rsid w:val="002B63AD"/>
    <w:rsid w:val="002B6741"/>
    <w:rsid w:val="002B69B0"/>
    <w:rsid w:val="002B6C0B"/>
    <w:rsid w:val="002B753A"/>
    <w:rsid w:val="002B77D7"/>
    <w:rsid w:val="002B7E0C"/>
    <w:rsid w:val="002C04F0"/>
    <w:rsid w:val="002C0D06"/>
    <w:rsid w:val="002C0DC6"/>
    <w:rsid w:val="002C0EC1"/>
    <w:rsid w:val="002C0F04"/>
    <w:rsid w:val="002C10D3"/>
    <w:rsid w:val="002C124E"/>
    <w:rsid w:val="002C1AD6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511"/>
    <w:rsid w:val="002D078E"/>
    <w:rsid w:val="002D0D99"/>
    <w:rsid w:val="002D0E23"/>
    <w:rsid w:val="002D149A"/>
    <w:rsid w:val="002D16CC"/>
    <w:rsid w:val="002D1934"/>
    <w:rsid w:val="002D1A52"/>
    <w:rsid w:val="002D1AE6"/>
    <w:rsid w:val="002D1C58"/>
    <w:rsid w:val="002D20C4"/>
    <w:rsid w:val="002D23C7"/>
    <w:rsid w:val="002D3DA1"/>
    <w:rsid w:val="002D3EBF"/>
    <w:rsid w:val="002D4BFE"/>
    <w:rsid w:val="002D56DB"/>
    <w:rsid w:val="002D5E6A"/>
    <w:rsid w:val="002D5F94"/>
    <w:rsid w:val="002D6096"/>
    <w:rsid w:val="002D6FE3"/>
    <w:rsid w:val="002D7A33"/>
    <w:rsid w:val="002D7AE6"/>
    <w:rsid w:val="002D7E90"/>
    <w:rsid w:val="002E0AE3"/>
    <w:rsid w:val="002E0B8D"/>
    <w:rsid w:val="002E10AF"/>
    <w:rsid w:val="002E178E"/>
    <w:rsid w:val="002E1B46"/>
    <w:rsid w:val="002E2088"/>
    <w:rsid w:val="002E2783"/>
    <w:rsid w:val="002E2B51"/>
    <w:rsid w:val="002E2E99"/>
    <w:rsid w:val="002E3BA6"/>
    <w:rsid w:val="002E493D"/>
    <w:rsid w:val="002E4DAA"/>
    <w:rsid w:val="002E56F1"/>
    <w:rsid w:val="002E571C"/>
    <w:rsid w:val="002E58A8"/>
    <w:rsid w:val="002E6359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0D3"/>
    <w:rsid w:val="002F1138"/>
    <w:rsid w:val="002F11F8"/>
    <w:rsid w:val="002F16A2"/>
    <w:rsid w:val="002F1BAC"/>
    <w:rsid w:val="002F2271"/>
    <w:rsid w:val="002F24D3"/>
    <w:rsid w:val="002F2B73"/>
    <w:rsid w:val="002F3398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35B"/>
    <w:rsid w:val="002F759D"/>
    <w:rsid w:val="002F7DDC"/>
    <w:rsid w:val="002F7E5A"/>
    <w:rsid w:val="00300063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B"/>
    <w:rsid w:val="003044EE"/>
    <w:rsid w:val="00304EFD"/>
    <w:rsid w:val="00305728"/>
    <w:rsid w:val="0030589F"/>
    <w:rsid w:val="00305A0E"/>
    <w:rsid w:val="003063C2"/>
    <w:rsid w:val="00306498"/>
    <w:rsid w:val="00306B5A"/>
    <w:rsid w:val="00307A52"/>
    <w:rsid w:val="00310419"/>
    <w:rsid w:val="00312076"/>
    <w:rsid w:val="00313566"/>
    <w:rsid w:val="00314348"/>
    <w:rsid w:val="003144D8"/>
    <w:rsid w:val="0031469B"/>
    <w:rsid w:val="00314D04"/>
    <w:rsid w:val="00315044"/>
    <w:rsid w:val="0031557C"/>
    <w:rsid w:val="0031688C"/>
    <w:rsid w:val="00316A1B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D96"/>
    <w:rsid w:val="00322591"/>
    <w:rsid w:val="00322711"/>
    <w:rsid w:val="0032299C"/>
    <w:rsid w:val="0032352C"/>
    <w:rsid w:val="003235D2"/>
    <w:rsid w:val="0032386F"/>
    <w:rsid w:val="00323873"/>
    <w:rsid w:val="0032401A"/>
    <w:rsid w:val="0032466E"/>
    <w:rsid w:val="00324B8E"/>
    <w:rsid w:val="00324FEE"/>
    <w:rsid w:val="00325B6D"/>
    <w:rsid w:val="00325DA1"/>
    <w:rsid w:val="003260FB"/>
    <w:rsid w:val="0032630E"/>
    <w:rsid w:val="00326610"/>
    <w:rsid w:val="00326BFA"/>
    <w:rsid w:val="00326EAD"/>
    <w:rsid w:val="003271DD"/>
    <w:rsid w:val="00327324"/>
    <w:rsid w:val="00327C50"/>
    <w:rsid w:val="0033075E"/>
    <w:rsid w:val="00330B90"/>
    <w:rsid w:val="00330E23"/>
    <w:rsid w:val="00330F8A"/>
    <w:rsid w:val="003313DB"/>
    <w:rsid w:val="00331BBA"/>
    <w:rsid w:val="00331C9E"/>
    <w:rsid w:val="0033231E"/>
    <w:rsid w:val="00332412"/>
    <w:rsid w:val="00332483"/>
    <w:rsid w:val="003334E8"/>
    <w:rsid w:val="00333B02"/>
    <w:rsid w:val="00333E4A"/>
    <w:rsid w:val="0033460E"/>
    <w:rsid w:val="00334A97"/>
    <w:rsid w:val="00334F23"/>
    <w:rsid w:val="00334FEB"/>
    <w:rsid w:val="003352B3"/>
    <w:rsid w:val="003357A0"/>
    <w:rsid w:val="0033718C"/>
    <w:rsid w:val="0033764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2D4B"/>
    <w:rsid w:val="00343433"/>
    <w:rsid w:val="003434C3"/>
    <w:rsid w:val="00344051"/>
    <w:rsid w:val="0034454B"/>
    <w:rsid w:val="003445DF"/>
    <w:rsid w:val="00344726"/>
    <w:rsid w:val="00344A81"/>
    <w:rsid w:val="003453BF"/>
    <w:rsid w:val="00345D7A"/>
    <w:rsid w:val="00346354"/>
    <w:rsid w:val="003464D5"/>
    <w:rsid w:val="00346B0E"/>
    <w:rsid w:val="00346BB0"/>
    <w:rsid w:val="00347131"/>
    <w:rsid w:val="00347B95"/>
    <w:rsid w:val="00350856"/>
    <w:rsid w:val="00351188"/>
    <w:rsid w:val="00351977"/>
    <w:rsid w:val="003519F2"/>
    <w:rsid w:val="00351A51"/>
    <w:rsid w:val="00352134"/>
    <w:rsid w:val="003524E9"/>
    <w:rsid w:val="003530C8"/>
    <w:rsid w:val="00353281"/>
    <w:rsid w:val="00353610"/>
    <w:rsid w:val="00354FA3"/>
    <w:rsid w:val="00355BC0"/>
    <w:rsid w:val="00356107"/>
    <w:rsid w:val="00356910"/>
    <w:rsid w:val="00356966"/>
    <w:rsid w:val="00356C27"/>
    <w:rsid w:val="00356E9C"/>
    <w:rsid w:val="0035706A"/>
    <w:rsid w:val="00357A89"/>
    <w:rsid w:val="00357BBA"/>
    <w:rsid w:val="003602F2"/>
    <w:rsid w:val="00360924"/>
    <w:rsid w:val="00360B56"/>
    <w:rsid w:val="00361A91"/>
    <w:rsid w:val="00361CAA"/>
    <w:rsid w:val="003624AE"/>
    <w:rsid w:val="00363483"/>
    <w:rsid w:val="00364AF4"/>
    <w:rsid w:val="00364FC7"/>
    <w:rsid w:val="00365073"/>
    <w:rsid w:val="003666B2"/>
    <w:rsid w:val="00366977"/>
    <w:rsid w:val="00366A5A"/>
    <w:rsid w:val="00367959"/>
    <w:rsid w:val="00367A16"/>
    <w:rsid w:val="00367F3A"/>
    <w:rsid w:val="003701AE"/>
    <w:rsid w:val="003702D8"/>
    <w:rsid w:val="0037071E"/>
    <w:rsid w:val="00370742"/>
    <w:rsid w:val="00370D58"/>
    <w:rsid w:val="0037114F"/>
    <w:rsid w:val="00371A81"/>
    <w:rsid w:val="00371BC3"/>
    <w:rsid w:val="00371F90"/>
    <w:rsid w:val="00372095"/>
    <w:rsid w:val="00372BF5"/>
    <w:rsid w:val="003732F3"/>
    <w:rsid w:val="003743C2"/>
    <w:rsid w:val="003747C7"/>
    <w:rsid w:val="003763A7"/>
    <w:rsid w:val="003767D8"/>
    <w:rsid w:val="003767FC"/>
    <w:rsid w:val="00376804"/>
    <w:rsid w:val="00376829"/>
    <w:rsid w:val="003769BF"/>
    <w:rsid w:val="00376B47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810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0B"/>
    <w:rsid w:val="00397856"/>
    <w:rsid w:val="00397DBB"/>
    <w:rsid w:val="003A022A"/>
    <w:rsid w:val="003A0683"/>
    <w:rsid w:val="003A0983"/>
    <w:rsid w:val="003A0A2E"/>
    <w:rsid w:val="003A1353"/>
    <w:rsid w:val="003A1986"/>
    <w:rsid w:val="003A230C"/>
    <w:rsid w:val="003A2466"/>
    <w:rsid w:val="003A27F5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448A"/>
    <w:rsid w:val="003B575C"/>
    <w:rsid w:val="003B576C"/>
    <w:rsid w:val="003B583C"/>
    <w:rsid w:val="003B5B6B"/>
    <w:rsid w:val="003B6165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947"/>
    <w:rsid w:val="003C541E"/>
    <w:rsid w:val="003C548E"/>
    <w:rsid w:val="003C679A"/>
    <w:rsid w:val="003C67B5"/>
    <w:rsid w:val="003C6C37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BD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5F44"/>
    <w:rsid w:val="003D63AD"/>
    <w:rsid w:val="003D63E2"/>
    <w:rsid w:val="003D6442"/>
    <w:rsid w:val="003D6680"/>
    <w:rsid w:val="003D71B1"/>
    <w:rsid w:val="003D7827"/>
    <w:rsid w:val="003D7DD3"/>
    <w:rsid w:val="003D7E72"/>
    <w:rsid w:val="003E0152"/>
    <w:rsid w:val="003E13FA"/>
    <w:rsid w:val="003E17D3"/>
    <w:rsid w:val="003E19D5"/>
    <w:rsid w:val="003E1F9A"/>
    <w:rsid w:val="003E2DE1"/>
    <w:rsid w:val="003E3752"/>
    <w:rsid w:val="003E3AA4"/>
    <w:rsid w:val="003E4426"/>
    <w:rsid w:val="003E509D"/>
    <w:rsid w:val="003E6F9B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CB1"/>
    <w:rsid w:val="003F1DBE"/>
    <w:rsid w:val="003F2D0B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43A"/>
    <w:rsid w:val="003F64A9"/>
    <w:rsid w:val="003F64B8"/>
    <w:rsid w:val="003F6742"/>
    <w:rsid w:val="003F68B9"/>
    <w:rsid w:val="003F6968"/>
    <w:rsid w:val="003F6B63"/>
    <w:rsid w:val="003F79D4"/>
    <w:rsid w:val="004003A1"/>
    <w:rsid w:val="00400C07"/>
    <w:rsid w:val="00400C8A"/>
    <w:rsid w:val="00400DC6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D8"/>
    <w:rsid w:val="0041267B"/>
    <w:rsid w:val="004127B1"/>
    <w:rsid w:val="00413833"/>
    <w:rsid w:val="00414DF2"/>
    <w:rsid w:val="00414EA8"/>
    <w:rsid w:val="00415465"/>
    <w:rsid w:val="004156B7"/>
    <w:rsid w:val="004160C4"/>
    <w:rsid w:val="004163F1"/>
    <w:rsid w:val="00416928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0C87"/>
    <w:rsid w:val="00421B39"/>
    <w:rsid w:val="00421C07"/>
    <w:rsid w:val="004234FE"/>
    <w:rsid w:val="00423834"/>
    <w:rsid w:val="004245FE"/>
    <w:rsid w:val="004248E3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27E6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975"/>
    <w:rsid w:val="00435CBD"/>
    <w:rsid w:val="00435CD3"/>
    <w:rsid w:val="00436673"/>
    <w:rsid w:val="00436BAC"/>
    <w:rsid w:val="00436BDB"/>
    <w:rsid w:val="004373C7"/>
    <w:rsid w:val="004374FC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6569"/>
    <w:rsid w:val="004467C8"/>
    <w:rsid w:val="004469A0"/>
    <w:rsid w:val="00446B55"/>
    <w:rsid w:val="00447074"/>
    <w:rsid w:val="004471CB"/>
    <w:rsid w:val="00447C5B"/>
    <w:rsid w:val="004503D1"/>
    <w:rsid w:val="0045062B"/>
    <w:rsid w:val="00450A8B"/>
    <w:rsid w:val="004515AA"/>
    <w:rsid w:val="00451E77"/>
    <w:rsid w:val="00451F58"/>
    <w:rsid w:val="00452F48"/>
    <w:rsid w:val="0045310A"/>
    <w:rsid w:val="004536D8"/>
    <w:rsid w:val="00453A52"/>
    <w:rsid w:val="00454C4A"/>
    <w:rsid w:val="00455330"/>
    <w:rsid w:val="00455FE4"/>
    <w:rsid w:val="0045609C"/>
    <w:rsid w:val="00456312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25B"/>
    <w:rsid w:val="00463A46"/>
    <w:rsid w:val="00463DF0"/>
    <w:rsid w:val="004640A7"/>
    <w:rsid w:val="004642B8"/>
    <w:rsid w:val="004644F0"/>
    <w:rsid w:val="004649C5"/>
    <w:rsid w:val="004652A3"/>
    <w:rsid w:val="004664E7"/>
    <w:rsid w:val="004665B6"/>
    <w:rsid w:val="00466EA8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BCE"/>
    <w:rsid w:val="00472D44"/>
    <w:rsid w:val="00472EE2"/>
    <w:rsid w:val="00473589"/>
    <w:rsid w:val="00474450"/>
    <w:rsid w:val="004744E7"/>
    <w:rsid w:val="00474CD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7BB"/>
    <w:rsid w:val="00486807"/>
    <w:rsid w:val="00487037"/>
    <w:rsid w:val="004876D2"/>
    <w:rsid w:val="00490931"/>
    <w:rsid w:val="00490B97"/>
    <w:rsid w:val="00490C63"/>
    <w:rsid w:val="0049129C"/>
    <w:rsid w:val="00491513"/>
    <w:rsid w:val="00491545"/>
    <w:rsid w:val="0049208A"/>
    <w:rsid w:val="004922FB"/>
    <w:rsid w:val="00492539"/>
    <w:rsid w:val="00492723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215"/>
    <w:rsid w:val="004A3452"/>
    <w:rsid w:val="004A35FF"/>
    <w:rsid w:val="004A3C4D"/>
    <w:rsid w:val="004A4296"/>
    <w:rsid w:val="004A45D1"/>
    <w:rsid w:val="004A46E3"/>
    <w:rsid w:val="004A5173"/>
    <w:rsid w:val="004A52A3"/>
    <w:rsid w:val="004A5772"/>
    <w:rsid w:val="004A6117"/>
    <w:rsid w:val="004A6AF0"/>
    <w:rsid w:val="004A7064"/>
    <w:rsid w:val="004A722E"/>
    <w:rsid w:val="004A7D1F"/>
    <w:rsid w:val="004A7D34"/>
    <w:rsid w:val="004B017F"/>
    <w:rsid w:val="004B09D2"/>
    <w:rsid w:val="004B0ABB"/>
    <w:rsid w:val="004B165D"/>
    <w:rsid w:val="004B165F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D75"/>
    <w:rsid w:val="004B7F77"/>
    <w:rsid w:val="004C008C"/>
    <w:rsid w:val="004C01B1"/>
    <w:rsid w:val="004C01F2"/>
    <w:rsid w:val="004C0529"/>
    <w:rsid w:val="004C0CD3"/>
    <w:rsid w:val="004C122C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3DEA"/>
    <w:rsid w:val="004C455E"/>
    <w:rsid w:val="004C533F"/>
    <w:rsid w:val="004C6011"/>
    <w:rsid w:val="004C6233"/>
    <w:rsid w:val="004C6284"/>
    <w:rsid w:val="004C63E8"/>
    <w:rsid w:val="004C6B6A"/>
    <w:rsid w:val="004C6CCA"/>
    <w:rsid w:val="004C6E64"/>
    <w:rsid w:val="004C7620"/>
    <w:rsid w:val="004C7828"/>
    <w:rsid w:val="004C79E8"/>
    <w:rsid w:val="004D02E7"/>
    <w:rsid w:val="004D09F2"/>
    <w:rsid w:val="004D10A2"/>
    <w:rsid w:val="004D1159"/>
    <w:rsid w:val="004D1A13"/>
    <w:rsid w:val="004D1BDD"/>
    <w:rsid w:val="004D24B9"/>
    <w:rsid w:val="004D2837"/>
    <w:rsid w:val="004D2846"/>
    <w:rsid w:val="004D34FC"/>
    <w:rsid w:val="004D38BB"/>
    <w:rsid w:val="004D3DBF"/>
    <w:rsid w:val="004D5055"/>
    <w:rsid w:val="004D5603"/>
    <w:rsid w:val="004D5910"/>
    <w:rsid w:val="004D5BBC"/>
    <w:rsid w:val="004D60B2"/>
    <w:rsid w:val="004D69CF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622"/>
    <w:rsid w:val="004E276C"/>
    <w:rsid w:val="004E27E1"/>
    <w:rsid w:val="004E2A5C"/>
    <w:rsid w:val="004E2C94"/>
    <w:rsid w:val="004E35AA"/>
    <w:rsid w:val="004E3660"/>
    <w:rsid w:val="004E3A0D"/>
    <w:rsid w:val="004E3C34"/>
    <w:rsid w:val="004E3F71"/>
    <w:rsid w:val="004E4204"/>
    <w:rsid w:val="004E4381"/>
    <w:rsid w:val="004E4B4B"/>
    <w:rsid w:val="004E4ED8"/>
    <w:rsid w:val="004E5227"/>
    <w:rsid w:val="004E57D1"/>
    <w:rsid w:val="004E5FD0"/>
    <w:rsid w:val="004E6BDE"/>
    <w:rsid w:val="004E6DD6"/>
    <w:rsid w:val="004E7DEE"/>
    <w:rsid w:val="004F0128"/>
    <w:rsid w:val="004F02C5"/>
    <w:rsid w:val="004F052F"/>
    <w:rsid w:val="004F07A2"/>
    <w:rsid w:val="004F0EF3"/>
    <w:rsid w:val="004F1207"/>
    <w:rsid w:val="004F1F54"/>
    <w:rsid w:val="004F2AB6"/>
    <w:rsid w:val="004F30F3"/>
    <w:rsid w:val="004F32EC"/>
    <w:rsid w:val="004F359A"/>
    <w:rsid w:val="004F3A88"/>
    <w:rsid w:val="004F3C0D"/>
    <w:rsid w:val="004F403D"/>
    <w:rsid w:val="004F4637"/>
    <w:rsid w:val="004F5687"/>
    <w:rsid w:val="004F663F"/>
    <w:rsid w:val="004F7110"/>
    <w:rsid w:val="004F7EA3"/>
    <w:rsid w:val="005013E6"/>
    <w:rsid w:val="00501EC3"/>
    <w:rsid w:val="00501ED6"/>
    <w:rsid w:val="005027E4"/>
    <w:rsid w:val="00502BCF"/>
    <w:rsid w:val="00502BDC"/>
    <w:rsid w:val="005032CB"/>
    <w:rsid w:val="00503854"/>
    <w:rsid w:val="00503E40"/>
    <w:rsid w:val="005042AB"/>
    <w:rsid w:val="0050446A"/>
    <w:rsid w:val="005048A4"/>
    <w:rsid w:val="0050638C"/>
    <w:rsid w:val="005074C9"/>
    <w:rsid w:val="005078C2"/>
    <w:rsid w:val="0050790E"/>
    <w:rsid w:val="00510740"/>
    <w:rsid w:val="0051076F"/>
    <w:rsid w:val="00510D34"/>
    <w:rsid w:val="00511453"/>
    <w:rsid w:val="00511580"/>
    <w:rsid w:val="00511793"/>
    <w:rsid w:val="00511A00"/>
    <w:rsid w:val="00511F12"/>
    <w:rsid w:val="00511FFE"/>
    <w:rsid w:val="005120D3"/>
    <w:rsid w:val="00512664"/>
    <w:rsid w:val="00512D3E"/>
    <w:rsid w:val="00513433"/>
    <w:rsid w:val="00515459"/>
    <w:rsid w:val="00515477"/>
    <w:rsid w:val="00515521"/>
    <w:rsid w:val="00516279"/>
    <w:rsid w:val="00516307"/>
    <w:rsid w:val="0051678E"/>
    <w:rsid w:val="00516A75"/>
    <w:rsid w:val="00516B55"/>
    <w:rsid w:val="005205F7"/>
    <w:rsid w:val="005207C5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21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412"/>
    <w:rsid w:val="00534537"/>
    <w:rsid w:val="005349F8"/>
    <w:rsid w:val="00534D8E"/>
    <w:rsid w:val="00534F69"/>
    <w:rsid w:val="00535063"/>
    <w:rsid w:val="00535207"/>
    <w:rsid w:val="005353E1"/>
    <w:rsid w:val="005354EF"/>
    <w:rsid w:val="00535F35"/>
    <w:rsid w:val="00536899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109E"/>
    <w:rsid w:val="00541609"/>
    <w:rsid w:val="005422F3"/>
    <w:rsid w:val="00542B35"/>
    <w:rsid w:val="00542BC6"/>
    <w:rsid w:val="005431F9"/>
    <w:rsid w:val="005434CD"/>
    <w:rsid w:val="0054367F"/>
    <w:rsid w:val="00543EFE"/>
    <w:rsid w:val="0054439E"/>
    <w:rsid w:val="0054485C"/>
    <w:rsid w:val="0054499B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C15"/>
    <w:rsid w:val="00546F39"/>
    <w:rsid w:val="00547A83"/>
    <w:rsid w:val="005501A5"/>
    <w:rsid w:val="005505DE"/>
    <w:rsid w:val="00550673"/>
    <w:rsid w:val="00550A5E"/>
    <w:rsid w:val="00550A98"/>
    <w:rsid w:val="00550BC8"/>
    <w:rsid w:val="00550D82"/>
    <w:rsid w:val="00553337"/>
    <w:rsid w:val="005538CD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6BB"/>
    <w:rsid w:val="00560B35"/>
    <w:rsid w:val="00560B86"/>
    <w:rsid w:val="00560F24"/>
    <w:rsid w:val="0056191F"/>
    <w:rsid w:val="00561D5A"/>
    <w:rsid w:val="005627A9"/>
    <w:rsid w:val="005627B9"/>
    <w:rsid w:val="005636EF"/>
    <w:rsid w:val="00563CCA"/>
    <w:rsid w:val="00563E4D"/>
    <w:rsid w:val="00564BF2"/>
    <w:rsid w:val="00565B9E"/>
    <w:rsid w:val="00566CA1"/>
    <w:rsid w:val="00567493"/>
    <w:rsid w:val="005679CC"/>
    <w:rsid w:val="005679E2"/>
    <w:rsid w:val="00567BAF"/>
    <w:rsid w:val="00567E80"/>
    <w:rsid w:val="00570BDA"/>
    <w:rsid w:val="005727ED"/>
    <w:rsid w:val="00572AE2"/>
    <w:rsid w:val="0057327B"/>
    <w:rsid w:val="0057384D"/>
    <w:rsid w:val="0057438E"/>
    <w:rsid w:val="00574521"/>
    <w:rsid w:val="00574794"/>
    <w:rsid w:val="00574B4D"/>
    <w:rsid w:val="005757B3"/>
    <w:rsid w:val="0057582F"/>
    <w:rsid w:val="005764DE"/>
    <w:rsid w:val="00576ABD"/>
    <w:rsid w:val="00576BC3"/>
    <w:rsid w:val="005772C4"/>
    <w:rsid w:val="0057739D"/>
    <w:rsid w:val="00577627"/>
    <w:rsid w:val="00577A86"/>
    <w:rsid w:val="00577F9B"/>
    <w:rsid w:val="00580287"/>
    <w:rsid w:val="0058041F"/>
    <w:rsid w:val="005806E8"/>
    <w:rsid w:val="00580FD4"/>
    <w:rsid w:val="00581A78"/>
    <w:rsid w:val="00581F11"/>
    <w:rsid w:val="00582226"/>
    <w:rsid w:val="0058316A"/>
    <w:rsid w:val="00583CC7"/>
    <w:rsid w:val="00584031"/>
    <w:rsid w:val="00585022"/>
    <w:rsid w:val="005851BE"/>
    <w:rsid w:val="00585390"/>
    <w:rsid w:val="00585699"/>
    <w:rsid w:val="00585862"/>
    <w:rsid w:val="0058689F"/>
    <w:rsid w:val="00587092"/>
    <w:rsid w:val="005877B1"/>
    <w:rsid w:val="005879ED"/>
    <w:rsid w:val="00587DF6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428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884"/>
    <w:rsid w:val="00597CF2"/>
    <w:rsid w:val="005A077F"/>
    <w:rsid w:val="005A0924"/>
    <w:rsid w:val="005A1634"/>
    <w:rsid w:val="005A245A"/>
    <w:rsid w:val="005A2701"/>
    <w:rsid w:val="005A27E4"/>
    <w:rsid w:val="005A353E"/>
    <w:rsid w:val="005A360C"/>
    <w:rsid w:val="005A38F2"/>
    <w:rsid w:val="005A39BB"/>
    <w:rsid w:val="005A3D89"/>
    <w:rsid w:val="005A40E3"/>
    <w:rsid w:val="005A493B"/>
    <w:rsid w:val="005A4B30"/>
    <w:rsid w:val="005A4BA5"/>
    <w:rsid w:val="005A501C"/>
    <w:rsid w:val="005A5157"/>
    <w:rsid w:val="005A6950"/>
    <w:rsid w:val="005A71D4"/>
    <w:rsid w:val="005A74F5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C8"/>
    <w:rsid w:val="005B322A"/>
    <w:rsid w:val="005B373C"/>
    <w:rsid w:val="005B3AF5"/>
    <w:rsid w:val="005B3E25"/>
    <w:rsid w:val="005B3ECA"/>
    <w:rsid w:val="005B4A7D"/>
    <w:rsid w:val="005B4B92"/>
    <w:rsid w:val="005B4ED7"/>
    <w:rsid w:val="005B547E"/>
    <w:rsid w:val="005B55A5"/>
    <w:rsid w:val="005B580F"/>
    <w:rsid w:val="005B5A24"/>
    <w:rsid w:val="005B5B76"/>
    <w:rsid w:val="005B5DE5"/>
    <w:rsid w:val="005B61E7"/>
    <w:rsid w:val="005B6408"/>
    <w:rsid w:val="005B6558"/>
    <w:rsid w:val="005B674C"/>
    <w:rsid w:val="005B6E92"/>
    <w:rsid w:val="005B6F21"/>
    <w:rsid w:val="005B7DD8"/>
    <w:rsid w:val="005C0798"/>
    <w:rsid w:val="005C1434"/>
    <w:rsid w:val="005C18C2"/>
    <w:rsid w:val="005C1BF2"/>
    <w:rsid w:val="005C1E11"/>
    <w:rsid w:val="005C23FD"/>
    <w:rsid w:val="005C3273"/>
    <w:rsid w:val="005C349E"/>
    <w:rsid w:val="005C3926"/>
    <w:rsid w:val="005C398C"/>
    <w:rsid w:val="005C410F"/>
    <w:rsid w:val="005C4AB4"/>
    <w:rsid w:val="005C4E4D"/>
    <w:rsid w:val="005C4F64"/>
    <w:rsid w:val="005C5196"/>
    <w:rsid w:val="005C571B"/>
    <w:rsid w:val="005C609D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6F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A7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1240"/>
    <w:rsid w:val="005F2939"/>
    <w:rsid w:val="005F3ADB"/>
    <w:rsid w:val="005F3D5F"/>
    <w:rsid w:val="005F4EAA"/>
    <w:rsid w:val="005F5443"/>
    <w:rsid w:val="005F564E"/>
    <w:rsid w:val="005F592E"/>
    <w:rsid w:val="005F61EB"/>
    <w:rsid w:val="005F6F09"/>
    <w:rsid w:val="005F7E2B"/>
    <w:rsid w:val="0060061C"/>
    <w:rsid w:val="0060091F"/>
    <w:rsid w:val="00600D6B"/>
    <w:rsid w:val="006014D1"/>
    <w:rsid w:val="0060158E"/>
    <w:rsid w:val="00601D7D"/>
    <w:rsid w:val="0060273B"/>
    <w:rsid w:val="00602A82"/>
    <w:rsid w:val="00603068"/>
    <w:rsid w:val="006037D0"/>
    <w:rsid w:val="00603D61"/>
    <w:rsid w:val="00603F2B"/>
    <w:rsid w:val="00604C7F"/>
    <w:rsid w:val="006050D3"/>
    <w:rsid w:val="0060557A"/>
    <w:rsid w:val="006059D8"/>
    <w:rsid w:val="00606133"/>
    <w:rsid w:val="006074B6"/>
    <w:rsid w:val="006105EC"/>
    <w:rsid w:val="00611071"/>
    <w:rsid w:val="006118C3"/>
    <w:rsid w:val="00611FED"/>
    <w:rsid w:val="006121BB"/>
    <w:rsid w:val="006122C0"/>
    <w:rsid w:val="00612842"/>
    <w:rsid w:val="00612D9D"/>
    <w:rsid w:val="0061390A"/>
    <w:rsid w:val="00613AF6"/>
    <w:rsid w:val="00613DBE"/>
    <w:rsid w:val="00613E20"/>
    <w:rsid w:val="00615028"/>
    <w:rsid w:val="0061538C"/>
    <w:rsid w:val="00615D56"/>
    <w:rsid w:val="0061629F"/>
    <w:rsid w:val="0061634F"/>
    <w:rsid w:val="006164BA"/>
    <w:rsid w:val="00616ABC"/>
    <w:rsid w:val="00616AF0"/>
    <w:rsid w:val="00616D0E"/>
    <w:rsid w:val="00616EC6"/>
    <w:rsid w:val="00617711"/>
    <w:rsid w:val="00617BFE"/>
    <w:rsid w:val="00620359"/>
    <w:rsid w:val="0062066B"/>
    <w:rsid w:val="006208BB"/>
    <w:rsid w:val="00620AA6"/>
    <w:rsid w:val="00620E36"/>
    <w:rsid w:val="0062120D"/>
    <w:rsid w:val="00621437"/>
    <w:rsid w:val="0062241D"/>
    <w:rsid w:val="00622A62"/>
    <w:rsid w:val="00622D20"/>
    <w:rsid w:val="0062312A"/>
    <w:rsid w:val="006238B0"/>
    <w:rsid w:val="00623933"/>
    <w:rsid w:val="00623AD0"/>
    <w:rsid w:val="00623B2B"/>
    <w:rsid w:val="00623C69"/>
    <w:rsid w:val="00623F98"/>
    <w:rsid w:val="0062485A"/>
    <w:rsid w:val="006248A0"/>
    <w:rsid w:val="00624BE3"/>
    <w:rsid w:val="00624D65"/>
    <w:rsid w:val="006250DC"/>
    <w:rsid w:val="00625572"/>
    <w:rsid w:val="00625F42"/>
    <w:rsid w:val="00626E01"/>
    <w:rsid w:val="006271B8"/>
    <w:rsid w:val="006276BB"/>
    <w:rsid w:val="00627D10"/>
    <w:rsid w:val="006303D2"/>
    <w:rsid w:val="0063057A"/>
    <w:rsid w:val="00630E73"/>
    <w:rsid w:val="00631A04"/>
    <w:rsid w:val="00631F7F"/>
    <w:rsid w:val="00631FCF"/>
    <w:rsid w:val="00632298"/>
    <w:rsid w:val="0063281E"/>
    <w:rsid w:val="00632B7E"/>
    <w:rsid w:val="00632CA3"/>
    <w:rsid w:val="00632CC8"/>
    <w:rsid w:val="00632EAE"/>
    <w:rsid w:val="006336C2"/>
    <w:rsid w:val="00633C3A"/>
    <w:rsid w:val="00633DE1"/>
    <w:rsid w:val="00633E31"/>
    <w:rsid w:val="00634738"/>
    <w:rsid w:val="00634C3F"/>
    <w:rsid w:val="00634F0B"/>
    <w:rsid w:val="006354ED"/>
    <w:rsid w:val="006359B0"/>
    <w:rsid w:val="006364D5"/>
    <w:rsid w:val="0063692B"/>
    <w:rsid w:val="00636B0A"/>
    <w:rsid w:val="00637586"/>
    <w:rsid w:val="00640236"/>
    <w:rsid w:val="00640943"/>
    <w:rsid w:val="00641BA1"/>
    <w:rsid w:val="0064201A"/>
    <w:rsid w:val="0064229E"/>
    <w:rsid w:val="00642824"/>
    <w:rsid w:val="006428E8"/>
    <w:rsid w:val="006428F5"/>
    <w:rsid w:val="00643208"/>
    <w:rsid w:val="006432AD"/>
    <w:rsid w:val="00643A4D"/>
    <w:rsid w:val="006445B1"/>
    <w:rsid w:val="00644AA4"/>
    <w:rsid w:val="006451FA"/>
    <w:rsid w:val="006457E6"/>
    <w:rsid w:val="00645F53"/>
    <w:rsid w:val="00646646"/>
    <w:rsid w:val="00646862"/>
    <w:rsid w:val="00646DC6"/>
    <w:rsid w:val="00647640"/>
    <w:rsid w:val="00647DC2"/>
    <w:rsid w:val="006501E4"/>
    <w:rsid w:val="00650BC9"/>
    <w:rsid w:val="0065145A"/>
    <w:rsid w:val="0065150C"/>
    <w:rsid w:val="006518E1"/>
    <w:rsid w:val="006519F2"/>
    <w:rsid w:val="00652D80"/>
    <w:rsid w:val="0065313A"/>
    <w:rsid w:val="00653146"/>
    <w:rsid w:val="00653379"/>
    <w:rsid w:val="006536F4"/>
    <w:rsid w:val="006547DB"/>
    <w:rsid w:val="006549CC"/>
    <w:rsid w:val="00654DF1"/>
    <w:rsid w:val="00654DF4"/>
    <w:rsid w:val="00655B2C"/>
    <w:rsid w:val="00655B71"/>
    <w:rsid w:val="00655D9B"/>
    <w:rsid w:val="006561A0"/>
    <w:rsid w:val="00656219"/>
    <w:rsid w:val="00656234"/>
    <w:rsid w:val="00656856"/>
    <w:rsid w:val="00656A4E"/>
    <w:rsid w:val="00657FDE"/>
    <w:rsid w:val="006602E0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4E9"/>
    <w:rsid w:val="006635A1"/>
    <w:rsid w:val="006635AC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337"/>
    <w:rsid w:val="00666410"/>
    <w:rsid w:val="0066683D"/>
    <w:rsid w:val="00666FBC"/>
    <w:rsid w:val="0066700C"/>
    <w:rsid w:val="0066786A"/>
    <w:rsid w:val="00667A41"/>
    <w:rsid w:val="0067094F"/>
    <w:rsid w:val="00670AD0"/>
    <w:rsid w:val="00670B1E"/>
    <w:rsid w:val="00670F6E"/>
    <w:rsid w:val="0067142A"/>
    <w:rsid w:val="006717E6"/>
    <w:rsid w:val="006726AD"/>
    <w:rsid w:val="00673112"/>
    <w:rsid w:val="00673260"/>
    <w:rsid w:val="00674801"/>
    <w:rsid w:val="00674B49"/>
    <w:rsid w:val="00674FD6"/>
    <w:rsid w:val="00675E54"/>
    <w:rsid w:val="006765B0"/>
    <w:rsid w:val="0067679F"/>
    <w:rsid w:val="00676A72"/>
    <w:rsid w:val="00676B8F"/>
    <w:rsid w:val="00676E1D"/>
    <w:rsid w:val="006772A5"/>
    <w:rsid w:val="00677879"/>
    <w:rsid w:val="00677D8F"/>
    <w:rsid w:val="00677DF2"/>
    <w:rsid w:val="00677EA3"/>
    <w:rsid w:val="006800AA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4E"/>
    <w:rsid w:val="0068636D"/>
    <w:rsid w:val="0068655F"/>
    <w:rsid w:val="00686F7D"/>
    <w:rsid w:val="006877E6"/>
    <w:rsid w:val="00687FE2"/>
    <w:rsid w:val="00690159"/>
    <w:rsid w:val="006903F3"/>
    <w:rsid w:val="00690FA5"/>
    <w:rsid w:val="00691618"/>
    <w:rsid w:val="00691890"/>
    <w:rsid w:val="00691B9D"/>
    <w:rsid w:val="00691D43"/>
    <w:rsid w:val="006936A5"/>
    <w:rsid w:val="00693E09"/>
    <w:rsid w:val="00694BEC"/>
    <w:rsid w:val="006956B9"/>
    <w:rsid w:val="00695808"/>
    <w:rsid w:val="0069643A"/>
    <w:rsid w:val="00696D19"/>
    <w:rsid w:val="006971A3"/>
    <w:rsid w:val="00697883"/>
    <w:rsid w:val="00697F53"/>
    <w:rsid w:val="006A0440"/>
    <w:rsid w:val="006A0FF8"/>
    <w:rsid w:val="006A13D6"/>
    <w:rsid w:val="006A274F"/>
    <w:rsid w:val="006A301D"/>
    <w:rsid w:val="006A30F8"/>
    <w:rsid w:val="006A40C9"/>
    <w:rsid w:val="006A4367"/>
    <w:rsid w:val="006A45C1"/>
    <w:rsid w:val="006A492B"/>
    <w:rsid w:val="006A4A1B"/>
    <w:rsid w:val="006A5077"/>
    <w:rsid w:val="006A5147"/>
    <w:rsid w:val="006A517A"/>
    <w:rsid w:val="006A5975"/>
    <w:rsid w:val="006A5AA6"/>
    <w:rsid w:val="006A5CAB"/>
    <w:rsid w:val="006A612C"/>
    <w:rsid w:val="006A6567"/>
    <w:rsid w:val="006A6977"/>
    <w:rsid w:val="006A6B7F"/>
    <w:rsid w:val="006A6C86"/>
    <w:rsid w:val="006A7172"/>
    <w:rsid w:val="006A76AE"/>
    <w:rsid w:val="006B0120"/>
    <w:rsid w:val="006B0148"/>
    <w:rsid w:val="006B04E8"/>
    <w:rsid w:val="006B093B"/>
    <w:rsid w:val="006B1D80"/>
    <w:rsid w:val="006B1E46"/>
    <w:rsid w:val="006B23A0"/>
    <w:rsid w:val="006B38DA"/>
    <w:rsid w:val="006B3DBC"/>
    <w:rsid w:val="006B3EF8"/>
    <w:rsid w:val="006B4492"/>
    <w:rsid w:val="006B460E"/>
    <w:rsid w:val="006B4EA2"/>
    <w:rsid w:val="006B5194"/>
    <w:rsid w:val="006B51EA"/>
    <w:rsid w:val="006B54DC"/>
    <w:rsid w:val="006B5701"/>
    <w:rsid w:val="006B5C94"/>
    <w:rsid w:val="006B600E"/>
    <w:rsid w:val="006B64D1"/>
    <w:rsid w:val="006B69F1"/>
    <w:rsid w:val="006B6CFF"/>
    <w:rsid w:val="006B7241"/>
    <w:rsid w:val="006B789F"/>
    <w:rsid w:val="006B79F1"/>
    <w:rsid w:val="006C04D5"/>
    <w:rsid w:val="006C1192"/>
    <w:rsid w:val="006C1625"/>
    <w:rsid w:val="006C1FFB"/>
    <w:rsid w:val="006C20D9"/>
    <w:rsid w:val="006C24FB"/>
    <w:rsid w:val="006C253C"/>
    <w:rsid w:val="006C33F1"/>
    <w:rsid w:val="006C3BB0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1A0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1F8"/>
    <w:rsid w:val="006E090B"/>
    <w:rsid w:val="006E0A18"/>
    <w:rsid w:val="006E1148"/>
    <w:rsid w:val="006E2138"/>
    <w:rsid w:val="006E3628"/>
    <w:rsid w:val="006E4657"/>
    <w:rsid w:val="006E4672"/>
    <w:rsid w:val="006E4B38"/>
    <w:rsid w:val="006E50E1"/>
    <w:rsid w:val="006E5262"/>
    <w:rsid w:val="006E5786"/>
    <w:rsid w:val="006E6D4A"/>
    <w:rsid w:val="006E7447"/>
    <w:rsid w:val="006E776C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310C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593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187"/>
    <w:rsid w:val="00704677"/>
    <w:rsid w:val="007051DD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9AD"/>
    <w:rsid w:val="00710CEE"/>
    <w:rsid w:val="00711A7C"/>
    <w:rsid w:val="0071211A"/>
    <w:rsid w:val="0071213B"/>
    <w:rsid w:val="0071234B"/>
    <w:rsid w:val="00712509"/>
    <w:rsid w:val="00712535"/>
    <w:rsid w:val="007127B5"/>
    <w:rsid w:val="00712AA2"/>
    <w:rsid w:val="0071356E"/>
    <w:rsid w:val="007144D4"/>
    <w:rsid w:val="00714BD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834"/>
    <w:rsid w:val="00720B80"/>
    <w:rsid w:val="00720ED8"/>
    <w:rsid w:val="0072127D"/>
    <w:rsid w:val="00721FBD"/>
    <w:rsid w:val="00722303"/>
    <w:rsid w:val="00722579"/>
    <w:rsid w:val="00722B6E"/>
    <w:rsid w:val="007230DE"/>
    <w:rsid w:val="00723406"/>
    <w:rsid w:val="00723A33"/>
    <w:rsid w:val="00723D52"/>
    <w:rsid w:val="00723E60"/>
    <w:rsid w:val="007241E7"/>
    <w:rsid w:val="007247A9"/>
    <w:rsid w:val="007252D7"/>
    <w:rsid w:val="0072727E"/>
    <w:rsid w:val="007272D1"/>
    <w:rsid w:val="007278EC"/>
    <w:rsid w:val="00727DEA"/>
    <w:rsid w:val="0073043C"/>
    <w:rsid w:val="007304DD"/>
    <w:rsid w:val="007308DB"/>
    <w:rsid w:val="0073134C"/>
    <w:rsid w:val="007313FC"/>
    <w:rsid w:val="0073144A"/>
    <w:rsid w:val="00731684"/>
    <w:rsid w:val="00731902"/>
    <w:rsid w:val="0073265D"/>
    <w:rsid w:val="00733038"/>
    <w:rsid w:val="007332CC"/>
    <w:rsid w:val="00733329"/>
    <w:rsid w:val="00733A7D"/>
    <w:rsid w:val="00733BDC"/>
    <w:rsid w:val="0073493F"/>
    <w:rsid w:val="0073506F"/>
    <w:rsid w:val="00736994"/>
    <w:rsid w:val="00737714"/>
    <w:rsid w:val="007379DE"/>
    <w:rsid w:val="00740296"/>
    <w:rsid w:val="0074078F"/>
    <w:rsid w:val="0074092A"/>
    <w:rsid w:val="00740BF5"/>
    <w:rsid w:val="00740C78"/>
    <w:rsid w:val="00740CF7"/>
    <w:rsid w:val="00741555"/>
    <w:rsid w:val="00741603"/>
    <w:rsid w:val="00742177"/>
    <w:rsid w:val="007423C5"/>
    <w:rsid w:val="00742462"/>
    <w:rsid w:val="0074256E"/>
    <w:rsid w:val="00742A90"/>
    <w:rsid w:val="00742FF0"/>
    <w:rsid w:val="007430CB"/>
    <w:rsid w:val="007431D2"/>
    <w:rsid w:val="00743210"/>
    <w:rsid w:val="00743C89"/>
    <w:rsid w:val="00743D5F"/>
    <w:rsid w:val="00743F80"/>
    <w:rsid w:val="00744214"/>
    <w:rsid w:val="007443BD"/>
    <w:rsid w:val="0074486B"/>
    <w:rsid w:val="007448FE"/>
    <w:rsid w:val="00744E63"/>
    <w:rsid w:val="00744F25"/>
    <w:rsid w:val="00745ED4"/>
    <w:rsid w:val="007460D1"/>
    <w:rsid w:val="007466FC"/>
    <w:rsid w:val="007467D0"/>
    <w:rsid w:val="00747028"/>
    <w:rsid w:val="00747194"/>
    <w:rsid w:val="00747220"/>
    <w:rsid w:val="007476B4"/>
    <w:rsid w:val="007500F2"/>
    <w:rsid w:val="00750112"/>
    <w:rsid w:val="0075077D"/>
    <w:rsid w:val="00750A49"/>
    <w:rsid w:val="00750C28"/>
    <w:rsid w:val="00751073"/>
    <w:rsid w:val="007514EC"/>
    <w:rsid w:val="007517F7"/>
    <w:rsid w:val="00751B74"/>
    <w:rsid w:val="00752286"/>
    <w:rsid w:val="0075229F"/>
    <w:rsid w:val="007522C4"/>
    <w:rsid w:val="007523BF"/>
    <w:rsid w:val="007525E1"/>
    <w:rsid w:val="00753015"/>
    <w:rsid w:val="00753215"/>
    <w:rsid w:val="00753507"/>
    <w:rsid w:val="00753533"/>
    <w:rsid w:val="00753609"/>
    <w:rsid w:val="00753618"/>
    <w:rsid w:val="00753DFC"/>
    <w:rsid w:val="0075434D"/>
    <w:rsid w:val="0075455A"/>
    <w:rsid w:val="0075495E"/>
    <w:rsid w:val="00754A73"/>
    <w:rsid w:val="00754E8F"/>
    <w:rsid w:val="00754EC6"/>
    <w:rsid w:val="00755181"/>
    <w:rsid w:val="00755412"/>
    <w:rsid w:val="00755B77"/>
    <w:rsid w:val="00755B81"/>
    <w:rsid w:val="00755C8B"/>
    <w:rsid w:val="00755DD1"/>
    <w:rsid w:val="007576C7"/>
    <w:rsid w:val="00757A84"/>
    <w:rsid w:val="00757B12"/>
    <w:rsid w:val="00757BF4"/>
    <w:rsid w:val="007602E0"/>
    <w:rsid w:val="00760AED"/>
    <w:rsid w:val="00760D10"/>
    <w:rsid w:val="007610F6"/>
    <w:rsid w:val="00761110"/>
    <w:rsid w:val="007617A2"/>
    <w:rsid w:val="007618C4"/>
    <w:rsid w:val="00762B09"/>
    <w:rsid w:val="00762CAA"/>
    <w:rsid w:val="007632EF"/>
    <w:rsid w:val="00763526"/>
    <w:rsid w:val="0076388E"/>
    <w:rsid w:val="007645C5"/>
    <w:rsid w:val="0076474E"/>
    <w:rsid w:val="0076537A"/>
    <w:rsid w:val="007653F6"/>
    <w:rsid w:val="00765542"/>
    <w:rsid w:val="007656F1"/>
    <w:rsid w:val="0076571B"/>
    <w:rsid w:val="00765A22"/>
    <w:rsid w:val="0076621C"/>
    <w:rsid w:val="00766622"/>
    <w:rsid w:val="00767353"/>
    <w:rsid w:val="007676F3"/>
    <w:rsid w:val="00767974"/>
    <w:rsid w:val="0077027F"/>
    <w:rsid w:val="007703C2"/>
    <w:rsid w:val="00770E5A"/>
    <w:rsid w:val="00771B36"/>
    <w:rsid w:val="00771D21"/>
    <w:rsid w:val="00772B05"/>
    <w:rsid w:val="0077336A"/>
    <w:rsid w:val="007735AA"/>
    <w:rsid w:val="00773622"/>
    <w:rsid w:val="007739FF"/>
    <w:rsid w:val="0077406E"/>
    <w:rsid w:val="007743FB"/>
    <w:rsid w:val="007749A4"/>
    <w:rsid w:val="00774A59"/>
    <w:rsid w:val="00774A92"/>
    <w:rsid w:val="0077530B"/>
    <w:rsid w:val="00775440"/>
    <w:rsid w:val="00775595"/>
    <w:rsid w:val="007756E2"/>
    <w:rsid w:val="0077580F"/>
    <w:rsid w:val="007761D6"/>
    <w:rsid w:val="007763F0"/>
    <w:rsid w:val="0077673D"/>
    <w:rsid w:val="00776D1E"/>
    <w:rsid w:val="00776F13"/>
    <w:rsid w:val="00777047"/>
    <w:rsid w:val="007771F9"/>
    <w:rsid w:val="007772AD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2E64"/>
    <w:rsid w:val="007833D9"/>
    <w:rsid w:val="0078347B"/>
    <w:rsid w:val="007834CC"/>
    <w:rsid w:val="007835FE"/>
    <w:rsid w:val="00783C4A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1F3F"/>
    <w:rsid w:val="00791FC9"/>
    <w:rsid w:val="00792025"/>
    <w:rsid w:val="00792085"/>
    <w:rsid w:val="00792191"/>
    <w:rsid w:val="00792D86"/>
    <w:rsid w:val="0079312E"/>
    <w:rsid w:val="00793181"/>
    <w:rsid w:val="007933A8"/>
    <w:rsid w:val="00793516"/>
    <w:rsid w:val="00793842"/>
    <w:rsid w:val="00793BA8"/>
    <w:rsid w:val="00793EA2"/>
    <w:rsid w:val="00794077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3F90"/>
    <w:rsid w:val="007A457A"/>
    <w:rsid w:val="007A4784"/>
    <w:rsid w:val="007A48A5"/>
    <w:rsid w:val="007A4989"/>
    <w:rsid w:val="007A4BD2"/>
    <w:rsid w:val="007A4C8C"/>
    <w:rsid w:val="007A4DEC"/>
    <w:rsid w:val="007A560F"/>
    <w:rsid w:val="007A56E8"/>
    <w:rsid w:val="007A5B18"/>
    <w:rsid w:val="007A5E24"/>
    <w:rsid w:val="007A6AEA"/>
    <w:rsid w:val="007A6DDF"/>
    <w:rsid w:val="007A6E2F"/>
    <w:rsid w:val="007A701E"/>
    <w:rsid w:val="007A78F9"/>
    <w:rsid w:val="007A7980"/>
    <w:rsid w:val="007A7A7D"/>
    <w:rsid w:val="007B0050"/>
    <w:rsid w:val="007B0083"/>
    <w:rsid w:val="007B0224"/>
    <w:rsid w:val="007B044C"/>
    <w:rsid w:val="007B06D1"/>
    <w:rsid w:val="007B1B07"/>
    <w:rsid w:val="007B1EBF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11"/>
    <w:rsid w:val="007B4F5A"/>
    <w:rsid w:val="007B531D"/>
    <w:rsid w:val="007B5CA2"/>
    <w:rsid w:val="007B5E27"/>
    <w:rsid w:val="007B65FD"/>
    <w:rsid w:val="007C01B9"/>
    <w:rsid w:val="007C04BB"/>
    <w:rsid w:val="007C1915"/>
    <w:rsid w:val="007C1E96"/>
    <w:rsid w:val="007C2090"/>
    <w:rsid w:val="007C209F"/>
    <w:rsid w:val="007C23E9"/>
    <w:rsid w:val="007C2490"/>
    <w:rsid w:val="007C31DE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CA"/>
    <w:rsid w:val="007C62E5"/>
    <w:rsid w:val="007C62FA"/>
    <w:rsid w:val="007C6499"/>
    <w:rsid w:val="007C6CF7"/>
    <w:rsid w:val="007C7463"/>
    <w:rsid w:val="007C7E91"/>
    <w:rsid w:val="007C7FFE"/>
    <w:rsid w:val="007D075F"/>
    <w:rsid w:val="007D0B38"/>
    <w:rsid w:val="007D1799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78C"/>
    <w:rsid w:val="007D49E3"/>
    <w:rsid w:val="007D5CC5"/>
    <w:rsid w:val="007D5E61"/>
    <w:rsid w:val="007D6C10"/>
    <w:rsid w:val="007D6E7F"/>
    <w:rsid w:val="007D70C6"/>
    <w:rsid w:val="007D7B52"/>
    <w:rsid w:val="007D7FBA"/>
    <w:rsid w:val="007E0BE9"/>
    <w:rsid w:val="007E1167"/>
    <w:rsid w:val="007E1177"/>
    <w:rsid w:val="007E126D"/>
    <w:rsid w:val="007E2507"/>
    <w:rsid w:val="007E253F"/>
    <w:rsid w:val="007E31B7"/>
    <w:rsid w:val="007E3725"/>
    <w:rsid w:val="007E39DD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1503"/>
    <w:rsid w:val="007F1834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CD9"/>
    <w:rsid w:val="007F774C"/>
    <w:rsid w:val="007F7B37"/>
    <w:rsid w:val="007F7D4B"/>
    <w:rsid w:val="00800845"/>
    <w:rsid w:val="00800F7F"/>
    <w:rsid w:val="00801B17"/>
    <w:rsid w:val="00801EFE"/>
    <w:rsid w:val="00802585"/>
    <w:rsid w:val="00802709"/>
    <w:rsid w:val="00802CD6"/>
    <w:rsid w:val="00803D2F"/>
    <w:rsid w:val="00803EED"/>
    <w:rsid w:val="00804120"/>
    <w:rsid w:val="008043A9"/>
    <w:rsid w:val="00804402"/>
    <w:rsid w:val="00804BE9"/>
    <w:rsid w:val="008058F1"/>
    <w:rsid w:val="00805AA5"/>
    <w:rsid w:val="00805F44"/>
    <w:rsid w:val="00805FC6"/>
    <w:rsid w:val="008061C1"/>
    <w:rsid w:val="008065E3"/>
    <w:rsid w:val="0080670F"/>
    <w:rsid w:val="00806906"/>
    <w:rsid w:val="00806AED"/>
    <w:rsid w:val="00806B0C"/>
    <w:rsid w:val="008075C3"/>
    <w:rsid w:val="0081042D"/>
    <w:rsid w:val="00810546"/>
    <w:rsid w:val="00810560"/>
    <w:rsid w:val="00810824"/>
    <w:rsid w:val="00810C81"/>
    <w:rsid w:val="00811584"/>
    <w:rsid w:val="00811FC9"/>
    <w:rsid w:val="0081288C"/>
    <w:rsid w:val="00812E5A"/>
    <w:rsid w:val="0081335D"/>
    <w:rsid w:val="008135D2"/>
    <w:rsid w:val="008137B4"/>
    <w:rsid w:val="0081388B"/>
    <w:rsid w:val="00813DB6"/>
    <w:rsid w:val="008140F0"/>
    <w:rsid w:val="00814117"/>
    <w:rsid w:val="0081450C"/>
    <w:rsid w:val="008145E3"/>
    <w:rsid w:val="00814621"/>
    <w:rsid w:val="008148EA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0E8"/>
    <w:rsid w:val="008241F3"/>
    <w:rsid w:val="00824ACE"/>
    <w:rsid w:val="00824C6A"/>
    <w:rsid w:val="00824F55"/>
    <w:rsid w:val="008259F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04F"/>
    <w:rsid w:val="0083239B"/>
    <w:rsid w:val="008328E3"/>
    <w:rsid w:val="00832DE3"/>
    <w:rsid w:val="0083346C"/>
    <w:rsid w:val="00833623"/>
    <w:rsid w:val="008338BF"/>
    <w:rsid w:val="00833B9B"/>
    <w:rsid w:val="008340C6"/>
    <w:rsid w:val="008341C0"/>
    <w:rsid w:val="008341E9"/>
    <w:rsid w:val="008346AD"/>
    <w:rsid w:val="00834A37"/>
    <w:rsid w:val="00834B38"/>
    <w:rsid w:val="00835B07"/>
    <w:rsid w:val="008363EA"/>
    <w:rsid w:val="00836B4D"/>
    <w:rsid w:val="00836D3A"/>
    <w:rsid w:val="00837154"/>
    <w:rsid w:val="00837226"/>
    <w:rsid w:val="00837644"/>
    <w:rsid w:val="00840169"/>
    <w:rsid w:val="008402DD"/>
    <w:rsid w:val="008404FC"/>
    <w:rsid w:val="00840A83"/>
    <w:rsid w:val="008410CE"/>
    <w:rsid w:val="00841EE1"/>
    <w:rsid w:val="008421A9"/>
    <w:rsid w:val="008428BD"/>
    <w:rsid w:val="008436BE"/>
    <w:rsid w:val="0084426A"/>
    <w:rsid w:val="00844A9E"/>
    <w:rsid w:val="00845FFA"/>
    <w:rsid w:val="0084617A"/>
    <w:rsid w:val="00846288"/>
    <w:rsid w:val="008462AD"/>
    <w:rsid w:val="00846429"/>
    <w:rsid w:val="008464AF"/>
    <w:rsid w:val="00846B78"/>
    <w:rsid w:val="00846D1F"/>
    <w:rsid w:val="00847386"/>
    <w:rsid w:val="00847B6E"/>
    <w:rsid w:val="00847E83"/>
    <w:rsid w:val="008503F7"/>
    <w:rsid w:val="008508B3"/>
    <w:rsid w:val="00850E4F"/>
    <w:rsid w:val="00850EB9"/>
    <w:rsid w:val="00851010"/>
    <w:rsid w:val="00851BC1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D35"/>
    <w:rsid w:val="00860FEC"/>
    <w:rsid w:val="008614BD"/>
    <w:rsid w:val="0086176C"/>
    <w:rsid w:val="00862B15"/>
    <w:rsid w:val="00862FDE"/>
    <w:rsid w:val="0086335B"/>
    <w:rsid w:val="008633DC"/>
    <w:rsid w:val="00863CED"/>
    <w:rsid w:val="00863D3A"/>
    <w:rsid w:val="00864735"/>
    <w:rsid w:val="00864A7F"/>
    <w:rsid w:val="00864D1B"/>
    <w:rsid w:val="00865281"/>
    <w:rsid w:val="00865286"/>
    <w:rsid w:val="008654CA"/>
    <w:rsid w:val="008657A0"/>
    <w:rsid w:val="00865AEC"/>
    <w:rsid w:val="00865D41"/>
    <w:rsid w:val="00866383"/>
    <w:rsid w:val="00866654"/>
    <w:rsid w:val="00866BAC"/>
    <w:rsid w:val="00867067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1628"/>
    <w:rsid w:val="00873356"/>
    <w:rsid w:val="00873F6A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A26"/>
    <w:rsid w:val="00880BB5"/>
    <w:rsid w:val="00880CAA"/>
    <w:rsid w:val="00880DDD"/>
    <w:rsid w:val="00880DE8"/>
    <w:rsid w:val="008812C3"/>
    <w:rsid w:val="008813A0"/>
    <w:rsid w:val="00881544"/>
    <w:rsid w:val="0088205D"/>
    <w:rsid w:val="0088268B"/>
    <w:rsid w:val="0088278F"/>
    <w:rsid w:val="00882882"/>
    <w:rsid w:val="00882E22"/>
    <w:rsid w:val="00882EF3"/>
    <w:rsid w:val="008838F8"/>
    <w:rsid w:val="0088393C"/>
    <w:rsid w:val="00883A5F"/>
    <w:rsid w:val="00883B41"/>
    <w:rsid w:val="00884366"/>
    <w:rsid w:val="00884415"/>
    <w:rsid w:val="00884E3B"/>
    <w:rsid w:val="0088554C"/>
    <w:rsid w:val="0088554D"/>
    <w:rsid w:val="00885C87"/>
    <w:rsid w:val="00885E35"/>
    <w:rsid w:val="008860C7"/>
    <w:rsid w:val="008860D5"/>
    <w:rsid w:val="008867F6"/>
    <w:rsid w:val="008874D8"/>
    <w:rsid w:val="008876A8"/>
    <w:rsid w:val="00887E67"/>
    <w:rsid w:val="00887F29"/>
    <w:rsid w:val="0089001F"/>
    <w:rsid w:val="00890B9E"/>
    <w:rsid w:val="00890D62"/>
    <w:rsid w:val="00890E15"/>
    <w:rsid w:val="00890FA9"/>
    <w:rsid w:val="00891371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0BD"/>
    <w:rsid w:val="00895315"/>
    <w:rsid w:val="008959F0"/>
    <w:rsid w:val="00895B18"/>
    <w:rsid w:val="00895CA4"/>
    <w:rsid w:val="008974E8"/>
    <w:rsid w:val="00897ADF"/>
    <w:rsid w:val="00897C1E"/>
    <w:rsid w:val="008A0001"/>
    <w:rsid w:val="008A04F1"/>
    <w:rsid w:val="008A0792"/>
    <w:rsid w:val="008A0944"/>
    <w:rsid w:val="008A0F47"/>
    <w:rsid w:val="008A102B"/>
    <w:rsid w:val="008A158D"/>
    <w:rsid w:val="008A22E2"/>
    <w:rsid w:val="008A24EC"/>
    <w:rsid w:val="008A26B7"/>
    <w:rsid w:val="008A2C7D"/>
    <w:rsid w:val="008A2F1B"/>
    <w:rsid w:val="008A3673"/>
    <w:rsid w:val="008A4053"/>
    <w:rsid w:val="008A44ED"/>
    <w:rsid w:val="008A45A6"/>
    <w:rsid w:val="008A48EC"/>
    <w:rsid w:val="008A4E88"/>
    <w:rsid w:val="008A537D"/>
    <w:rsid w:val="008A5CAF"/>
    <w:rsid w:val="008A5D44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D46"/>
    <w:rsid w:val="008B5DFF"/>
    <w:rsid w:val="008B63B6"/>
    <w:rsid w:val="008B6E2A"/>
    <w:rsid w:val="008B6EFF"/>
    <w:rsid w:val="008B70B5"/>
    <w:rsid w:val="008B7951"/>
    <w:rsid w:val="008B7DBE"/>
    <w:rsid w:val="008C049F"/>
    <w:rsid w:val="008C0608"/>
    <w:rsid w:val="008C1136"/>
    <w:rsid w:val="008C150A"/>
    <w:rsid w:val="008C1981"/>
    <w:rsid w:val="008C1A3F"/>
    <w:rsid w:val="008C1CED"/>
    <w:rsid w:val="008C2684"/>
    <w:rsid w:val="008C29D1"/>
    <w:rsid w:val="008C30F8"/>
    <w:rsid w:val="008C3B93"/>
    <w:rsid w:val="008C3D3F"/>
    <w:rsid w:val="008C3F7C"/>
    <w:rsid w:val="008C41BE"/>
    <w:rsid w:val="008C41F4"/>
    <w:rsid w:val="008C425A"/>
    <w:rsid w:val="008C4B9F"/>
    <w:rsid w:val="008C53F4"/>
    <w:rsid w:val="008C5693"/>
    <w:rsid w:val="008C5D4A"/>
    <w:rsid w:val="008C60F4"/>
    <w:rsid w:val="008C63E8"/>
    <w:rsid w:val="008C6D4C"/>
    <w:rsid w:val="008C7294"/>
    <w:rsid w:val="008C75D7"/>
    <w:rsid w:val="008C789D"/>
    <w:rsid w:val="008C7B63"/>
    <w:rsid w:val="008D088D"/>
    <w:rsid w:val="008D1280"/>
    <w:rsid w:val="008D12EF"/>
    <w:rsid w:val="008D1711"/>
    <w:rsid w:val="008D1D61"/>
    <w:rsid w:val="008D1EC3"/>
    <w:rsid w:val="008D2388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6BF"/>
    <w:rsid w:val="008E1C67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E77EB"/>
    <w:rsid w:val="008E7E81"/>
    <w:rsid w:val="008F07A2"/>
    <w:rsid w:val="008F1671"/>
    <w:rsid w:val="008F171E"/>
    <w:rsid w:val="008F2391"/>
    <w:rsid w:val="008F269A"/>
    <w:rsid w:val="008F286C"/>
    <w:rsid w:val="008F2B95"/>
    <w:rsid w:val="008F2CE7"/>
    <w:rsid w:val="008F31B9"/>
    <w:rsid w:val="008F355E"/>
    <w:rsid w:val="008F36E7"/>
    <w:rsid w:val="008F3792"/>
    <w:rsid w:val="008F4C65"/>
    <w:rsid w:val="008F4F8F"/>
    <w:rsid w:val="008F5706"/>
    <w:rsid w:val="008F5ADC"/>
    <w:rsid w:val="008F5FF2"/>
    <w:rsid w:val="008F68C9"/>
    <w:rsid w:val="008F7379"/>
    <w:rsid w:val="008F7F26"/>
    <w:rsid w:val="00900350"/>
    <w:rsid w:val="0090120A"/>
    <w:rsid w:val="009014DB"/>
    <w:rsid w:val="00901799"/>
    <w:rsid w:val="00901A1D"/>
    <w:rsid w:val="0090227B"/>
    <w:rsid w:val="00902928"/>
    <w:rsid w:val="00902E5D"/>
    <w:rsid w:val="00902E5F"/>
    <w:rsid w:val="0090305D"/>
    <w:rsid w:val="0090306F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326"/>
    <w:rsid w:val="00912A2C"/>
    <w:rsid w:val="009131BE"/>
    <w:rsid w:val="0091383C"/>
    <w:rsid w:val="009138A7"/>
    <w:rsid w:val="009138F6"/>
    <w:rsid w:val="00913994"/>
    <w:rsid w:val="009141F6"/>
    <w:rsid w:val="00915921"/>
    <w:rsid w:val="00915A0F"/>
    <w:rsid w:val="0091612A"/>
    <w:rsid w:val="00916450"/>
    <w:rsid w:val="00916621"/>
    <w:rsid w:val="00917423"/>
    <w:rsid w:val="00917444"/>
    <w:rsid w:val="0092004A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88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5E3F"/>
    <w:rsid w:val="0093652C"/>
    <w:rsid w:val="009370FA"/>
    <w:rsid w:val="009375EF"/>
    <w:rsid w:val="009377AE"/>
    <w:rsid w:val="00937851"/>
    <w:rsid w:val="009400B4"/>
    <w:rsid w:val="0094016A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61F"/>
    <w:rsid w:val="00941D5C"/>
    <w:rsid w:val="009422B0"/>
    <w:rsid w:val="00942791"/>
    <w:rsid w:val="00942E4C"/>
    <w:rsid w:val="00942E56"/>
    <w:rsid w:val="00942F67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838"/>
    <w:rsid w:val="00946D00"/>
    <w:rsid w:val="00946E87"/>
    <w:rsid w:val="00946FF1"/>
    <w:rsid w:val="0094724E"/>
    <w:rsid w:val="00951097"/>
    <w:rsid w:val="009515EE"/>
    <w:rsid w:val="00951867"/>
    <w:rsid w:val="00951BC0"/>
    <w:rsid w:val="009520BA"/>
    <w:rsid w:val="00952A53"/>
    <w:rsid w:val="00952E7D"/>
    <w:rsid w:val="00954621"/>
    <w:rsid w:val="00954D61"/>
    <w:rsid w:val="00955640"/>
    <w:rsid w:val="00956278"/>
    <w:rsid w:val="00956B1E"/>
    <w:rsid w:val="00956D49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40A"/>
    <w:rsid w:val="00963626"/>
    <w:rsid w:val="00963CF0"/>
    <w:rsid w:val="009645A0"/>
    <w:rsid w:val="009648D4"/>
    <w:rsid w:val="00964984"/>
    <w:rsid w:val="00964A4C"/>
    <w:rsid w:val="0096566D"/>
    <w:rsid w:val="00965AA1"/>
    <w:rsid w:val="00967095"/>
    <w:rsid w:val="009671EA"/>
    <w:rsid w:val="00967292"/>
    <w:rsid w:val="009700CB"/>
    <w:rsid w:val="00970213"/>
    <w:rsid w:val="00970846"/>
    <w:rsid w:val="00972D2C"/>
    <w:rsid w:val="00972F4F"/>
    <w:rsid w:val="009743A4"/>
    <w:rsid w:val="00974B6F"/>
    <w:rsid w:val="00974DEF"/>
    <w:rsid w:val="009754E1"/>
    <w:rsid w:val="009757FB"/>
    <w:rsid w:val="00975EBD"/>
    <w:rsid w:val="00975F82"/>
    <w:rsid w:val="00976329"/>
    <w:rsid w:val="0097737C"/>
    <w:rsid w:val="009773D1"/>
    <w:rsid w:val="0097744C"/>
    <w:rsid w:val="0097759C"/>
    <w:rsid w:val="00977E48"/>
    <w:rsid w:val="00981583"/>
    <w:rsid w:val="00981612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3F41"/>
    <w:rsid w:val="009841C6"/>
    <w:rsid w:val="009845AB"/>
    <w:rsid w:val="009849B1"/>
    <w:rsid w:val="00984BBF"/>
    <w:rsid w:val="00985457"/>
    <w:rsid w:val="009856B9"/>
    <w:rsid w:val="00985964"/>
    <w:rsid w:val="0098654D"/>
    <w:rsid w:val="00986762"/>
    <w:rsid w:val="00986911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DE9"/>
    <w:rsid w:val="00991EAA"/>
    <w:rsid w:val="00991F42"/>
    <w:rsid w:val="00993558"/>
    <w:rsid w:val="009935E2"/>
    <w:rsid w:val="00993B61"/>
    <w:rsid w:val="00993BE9"/>
    <w:rsid w:val="00993BFD"/>
    <w:rsid w:val="00993F02"/>
    <w:rsid w:val="00994142"/>
    <w:rsid w:val="00994565"/>
    <w:rsid w:val="009948EA"/>
    <w:rsid w:val="00994F15"/>
    <w:rsid w:val="00994F53"/>
    <w:rsid w:val="00995020"/>
    <w:rsid w:val="00995A6D"/>
    <w:rsid w:val="00995DE1"/>
    <w:rsid w:val="00996C6C"/>
    <w:rsid w:val="009972A6"/>
    <w:rsid w:val="0099733B"/>
    <w:rsid w:val="00997AC7"/>
    <w:rsid w:val="009A0135"/>
    <w:rsid w:val="009A0185"/>
    <w:rsid w:val="009A04EF"/>
    <w:rsid w:val="009A0534"/>
    <w:rsid w:val="009A0858"/>
    <w:rsid w:val="009A098F"/>
    <w:rsid w:val="009A0CFF"/>
    <w:rsid w:val="009A0DE4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6B"/>
    <w:rsid w:val="009A45F9"/>
    <w:rsid w:val="009A4624"/>
    <w:rsid w:val="009A492F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16D"/>
    <w:rsid w:val="009B187A"/>
    <w:rsid w:val="009B1FC8"/>
    <w:rsid w:val="009B218B"/>
    <w:rsid w:val="009B27B8"/>
    <w:rsid w:val="009B2984"/>
    <w:rsid w:val="009B2A22"/>
    <w:rsid w:val="009B2AB7"/>
    <w:rsid w:val="009B3534"/>
    <w:rsid w:val="009B356B"/>
    <w:rsid w:val="009B363A"/>
    <w:rsid w:val="009B3CC8"/>
    <w:rsid w:val="009B4154"/>
    <w:rsid w:val="009B4A5F"/>
    <w:rsid w:val="009B4CBA"/>
    <w:rsid w:val="009B57E4"/>
    <w:rsid w:val="009B643D"/>
    <w:rsid w:val="009B6809"/>
    <w:rsid w:val="009B69B6"/>
    <w:rsid w:val="009B6A2F"/>
    <w:rsid w:val="009B6E96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691"/>
    <w:rsid w:val="009C4D5D"/>
    <w:rsid w:val="009C4DDD"/>
    <w:rsid w:val="009C5C3E"/>
    <w:rsid w:val="009C66E4"/>
    <w:rsid w:val="009C6736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321"/>
    <w:rsid w:val="009D16EC"/>
    <w:rsid w:val="009D1826"/>
    <w:rsid w:val="009D1C08"/>
    <w:rsid w:val="009D2047"/>
    <w:rsid w:val="009D2193"/>
    <w:rsid w:val="009D3165"/>
    <w:rsid w:val="009D395E"/>
    <w:rsid w:val="009D3D40"/>
    <w:rsid w:val="009D450C"/>
    <w:rsid w:val="009D49D9"/>
    <w:rsid w:val="009D4B3A"/>
    <w:rsid w:val="009D595F"/>
    <w:rsid w:val="009D5ABE"/>
    <w:rsid w:val="009D617C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9CB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E1A"/>
    <w:rsid w:val="009F4DF0"/>
    <w:rsid w:val="009F4E33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3005"/>
    <w:rsid w:val="00A030C2"/>
    <w:rsid w:val="00A031A9"/>
    <w:rsid w:val="00A0321F"/>
    <w:rsid w:val="00A0327B"/>
    <w:rsid w:val="00A0374B"/>
    <w:rsid w:val="00A039CD"/>
    <w:rsid w:val="00A041F2"/>
    <w:rsid w:val="00A04345"/>
    <w:rsid w:val="00A045B5"/>
    <w:rsid w:val="00A0475B"/>
    <w:rsid w:val="00A04E46"/>
    <w:rsid w:val="00A050F1"/>
    <w:rsid w:val="00A05BDD"/>
    <w:rsid w:val="00A05F10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FB7"/>
    <w:rsid w:val="00A1565F"/>
    <w:rsid w:val="00A15FCB"/>
    <w:rsid w:val="00A16088"/>
    <w:rsid w:val="00A16194"/>
    <w:rsid w:val="00A165FD"/>
    <w:rsid w:val="00A16DBB"/>
    <w:rsid w:val="00A16EC3"/>
    <w:rsid w:val="00A203F5"/>
    <w:rsid w:val="00A2075F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40E"/>
    <w:rsid w:val="00A2559C"/>
    <w:rsid w:val="00A2599B"/>
    <w:rsid w:val="00A25C45"/>
    <w:rsid w:val="00A25DD7"/>
    <w:rsid w:val="00A260BF"/>
    <w:rsid w:val="00A26DAC"/>
    <w:rsid w:val="00A27017"/>
    <w:rsid w:val="00A3022F"/>
    <w:rsid w:val="00A3028C"/>
    <w:rsid w:val="00A30680"/>
    <w:rsid w:val="00A311B1"/>
    <w:rsid w:val="00A3137E"/>
    <w:rsid w:val="00A321E4"/>
    <w:rsid w:val="00A323F3"/>
    <w:rsid w:val="00A32927"/>
    <w:rsid w:val="00A3296A"/>
    <w:rsid w:val="00A33623"/>
    <w:rsid w:val="00A33E9F"/>
    <w:rsid w:val="00A33EDC"/>
    <w:rsid w:val="00A348CB"/>
    <w:rsid w:val="00A353A3"/>
    <w:rsid w:val="00A3549E"/>
    <w:rsid w:val="00A3560C"/>
    <w:rsid w:val="00A359BF"/>
    <w:rsid w:val="00A36527"/>
    <w:rsid w:val="00A36C75"/>
    <w:rsid w:val="00A36E1A"/>
    <w:rsid w:val="00A376D4"/>
    <w:rsid w:val="00A3771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AF9"/>
    <w:rsid w:val="00A43E8F"/>
    <w:rsid w:val="00A44138"/>
    <w:rsid w:val="00A44326"/>
    <w:rsid w:val="00A448FE"/>
    <w:rsid w:val="00A44AB4"/>
    <w:rsid w:val="00A44D8F"/>
    <w:rsid w:val="00A44F11"/>
    <w:rsid w:val="00A453E3"/>
    <w:rsid w:val="00A4592A"/>
    <w:rsid w:val="00A45B1A"/>
    <w:rsid w:val="00A45B55"/>
    <w:rsid w:val="00A45DED"/>
    <w:rsid w:val="00A45ED9"/>
    <w:rsid w:val="00A46304"/>
    <w:rsid w:val="00A46F2E"/>
    <w:rsid w:val="00A4799A"/>
    <w:rsid w:val="00A47F31"/>
    <w:rsid w:val="00A507A0"/>
    <w:rsid w:val="00A50873"/>
    <w:rsid w:val="00A50E7A"/>
    <w:rsid w:val="00A5105C"/>
    <w:rsid w:val="00A516F8"/>
    <w:rsid w:val="00A51B45"/>
    <w:rsid w:val="00A520B2"/>
    <w:rsid w:val="00A52612"/>
    <w:rsid w:val="00A53A65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0CCB"/>
    <w:rsid w:val="00A60EA8"/>
    <w:rsid w:val="00A619E4"/>
    <w:rsid w:val="00A61E35"/>
    <w:rsid w:val="00A627F6"/>
    <w:rsid w:val="00A62D8C"/>
    <w:rsid w:val="00A638BB"/>
    <w:rsid w:val="00A641EA"/>
    <w:rsid w:val="00A6496D"/>
    <w:rsid w:val="00A64BB1"/>
    <w:rsid w:val="00A64E8B"/>
    <w:rsid w:val="00A6504C"/>
    <w:rsid w:val="00A65055"/>
    <w:rsid w:val="00A65087"/>
    <w:rsid w:val="00A657C3"/>
    <w:rsid w:val="00A660C0"/>
    <w:rsid w:val="00A66192"/>
    <w:rsid w:val="00A664E5"/>
    <w:rsid w:val="00A674E3"/>
    <w:rsid w:val="00A6784C"/>
    <w:rsid w:val="00A703F0"/>
    <w:rsid w:val="00A70C85"/>
    <w:rsid w:val="00A71468"/>
    <w:rsid w:val="00A715B1"/>
    <w:rsid w:val="00A715BE"/>
    <w:rsid w:val="00A716A1"/>
    <w:rsid w:val="00A71753"/>
    <w:rsid w:val="00A71805"/>
    <w:rsid w:val="00A71982"/>
    <w:rsid w:val="00A71F59"/>
    <w:rsid w:val="00A72395"/>
    <w:rsid w:val="00A7311C"/>
    <w:rsid w:val="00A735BD"/>
    <w:rsid w:val="00A738D4"/>
    <w:rsid w:val="00A73EC2"/>
    <w:rsid w:val="00A7443A"/>
    <w:rsid w:val="00A74470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4EC"/>
    <w:rsid w:val="00A77573"/>
    <w:rsid w:val="00A776FA"/>
    <w:rsid w:val="00A77A64"/>
    <w:rsid w:val="00A77D10"/>
    <w:rsid w:val="00A80F9C"/>
    <w:rsid w:val="00A812B1"/>
    <w:rsid w:val="00A817D4"/>
    <w:rsid w:val="00A81F79"/>
    <w:rsid w:val="00A8268F"/>
    <w:rsid w:val="00A829A2"/>
    <w:rsid w:val="00A8362E"/>
    <w:rsid w:val="00A8389E"/>
    <w:rsid w:val="00A83D88"/>
    <w:rsid w:val="00A84B7E"/>
    <w:rsid w:val="00A85742"/>
    <w:rsid w:val="00A85A4E"/>
    <w:rsid w:val="00A85F7F"/>
    <w:rsid w:val="00A8667E"/>
    <w:rsid w:val="00A86765"/>
    <w:rsid w:val="00A87C35"/>
    <w:rsid w:val="00A90790"/>
    <w:rsid w:val="00A908FB"/>
    <w:rsid w:val="00A90B3D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7A2"/>
    <w:rsid w:val="00A9581C"/>
    <w:rsid w:val="00A9612D"/>
    <w:rsid w:val="00A96998"/>
    <w:rsid w:val="00A97415"/>
    <w:rsid w:val="00A974AA"/>
    <w:rsid w:val="00A97F44"/>
    <w:rsid w:val="00AA0157"/>
    <w:rsid w:val="00AA0365"/>
    <w:rsid w:val="00AA043E"/>
    <w:rsid w:val="00AA067E"/>
    <w:rsid w:val="00AA1804"/>
    <w:rsid w:val="00AA2BFF"/>
    <w:rsid w:val="00AA3032"/>
    <w:rsid w:val="00AA32A0"/>
    <w:rsid w:val="00AA459D"/>
    <w:rsid w:val="00AA4B54"/>
    <w:rsid w:val="00AA4E2B"/>
    <w:rsid w:val="00AA51F3"/>
    <w:rsid w:val="00AA5691"/>
    <w:rsid w:val="00AA5749"/>
    <w:rsid w:val="00AA6116"/>
    <w:rsid w:val="00AA66B1"/>
    <w:rsid w:val="00AA75F9"/>
    <w:rsid w:val="00AA7855"/>
    <w:rsid w:val="00AA7E88"/>
    <w:rsid w:val="00AB04B4"/>
    <w:rsid w:val="00AB06F1"/>
    <w:rsid w:val="00AB112E"/>
    <w:rsid w:val="00AB187B"/>
    <w:rsid w:val="00AB18E2"/>
    <w:rsid w:val="00AB2A77"/>
    <w:rsid w:val="00AB2C70"/>
    <w:rsid w:val="00AB2F9B"/>
    <w:rsid w:val="00AB2FB2"/>
    <w:rsid w:val="00AB3C32"/>
    <w:rsid w:val="00AB3C3D"/>
    <w:rsid w:val="00AB3E88"/>
    <w:rsid w:val="00AB4719"/>
    <w:rsid w:val="00AB48B3"/>
    <w:rsid w:val="00AB5107"/>
    <w:rsid w:val="00AB56FD"/>
    <w:rsid w:val="00AB5AAF"/>
    <w:rsid w:val="00AB5DB4"/>
    <w:rsid w:val="00AB5E02"/>
    <w:rsid w:val="00AB5EEF"/>
    <w:rsid w:val="00AB5F0F"/>
    <w:rsid w:val="00AB635B"/>
    <w:rsid w:val="00AB6D96"/>
    <w:rsid w:val="00AB771E"/>
    <w:rsid w:val="00AB7A6F"/>
    <w:rsid w:val="00AC0027"/>
    <w:rsid w:val="00AC00A2"/>
    <w:rsid w:val="00AC03D4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7A7"/>
    <w:rsid w:val="00AC3849"/>
    <w:rsid w:val="00AC4233"/>
    <w:rsid w:val="00AC446B"/>
    <w:rsid w:val="00AC45BA"/>
    <w:rsid w:val="00AC4A94"/>
    <w:rsid w:val="00AC4D6E"/>
    <w:rsid w:val="00AC5773"/>
    <w:rsid w:val="00AC6666"/>
    <w:rsid w:val="00AC6C7A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B02"/>
    <w:rsid w:val="00AD1DB5"/>
    <w:rsid w:val="00AD238D"/>
    <w:rsid w:val="00AD23B1"/>
    <w:rsid w:val="00AD2456"/>
    <w:rsid w:val="00AD30C4"/>
    <w:rsid w:val="00AD3BE3"/>
    <w:rsid w:val="00AD3E64"/>
    <w:rsid w:val="00AD4315"/>
    <w:rsid w:val="00AD4611"/>
    <w:rsid w:val="00AD4706"/>
    <w:rsid w:val="00AD47CC"/>
    <w:rsid w:val="00AD481E"/>
    <w:rsid w:val="00AD5873"/>
    <w:rsid w:val="00AD6106"/>
    <w:rsid w:val="00AD6380"/>
    <w:rsid w:val="00AD6844"/>
    <w:rsid w:val="00AD696C"/>
    <w:rsid w:val="00AD760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669"/>
    <w:rsid w:val="00AE1706"/>
    <w:rsid w:val="00AE1C2D"/>
    <w:rsid w:val="00AE2339"/>
    <w:rsid w:val="00AE2A6C"/>
    <w:rsid w:val="00AE30F6"/>
    <w:rsid w:val="00AE34CF"/>
    <w:rsid w:val="00AE3A8E"/>
    <w:rsid w:val="00AE3C45"/>
    <w:rsid w:val="00AE4520"/>
    <w:rsid w:val="00AE4DC7"/>
    <w:rsid w:val="00AE5681"/>
    <w:rsid w:val="00AE5834"/>
    <w:rsid w:val="00AE6701"/>
    <w:rsid w:val="00AE67EF"/>
    <w:rsid w:val="00AE6824"/>
    <w:rsid w:val="00AE6930"/>
    <w:rsid w:val="00AE69E3"/>
    <w:rsid w:val="00AE6B12"/>
    <w:rsid w:val="00AE6C0A"/>
    <w:rsid w:val="00AE6DCA"/>
    <w:rsid w:val="00AE7047"/>
    <w:rsid w:val="00AE7E5F"/>
    <w:rsid w:val="00AF0D0F"/>
    <w:rsid w:val="00AF1340"/>
    <w:rsid w:val="00AF1C12"/>
    <w:rsid w:val="00AF1FEC"/>
    <w:rsid w:val="00AF2783"/>
    <w:rsid w:val="00AF349C"/>
    <w:rsid w:val="00AF3B20"/>
    <w:rsid w:val="00AF40C1"/>
    <w:rsid w:val="00AF41FF"/>
    <w:rsid w:val="00AF465A"/>
    <w:rsid w:val="00AF4833"/>
    <w:rsid w:val="00AF48FB"/>
    <w:rsid w:val="00AF4AFD"/>
    <w:rsid w:val="00AF4B1C"/>
    <w:rsid w:val="00AF4BFD"/>
    <w:rsid w:val="00AF51F8"/>
    <w:rsid w:val="00AF59F5"/>
    <w:rsid w:val="00AF60B2"/>
    <w:rsid w:val="00AF644D"/>
    <w:rsid w:val="00AF6DD9"/>
    <w:rsid w:val="00AF7504"/>
    <w:rsid w:val="00AF7C50"/>
    <w:rsid w:val="00AF7D1E"/>
    <w:rsid w:val="00AF7ED7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1DC9"/>
    <w:rsid w:val="00B02014"/>
    <w:rsid w:val="00B020DB"/>
    <w:rsid w:val="00B0237F"/>
    <w:rsid w:val="00B02714"/>
    <w:rsid w:val="00B0293F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683F"/>
    <w:rsid w:val="00B072AD"/>
    <w:rsid w:val="00B1022F"/>
    <w:rsid w:val="00B10897"/>
    <w:rsid w:val="00B109AD"/>
    <w:rsid w:val="00B10B35"/>
    <w:rsid w:val="00B11164"/>
    <w:rsid w:val="00B11322"/>
    <w:rsid w:val="00B1171C"/>
    <w:rsid w:val="00B11BBC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6FAF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1D54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D8C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6D"/>
    <w:rsid w:val="00B302B5"/>
    <w:rsid w:val="00B304B7"/>
    <w:rsid w:val="00B30705"/>
    <w:rsid w:val="00B30B3C"/>
    <w:rsid w:val="00B30CEE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52F1"/>
    <w:rsid w:val="00B361C2"/>
    <w:rsid w:val="00B36663"/>
    <w:rsid w:val="00B367E2"/>
    <w:rsid w:val="00B36928"/>
    <w:rsid w:val="00B36D3F"/>
    <w:rsid w:val="00B36EDC"/>
    <w:rsid w:val="00B37653"/>
    <w:rsid w:val="00B37F91"/>
    <w:rsid w:val="00B4012C"/>
    <w:rsid w:val="00B40E12"/>
    <w:rsid w:val="00B40E38"/>
    <w:rsid w:val="00B41231"/>
    <w:rsid w:val="00B41832"/>
    <w:rsid w:val="00B41AA7"/>
    <w:rsid w:val="00B420F9"/>
    <w:rsid w:val="00B42913"/>
    <w:rsid w:val="00B42DF6"/>
    <w:rsid w:val="00B4374C"/>
    <w:rsid w:val="00B43F19"/>
    <w:rsid w:val="00B4402B"/>
    <w:rsid w:val="00B44796"/>
    <w:rsid w:val="00B45ACB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47328"/>
    <w:rsid w:val="00B5000E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3E5D"/>
    <w:rsid w:val="00B56153"/>
    <w:rsid w:val="00B57076"/>
    <w:rsid w:val="00B5728D"/>
    <w:rsid w:val="00B5796D"/>
    <w:rsid w:val="00B57A82"/>
    <w:rsid w:val="00B600E4"/>
    <w:rsid w:val="00B6085C"/>
    <w:rsid w:val="00B62621"/>
    <w:rsid w:val="00B62D0E"/>
    <w:rsid w:val="00B634A6"/>
    <w:rsid w:val="00B638A4"/>
    <w:rsid w:val="00B640AA"/>
    <w:rsid w:val="00B64816"/>
    <w:rsid w:val="00B64CC5"/>
    <w:rsid w:val="00B64D42"/>
    <w:rsid w:val="00B659E9"/>
    <w:rsid w:val="00B65CF1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C62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3A0"/>
    <w:rsid w:val="00B824AE"/>
    <w:rsid w:val="00B824C4"/>
    <w:rsid w:val="00B827F3"/>
    <w:rsid w:val="00B82A62"/>
    <w:rsid w:val="00B82B71"/>
    <w:rsid w:val="00B82DCE"/>
    <w:rsid w:val="00B83EF5"/>
    <w:rsid w:val="00B83FF9"/>
    <w:rsid w:val="00B8402D"/>
    <w:rsid w:val="00B84B12"/>
    <w:rsid w:val="00B84E18"/>
    <w:rsid w:val="00B85262"/>
    <w:rsid w:val="00B85657"/>
    <w:rsid w:val="00B8573E"/>
    <w:rsid w:val="00B86664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B42"/>
    <w:rsid w:val="00B95C09"/>
    <w:rsid w:val="00B95DA5"/>
    <w:rsid w:val="00B96303"/>
    <w:rsid w:val="00B9684D"/>
    <w:rsid w:val="00B97CAC"/>
    <w:rsid w:val="00BA01B6"/>
    <w:rsid w:val="00BA03E6"/>
    <w:rsid w:val="00BA0884"/>
    <w:rsid w:val="00BA0BFF"/>
    <w:rsid w:val="00BA0C67"/>
    <w:rsid w:val="00BA147C"/>
    <w:rsid w:val="00BA172D"/>
    <w:rsid w:val="00BA17C1"/>
    <w:rsid w:val="00BA1D89"/>
    <w:rsid w:val="00BA220D"/>
    <w:rsid w:val="00BA2656"/>
    <w:rsid w:val="00BA4037"/>
    <w:rsid w:val="00BA416B"/>
    <w:rsid w:val="00BA4187"/>
    <w:rsid w:val="00BA450F"/>
    <w:rsid w:val="00BA472D"/>
    <w:rsid w:val="00BA4BA3"/>
    <w:rsid w:val="00BA4BF5"/>
    <w:rsid w:val="00BA4C4A"/>
    <w:rsid w:val="00BA507E"/>
    <w:rsid w:val="00BA5455"/>
    <w:rsid w:val="00BA5D0D"/>
    <w:rsid w:val="00BA67BC"/>
    <w:rsid w:val="00BA6873"/>
    <w:rsid w:val="00BA6EEB"/>
    <w:rsid w:val="00BA7889"/>
    <w:rsid w:val="00BA79FC"/>
    <w:rsid w:val="00BA7CF8"/>
    <w:rsid w:val="00BA7EA6"/>
    <w:rsid w:val="00BB0771"/>
    <w:rsid w:val="00BB0862"/>
    <w:rsid w:val="00BB09A8"/>
    <w:rsid w:val="00BB0EFB"/>
    <w:rsid w:val="00BB19B2"/>
    <w:rsid w:val="00BB1D2F"/>
    <w:rsid w:val="00BB1E58"/>
    <w:rsid w:val="00BB2494"/>
    <w:rsid w:val="00BB28E8"/>
    <w:rsid w:val="00BB2A77"/>
    <w:rsid w:val="00BB2DFB"/>
    <w:rsid w:val="00BB31C9"/>
    <w:rsid w:val="00BB35AA"/>
    <w:rsid w:val="00BB3726"/>
    <w:rsid w:val="00BB479B"/>
    <w:rsid w:val="00BB4A85"/>
    <w:rsid w:val="00BB4B9B"/>
    <w:rsid w:val="00BB53C2"/>
    <w:rsid w:val="00BB5488"/>
    <w:rsid w:val="00BB5EE7"/>
    <w:rsid w:val="00BB608E"/>
    <w:rsid w:val="00BB613A"/>
    <w:rsid w:val="00BB668B"/>
    <w:rsid w:val="00BB7024"/>
    <w:rsid w:val="00BB72A4"/>
    <w:rsid w:val="00BC0379"/>
    <w:rsid w:val="00BC043D"/>
    <w:rsid w:val="00BC05B7"/>
    <w:rsid w:val="00BC07A3"/>
    <w:rsid w:val="00BC13A7"/>
    <w:rsid w:val="00BC17DA"/>
    <w:rsid w:val="00BC1A1A"/>
    <w:rsid w:val="00BC222A"/>
    <w:rsid w:val="00BC2660"/>
    <w:rsid w:val="00BC26F8"/>
    <w:rsid w:val="00BC27AD"/>
    <w:rsid w:val="00BC297B"/>
    <w:rsid w:val="00BC3B19"/>
    <w:rsid w:val="00BC3D4F"/>
    <w:rsid w:val="00BC4E8D"/>
    <w:rsid w:val="00BC64CB"/>
    <w:rsid w:val="00BC64EA"/>
    <w:rsid w:val="00BC6D44"/>
    <w:rsid w:val="00BC6E1E"/>
    <w:rsid w:val="00BC71B3"/>
    <w:rsid w:val="00BC745F"/>
    <w:rsid w:val="00BC756D"/>
    <w:rsid w:val="00BC771C"/>
    <w:rsid w:val="00BC777F"/>
    <w:rsid w:val="00BC7E1B"/>
    <w:rsid w:val="00BD0009"/>
    <w:rsid w:val="00BD0970"/>
    <w:rsid w:val="00BD1079"/>
    <w:rsid w:val="00BD157C"/>
    <w:rsid w:val="00BD170D"/>
    <w:rsid w:val="00BD1A2D"/>
    <w:rsid w:val="00BD1BD5"/>
    <w:rsid w:val="00BD1C49"/>
    <w:rsid w:val="00BD1CB0"/>
    <w:rsid w:val="00BD1DBC"/>
    <w:rsid w:val="00BD2170"/>
    <w:rsid w:val="00BD2CD7"/>
    <w:rsid w:val="00BD3866"/>
    <w:rsid w:val="00BD3E66"/>
    <w:rsid w:val="00BD458E"/>
    <w:rsid w:val="00BD4AF5"/>
    <w:rsid w:val="00BD6032"/>
    <w:rsid w:val="00BD61BF"/>
    <w:rsid w:val="00BD74F4"/>
    <w:rsid w:val="00BD77EA"/>
    <w:rsid w:val="00BE00A3"/>
    <w:rsid w:val="00BE0141"/>
    <w:rsid w:val="00BE0C56"/>
    <w:rsid w:val="00BE1558"/>
    <w:rsid w:val="00BE1B6E"/>
    <w:rsid w:val="00BE1B75"/>
    <w:rsid w:val="00BE2292"/>
    <w:rsid w:val="00BE2BC9"/>
    <w:rsid w:val="00BE32F9"/>
    <w:rsid w:val="00BE3BCE"/>
    <w:rsid w:val="00BE43B1"/>
    <w:rsid w:val="00BE46B0"/>
    <w:rsid w:val="00BE49AC"/>
    <w:rsid w:val="00BE49FA"/>
    <w:rsid w:val="00BE4D22"/>
    <w:rsid w:val="00BE4D93"/>
    <w:rsid w:val="00BE4E10"/>
    <w:rsid w:val="00BE51B6"/>
    <w:rsid w:val="00BE59C3"/>
    <w:rsid w:val="00BE5BF6"/>
    <w:rsid w:val="00BE5CC5"/>
    <w:rsid w:val="00BE6EEA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1B9"/>
    <w:rsid w:val="00BF1324"/>
    <w:rsid w:val="00BF16BE"/>
    <w:rsid w:val="00BF1FD5"/>
    <w:rsid w:val="00BF24CC"/>
    <w:rsid w:val="00BF24E3"/>
    <w:rsid w:val="00BF267E"/>
    <w:rsid w:val="00BF3D89"/>
    <w:rsid w:val="00BF407B"/>
    <w:rsid w:val="00BF4235"/>
    <w:rsid w:val="00BF42FA"/>
    <w:rsid w:val="00BF47A4"/>
    <w:rsid w:val="00BF484B"/>
    <w:rsid w:val="00BF4995"/>
    <w:rsid w:val="00BF5FF8"/>
    <w:rsid w:val="00BF6100"/>
    <w:rsid w:val="00BF6666"/>
    <w:rsid w:val="00BF7365"/>
    <w:rsid w:val="00BF7B36"/>
    <w:rsid w:val="00BF7BD3"/>
    <w:rsid w:val="00C0006D"/>
    <w:rsid w:val="00C0012B"/>
    <w:rsid w:val="00C002C7"/>
    <w:rsid w:val="00C005F2"/>
    <w:rsid w:val="00C01779"/>
    <w:rsid w:val="00C03B06"/>
    <w:rsid w:val="00C03B92"/>
    <w:rsid w:val="00C03C2A"/>
    <w:rsid w:val="00C03FEB"/>
    <w:rsid w:val="00C048D7"/>
    <w:rsid w:val="00C04ED5"/>
    <w:rsid w:val="00C050A9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0A66"/>
    <w:rsid w:val="00C10DB5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803"/>
    <w:rsid w:val="00C15961"/>
    <w:rsid w:val="00C15E6D"/>
    <w:rsid w:val="00C16502"/>
    <w:rsid w:val="00C16974"/>
    <w:rsid w:val="00C170A5"/>
    <w:rsid w:val="00C17239"/>
    <w:rsid w:val="00C1768D"/>
    <w:rsid w:val="00C178E2"/>
    <w:rsid w:val="00C20945"/>
    <w:rsid w:val="00C20B34"/>
    <w:rsid w:val="00C20B7F"/>
    <w:rsid w:val="00C20DC0"/>
    <w:rsid w:val="00C20DC9"/>
    <w:rsid w:val="00C21164"/>
    <w:rsid w:val="00C2180C"/>
    <w:rsid w:val="00C23950"/>
    <w:rsid w:val="00C23973"/>
    <w:rsid w:val="00C2397B"/>
    <w:rsid w:val="00C23A26"/>
    <w:rsid w:val="00C251DA"/>
    <w:rsid w:val="00C2692C"/>
    <w:rsid w:val="00C26F4D"/>
    <w:rsid w:val="00C27058"/>
    <w:rsid w:val="00C27366"/>
    <w:rsid w:val="00C30181"/>
    <w:rsid w:val="00C3140C"/>
    <w:rsid w:val="00C3189D"/>
    <w:rsid w:val="00C31A5A"/>
    <w:rsid w:val="00C31FC2"/>
    <w:rsid w:val="00C32C46"/>
    <w:rsid w:val="00C33845"/>
    <w:rsid w:val="00C33B13"/>
    <w:rsid w:val="00C34339"/>
    <w:rsid w:val="00C34DF2"/>
    <w:rsid w:val="00C35510"/>
    <w:rsid w:val="00C35955"/>
    <w:rsid w:val="00C364D2"/>
    <w:rsid w:val="00C36AF8"/>
    <w:rsid w:val="00C37395"/>
    <w:rsid w:val="00C3743D"/>
    <w:rsid w:val="00C3769D"/>
    <w:rsid w:val="00C40BBB"/>
    <w:rsid w:val="00C40C82"/>
    <w:rsid w:val="00C41103"/>
    <w:rsid w:val="00C412E1"/>
    <w:rsid w:val="00C416A2"/>
    <w:rsid w:val="00C41858"/>
    <w:rsid w:val="00C41A60"/>
    <w:rsid w:val="00C429B2"/>
    <w:rsid w:val="00C4300C"/>
    <w:rsid w:val="00C43409"/>
    <w:rsid w:val="00C443B2"/>
    <w:rsid w:val="00C44D21"/>
    <w:rsid w:val="00C45068"/>
    <w:rsid w:val="00C4541F"/>
    <w:rsid w:val="00C454A1"/>
    <w:rsid w:val="00C45931"/>
    <w:rsid w:val="00C463A9"/>
    <w:rsid w:val="00C469EF"/>
    <w:rsid w:val="00C46F6E"/>
    <w:rsid w:val="00C475A1"/>
    <w:rsid w:val="00C47897"/>
    <w:rsid w:val="00C47989"/>
    <w:rsid w:val="00C5058F"/>
    <w:rsid w:val="00C50A81"/>
    <w:rsid w:val="00C50BD6"/>
    <w:rsid w:val="00C50F3A"/>
    <w:rsid w:val="00C510A4"/>
    <w:rsid w:val="00C51195"/>
    <w:rsid w:val="00C51352"/>
    <w:rsid w:val="00C51FC4"/>
    <w:rsid w:val="00C52305"/>
    <w:rsid w:val="00C52905"/>
    <w:rsid w:val="00C52AA8"/>
    <w:rsid w:val="00C52AC4"/>
    <w:rsid w:val="00C53793"/>
    <w:rsid w:val="00C5387C"/>
    <w:rsid w:val="00C53E21"/>
    <w:rsid w:val="00C53E67"/>
    <w:rsid w:val="00C54168"/>
    <w:rsid w:val="00C541BB"/>
    <w:rsid w:val="00C543F5"/>
    <w:rsid w:val="00C54875"/>
    <w:rsid w:val="00C54E9A"/>
    <w:rsid w:val="00C55689"/>
    <w:rsid w:val="00C55837"/>
    <w:rsid w:val="00C55A68"/>
    <w:rsid w:val="00C55BB4"/>
    <w:rsid w:val="00C55C5B"/>
    <w:rsid w:val="00C55CB3"/>
    <w:rsid w:val="00C56564"/>
    <w:rsid w:val="00C565ED"/>
    <w:rsid w:val="00C56F4D"/>
    <w:rsid w:val="00C574AB"/>
    <w:rsid w:val="00C575AA"/>
    <w:rsid w:val="00C5788D"/>
    <w:rsid w:val="00C601FF"/>
    <w:rsid w:val="00C608E0"/>
    <w:rsid w:val="00C60FF9"/>
    <w:rsid w:val="00C618FF"/>
    <w:rsid w:val="00C61994"/>
    <w:rsid w:val="00C61D6E"/>
    <w:rsid w:val="00C623E4"/>
    <w:rsid w:val="00C627E0"/>
    <w:rsid w:val="00C633B2"/>
    <w:rsid w:val="00C634A6"/>
    <w:rsid w:val="00C635B7"/>
    <w:rsid w:val="00C635C2"/>
    <w:rsid w:val="00C63C65"/>
    <w:rsid w:val="00C63D4E"/>
    <w:rsid w:val="00C63EA9"/>
    <w:rsid w:val="00C6426B"/>
    <w:rsid w:val="00C6450B"/>
    <w:rsid w:val="00C646EF"/>
    <w:rsid w:val="00C64BD5"/>
    <w:rsid w:val="00C64F6D"/>
    <w:rsid w:val="00C6508B"/>
    <w:rsid w:val="00C650F2"/>
    <w:rsid w:val="00C653C0"/>
    <w:rsid w:val="00C657D9"/>
    <w:rsid w:val="00C663E2"/>
    <w:rsid w:val="00C665D6"/>
    <w:rsid w:val="00C66980"/>
    <w:rsid w:val="00C672CE"/>
    <w:rsid w:val="00C67512"/>
    <w:rsid w:val="00C67803"/>
    <w:rsid w:val="00C67875"/>
    <w:rsid w:val="00C6796D"/>
    <w:rsid w:val="00C70BB0"/>
    <w:rsid w:val="00C70F29"/>
    <w:rsid w:val="00C713B5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6526"/>
    <w:rsid w:val="00C766CB"/>
    <w:rsid w:val="00C766EE"/>
    <w:rsid w:val="00C77152"/>
    <w:rsid w:val="00C7790E"/>
    <w:rsid w:val="00C804B8"/>
    <w:rsid w:val="00C80C1F"/>
    <w:rsid w:val="00C812D7"/>
    <w:rsid w:val="00C8173E"/>
    <w:rsid w:val="00C825EE"/>
    <w:rsid w:val="00C825FF"/>
    <w:rsid w:val="00C849E0"/>
    <w:rsid w:val="00C84F8C"/>
    <w:rsid w:val="00C85075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29"/>
    <w:rsid w:val="00C93636"/>
    <w:rsid w:val="00C93C48"/>
    <w:rsid w:val="00C93E2D"/>
    <w:rsid w:val="00C94AFA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4A10"/>
    <w:rsid w:val="00CA5376"/>
    <w:rsid w:val="00CA5459"/>
    <w:rsid w:val="00CA5DA8"/>
    <w:rsid w:val="00CA5DBB"/>
    <w:rsid w:val="00CA6CEB"/>
    <w:rsid w:val="00CA6F33"/>
    <w:rsid w:val="00CA70D6"/>
    <w:rsid w:val="00CA7230"/>
    <w:rsid w:val="00CA72D0"/>
    <w:rsid w:val="00CA74C3"/>
    <w:rsid w:val="00CA7A59"/>
    <w:rsid w:val="00CA7DA7"/>
    <w:rsid w:val="00CB0470"/>
    <w:rsid w:val="00CB0EBC"/>
    <w:rsid w:val="00CB0FC7"/>
    <w:rsid w:val="00CB132D"/>
    <w:rsid w:val="00CB1453"/>
    <w:rsid w:val="00CB17C5"/>
    <w:rsid w:val="00CB18A2"/>
    <w:rsid w:val="00CB1901"/>
    <w:rsid w:val="00CB1D6E"/>
    <w:rsid w:val="00CB1DC4"/>
    <w:rsid w:val="00CB2C81"/>
    <w:rsid w:val="00CB335E"/>
    <w:rsid w:val="00CB3454"/>
    <w:rsid w:val="00CB45E7"/>
    <w:rsid w:val="00CB4989"/>
    <w:rsid w:val="00CB4A9A"/>
    <w:rsid w:val="00CB4C85"/>
    <w:rsid w:val="00CB580B"/>
    <w:rsid w:val="00CB59D6"/>
    <w:rsid w:val="00CB6302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6FCF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4644"/>
    <w:rsid w:val="00CD4649"/>
    <w:rsid w:val="00CD499F"/>
    <w:rsid w:val="00CD5065"/>
    <w:rsid w:val="00CD5132"/>
    <w:rsid w:val="00CD61D5"/>
    <w:rsid w:val="00CD65AA"/>
    <w:rsid w:val="00CD789A"/>
    <w:rsid w:val="00CD7EA6"/>
    <w:rsid w:val="00CE006C"/>
    <w:rsid w:val="00CE19AA"/>
    <w:rsid w:val="00CE1B7D"/>
    <w:rsid w:val="00CE30F6"/>
    <w:rsid w:val="00CE3540"/>
    <w:rsid w:val="00CE3A44"/>
    <w:rsid w:val="00CE3E1B"/>
    <w:rsid w:val="00CE3FEC"/>
    <w:rsid w:val="00CE4135"/>
    <w:rsid w:val="00CE448D"/>
    <w:rsid w:val="00CE45AA"/>
    <w:rsid w:val="00CE4909"/>
    <w:rsid w:val="00CE4C4E"/>
    <w:rsid w:val="00CE5329"/>
    <w:rsid w:val="00CE53E0"/>
    <w:rsid w:val="00CE6BE7"/>
    <w:rsid w:val="00CE6D02"/>
    <w:rsid w:val="00CE721D"/>
    <w:rsid w:val="00CE751F"/>
    <w:rsid w:val="00CE7775"/>
    <w:rsid w:val="00CE77B6"/>
    <w:rsid w:val="00CE79DB"/>
    <w:rsid w:val="00CF001F"/>
    <w:rsid w:val="00CF0168"/>
    <w:rsid w:val="00CF0B4D"/>
    <w:rsid w:val="00CF0BB7"/>
    <w:rsid w:val="00CF0CA9"/>
    <w:rsid w:val="00CF16D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6CD7"/>
    <w:rsid w:val="00CF703A"/>
    <w:rsid w:val="00CF709A"/>
    <w:rsid w:val="00CF70A5"/>
    <w:rsid w:val="00CF7223"/>
    <w:rsid w:val="00CF7697"/>
    <w:rsid w:val="00CF7855"/>
    <w:rsid w:val="00D0058D"/>
    <w:rsid w:val="00D0209C"/>
    <w:rsid w:val="00D024C3"/>
    <w:rsid w:val="00D02739"/>
    <w:rsid w:val="00D02B64"/>
    <w:rsid w:val="00D03C17"/>
    <w:rsid w:val="00D04010"/>
    <w:rsid w:val="00D0536E"/>
    <w:rsid w:val="00D055CF"/>
    <w:rsid w:val="00D057BC"/>
    <w:rsid w:val="00D0603B"/>
    <w:rsid w:val="00D06046"/>
    <w:rsid w:val="00D06542"/>
    <w:rsid w:val="00D06766"/>
    <w:rsid w:val="00D06DAC"/>
    <w:rsid w:val="00D0710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4D54"/>
    <w:rsid w:val="00D1502E"/>
    <w:rsid w:val="00D157F4"/>
    <w:rsid w:val="00D15C7F"/>
    <w:rsid w:val="00D15DFF"/>
    <w:rsid w:val="00D1643A"/>
    <w:rsid w:val="00D16671"/>
    <w:rsid w:val="00D16901"/>
    <w:rsid w:val="00D16A3F"/>
    <w:rsid w:val="00D176AB"/>
    <w:rsid w:val="00D17EC1"/>
    <w:rsid w:val="00D17EF7"/>
    <w:rsid w:val="00D20309"/>
    <w:rsid w:val="00D20C91"/>
    <w:rsid w:val="00D21105"/>
    <w:rsid w:val="00D222E9"/>
    <w:rsid w:val="00D227D7"/>
    <w:rsid w:val="00D229A7"/>
    <w:rsid w:val="00D22B68"/>
    <w:rsid w:val="00D238E0"/>
    <w:rsid w:val="00D2391D"/>
    <w:rsid w:val="00D245E5"/>
    <w:rsid w:val="00D251AC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62D"/>
    <w:rsid w:val="00D338DF"/>
    <w:rsid w:val="00D33BA7"/>
    <w:rsid w:val="00D34257"/>
    <w:rsid w:val="00D35783"/>
    <w:rsid w:val="00D358A2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0B9"/>
    <w:rsid w:val="00D414E2"/>
    <w:rsid w:val="00D418FF"/>
    <w:rsid w:val="00D41CC2"/>
    <w:rsid w:val="00D42844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9"/>
    <w:rsid w:val="00D466AA"/>
    <w:rsid w:val="00D46ACB"/>
    <w:rsid w:val="00D47A6B"/>
    <w:rsid w:val="00D50016"/>
    <w:rsid w:val="00D502D9"/>
    <w:rsid w:val="00D50A33"/>
    <w:rsid w:val="00D50B12"/>
    <w:rsid w:val="00D51134"/>
    <w:rsid w:val="00D512DF"/>
    <w:rsid w:val="00D515CA"/>
    <w:rsid w:val="00D5161D"/>
    <w:rsid w:val="00D51ED3"/>
    <w:rsid w:val="00D5229E"/>
    <w:rsid w:val="00D5240E"/>
    <w:rsid w:val="00D525CF"/>
    <w:rsid w:val="00D527A3"/>
    <w:rsid w:val="00D52A21"/>
    <w:rsid w:val="00D52B41"/>
    <w:rsid w:val="00D52B5C"/>
    <w:rsid w:val="00D53368"/>
    <w:rsid w:val="00D545A5"/>
    <w:rsid w:val="00D55F47"/>
    <w:rsid w:val="00D565D9"/>
    <w:rsid w:val="00D56740"/>
    <w:rsid w:val="00D56A2A"/>
    <w:rsid w:val="00D56BD0"/>
    <w:rsid w:val="00D56D53"/>
    <w:rsid w:val="00D573FF"/>
    <w:rsid w:val="00D57AF2"/>
    <w:rsid w:val="00D57C13"/>
    <w:rsid w:val="00D57C79"/>
    <w:rsid w:val="00D57E99"/>
    <w:rsid w:val="00D60185"/>
    <w:rsid w:val="00D602D8"/>
    <w:rsid w:val="00D603FA"/>
    <w:rsid w:val="00D60617"/>
    <w:rsid w:val="00D62410"/>
    <w:rsid w:val="00D624C3"/>
    <w:rsid w:val="00D626F0"/>
    <w:rsid w:val="00D62AF3"/>
    <w:rsid w:val="00D62FEA"/>
    <w:rsid w:val="00D63360"/>
    <w:rsid w:val="00D633ED"/>
    <w:rsid w:val="00D63A26"/>
    <w:rsid w:val="00D64075"/>
    <w:rsid w:val="00D647BE"/>
    <w:rsid w:val="00D64A38"/>
    <w:rsid w:val="00D64D1A"/>
    <w:rsid w:val="00D64E6F"/>
    <w:rsid w:val="00D64FB8"/>
    <w:rsid w:val="00D65078"/>
    <w:rsid w:val="00D651E7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091E"/>
    <w:rsid w:val="00D70EA4"/>
    <w:rsid w:val="00D7137B"/>
    <w:rsid w:val="00D7175B"/>
    <w:rsid w:val="00D718D0"/>
    <w:rsid w:val="00D71B4D"/>
    <w:rsid w:val="00D71BCA"/>
    <w:rsid w:val="00D72AFA"/>
    <w:rsid w:val="00D72DEF"/>
    <w:rsid w:val="00D72FEE"/>
    <w:rsid w:val="00D73268"/>
    <w:rsid w:val="00D7340C"/>
    <w:rsid w:val="00D73B64"/>
    <w:rsid w:val="00D73C8B"/>
    <w:rsid w:val="00D7430F"/>
    <w:rsid w:val="00D74B42"/>
    <w:rsid w:val="00D74D6D"/>
    <w:rsid w:val="00D751E4"/>
    <w:rsid w:val="00D75AFB"/>
    <w:rsid w:val="00D75FD9"/>
    <w:rsid w:val="00D764C5"/>
    <w:rsid w:val="00D768E2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67E"/>
    <w:rsid w:val="00D8196A"/>
    <w:rsid w:val="00D821F6"/>
    <w:rsid w:val="00D834B0"/>
    <w:rsid w:val="00D83DB6"/>
    <w:rsid w:val="00D83E14"/>
    <w:rsid w:val="00D83EE3"/>
    <w:rsid w:val="00D83F46"/>
    <w:rsid w:val="00D842F2"/>
    <w:rsid w:val="00D84437"/>
    <w:rsid w:val="00D84927"/>
    <w:rsid w:val="00D84BF9"/>
    <w:rsid w:val="00D85069"/>
    <w:rsid w:val="00D8560B"/>
    <w:rsid w:val="00D85A80"/>
    <w:rsid w:val="00D85DED"/>
    <w:rsid w:val="00D85E24"/>
    <w:rsid w:val="00D862F0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256D"/>
    <w:rsid w:val="00D932DB"/>
    <w:rsid w:val="00D9359F"/>
    <w:rsid w:val="00D935E8"/>
    <w:rsid w:val="00D935F5"/>
    <w:rsid w:val="00D9432E"/>
    <w:rsid w:val="00D94478"/>
    <w:rsid w:val="00D946F5"/>
    <w:rsid w:val="00D95196"/>
    <w:rsid w:val="00D95319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49D"/>
    <w:rsid w:val="00DA2883"/>
    <w:rsid w:val="00DA2B98"/>
    <w:rsid w:val="00DA3390"/>
    <w:rsid w:val="00DA3C28"/>
    <w:rsid w:val="00DA441A"/>
    <w:rsid w:val="00DA44EE"/>
    <w:rsid w:val="00DA483A"/>
    <w:rsid w:val="00DA4E3A"/>
    <w:rsid w:val="00DA5474"/>
    <w:rsid w:val="00DA58EF"/>
    <w:rsid w:val="00DA6746"/>
    <w:rsid w:val="00DA6884"/>
    <w:rsid w:val="00DA6A56"/>
    <w:rsid w:val="00DA6BA0"/>
    <w:rsid w:val="00DA7268"/>
    <w:rsid w:val="00DA7361"/>
    <w:rsid w:val="00DA7E92"/>
    <w:rsid w:val="00DB00DC"/>
    <w:rsid w:val="00DB0112"/>
    <w:rsid w:val="00DB02FF"/>
    <w:rsid w:val="00DB0A8F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56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9E4"/>
    <w:rsid w:val="00DC205A"/>
    <w:rsid w:val="00DC2404"/>
    <w:rsid w:val="00DC285B"/>
    <w:rsid w:val="00DC2C0B"/>
    <w:rsid w:val="00DC2CCA"/>
    <w:rsid w:val="00DC31FF"/>
    <w:rsid w:val="00DC35C6"/>
    <w:rsid w:val="00DC4526"/>
    <w:rsid w:val="00DC4562"/>
    <w:rsid w:val="00DC4D3C"/>
    <w:rsid w:val="00DC4D5F"/>
    <w:rsid w:val="00DC4E4E"/>
    <w:rsid w:val="00DC526A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C7ED2"/>
    <w:rsid w:val="00DD0179"/>
    <w:rsid w:val="00DD039F"/>
    <w:rsid w:val="00DD08D1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133"/>
    <w:rsid w:val="00DD6C71"/>
    <w:rsid w:val="00DD7CDA"/>
    <w:rsid w:val="00DD7DE5"/>
    <w:rsid w:val="00DE06A0"/>
    <w:rsid w:val="00DE0BD7"/>
    <w:rsid w:val="00DE0CCE"/>
    <w:rsid w:val="00DE0EC9"/>
    <w:rsid w:val="00DE13C9"/>
    <w:rsid w:val="00DE18A0"/>
    <w:rsid w:val="00DE1F34"/>
    <w:rsid w:val="00DE2363"/>
    <w:rsid w:val="00DE297C"/>
    <w:rsid w:val="00DE364F"/>
    <w:rsid w:val="00DE4666"/>
    <w:rsid w:val="00DE47C3"/>
    <w:rsid w:val="00DE4B55"/>
    <w:rsid w:val="00DE4CB1"/>
    <w:rsid w:val="00DE4E08"/>
    <w:rsid w:val="00DE5298"/>
    <w:rsid w:val="00DE5A64"/>
    <w:rsid w:val="00DE5C13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3C70"/>
    <w:rsid w:val="00DF5560"/>
    <w:rsid w:val="00DF55AD"/>
    <w:rsid w:val="00DF5CDE"/>
    <w:rsid w:val="00DF5D48"/>
    <w:rsid w:val="00DF605B"/>
    <w:rsid w:val="00DF60D8"/>
    <w:rsid w:val="00DF615A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19FA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923"/>
    <w:rsid w:val="00E04C48"/>
    <w:rsid w:val="00E04E40"/>
    <w:rsid w:val="00E055A0"/>
    <w:rsid w:val="00E06207"/>
    <w:rsid w:val="00E06535"/>
    <w:rsid w:val="00E066C3"/>
    <w:rsid w:val="00E0688F"/>
    <w:rsid w:val="00E06CAB"/>
    <w:rsid w:val="00E06DEB"/>
    <w:rsid w:val="00E06F4D"/>
    <w:rsid w:val="00E07C7A"/>
    <w:rsid w:val="00E07D83"/>
    <w:rsid w:val="00E07FDB"/>
    <w:rsid w:val="00E104F4"/>
    <w:rsid w:val="00E10BFE"/>
    <w:rsid w:val="00E1149A"/>
    <w:rsid w:val="00E12F47"/>
    <w:rsid w:val="00E1470C"/>
    <w:rsid w:val="00E14766"/>
    <w:rsid w:val="00E147CC"/>
    <w:rsid w:val="00E14A3C"/>
    <w:rsid w:val="00E14BC4"/>
    <w:rsid w:val="00E151E8"/>
    <w:rsid w:val="00E155A9"/>
    <w:rsid w:val="00E155D9"/>
    <w:rsid w:val="00E1575D"/>
    <w:rsid w:val="00E15C01"/>
    <w:rsid w:val="00E162FF"/>
    <w:rsid w:val="00E17029"/>
    <w:rsid w:val="00E17C1D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98B"/>
    <w:rsid w:val="00E24E7C"/>
    <w:rsid w:val="00E25268"/>
    <w:rsid w:val="00E25D79"/>
    <w:rsid w:val="00E26492"/>
    <w:rsid w:val="00E26577"/>
    <w:rsid w:val="00E267B2"/>
    <w:rsid w:val="00E277A3"/>
    <w:rsid w:val="00E277C7"/>
    <w:rsid w:val="00E27908"/>
    <w:rsid w:val="00E30A7E"/>
    <w:rsid w:val="00E31283"/>
    <w:rsid w:val="00E3166A"/>
    <w:rsid w:val="00E31998"/>
    <w:rsid w:val="00E31C1D"/>
    <w:rsid w:val="00E31D98"/>
    <w:rsid w:val="00E31EE1"/>
    <w:rsid w:val="00E32228"/>
    <w:rsid w:val="00E3236F"/>
    <w:rsid w:val="00E323D0"/>
    <w:rsid w:val="00E32F16"/>
    <w:rsid w:val="00E330A2"/>
    <w:rsid w:val="00E33414"/>
    <w:rsid w:val="00E339E6"/>
    <w:rsid w:val="00E33EBC"/>
    <w:rsid w:val="00E348B4"/>
    <w:rsid w:val="00E34922"/>
    <w:rsid w:val="00E34BF1"/>
    <w:rsid w:val="00E34E05"/>
    <w:rsid w:val="00E3512A"/>
    <w:rsid w:val="00E354B9"/>
    <w:rsid w:val="00E35544"/>
    <w:rsid w:val="00E35852"/>
    <w:rsid w:val="00E35DB9"/>
    <w:rsid w:val="00E35F67"/>
    <w:rsid w:val="00E36AAC"/>
    <w:rsid w:val="00E3784E"/>
    <w:rsid w:val="00E40632"/>
    <w:rsid w:val="00E40909"/>
    <w:rsid w:val="00E40D92"/>
    <w:rsid w:val="00E41831"/>
    <w:rsid w:val="00E41B06"/>
    <w:rsid w:val="00E41F3F"/>
    <w:rsid w:val="00E4298C"/>
    <w:rsid w:val="00E42D98"/>
    <w:rsid w:val="00E43AB1"/>
    <w:rsid w:val="00E440AF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1E92"/>
    <w:rsid w:val="00E52140"/>
    <w:rsid w:val="00E5217D"/>
    <w:rsid w:val="00E53118"/>
    <w:rsid w:val="00E539D8"/>
    <w:rsid w:val="00E53D48"/>
    <w:rsid w:val="00E53E1D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493C"/>
    <w:rsid w:val="00E64E02"/>
    <w:rsid w:val="00E6543C"/>
    <w:rsid w:val="00E659DE"/>
    <w:rsid w:val="00E65A8B"/>
    <w:rsid w:val="00E65FAE"/>
    <w:rsid w:val="00E66236"/>
    <w:rsid w:val="00E6667F"/>
    <w:rsid w:val="00E66CDE"/>
    <w:rsid w:val="00E6705C"/>
    <w:rsid w:val="00E67BF3"/>
    <w:rsid w:val="00E67FD1"/>
    <w:rsid w:val="00E7011E"/>
    <w:rsid w:val="00E70569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EA2"/>
    <w:rsid w:val="00E761B0"/>
    <w:rsid w:val="00E77167"/>
    <w:rsid w:val="00E7716C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66D"/>
    <w:rsid w:val="00E90F32"/>
    <w:rsid w:val="00E915A5"/>
    <w:rsid w:val="00E915D8"/>
    <w:rsid w:val="00E9197E"/>
    <w:rsid w:val="00E91E86"/>
    <w:rsid w:val="00E9298F"/>
    <w:rsid w:val="00E92D79"/>
    <w:rsid w:val="00E935E0"/>
    <w:rsid w:val="00E9385A"/>
    <w:rsid w:val="00E9389B"/>
    <w:rsid w:val="00E93BBF"/>
    <w:rsid w:val="00E93C5A"/>
    <w:rsid w:val="00E949B6"/>
    <w:rsid w:val="00E94F4D"/>
    <w:rsid w:val="00E95150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2B2E"/>
    <w:rsid w:val="00EA3183"/>
    <w:rsid w:val="00EA3BCC"/>
    <w:rsid w:val="00EA3C25"/>
    <w:rsid w:val="00EA3E4C"/>
    <w:rsid w:val="00EA4A15"/>
    <w:rsid w:val="00EA4BCA"/>
    <w:rsid w:val="00EA5B93"/>
    <w:rsid w:val="00EA6145"/>
    <w:rsid w:val="00EA67E5"/>
    <w:rsid w:val="00EA6FDC"/>
    <w:rsid w:val="00EA78A7"/>
    <w:rsid w:val="00EA7B13"/>
    <w:rsid w:val="00EA7C66"/>
    <w:rsid w:val="00EB0508"/>
    <w:rsid w:val="00EB1330"/>
    <w:rsid w:val="00EB19CC"/>
    <w:rsid w:val="00EB1D04"/>
    <w:rsid w:val="00EB2487"/>
    <w:rsid w:val="00EB25DA"/>
    <w:rsid w:val="00EB44FC"/>
    <w:rsid w:val="00EB46F5"/>
    <w:rsid w:val="00EB4813"/>
    <w:rsid w:val="00EB4EC3"/>
    <w:rsid w:val="00EB59B8"/>
    <w:rsid w:val="00EB7198"/>
    <w:rsid w:val="00EB78BD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0A32"/>
    <w:rsid w:val="00ED1460"/>
    <w:rsid w:val="00ED16B6"/>
    <w:rsid w:val="00ED1A92"/>
    <w:rsid w:val="00ED1D09"/>
    <w:rsid w:val="00ED25B7"/>
    <w:rsid w:val="00ED2C0E"/>
    <w:rsid w:val="00ED3228"/>
    <w:rsid w:val="00ED3570"/>
    <w:rsid w:val="00ED3713"/>
    <w:rsid w:val="00ED3FA2"/>
    <w:rsid w:val="00ED4367"/>
    <w:rsid w:val="00ED511E"/>
    <w:rsid w:val="00ED5496"/>
    <w:rsid w:val="00ED5B79"/>
    <w:rsid w:val="00ED6BB4"/>
    <w:rsid w:val="00ED6D02"/>
    <w:rsid w:val="00ED6E71"/>
    <w:rsid w:val="00ED7147"/>
    <w:rsid w:val="00ED73F9"/>
    <w:rsid w:val="00ED795B"/>
    <w:rsid w:val="00ED7AB3"/>
    <w:rsid w:val="00ED7FF6"/>
    <w:rsid w:val="00EE01E2"/>
    <w:rsid w:val="00EE09E4"/>
    <w:rsid w:val="00EE0A8F"/>
    <w:rsid w:val="00EE0D42"/>
    <w:rsid w:val="00EE0E07"/>
    <w:rsid w:val="00EE0F09"/>
    <w:rsid w:val="00EE12F6"/>
    <w:rsid w:val="00EE2016"/>
    <w:rsid w:val="00EE29D5"/>
    <w:rsid w:val="00EE304D"/>
    <w:rsid w:val="00EE3128"/>
    <w:rsid w:val="00EE3F8E"/>
    <w:rsid w:val="00EE4017"/>
    <w:rsid w:val="00EE45AE"/>
    <w:rsid w:val="00EE499A"/>
    <w:rsid w:val="00EE5219"/>
    <w:rsid w:val="00EE5693"/>
    <w:rsid w:val="00EE5C55"/>
    <w:rsid w:val="00EE62D3"/>
    <w:rsid w:val="00EF037A"/>
    <w:rsid w:val="00EF07B2"/>
    <w:rsid w:val="00EF10C9"/>
    <w:rsid w:val="00EF13F6"/>
    <w:rsid w:val="00EF1402"/>
    <w:rsid w:val="00EF1542"/>
    <w:rsid w:val="00EF15C9"/>
    <w:rsid w:val="00EF1710"/>
    <w:rsid w:val="00EF1792"/>
    <w:rsid w:val="00EF1E87"/>
    <w:rsid w:val="00EF25B0"/>
    <w:rsid w:val="00EF2A35"/>
    <w:rsid w:val="00EF2DDF"/>
    <w:rsid w:val="00EF2F7E"/>
    <w:rsid w:val="00EF30EB"/>
    <w:rsid w:val="00EF359F"/>
    <w:rsid w:val="00EF35D7"/>
    <w:rsid w:val="00EF3C77"/>
    <w:rsid w:val="00EF3D11"/>
    <w:rsid w:val="00EF413B"/>
    <w:rsid w:val="00EF41DF"/>
    <w:rsid w:val="00EF4DB9"/>
    <w:rsid w:val="00EF4FD6"/>
    <w:rsid w:val="00EF5149"/>
    <w:rsid w:val="00EF558F"/>
    <w:rsid w:val="00EF583B"/>
    <w:rsid w:val="00EF67C6"/>
    <w:rsid w:val="00EF69BB"/>
    <w:rsid w:val="00EF6A58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54A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0E22"/>
    <w:rsid w:val="00F11AD0"/>
    <w:rsid w:val="00F11B94"/>
    <w:rsid w:val="00F12C7F"/>
    <w:rsid w:val="00F14099"/>
    <w:rsid w:val="00F146D7"/>
    <w:rsid w:val="00F15271"/>
    <w:rsid w:val="00F15F0C"/>
    <w:rsid w:val="00F1627B"/>
    <w:rsid w:val="00F169B5"/>
    <w:rsid w:val="00F176E2"/>
    <w:rsid w:val="00F177D6"/>
    <w:rsid w:val="00F200D4"/>
    <w:rsid w:val="00F204FF"/>
    <w:rsid w:val="00F20C4B"/>
    <w:rsid w:val="00F20F5B"/>
    <w:rsid w:val="00F21AB7"/>
    <w:rsid w:val="00F22932"/>
    <w:rsid w:val="00F22E6C"/>
    <w:rsid w:val="00F230A3"/>
    <w:rsid w:val="00F23134"/>
    <w:rsid w:val="00F231F8"/>
    <w:rsid w:val="00F237F4"/>
    <w:rsid w:val="00F23B96"/>
    <w:rsid w:val="00F23D43"/>
    <w:rsid w:val="00F2426B"/>
    <w:rsid w:val="00F24682"/>
    <w:rsid w:val="00F24AC5"/>
    <w:rsid w:val="00F24ADF"/>
    <w:rsid w:val="00F24CD2"/>
    <w:rsid w:val="00F25DE5"/>
    <w:rsid w:val="00F263D6"/>
    <w:rsid w:val="00F264FF"/>
    <w:rsid w:val="00F26DE6"/>
    <w:rsid w:val="00F26FDC"/>
    <w:rsid w:val="00F2731C"/>
    <w:rsid w:val="00F27E80"/>
    <w:rsid w:val="00F302CA"/>
    <w:rsid w:val="00F308F4"/>
    <w:rsid w:val="00F30922"/>
    <w:rsid w:val="00F30A26"/>
    <w:rsid w:val="00F30E32"/>
    <w:rsid w:val="00F3126A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56CB"/>
    <w:rsid w:val="00F360F3"/>
    <w:rsid w:val="00F367D4"/>
    <w:rsid w:val="00F36F0C"/>
    <w:rsid w:val="00F3727D"/>
    <w:rsid w:val="00F37A47"/>
    <w:rsid w:val="00F37EFD"/>
    <w:rsid w:val="00F40329"/>
    <w:rsid w:val="00F40635"/>
    <w:rsid w:val="00F40ADA"/>
    <w:rsid w:val="00F40C15"/>
    <w:rsid w:val="00F40C5D"/>
    <w:rsid w:val="00F4192D"/>
    <w:rsid w:val="00F419E9"/>
    <w:rsid w:val="00F41A32"/>
    <w:rsid w:val="00F41B62"/>
    <w:rsid w:val="00F41C9D"/>
    <w:rsid w:val="00F41F19"/>
    <w:rsid w:val="00F42108"/>
    <w:rsid w:val="00F4239B"/>
    <w:rsid w:val="00F42574"/>
    <w:rsid w:val="00F4298D"/>
    <w:rsid w:val="00F42AFC"/>
    <w:rsid w:val="00F42B38"/>
    <w:rsid w:val="00F430C1"/>
    <w:rsid w:val="00F436C5"/>
    <w:rsid w:val="00F4386B"/>
    <w:rsid w:val="00F43CA7"/>
    <w:rsid w:val="00F441C2"/>
    <w:rsid w:val="00F45C20"/>
    <w:rsid w:val="00F465B6"/>
    <w:rsid w:val="00F4677C"/>
    <w:rsid w:val="00F46D1C"/>
    <w:rsid w:val="00F46F4B"/>
    <w:rsid w:val="00F47479"/>
    <w:rsid w:val="00F475E3"/>
    <w:rsid w:val="00F5002C"/>
    <w:rsid w:val="00F5014F"/>
    <w:rsid w:val="00F50671"/>
    <w:rsid w:val="00F50DE5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5A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F2D"/>
    <w:rsid w:val="00F60243"/>
    <w:rsid w:val="00F60C09"/>
    <w:rsid w:val="00F60CB5"/>
    <w:rsid w:val="00F611BF"/>
    <w:rsid w:val="00F61686"/>
    <w:rsid w:val="00F616D7"/>
    <w:rsid w:val="00F62A73"/>
    <w:rsid w:val="00F62CF5"/>
    <w:rsid w:val="00F62E32"/>
    <w:rsid w:val="00F6335E"/>
    <w:rsid w:val="00F6363C"/>
    <w:rsid w:val="00F638B9"/>
    <w:rsid w:val="00F63F39"/>
    <w:rsid w:val="00F65166"/>
    <w:rsid w:val="00F6517F"/>
    <w:rsid w:val="00F66077"/>
    <w:rsid w:val="00F66AE8"/>
    <w:rsid w:val="00F66CB5"/>
    <w:rsid w:val="00F67B1B"/>
    <w:rsid w:val="00F67D6D"/>
    <w:rsid w:val="00F70468"/>
    <w:rsid w:val="00F70BD6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3A26"/>
    <w:rsid w:val="00F740C0"/>
    <w:rsid w:val="00F74344"/>
    <w:rsid w:val="00F7460F"/>
    <w:rsid w:val="00F74A00"/>
    <w:rsid w:val="00F74C7F"/>
    <w:rsid w:val="00F74DD0"/>
    <w:rsid w:val="00F74F68"/>
    <w:rsid w:val="00F75055"/>
    <w:rsid w:val="00F750C2"/>
    <w:rsid w:val="00F75248"/>
    <w:rsid w:val="00F75A11"/>
    <w:rsid w:val="00F75E66"/>
    <w:rsid w:val="00F768DF"/>
    <w:rsid w:val="00F76F5E"/>
    <w:rsid w:val="00F77510"/>
    <w:rsid w:val="00F777EA"/>
    <w:rsid w:val="00F778FF"/>
    <w:rsid w:val="00F77E22"/>
    <w:rsid w:val="00F80436"/>
    <w:rsid w:val="00F8085E"/>
    <w:rsid w:val="00F80A11"/>
    <w:rsid w:val="00F810F1"/>
    <w:rsid w:val="00F8182C"/>
    <w:rsid w:val="00F818AA"/>
    <w:rsid w:val="00F84061"/>
    <w:rsid w:val="00F844A7"/>
    <w:rsid w:val="00F8469A"/>
    <w:rsid w:val="00F85DF7"/>
    <w:rsid w:val="00F86397"/>
    <w:rsid w:val="00F864ED"/>
    <w:rsid w:val="00F86A13"/>
    <w:rsid w:val="00F86AD6"/>
    <w:rsid w:val="00F86B37"/>
    <w:rsid w:val="00F86D7B"/>
    <w:rsid w:val="00F86E21"/>
    <w:rsid w:val="00F87545"/>
    <w:rsid w:val="00F87DC2"/>
    <w:rsid w:val="00F90912"/>
    <w:rsid w:val="00F90E6E"/>
    <w:rsid w:val="00F9147D"/>
    <w:rsid w:val="00F91700"/>
    <w:rsid w:val="00F91B59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A53"/>
    <w:rsid w:val="00F95EEC"/>
    <w:rsid w:val="00F96979"/>
    <w:rsid w:val="00F96E91"/>
    <w:rsid w:val="00F9766E"/>
    <w:rsid w:val="00FA0173"/>
    <w:rsid w:val="00FA0582"/>
    <w:rsid w:val="00FA090D"/>
    <w:rsid w:val="00FA1262"/>
    <w:rsid w:val="00FA1A45"/>
    <w:rsid w:val="00FA1E29"/>
    <w:rsid w:val="00FA3A01"/>
    <w:rsid w:val="00FA3E3A"/>
    <w:rsid w:val="00FA4151"/>
    <w:rsid w:val="00FA42F6"/>
    <w:rsid w:val="00FA4B89"/>
    <w:rsid w:val="00FA502D"/>
    <w:rsid w:val="00FA5044"/>
    <w:rsid w:val="00FA5433"/>
    <w:rsid w:val="00FA5731"/>
    <w:rsid w:val="00FA57B4"/>
    <w:rsid w:val="00FA5BCF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2E0"/>
    <w:rsid w:val="00FB3375"/>
    <w:rsid w:val="00FB352D"/>
    <w:rsid w:val="00FB381C"/>
    <w:rsid w:val="00FB3B0E"/>
    <w:rsid w:val="00FB4222"/>
    <w:rsid w:val="00FB4559"/>
    <w:rsid w:val="00FB471C"/>
    <w:rsid w:val="00FB5553"/>
    <w:rsid w:val="00FB5660"/>
    <w:rsid w:val="00FB584A"/>
    <w:rsid w:val="00FB5BB9"/>
    <w:rsid w:val="00FB62FE"/>
    <w:rsid w:val="00FB6D3F"/>
    <w:rsid w:val="00FB6EFC"/>
    <w:rsid w:val="00FB7704"/>
    <w:rsid w:val="00FB7D59"/>
    <w:rsid w:val="00FC0382"/>
    <w:rsid w:val="00FC061D"/>
    <w:rsid w:val="00FC0A39"/>
    <w:rsid w:val="00FC0D5F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266"/>
    <w:rsid w:val="00FC64F8"/>
    <w:rsid w:val="00FC6F42"/>
    <w:rsid w:val="00FC7AD6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2FF"/>
    <w:rsid w:val="00FD4505"/>
    <w:rsid w:val="00FD4891"/>
    <w:rsid w:val="00FD509F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517"/>
    <w:rsid w:val="00FE26F7"/>
    <w:rsid w:val="00FE2BAD"/>
    <w:rsid w:val="00FE310D"/>
    <w:rsid w:val="00FE3249"/>
    <w:rsid w:val="00FE3F95"/>
    <w:rsid w:val="00FE46D9"/>
    <w:rsid w:val="00FE4702"/>
    <w:rsid w:val="00FE4B94"/>
    <w:rsid w:val="00FE4C2A"/>
    <w:rsid w:val="00FE61AA"/>
    <w:rsid w:val="00FE6533"/>
    <w:rsid w:val="00FE73EC"/>
    <w:rsid w:val="00FE7829"/>
    <w:rsid w:val="00FF022A"/>
    <w:rsid w:val="00FF0A5B"/>
    <w:rsid w:val="00FF10B4"/>
    <w:rsid w:val="00FF139F"/>
    <w:rsid w:val="00FF1AC2"/>
    <w:rsid w:val="00FF1FBF"/>
    <w:rsid w:val="00FF24D5"/>
    <w:rsid w:val="00FF28FE"/>
    <w:rsid w:val="00FF2991"/>
    <w:rsid w:val="00FF2D28"/>
    <w:rsid w:val="00FF2D53"/>
    <w:rsid w:val="00FF2E30"/>
    <w:rsid w:val="00FF2E65"/>
    <w:rsid w:val="00FF30BD"/>
    <w:rsid w:val="00FF3292"/>
    <w:rsid w:val="00FF4601"/>
    <w:rsid w:val="00FF48BE"/>
    <w:rsid w:val="00FF52DD"/>
    <w:rsid w:val="00FF5890"/>
    <w:rsid w:val="00FF5A27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66468D"/>
  <w15:docId w15:val="{6AEAF348-479F-4946-8E67-60716BC9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F7D43-7DA1-4567-9DE7-7D57B471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50</Pages>
  <Words>9904</Words>
  <Characters>56458</Characters>
  <Application>Microsoft Office Word</Application>
  <DocSecurity>0</DocSecurity>
  <Lines>470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4</cp:revision>
  <cp:lastPrinted>2019-11-05T03:08:00Z</cp:lastPrinted>
  <dcterms:created xsi:type="dcterms:W3CDTF">2019-11-13T06:23:00Z</dcterms:created>
  <dcterms:modified xsi:type="dcterms:W3CDTF">2019-11-13T09:01:00Z</dcterms:modified>
</cp:coreProperties>
</file>