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615612" w14:textId="74687D4A" w:rsidR="00682B63" w:rsidRPr="00EC0020" w:rsidRDefault="00A30A40" w:rsidP="00A30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F94AEF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4577C1" w:rsidRPr="00EC0020">
        <w:rPr>
          <w:rFonts w:ascii="Angsana New" w:hAnsi="Angsana New" w:hint="cs"/>
          <w:sz w:val="28"/>
          <w:szCs w:val="28"/>
          <w:cs/>
        </w:rPr>
        <w:t>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F94AEF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4577C1" w:rsidRPr="00EC0020">
        <w:rPr>
          <w:rFonts w:ascii="Angsana New" w:hAnsi="Angsana New" w:hint="cs"/>
          <w:sz w:val="28"/>
          <w:szCs w:val="28"/>
          <w:cs/>
        </w:rPr>
        <w:t>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14:paraId="122FDCAA" w14:textId="77777777" w:rsidR="00ED3FC8" w:rsidRPr="00E4363B" w:rsidRDefault="00ED3FC8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เกณฑ์การจัดทำ</w:t>
      </w:r>
      <w:r w:rsidR="0008568E">
        <w:rPr>
          <w:rFonts w:hint="cs"/>
          <w:b/>
          <w:bCs/>
          <w:u w:val="none"/>
          <w:cs/>
        </w:rPr>
        <w:t>ข้อมูลทางการเงิน</w:t>
      </w:r>
      <w:r w:rsidRPr="00E4363B">
        <w:rPr>
          <w:b/>
          <w:bCs/>
          <w:u w:val="none"/>
          <w:cs/>
        </w:rPr>
        <w:t>ระหว่างกาล</w:t>
      </w:r>
    </w:p>
    <w:p w14:paraId="51311D5B" w14:textId="79739A8F" w:rsidR="00ED3FC8" w:rsidRPr="004D490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4908">
        <w:rPr>
          <w:rFonts w:ascii="Angsana New" w:hAnsi="Angsana New"/>
          <w:sz w:val="28"/>
          <w:szCs w:val="28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</w:t>
      </w:r>
      <w:r w:rsidR="00265412" w:rsidRPr="004D4908">
        <w:rPr>
          <w:rFonts w:ascii="Angsana New" w:hAnsi="Angsana New"/>
          <w:sz w:val="28"/>
          <w:szCs w:val="28"/>
        </w:rPr>
        <w:t xml:space="preserve">  </w:t>
      </w:r>
      <w:r w:rsidRPr="00CD41C2">
        <w:rPr>
          <w:rFonts w:ascii="Angsana New" w:hAnsi="Angsana New"/>
          <w:spacing w:val="4"/>
          <w:sz w:val="28"/>
          <w:szCs w:val="28"/>
          <w:cs/>
        </w:rPr>
        <w:t xml:space="preserve">การประกอบธุรกิจประกันภัย (“คปภ.”) ทั้งนี้ </w:t>
      </w:r>
      <w:r w:rsidR="00426F47" w:rsidRPr="00CD41C2">
        <w:rPr>
          <w:rFonts w:ascii="Angsana New" w:hAnsi="Angsana New" w:hint="cs"/>
          <w:spacing w:val="4"/>
          <w:sz w:val="28"/>
          <w:szCs w:val="28"/>
          <w:cs/>
        </w:rPr>
        <w:t>ข้อมูลทางการเงิน</w:t>
      </w:r>
      <w:r w:rsidRPr="00CD41C2">
        <w:rPr>
          <w:rFonts w:ascii="Angsana New" w:hAnsi="Angsana New"/>
          <w:spacing w:val="4"/>
          <w:sz w:val="28"/>
          <w:szCs w:val="28"/>
          <w:cs/>
        </w:rPr>
        <w:t>ระหว่างกาลของบริษัทมีวัตถุประสงค์ที่จัดทำขึ้นเพื่อแสดงฐานะ</w:t>
      </w:r>
      <w:r w:rsidRPr="00CD41C2">
        <w:rPr>
          <w:rFonts w:ascii="Angsana New" w:hAnsi="Angsana New"/>
          <w:spacing w:val="-4"/>
          <w:sz w:val="28"/>
          <w:szCs w:val="28"/>
          <w:cs/>
        </w:rPr>
        <w:t>การเงิน</w:t>
      </w:r>
      <w:r w:rsidRPr="004D4908">
        <w:rPr>
          <w:rFonts w:ascii="Angsana New" w:hAnsi="Angsana New"/>
          <w:sz w:val="28"/>
          <w:szCs w:val="28"/>
          <w:cs/>
        </w:rPr>
        <w:t xml:space="preserve">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643FFD5B" w14:textId="0F2548FE" w:rsidR="00ED3FC8" w:rsidRPr="004D490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4908">
        <w:rPr>
          <w:rFonts w:ascii="Angsana New" w:hAnsi="Angsana New"/>
          <w:sz w:val="28"/>
          <w:szCs w:val="28"/>
          <w:cs/>
        </w:rPr>
        <w:t>การแสดงรายการใน</w:t>
      </w:r>
      <w:r w:rsidR="00426F47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Pr="004D4908">
        <w:rPr>
          <w:rFonts w:ascii="Angsana New" w:hAnsi="Angsana New"/>
          <w:sz w:val="28"/>
          <w:szCs w:val="28"/>
          <w:cs/>
        </w:rPr>
        <w:t>ระหว่างกาลนี้ได้จัดทำขึ้นเพื่อให้เป็นไปตามประกาศของ คปภ.</w:t>
      </w:r>
      <w:r w:rsidR="004577C1" w:rsidRPr="004D4908">
        <w:rPr>
          <w:rFonts w:ascii="Angsana New" w:hAnsi="Angsana New"/>
          <w:sz w:val="28"/>
          <w:szCs w:val="28"/>
          <w:cs/>
        </w:rPr>
        <w:t xml:space="preserve"> </w:t>
      </w:r>
      <w:r w:rsidRPr="004D4908">
        <w:rPr>
          <w:rFonts w:ascii="Angsana New" w:hAnsi="Angsana New"/>
          <w:sz w:val="28"/>
          <w:szCs w:val="28"/>
          <w:cs/>
        </w:rPr>
        <w:t xml:space="preserve">เรื่องหลักเกณฑ์ วิธีการ </w:t>
      </w:r>
      <w:r w:rsidRPr="004D4908">
        <w:rPr>
          <w:rFonts w:ascii="Angsana New" w:hAnsi="Angsana New"/>
          <w:spacing w:val="-2"/>
          <w:sz w:val="28"/>
          <w:szCs w:val="28"/>
          <w:cs/>
        </w:rPr>
        <w:t>เงื่อนไข และระยะเวลาในการจัดทำและยื่นงบการเงินและรายงานเกี่ยวกับผลการด</w:t>
      </w:r>
      <w:r w:rsidR="00CC1FE6" w:rsidRPr="004D4908">
        <w:rPr>
          <w:rFonts w:ascii="Angsana New" w:hAnsi="Angsana New"/>
          <w:spacing w:val="-2"/>
          <w:sz w:val="28"/>
          <w:szCs w:val="28"/>
          <w:cs/>
        </w:rPr>
        <w:t>ำเนินงานของบริษัทประกันวินาศภัย</w:t>
      </w:r>
      <w:r w:rsidR="00CC1FE6" w:rsidRPr="004D4908">
        <w:rPr>
          <w:rFonts w:ascii="Angsana New" w:hAnsi="Angsana New"/>
          <w:spacing w:val="-2"/>
          <w:sz w:val="28"/>
          <w:szCs w:val="28"/>
        </w:rPr>
        <w:t xml:space="preserve"> </w:t>
      </w:r>
      <w:r w:rsidRPr="004D4908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="00CC1FE6" w:rsidRPr="004D4908">
        <w:rPr>
          <w:rFonts w:ascii="Angsana New" w:hAnsi="Angsana New"/>
          <w:spacing w:val="-2"/>
          <w:sz w:val="28"/>
          <w:szCs w:val="28"/>
        </w:rPr>
        <w:t>2559</w:t>
      </w:r>
      <w:r w:rsidR="00CC1FE6" w:rsidRPr="004D4908">
        <w:rPr>
          <w:rFonts w:ascii="Angsana New" w:hAnsi="Angsana New"/>
          <w:sz w:val="28"/>
          <w:szCs w:val="28"/>
        </w:rPr>
        <w:t xml:space="preserve"> </w:t>
      </w:r>
      <w:r w:rsidRPr="004D4908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CC1FE6" w:rsidRPr="004D4908">
        <w:rPr>
          <w:rFonts w:ascii="Angsana New" w:hAnsi="Angsana New"/>
          <w:sz w:val="28"/>
          <w:szCs w:val="28"/>
        </w:rPr>
        <w:t>4</w:t>
      </w:r>
      <w:r w:rsidRPr="004D4908">
        <w:rPr>
          <w:rFonts w:ascii="Angsana New" w:hAnsi="Angsana New"/>
          <w:sz w:val="28"/>
          <w:szCs w:val="28"/>
          <w:cs/>
        </w:rPr>
        <w:t xml:space="preserve"> มีนาคม </w:t>
      </w:r>
      <w:r w:rsidRPr="004D4908">
        <w:rPr>
          <w:rFonts w:ascii="Angsana New" w:hAnsi="Angsana New"/>
          <w:sz w:val="28"/>
          <w:szCs w:val="28"/>
        </w:rPr>
        <w:t>2559</w:t>
      </w:r>
      <w:r w:rsidRPr="004D4908">
        <w:rPr>
          <w:rFonts w:ascii="Angsana New" w:hAnsi="Angsana New"/>
          <w:sz w:val="28"/>
          <w:szCs w:val="28"/>
          <w:cs/>
        </w:rPr>
        <w:t xml:space="preserve"> </w:t>
      </w:r>
    </w:p>
    <w:p w14:paraId="05E768F9" w14:textId="4257DE72" w:rsidR="00ED3FC8" w:rsidRPr="004D4908" w:rsidRDefault="00426F47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4D4908" w:rsidRPr="004D4908">
        <w:rPr>
          <w:rFonts w:ascii="Angsana New" w:hAnsi="Angsana New"/>
          <w:sz w:val="28"/>
          <w:szCs w:val="28"/>
          <w:cs/>
        </w:rPr>
        <w:t>ระหว่างกาล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ED3FC8" w:rsidRPr="004D4908">
        <w:rPr>
          <w:rFonts w:ascii="Angsana New" w:hAnsi="Angsana New"/>
          <w:sz w:val="28"/>
          <w:szCs w:val="28"/>
        </w:rPr>
        <w:t>31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D3FC8" w:rsidRPr="004D4908">
        <w:rPr>
          <w:rFonts w:ascii="Angsana New" w:hAnsi="Angsana New"/>
          <w:sz w:val="28"/>
          <w:szCs w:val="28"/>
        </w:rPr>
        <w:t>256</w:t>
      </w:r>
      <w:r w:rsidR="002A4568" w:rsidRPr="004D4908">
        <w:rPr>
          <w:rFonts w:ascii="Angsana New" w:hAnsi="Angsana New"/>
          <w:sz w:val="28"/>
          <w:szCs w:val="28"/>
        </w:rPr>
        <w:t>1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</w:t>
      </w:r>
      <w:r w:rsidR="004577C1" w:rsidRPr="004D4908">
        <w:rPr>
          <w:rFonts w:ascii="Angsana New" w:hAnsi="Angsana New"/>
          <w:sz w:val="28"/>
          <w:szCs w:val="28"/>
          <w:cs/>
        </w:rPr>
        <w:t>จกรรม เหตุการณ์และสถานการณ์ใหม่</w:t>
      </w:r>
      <w:r w:rsidR="0008568E" w:rsidRPr="004D4908">
        <w:rPr>
          <w:rFonts w:ascii="Angsana New" w:hAnsi="Angsana New"/>
          <w:sz w:val="28"/>
          <w:szCs w:val="28"/>
          <w:cs/>
        </w:rPr>
        <w:t xml:space="preserve"> 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</w:t>
      </w:r>
      <w:r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4D4908" w:rsidRPr="004D4908">
        <w:rPr>
          <w:rFonts w:ascii="Angsana New" w:hAnsi="Angsana New"/>
          <w:sz w:val="28"/>
          <w:szCs w:val="28"/>
          <w:cs/>
        </w:rPr>
        <w:t>ระหว่างกาล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="00ED3FC8" w:rsidRPr="004D4908">
        <w:rPr>
          <w:rFonts w:ascii="Angsana New" w:hAnsi="Angsana New"/>
          <w:sz w:val="28"/>
          <w:szCs w:val="28"/>
        </w:rPr>
        <w:t>31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D3FC8" w:rsidRPr="004D4908">
        <w:rPr>
          <w:rFonts w:ascii="Angsana New" w:hAnsi="Angsana New"/>
          <w:sz w:val="28"/>
          <w:szCs w:val="28"/>
        </w:rPr>
        <w:t>256</w:t>
      </w:r>
      <w:r w:rsidR="002A4568" w:rsidRPr="004D4908">
        <w:rPr>
          <w:rFonts w:ascii="Angsana New" w:hAnsi="Angsana New"/>
          <w:sz w:val="28"/>
          <w:szCs w:val="28"/>
        </w:rPr>
        <w:t>1</w:t>
      </w:r>
    </w:p>
    <w:p w14:paraId="19B2D4ED" w14:textId="6309A028" w:rsidR="00ED3FC8" w:rsidRPr="004D490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4908">
        <w:rPr>
          <w:rFonts w:ascii="Angsana New" w:hAnsi="Angsana New"/>
          <w:spacing w:val="-4"/>
          <w:sz w:val="28"/>
          <w:szCs w:val="28"/>
          <w:cs/>
        </w:rPr>
        <w:t>นอกจากที่กล่าวไว้ในหมายเหตุประกอบงบการเงินประจำปีและ</w:t>
      </w:r>
      <w:r w:rsidR="00426F47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4D4908" w:rsidRPr="004D4908">
        <w:rPr>
          <w:rFonts w:ascii="Angsana New" w:hAnsi="Angsana New"/>
          <w:spacing w:val="-4"/>
          <w:sz w:val="28"/>
          <w:szCs w:val="28"/>
          <w:cs/>
        </w:rPr>
        <w:t>ระหว่างกาล</w:t>
      </w:r>
      <w:r w:rsidR="004D490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577C1" w:rsidRPr="004D4908">
        <w:rPr>
          <w:rFonts w:ascii="Angsana New" w:hAnsi="Angsana New"/>
          <w:spacing w:val="-4"/>
          <w:sz w:val="28"/>
          <w:szCs w:val="28"/>
          <w:cs/>
        </w:rPr>
        <w:t>รายการอื่น</w:t>
      </w:r>
      <w:r w:rsidR="0008568E" w:rsidRPr="004D49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D4908">
        <w:rPr>
          <w:rFonts w:ascii="Angsana New" w:hAnsi="Angsana New"/>
          <w:spacing w:val="-4"/>
          <w:sz w:val="28"/>
          <w:szCs w:val="28"/>
          <w:cs/>
        </w:rPr>
        <w:t>ๆ ใน</w:t>
      </w:r>
      <w:r w:rsidR="00426F47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4D4908" w:rsidRPr="004D4908">
        <w:rPr>
          <w:rFonts w:ascii="Angsana New" w:hAnsi="Angsana New"/>
          <w:spacing w:val="-4"/>
          <w:sz w:val="28"/>
          <w:szCs w:val="28"/>
          <w:cs/>
        </w:rPr>
        <w:t>ระหว่างกาล</w:t>
      </w:r>
      <w:r w:rsidRPr="004D4908">
        <w:rPr>
          <w:rFonts w:ascii="Angsana New" w:hAnsi="Angsana New"/>
          <w:sz w:val="28"/>
          <w:szCs w:val="28"/>
          <w:cs/>
        </w:rPr>
        <w:t>นี้จัดทำขึ้นโดยถือหลักเกณฑ์การบันทึกตามราคาทุนเดิม</w:t>
      </w:r>
    </w:p>
    <w:p w14:paraId="7C9F51F9" w14:textId="7AC37A69" w:rsidR="00ED3FC8" w:rsidRPr="00CD41C2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CD41C2">
        <w:rPr>
          <w:rFonts w:ascii="Angsana New" w:hAnsi="Angsana New"/>
          <w:spacing w:val="2"/>
          <w:sz w:val="28"/>
          <w:szCs w:val="28"/>
          <w:cs/>
        </w:rPr>
        <w:t>เพื่อความสะดวกของผู้อ่านงบการเงิน บริษัทได้จัดทำ</w:t>
      </w:r>
      <w:r w:rsidR="00426F47" w:rsidRPr="00CD41C2">
        <w:rPr>
          <w:rFonts w:ascii="Angsana New" w:hAnsi="Angsana New" w:hint="cs"/>
          <w:spacing w:val="2"/>
          <w:sz w:val="28"/>
          <w:szCs w:val="28"/>
          <w:cs/>
        </w:rPr>
        <w:t>ข้อมูลทางการเงิน</w:t>
      </w:r>
      <w:r w:rsidR="004D4908" w:rsidRPr="00CD41C2">
        <w:rPr>
          <w:rFonts w:ascii="Angsana New" w:hAnsi="Angsana New"/>
          <w:spacing w:val="2"/>
          <w:sz w:val="28"/>
          <w:szCs w:val="28"/>
          <w:cs/>
        </w:rPr>
        <w:t>ระหว่างกาล</w:t>
      </w:r>
      <w:r w:rsidRPr="00CD41C2">
        <w:rPr>
          <w:rFonts w:ascii="Angsana New" w:hAnsi="Angsana New"/>
          <w:spacing w:val="2"/>
          <w:sz w:val="28"/>
          <w:szCs w:val="28"/>
          <w:cs/>
        </w:rPr>
        <w:t>ฉบับภาษาอังกฤษโดยแปลขึ้นจาก</w:t>
      </w:r>
      <w:r w:rsidR="00426F47" w:rsidRPr="00CD41C2">
        <w:rPr>
          <w:rFonts w:ascii="Angsana New" w:hAnsi="Angsana New" w:hint="cs"/>
          <w:spacing w:val="2"/>
          <w:sz w:val="28"/>
          <w:szCs w:val="28"/>
          <w:cs/>
        </w:rPr>
        <w:t>ข้อมูลทางการเงิน</w:t>
      </w:r>
      <w:r w:rsidR="004D4908" w:rsidRPr="00CD41C2">
        <w:rPr>
          <w:rFonts w:ascii="Angsana New" w:hAnsi="Angsana New"/>
          <w:spacing w:val="2"/>
          <w:sz w:val="28"/>
          <w:szCs w:val="28"/>
          <w:cs/>
        </w:rPr>
        <w:t>ระหว่างกาล</w:t>
      </w:r>
      <w:r w:rsidRPr="00CD41C2">
        <w:rPr>
          <w:rFonts w:ascii="Angsana New" w:hAnsi="Angsana New"/>
          <w:spacing w:val="2"/>
          <w:sz w:val="28"/>
          <w:szCs w:val="28"/>
          <w:cs/>
        </w:rPr>
        <w:t>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0718C169" w14:textId="77777777" w:rsidR="002F6704" w:rsidRPr="00024833" w:rsidRDefault="005F2C5B" w:rsidP="00024833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สถานะของบริษัท</w:t>
      </w:r>
    </w:p>
    <w:p w14:paraId="5BC087AC" w14:textId="63A4FF2B" w:rsidR="00376006" w:rsidRPr="00441217" w:rsidRDefault="00376006" w:rsidP="003760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bookmarkStart w:id="0" w:name="_Hlk24232674"/>
      <w:r w:rsidRPr="00376006">
        <w:rPr>
          <w:rFonts w:ascii="Angsana New" w:hAnsi="Angsana New"/>
          <w:sz w:val="28"/>
          <w:szCs w:val="28"/>
          <w:cs/>
        </w:rPr>
        <w:t xml:space="preserve">ตั้งแต่เดือนเมษายน </w:t>
      </w:r>
      <w:r w:rsidRPr="00376006">
        <w:rPr>
          <w:rFonts w:ascii="Angsana New" w:hAnsi="Angsana New"/>
          <w:sz w:val="28"/>
          <w:szCs w:val="28"/>
        </w:rPr>
        <w:t>2557</w:t>
      </w:r>
      <w:r w:rsidRPr="00376006">
        <w:rPr>
          <w:rFonts w:ascii="Angsana New" w:hAnsi="Angsana New" w:hint="cs"/>
          <w:sz w:val="28"/>
          <w:szCs w:val="28"/>
          <w:cs/>
        </w:rPr>
        <w:t xml:space="preserve"> บริษัทไม่สามารถดำรงสินทรัพย์หนุนหลังของบริษัทให้เพียงพออย่างต่อเนื่องตามที่กำหนดในพระราชบัญญัติประกันวินาศภัย (ฉบับที่ </w:t>
      </w:r>
      <w:r w:rsidRPr="00376006">
        <w:rPr>
          <w:rFonts w:ascii="Angsana New" w:hAnsi="Angsana New"/>
          <w:sz w:val="28"/>
          <w:szCs w:val="28"/>
        </w:rPr>
        <w:t>2</w:t>
      </w:r>
      <w:r w:rsidRPr="00376006">
        <w:rPr>
          <w:rFonts w:ascii="Angsana New" w:hAnsi="Angsana New" w:hint="cs"/>
          <w:sz w:val="28"/>
          <w:szCs w:val="28"/>
          <w:cs/>
        </w:rPr>
        <w:t xml:space="preserve">) พ.ศ. </w:t>
      </w:r>
      <w:r w:rsidRPr="00376006">
        <w:rPr>
          <w:rFonts w:ascii="Angsana New" w:hAnsi="Angsana New"/>
          <w:sz w:val="28"/>
          <w:szCs w:val="28"/>
        </w:rPr>
        <w:t>2551</w:t>
      </w:r>
      <w:r w:rsidRPr="00376006">
        <w:rPr>
          <w:rFonts w:ascii="Angsana New" w:hAnsi="Angsana New" w:hint="cs"/>
          <w:sz w:val="28"/>
          <w:szCs w:val="28"/>
          <w:cs/>
        </w:rPr>
        <w:t xml:space="preserve"> บริษัทได้จ่ายค่าปรับตามที่ได้รับแจ้งจากสำนักงาน คปภ. อย่างครบถ้วน </w:t>
      </w:r>
      <w:r w:rsidRPr="00376006">
        <w:rPr>
          <w:rFonts w:ascii="Angsana New" w:hAnsi="Angsana New"/>
          <w:sz w:val="28"/>
          <w:szCs w:val="28"/>
          <w:cs/>
        </w:rPr>
        <w:t xml:space="preserve"> ฝ่ายบริหารของบริษัท</w:t>
      </w:r>
      <w:r w:rsidRPr="00376006">
        <w:rPr>
          <w:rFonts w:ascii="Angsana New" w:hAnsi="Angsana New" w:hint="cs"/>
          <w:sz w:val="28"/>
          <w:szCs w:val="28"/>
          <w:cs/>
        </w:rPr>
        <w:t>ได้</w:t>
      </w:r>
      <w:r w:rsidRPr="00376006">
        <w:rPr>
          <w:rFonts w:ascii="Angsana New" w:hAnsi="Angsana New"/>
          <w:sz w:val="28"/>
          <w:szCs w:val="28"/>
          <w:cs/>
        </w:rPr>
        <w:t>ดำเนินการเพื่อให้สินทรัพย์หนุนหลังดังกล่าวเพียงพอ</w:t>
      </w:r>
      <w:r w:rsidRPr="00376006">
        <w:rPr>
          <w:rFonts w:ascii="Angsana New" w:hAnsi="Angsana New" w:hint="cs"/>
          <w:sz w:val="28"/>
          <w:szCs w:val="28"/>
          <w:cs/>
        </w:rPr>
        <w:t>อย่างสม่ำเสมอ</w:t>
      </w:r>
      <w:r w:rsidRPr="00376006">
        <w:rPr>
          <w:rFonts w:ascii="Angsana New" w:hAnsi="Angsana New"/>
          <w:sz w:val="28"/>
          <w:szCs w:val="28"/>
          <w:cs/>
        </w:rPr>
        <w:t>ตามที่กฎหมายกำหนด</w:t>
      </w:r>
      <w:r w:rsidRPr="00376006">
        <w:rPr>
          <w:rFonts w:ascii="Angsana New" w:hAnsi="Angsana New" w:hint="cs"/>
          <w:sz w:val="28"/>
          <w:szCs w:val="28"/>
          <w:cs/>
        </w:rPr>
        <w:t xml:space="preserve"> </w:t>
      </w:r>
      <w:r w:rsidR="00BC1794">
        <w:rPr>
          <w:rFonts w:ascii="Angsana New" w:hAnsi="Angsana New"/>
          <w:sz w:val="28"/>
          <w:szCs w:val="28"/>
        </w:rPr>
        <w:t xml:space="preserve">  </w:t>
      </w:r>
      <w:r w:rsidR="00BC1794">
        <w:rPr>
          <w:rFonts w:ascii="Angsana New" w:hAnsi="Angsana New" w:hint="cs"/>
          <w:sz w:val="28"/>
          <w:szCs w:val="28"/>
          <w:cs/>
        </w:rPr>
        <w:t xml:space="preserve">          โ</w:t>
      </w:r>
      <w:r w:rsidRPr="00376006">
        <w:rPr>
          <w:rFonts w:ascii="Angsana New" w:hAnsi="Angsana New" w:hint="cs"/>
          <w:sz w:val="28"/>
          <w:szCs w:val="28"/>
          <w:cs/>
        </w:rPr>
        <w:t>ดยมีการดำเนินการหาแหล่งเงินทุนโดยการกู้ยืมเงิน</w:t>
      </w:r>
      <w:r w:rsidRPr="00376006">
        <w:rPr>
          <w:rFonts w:ascii="Angsana New" w:hAnsi="Angsana New" w:hint="cs"/>
          <w:spacing w:val="-4"/>
          <w:sz w:val="28"/>
          <w:szCs w:val="28"/>
          <w:cs/>
        </w:rPr>
        <w:t>จากกรรมการ สถาบันการเงิน หรือบุคคลภายนอกอื่น</w:t>
      </w:r>
      <w:r w:rsidRPr="00376006">
        <w:rPr>
          <w:rFonts w:ascii="Angsana New" w:hAnsi="Angsana New" w:hint="cs"/>
          <w:sz w:val="28"/>
          <w:szCs w:val="28"/>
          <w:cs/>
        </w:rPr>
        <w:t xml:space="preserve"> เพื่อเพิ่มเงินกองท</w:t>
      </w:r>
      <w:r w:rsidR="00EF7A28">
        <w:rPr>
          <w:rFonts w:ascii="Angsana New" w:hAnsi="Angsana New" w:hint="cs"/>
          <w:sz w:val="28"/>
          <w:szCs w:val="28"/>
          <w:cs/>
        </w:rPr>
        <w:t>ุนของสินทรัพย์หนุนหลังของบริษัท</w:t>
      </w:r>
      <w:r w:rsidRPr="00376006">
        <w:rPr>
          <w:rFonts w:ascii="Angsana New" w:hAnsi="Angsana New" w:hint="cs"/>
          <w:sz w:val="28"/>
          <w:szCs w:val="28"/>
          <w:cs/>
        </w:rPr>
        <w:t xml:space="preserve">ให้มีจำนวนไม่น้อยไปกว่าที่กำหนดตามกฎหมายว่าด้วยการประกันวินาศภัย </w:t>
      </w:r>
    </w:p>
    <w:bookmarkEnd w:id="0"/>
    <w:p w14:paraId="0421C9F9" w14:textId="04392C4E" w:rsidR="00B34823" w:rsidRDefault="00376006" w:rsidP="002F67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104A4">
        <w:rPr>
          <w:rFonts w:ascii="Angsana New" w:hAnsi="Angsana New" w:hint="cs"/>
          <w:spacing w:val="-4"/>
          <w:sz w:val="28"/>
          <w:szCs w:val="28"/>
          <w:cs/>
        </w:rPr>
        <w:t xml:space="preserve">ในปี </w:t>
      </w:r>
      <w:r w:rsidRPr="00B104A4">
        <w:rPr>
          <w:rFonts w:ascii="Angsana New" w:hAnsi="Angsana New"/>
          <w:spacing w:val="-4"/>
          <w:sz w:val="28"/>
          <w:szCs w:val="28"/>
        </w:rPr>
        <w:t xml:space="preserve">2560 </w:t>
      </w:r>
      <w:r w:rsidRPr="00B104A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บริษัทได้ทำบันทึกถ้อยคำกับ คปภ. ว่าบริษัทมีการจัดสรรทรัพย์สินตามมาตรา </w:t>
      </w:r>
      <w:r w:rsidRPr="00B104A4">
        <w:rPr>
          <w:rFonts w:ascii="Angsana New" w:hAnsi="Angsana New"/>
          <w:spacing w:val="-4"/>
          <w:sz w:val="28"/>
          <w:szCs w:val="28"/>
        </w:rPr>
        <w:t xml:space="preserve">23 </w:t>
      </w:r>
      <w:r w:rsidRPr="00B104A4">
        <w:rPr>
          <w:rFonts w:ascii="Angsana New" w:hAnsi="Angsana New" w:hint="cs"/>
          <w:spacing w:val="-4"/>
          <w:sz w:val="28"/>
          <w:szCs w:val="28"/>
          <w:cs/>
        </w:rPr>
        <w:t>ของพระราชบัญญัติประกันวินาศ</w:t>
      </w:r>
      <w:r w:rsidRPr="00376006">
        <w:rPr>
          <w:rFonts w:ascii="Angsana New" w:hAnsi="Angsana New" w:hint="cs"/>
          <w:sz w:val="28"/>
          <w:szCs w:val="28"/>
          <w:cs/>
        </w:rPr>
        <w:t xml:space="preserve">ภัย (ฉบับที่ </w:t>
      </w:r>
      <w:r w:rsidRPr="00376006">
        <w:rPr>
          <w:rFonts w:ascii="Angsana New" w:hAnsi="Angsana New"/>
          <w:sz w:val="28"/>
          <w:szCs w:val="28"/>
        </w:rPr>
        <w:t>2</w:t>
      </w:r>
      <w:r w:rsidRPr="00376006">
        <w:rPr>
          <w:rFonts w:ascii="Angsana New" w:hAnsi="Angsana New" w:hint="cs"/>
          <w:sz w:val="28"/>
          <w:szCs w:val="28"/>
          <w:cs/>
        </w:rPr>
        <w:t xml:space="preserve">) พ.ศ. </w:t>
      </w:r>
      <w:r w:rsidRPr="00376006">
        <w:rPr>
          <w:rFonts w:ascii="Angsana New" w:hAnsi="Angsana New"/>
          <w:sz w:val="28"/>
          <w:szCs w:val="28"/>
        </w:rPr>
        <w:t>2551</w:t>
      </w:r>
      <w:r w:rsidRPr="00376006">
        <w:rPr>
          <w:rFonts w:ascii="Angsana New" w:hAnsi="Angsana New" w:hint="cs"/>
          <w:sz w:val="28"/>
          <w:szCs w:val="28"/>
          <w:cs/>
        </w:rPr>
        <w:t xml:space="preserve"> (“มาตรา </w:t>
      </w:r>
      <w:r w:rsidRPr="00376006">
        <w:rPr>
          <w:rFonts w:ascii="Angsana New" w:hAnsi="Angsana New"/>
          <w:sz w:val="28"/>
          <w:szCs w:val="28"/>
        </w:rPr>
        <w:t>23</w:t>
      </w:r>
      <w:r w:rsidRPr="00376006">
        <w:rPr>
          <w:rFonts w:ascii="Angsana New" w:hAnsi="Angsana New" w:hint="cs"/>
          <w:sz w:val="28"/>
          <w:szCs w:val="28"/>
          <w:cs/>
        </w:rPr>
        <w:t>”) ไม่เพียงพอ และเพื่อเป็นการกำกับดูแลและติดตามการดำเนินงานของบริษัทอย่างใกล้ชิด คปภ. จึงให้บริษัททำรายงานการรับ-จ่ายเงิน (</w:t>
      </w:r>
      <w:r w:rsidRPr="00376006">
        <w:rPr>
          <w:rFonts w:ascii="Angsana New" w:hAnsi="Angsana New"/>
          <w:sz w:val="28"/>
          <w:szCs w:val="28"/>
        </w:rPr>
        <w:t>Cashflow</w:t>
      </w:r>
      <w:r w:rsidRPr="00376006">
        <w:rPr>
          <w:rFonts w:ascii="Angsana New" w:hAnsi="Angsana New" w:hint="cs"/>
          <w:sz w:val="28"/>
          <w:szCs w:val="28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Pr="00376006">
        <w:rPr>
          <w:rFonts w:ascii="Angsana New" w:hAnsi="Angsana New"/>
          <w:sz w:val="28"/>
          <w:szCs w:val="28"/>
        </w:rPr>
        <w:t xml:space="preserve">1 </w:t>
      </w:r>
      <w:r w:rsidRPr="00376006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376006">
        <w:rPr>
          <w:rFonts w:ascii="Angsana New" w:hAnsi="Angsana New"/>
          <w:sz w:val="28"/>
          <w:szCs w:val="28"/>
        </w:rPr>
        <w:t xml:space="preserve">10 </w:t>
      </w:r>
      <w:r w:rsidRPr="00376006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376006">
        <w:rPr>
          <w:rFonts w:ascii="Angsana New" w:hAnsi="Angsana New"/>
          <w:sz w:val="28"/>
          <w:szCs w:val="28"/>
        </w:rPr>
        <w:t xml:space="preserve">2560 </w:t>
      </w:r>
      <w:r w:rsidRPr="00376006">
        <w:rPr>
          <w:rFonts w:ascii="Angsana New" w:hAnsi="Angsana New" w:hint="cs"/>
          <w:sz w:val="28"/>
          <w:szCs w:val="28"/>
          <w:cs/>
        </w:rPr>
        <w:t>ซึ่งสำนักงาน คปภ.</w:t>
      </w:r>
      <w:r w:rsidRPr="00376006">
        <w:rPr>
          <w:rFonts w:ascii="Angsana New" w:hAnsi="Angsana New"/>
          <w:sz w:val="28"/>
          <w:szCs w:val="28"/>
          <w:cs/>
        </w:rPr>
        <w:t>ให้บริษัท</w:t>
      </w:r>
      <w:r w:rsidRPr="00376006">
        <w:rPr>
          <w:rFonts w:ascii="Angsana New" w:hAnsi="Angsana New" w:hint="cs"/>
          <w:sz w:val="28"/>
          <w:szCs w:val="28"/>
          <w:cs/>
        </w:rPr>
        <w:t>หยุดส่ง</w:t>
      </w:r>
      <w:r w:rsidRPr="00376006">
        <w:rPr>
          <w:rFonts w:ascii="Angsana New" w:hAnsi="Angsana New"/>
          <w:sz w:val="28"/>
          <w:szCs w:val="28"/>
          <w:cs/>
        </w:rPr>
        <w:t>รายงานการรับ-จ่าย</w:t>
      </w:r>
      <w:r w:rsidRPr="00376006">
        <w:rPr>
          <w:rFonts w:ascii="Angsana New" w:hAnsi="Angsana New" w:hint="cs"/>
          <w:sz w:val="28"/>
          <w:szCs w:val="28"/>
          <w:cs/>
        </w:rPr>
        <w:t>เงิน</w:t>
      </w:r>
      <w:r w:rsidRPr="00376006">
        <w:rPr>
          <w:rFonts w:ascii="Angsana New" w:hAnsi="Angsana New"/>
          <w:sz w:val="28"/>
          <w:szCs w:val="28"/>
          <w:cs/>
        </w:rPr>
        <w:t>และรายงานการจัดการค่าสินไหมทดแทน</w:t>
      </w:r>
      <w:r w:rsidRPr="00376006">
        <w:rPr>
          <w:rFonts w:ascii="Angsana New" w:hAnsi="Angsana New" w:hint="cs"/>
          <w:sz w:val="28"/>
          <w:szCs w:val="28"/>
          <w:cs/>
        </w:rPr>
        <w:t>แล้ว</w:t>
      </w:r>
      <w:r w:rsidRPr="00376006">
        <w:rPr>
          <w:rFonts w:ascii="Angsana New" w:hAnsi="Angsana New"/>
          <w:sz w:val="28"/>
          <w:szCs w:val="28"/>
          <w:cs/>
        </w:rPr>
        <w:t>ตั้งแต</w:t>
      </w:r>
      <w:r w:rsidRPr="00376006">
        <w:rPr>
          <w:rFonts w:ascii="Angsana New" w:hAnsi="Angsana New" w:hint="cs"/>
          <w:sz w:val="28"/>
          <w:szCs w:val="28"/>
          <w:cs/>
        </w:rPr>
        <w:t>่</w:t>
      </w:r>
      <w:r w:rsidRPr="00376006">
        <w:rPr>
          <w:rFonts w:ascii="Angsana New" w:hAnsi="Angsana New"/>
          <w:sz w:val="28"/>
          <w:szCs w:val="28"/>
          <w:cs/>
        </w:rPr>
        <w:t xml:space="preserve">วันที่ </w:t>
      </w:r>
      <w:r w:rsidRPr="00376006">
        <w:rPr>
          <w:rFonts w:ascii="Angsana New" w:hAnsi="Angsana New"/>
          <w:sz w:val="28"/>
          <w:szCs w:val="28"/>
        </w:rPr>
        <w:t xml:space="preserve">24 </w:t>
      </w:r>
      <w:r w:rsidRPr="00376006">
        <w:rPr>
          <w:rFonts w:ascii="Angsana New" w:hAnsi="Angsana New"/>
          <w:sz w:val="28"/>
          <w:szCs w:val="28"/>
          <w:cs/>
        </w:rPr>
        <w:t>พ</w:t>
      </w:r>
      <w:r w:rsidRPr="00376006">
        <w:rPr>
          <w:rFonts w:ascii="Angsana New" w:hAnsi="Angsana New" w:hint="cs"/>
          <w:sz w:val="28"/>
          <w:szCs w:val="28"/>
          <w:cs/>
        </w:rPr>
        <w:t>ฤ</w:t>
      </w:r>
      <w:r w:rsidRPr="00376006">
        <w:rPr>
          <w:rFonts w:ascii="Angsana New" w:hAnsi="Angsana New"/>
          <w:sz w:val="28"/>
          <w:szCs w:val="28"/>
          <w:cs/>
        </w:rPr>
        <w:t xml:space="preserve">ศจิกายน </w:t>
      </w:r>
      <w:r w:rsidRPr="00376006">
        <w:rPr>
          <w:rFonts w:ascii="Angsana New" w:hAnsi="Angsana New"/>
          <w:sz w:val="28"/>
          <w:szCs w:val="28"/>
        </w:rPr>
        <w:t xml:space="preserve">2561 </w:t>
      </w:r>
      <w:r w:rsidRPr="00376006">
        <w:rPr>
          <w:rFonts w:ascii="Angsana New" w:hAnsi="Angsana New" w:hint="cs"/>
          <w:sz w:val="28"/>
          <w:szCs w:val="28"/>
          <w:cs/>
        </w:rPr>
        <w:t>เนื่องจาก</w:t>
      </w:r>
      <w:r w:rsidRPr="00376006">
        <w:rPr>
          <w:rFonts w:ascii="Angsana New" w:hAnsi="Angsana New"/>
          <w:sz w:val="28"/>
          <w:szCs w:val="28"/>
          <w:cs/>
        </w:rPr>
        <w:t>พบว่า บริษัทมีการรับ-จ่ายเงิน เป็นไปตามการดำเนินธุรกิจของบริษัทและจากการตรวจสอบยังไม่พบรายการรับ-จ่าย</w:t>
      </w:r>
      <w:r w:rsidRPr="00376006">
        <w:rPr>
          <w:rFonts w:ascii="Angsana New" w:hAnsi="Angsana New" w:hint="cs"/>
          <w:sz w:val="28"/>
          <w:szCs w:val="28"/>
          <w:cs/>
        </w:rPr>
        <w:t>เงิน</w:t>
      </w:r>
      <w:r w:rsidRPr="00376006">
        <w:rPr>
          <w:rFonts w:ascii="Angsana New" w:hAnsi="Angsana New"/>
          <w:sz w:val="28"/>
          <w:szCs w:val="28"/>
          <w:cs/>
        </w:rPr>
        <w:t>ที่ผิดปกติ</w:t>
      </w:r>
    </w:p>
    <w:p w14:paraId="20656429" w14:textId="6CC038BB" w:rsidR="00047C1E" w:rsidRDefault="00047C1E" w:rsidP="002F67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54D54D9" w14:textId="77777777" w:rsidR="00047C1E" w:rsidRDefault="00047C1E" w:rsidP="002F67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02C8554" w14:textId="77777777" w:rsidR="00376006" w:rsidRDefault="00376006" w:rsidP="003760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76006">
        <w:rPr>
          <w:rFonts w:ascii="Angsana New" w:hAnsi="Angsana New" w:hint="cs"/>
          <w:sz w:val="28"/>
          <w:szCs w:val="28"/>
          <w:cs/>
        </w:rPr>
        <w:lastRenderedPageBreak/>
        <w:t>ใน</w:t>
      </w:r>
      <w:r w:rsidRPr="00376006">
        <w:rPr>
          <w:rFonts w:ascii="Angsana New" w:hAnsi="Angsana New"/>
          <w:sz w:val="28"/>
          <w:szCs w:val="28"/>
          <w:cs/>
        </w:rPr>
        <w:t>ที่ประชุมวิสามัญผู้ถือหุ้นครั้งที่</w:t>
      </w:r>
      <w:r w:rsidRPr="00376006">
        <w:rPr>
          <w:rFonts w:ascii="Angsana New" w:hAnsi="Angsana New"/>
          <w:sz w:val="28"/>
          <w:szCs w:val="28"/>
        </w:rPr>
        <w:t xml:space="preserve"> 1/2560</w:t>
      </w:r>
      <w:r w:rsidRPr="00376006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376006">
        <w:rPr>
          <w:rFonts w:ascii="Angsana New" w:hAnsi="Angsana New"/>
          <w:sz w:val="28"/>
          <w:szCs w:val="28"/>
        </w:rPr>
        <w:t>28</w:t>
      </w:r>
      <w:r w:rsidRPr="0037600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376006">
        <w:rPr>
          <w:rFonts w:ascii="Angsana New" w:hAnsi="Angsana New"/>
          <w:sz w:val="28"/>
          <w:szCs w:val="28"/>
        </w:rPr>
        <w:t>2560</w:t>
      </w:r>
      <w:r w:rsidRPr="00376006">
        <w:rPr>
          <w:rFonts w:ascii="Angsana New" w:hAnsi="Angsana New" w:hint="cs"/>
          <w:sz w:val="28"/>
          <w:szCs w:val="28"/>
          <w:cs/>
        </w:rPr>
        <w:t xml:space="preserve"> ผู้ถือหุ้นได้มีมติอนุมัติเรื่องต่าง</w:t>
      </w:r>
      <w:r w:rsidRPr="00376006">
        <w:rPr>
          <w:rFonts w:ascii="Angsana New" w:hAnsi="Angsana New"/>
          <w:sz w:val="28"/>
          <w:szCs w:val="28"/>
        </w:rPr>
        <w:t xml:space="preserve"> </w:t>
      </w:r>
      <w:r w:rsidRPr="00376006">
        <w:rPr>
          <w:rFonts w:ascii="Angsana New" w:hAnsi="Angsana New" w:hint="cs"/>
          <w:sz w:val="28"/>
          <w:szCs w:val="28"/>
          <w:cs/>
        </w:rPr>
        <w:t>ๆ รวมทั้งการจัดสรรหุ้น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เพิ่มทุนจำนวน </w:t>
      </w:r>
      <w:r w:rsidRPr="00376006">
        <w:rPr>
          <w:rFonts w:ascii="Angsana New" w:hAnsi="Angsana New"/>
          <w:spacing w:val="-2"/>
          <w:sz w:val="28"/>
          <w:szCs w:val="28"/>
        </w:rPr>
        <w:t xml:space="preserve">185 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>ล้านหุ้น เพื่อเสนอขายให้แก่บุคคลในวงจำกัด (</w:t>
      </w:r>
      <w:r w:rsidRPr="00376006">
        <w:rPr>
          <w:rFonts w:ascii="Angsana New" w:hAnsi="Angsana New"/>
          <w:spacing w:val="-2"/>
          <w:sz w:val="28"/>
          <w:szCs w:val="28"/>
        </w:rPr>
        <w:t>Private Placement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>)</w:t>
      </w:r>
      <w:r w:rsidRPr="00376006">
        <w:rPr>
          <w:rFonts w:ascii="Angsana New" w:hAnsi="Angsana New"/>
          <w:spacing w:val="-2"/>
          <w:sz w:val="28"/>
          <w:szCs w:val="28"/>
        </w:rPr>
        <w:t xml:space="preserve"> 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 xml:space="preserve">โดยกำหนดราคาเสนอขายหุ้นละ </w:t>
      </w:r>
      <w:r w:rsidRPr="00376006">
        <w:rPr>
          <w:rFonts w:ascii="Angsana New" w:hAnsi="Angsana New"/>
          <w:spacing w:val="-2"/>
          <w:sz w:val="28"/>
          <w:szCs w:val="28"/>
        </w:rPr>
        <w:t xml:space="preserve">0.60 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Pr="00376006">
        <w:rPr>
          <w:rFonts w:ascii="Angsana New" w:hAnsi="Angsana New" w:hint="cs"/>
          <w:sz w:val="28"/>
          <w:szCs w:val="28"/>
          <w:cs/>
        </w:rPr>
        <w:t xml:space="preserve"> </w:t>
      </w:r>
      <w:r w:rsidRPr="00264C17">
        <w:rPr>
          <w:rFonts w:ascii="Angsana New" w:hAnsi="Angsana New" w:hint="cs"/>
          <w:spacing w:val="-2"/>
          <w:sz w:val="28"/>
          <w:szCs w:val="28"/>
          <w:cs/>
        </w:rPr>
        <w:t>ตามที่กล่าวไว</w:t>
      </w:r>
      <w:r w:rsidR="00C10D00" w:rsidRPr="00264C17">
        <w:rPr>
          <w:rFonts w:ascii="Angsana New" w:hAnsi="Angsana New" w:hint="cs"/>
          <w:spacing w:val="-2"/>
          <w:sz w:val="28"/>
          <w:szCs w:val="28"/>
          <w:cs/>
        </w:rPr>
        <w:t xml:space="preserve">้ในหมายเหตุ </w:t>
      </w:r>
      <w:r w:rsidR="00C10D00" w:rsidRPr="00264C17">
        <w:rPr>
          <w:rFonts w:ascii="Angsana New" w:hAnsi="Angsana New"/>
          <w:spacing w:val="-2"/>
          <w:sz w:val="28"/>
          <w:szCs w:val="28"/>
        </w:rPr>
        <w:t xml:space="preserve">20 </w:t>
      </w:r>
      <w:r w:rsidRPr="00264C17">
        <w:rPr>
          <w:rFonts w:ascii="Angsana New" w:hAnsi="Angsana New" w:hint="cs"/>
          <w:spacing w:val="-2"/>
          <w:sz w:val="28"/>
          <w:szCs w:val="28"/>
          <w:cs/>
        </w:rPr>
        <w:t>บริษั</w:t>
      </w:r>
      <w:r w:rsidR="00EF7A28" w:rsidRPr="00264C17">
        <w:rPr>
          <w:rFonts w:ascii="Angsana New" w:hAnsi="Angsana New" w:hint="cs"/>
          <w:spacing w:val="-2"/>
          <w:sz w:val="28"/>
          <w:szCs w:val="28"/>
          <w:cs/>
        </w:rPr>
        <w:t>ทได้รับชำระค่าหุ้น</w:t>
      </w:r>
      <w:r w:rsidR="00441217" w:rsidRPr="00264C17">
        <w:rPr>
          <w:rFonts w:ascii="Angsana New" w:hAnsi="Angsana New" w:hint="cs"/>
          <w:spacing w:val="-2"/>
          <w:sz w:val="28"/>
          <w:szCs w:val="28"/>
          <w:cs/>
        </w:rPr>
        <w:t>จำนวนเงิน</w:t>
      </w:r>
      <w:r w:rsidR="00B34823" w:rsidRPr="00264C1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B34823" w:rsidRPr="00264C17">
        <w:rPr>
          <w:rFonts w:ascii="Angsana New" w:hAnsi="Angsana New"/>
          <w:spacing w:val="-2"/>
          <w:sz w:val="28"/>
          <w:szCs w:val="28"/>
        </w:rPr>
        <w:t>80.5</w:t>
      </w:r>
      <w:r w:rsidR="00B34823" w:rsidRPr="00264C17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 ในเดือนธันวาคม </w:t>
      </w:r>
      <w:r w:rsidRPr="00264C17">
        <w:rPr>
          <w:rFonts w:ascii="Angsana New" w:hAnsi="Angsana New"/>
          <w:spacing w:val="-2"/>
          <w:sz w:val="28"/>
          <w:szCs w:val="28"/>
        </w:rPr>
        <w:t>2560</w:t>
      </w:r>
      <w:r w:rsidRPr="00264C1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10D00" w:rsidRPr="00264C17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264C17">
        <w:rPr>
          <w:rFonts w:ascii="Angsana New" w:hAnsi="Angsana New" w:hint="cs"/>
          <w:spacing w:val="-2"/>
          <w:sz w:val="28"/>
          <w:szCs w:val="28"/>
          <w:cs/>
        </w:rPr>
        <w:t>จดทะเบียน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>เพิ่มทุน</w:t>
      </w:r>
      <w:r w:rsidR="00C10D00">
        <w:rPr>
          <w:rFonts w:ascii="Angsana New" w:hAnsi="Angsana New" w:hint="cs"/>
          <w:spacing w:val="8"/>
          <w:sz w:val="28"/>
          <w:szCs w:val="28"/>
          <w:cs/>
        </w:rPr>
        <w:t>กับกระทรวงพาณิชย์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 xml:space="preserve">เมื่อวันที่ </w:t>
      </w:r>
      <w:r w:rsidRPr="00376006">
        <w:rPr>
          <w:rFonts w:ascii="Angsana New" w:hAnsi="Angsana New"/>
          <w:spacing w:val="8"/>
          <w:sz w:val="28"/>
          <w:szCs w:val="28"/>
        </w:rPr>
        <w:t xml:space="preserve">29 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 xml:space="preserve">ธันวาคม </w:t>
      </w:r>
      <w:r w:rsidRPr="00376006">
        <w:rPr>
          <w:rFonts w:ascii="Angsana New" w:hAnsi="Angsana New"/>
          <w:spacing w:val="8"/>
          <w:sz w:val="28"/>
          <w:szCs w:val="28"/>
        </w:rPr>
        <w:t>2560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376006">
        <w:rPr>
          <w:rFonts w:ascii="Angsana New" w:hAnsi="Angsana New" w:hint="cs"/>
          <w:spacing w:val="6"/>
          <w:sz w:val="28"/>
          <w:szCs w:val="28"/>
          <w:cs/>
        </w:rPr>
        <w:t xml:space="preserve">ต่อมาในเดือนมกราคม </w:t>
      </w:r>
      <w:r w:rsidRPr="00376006">
        <w:rPr>
          <w:rFonts w:ascii="Angsana New" w:hAnsi="Angsana New"/>
          <w:spacing w:val="6"/>
          <w:sz w:val="28"/>
          <w:szCs w:val="28"/>
        </w:rPr>
        <w:t xml:space="preserve">2561 </w:t>
      </w:r>
      <w:r w:rsidRPr="00376006">
        <w:rPr>
          <w:rFonts w:ascii="Angsana New" w:hAnsi="Angsana New" w:hint="cs"/>
          <w:spacing w:val="6"/>
          <w:sz w:val="28"/>
          <w:szCs w:val="28"/>
          <w:cs/>
        </w:rPr>
        <w:t xml:space="preserve">และมีนาคม </w:t>
      </w:r>
      <w:r w:rsidRPr="00376006">
        <w:rPr>
          <w:rFonts w:ascii="Angsana New" w:hAnsi="Angsana New"/>
          <w:spacing w:val="6"/>
          <w:sz w:val="28"/>
          <w:szCs w:val="28"/>
        </w:rPr>
        <w:t xml:space="preserve">2561 </w:t>
      </w:r>
      <w:r w:rsidRPr="00376006">
        <w:rPr>
          <w:rFonts w:ascii="Angsana New" w:hAnsi="Angsana New" w:hint="cs"/>
          <w:spacing w:val="6"/>
          <w:sz w:val="28"/>
          <w:szCs w:val="28"/>
          <w:cs/>
        </w:rPr>
        <w:t>บริษัท</w:t>
      </w:r>
      <w:r w:rsidRPr="00EF7A28">
        <w:rPr>
          <w:rFonts w:ascii="Angsana New" w:hAnsi="Angsana New" w:hint="cs"/>
          <w:sz w:val="28"/>
          <w:szCs w:val="28"/>
          <w:cs/>
        </w:rPr>
        <w:t>ได้รับช</w:t>
      </w:r>
      <w:r w:rsidR="00B34823">
        <w:rPr>
          <w:rFonts w:ascii="Angsana New" w:hAnsi="Angsana New" w:hint="cs"/>
          <w:sz w:val="28"/>
          <w:szCs w:val="28"/>
          <w:cs/>
        </w:rPr>
        <w:t xml:space="preserve">ำระค่าหุ้นเพิ่มเติมจำนวนเงินรวม </w:t>
      </w:r>
      <w:r w:rsidR="00B34823">
        <w:rPr>
          <w:rFonts w:ascii="Angsana New" w:hAnsi="Angsana New"/>
          <w:sz w:val="28"/>
          <w:szCs w:val="28"/>
        </w:rPr>
        <w:t>17.7</w:t>
      </w:r>
      <w:r w:rsidR="00B34823">
        <w:rPr>
          <w:rFonts w:ascii="Angsana New" w:hAnsi="Angsana New" w:hint="cs"/>
          <w:sz w:val="28"/>
          <w:szCs w:val="28"/>
          <w:cs/>
        </w:rPr>
        <w:t xml:space="preserve"> </w:t>
      </w:r>
      <w:r w:rsidRPr="00EF7A28">
        <w:rPr>
          <w:rFonts w:ascii="Angsana New" w:hAnsi="Angsana New" w:hint="cs"/>
          <w:sz w:val="28"/>
          <w:szCs w:val="28"/>
          <w:cs/>
        </w:rPr>
        <w:t xml:space="preserve">ล้านบาท ซึ่งบริษัทได้จดทะเบียนกับกระทรวงพาณิชย์เมื่อวันที่ </w:t>
      </w:r>
      <w:r w:rsidRPr="00EF7A28">
        <w:rPr>
          <w:rFonts w:ascii="Angsana New" w:hAnsi="Angsana New"/>
          <w:sz w:val="28"/>
          <w:szCs w:val="28"/>
        </w:rPr>
        <w:t xml:space="preserve">27 </w:t>
      </w:r>
      <w:r w:rsidRPr="00EF7A28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EF7A28">
        <w:rPr>
          <w:rFonts w:ascii="Angsana New" w:hAnsi="Angsana New"/>
          <w:sz w:val="28"/>
          <w:szCs w:val="28"/>
        </w:rPr>
        <w:t>2561</w:t>
      </w:r>
    </w:p>
    <w:p w14:paraId="6C32EBAA" w14:textId="21B4944F" w:rsidR="00DF5C75" w:rsidRDefault="00024833" w:rsidP="00DF5C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6FC4">
        <w:rPr>
          <w:rFonts w:ascii="Angsana New" w:hAnsi="Angsana New"/>
          <w:spacing w:val="-4"/>
          <w:sz w:val="28"/>
          <w:szCs w:val="28"/>
          <w:cs/>
        </w:rPr>
        <w:t>บริษัทมีผลขาดทุนสะสม ณ วันที่</w:t>
      </w:r>
      <w:r w:rsidRPr="00726F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6FC4">
        <w:rPr>
          <w:rFonts w:ascii="Angsana New" w:hAnsi="Angsana New"/>
          <w:spacing w:val="-4"/>
          <w:sz w:val="28"/>
          <w:szCs w:val="28"/>
        </w:rPr>
        <w:t>30</w:t>
      </w:r>
      <w:r w:rsidR="00260D16">
        <w:rPr>
          <w:rFonts w:ascii="Angsana New" w:hAnsi="Angsana New" w:hint="cs"/>
          <w:spacing w:val="-4"/>
          <w:sz w:val="28"/>
          <w:szCs w:val="28"/>
          <w:cs/>
        </w:rPr>
        <w:t xml:space="preserve"> กันยายน</w:t>
      </w:r>
      <w:r w:rsidRPr="00726F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6FC4">
        <w:rPr>
          <w:rFonts w:ascii="Angsana New" w:hAnsi="Angsana New"/>
          <w:spacing w:val="-4"/>
          <w:sz w:val="28"/>
          <w:szCs w:val="28"/>
        </w:rPr>
        <w:t xml:space="preserve">2562 </w:t>
      </w:r>
      <w:r w:rsidRPr="00726FC4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726FC4">
        <w:rPr>
          <w:rFonts w:ascii="Angsana New" w:hAnsi="Angsana New"/>
          <w:spacing w:val="-4"/>
          <w:sz w:val="28"/>
          <w:szCs w:val="28"/>
        </w:rPr>
        <w:t>31</w:t>
      </w:r>
      <w:r w:rsidRPr="00726FC4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726FC4">
        <w:rPr>
          <w:rFonts w:ascii="Angsana New" w:hAnsi="Angsana New"/>
          <w:spacing w:val="-4"/>
          <w:sz w:val="28"/>
          <w:szCs w:val="28"/>
        </w:rPr>
        <w:t xml:space="preserve">2561 </w:t>
      </w:r>
      <w:r w:rsidRPr="00726FC4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6B2D1A">
        <w:rPr>
          <w:rFonts w:ascii="Angsana New" w:hAnsi="Angsana New"/>
          <w:spacing w:val="-4"/>
          <w:sz w:val="28"/>
          <w:szCs w:val="28"/>
          <w:cs/>
        </w:rPr>
        <w:t xml:space="preserve">เงิน </w:t>
      </w:r>
      <w:bookmarkStart w:id="1" w:name="_Hlk23500596"/>
      <w:r w:rsidR="00421DF7" w:rsidRPr="006B2D1A">
        <w:rPr>
          <w:rFonts w:ascii="Angsana New" w:hAnsi="Angsana New"/>
          <w:spacing w:val="-4"/>
          <w:sz w:val="28"/>
          <w:szCs w:val="28"/>
        </w:rPr>
        <w:t>522</w:t>
      </w:r>
      <w:r w:rsidR="00FB0B90" w:rsidRPr="006B2D1A">
        <w:rPr>
          <w:rFonts w:ascii="Angsana New" w:hAnsi="Angsana New"/>
          <w:spacing w:val="-4"/>
          <w:sz w:val="28"/>
          <w:szCs w:val="28"/>
        </w:rPr>
        <w:t>.</w:t>
      </w:r>
      <w:r w:rsidR="008508AD">
        <w:rPr>
          <w:rFonts w:ascii="Angsana New" w:hAnsi="Angsana New"/>
          <w:spacing w:val="-4"/>
          <w:sz w:val="28"/>
          <w:szCs w:val="28"/>
        </w:rPr>
        <w:t>2</w:t>
      </w:r>
      <w:r w:rsidR="00FB0B90" w:rsidRPr="006B2D1A">
        <w:rPr>
          <w:rFonts w:ascii="Angsana New" w:hAnsi="Angsana New"/>
          <w:spacing w:val="-4"/>
          <w:sz w:val="28"/>
          <w:szCs w:val="28"/>
        </w:rPr>
        <w:t xml:space="preserve"> </w:t>
      </w:r>
      <w:bookmarkEnd w:id="1"/>
      <w:r w:rsidRPr="006B2D1A">
        <w:rPr>
          <w:rFonts w:ascii="Angsana New" w:hAnsi="Angsana New"/>
          <w:spacing w:val="-4"/>
          <w:sz w:val="28"/>
          <w:szCs w:val="28"/>
          <w:cs/>
        </w:rPr>
        <w:t>ล้าน</w:t>
      </w:r>
      <w:r w:rsidRPr="00863CF9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726FC4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Pr="00726FC4">
        <w:rPr>
          <w:rFonts w:ascii="Angsana New" w:hAnsi="Angsana New"/>
          <w:spacing w:val="-4"/>
          <w:sz w:val="28"/>
          <w:szCs w:val="28"/>
        </w:rPr>
        <w:t>890.5</w:t>
      </w:r>
      <w:r w:rsidRPr="00726FC4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Pr="00E14183">
        <w:rPr>
          <w:rFonts w:ascii="Angsana New" w:hAnsi="Angsana New"/>
          <w:sz w:val="28"/>
          <w:szCs w:val="28"/>
          <w:cs/>
        </w:rPr>
        <w:t>บาท ตามลำดับ</w:t>
      </w:r>
      <w:r w:rsidRPr="00E14183">
        <w:rPr>
          <w:rFonts w:ascii="Angsana New" w:hAnsi="Angsana New" w:hint="cs"/>
          <w:sz w:val="28"/>
          <w:szCs w:val="28"/>
          <w:cs/>
        </w:rPr>
        <w:t xml:space="preserve"> มีขาดทุนจากการดำเนินงาน</w:t>
      </w:r>
      <w:r w:rsidRPr="00376006">
        <w:rPr>
          <w:rFonts w:ascii="Angsana New" w:hAnsi="Angsana New" w:hint="cs"/>
          <w:sz w:val="28"/>
          <w:szCs w:val="28"/>
          <w:cs/>
        </w:rPr>
        <w:t>ต่อเนื่อง</w:t>
      </w:r>
      <w:r w:rsidRPr="00376006">
        <w:rPr>
          <w:rFonts w:ascii="Angsana New" w:hAnsi="Angsana New"/>
          <w:sz w:val="28"/>
          <w:szCs w:val="28"/>
          <w:cs/>
        </w:rPr>
        <w:t xml:space="preserve"> และ</w:t>
      </w:r>
      <w:r w:rsidRPr="00376006">
        <w:rPr>
          <w:rFonts w:ascii="Angsana New" w:hAnsi="Angsana New" w:hint="cs"/>
          <w:sz w:val="28"/>
          <w:szCs w:val="28"/>
          <w:cs/>
        </w:rPr>
        <w:t>มี</w:t>
      </w:r>
      <w:r w:rsidRPr="00376006">
        <w:rPr>
          <w:rFonts w:ascii="Angsana New" w:hAnsi="Angsana New"/>
          <w:sz w:val="28"/>
          <w:szCs w:val="28"/>
          <w:cs/>
        </w:rPr>
        <w:t>สินทรัพย์หนุนหลังของบริษัทไม่เพียงพอ</w:t>
      </w:r>
      <w:r w:rsidR="00264C17">
        <w:rPr>
          <w:rFonts w:ascii="Angsana New" w:hAnsi="Angsana New" w:hint="cs"/>
          <w:sz w:val="28"/>
          <w:szCs w:val="28"/>
          <w:cs/>
        </w:rPr>
        <w:t>ในบางเดือน</w:t>
      </w:r>
      <w:r w:rsidRPr="00376006">
        <w:rPr>
          <w:rFonts w:ascii="Angsana New" w:hAnsi="Angsana New"/>
          <w:sz w:val="28"/>
          <w:szCs w:val="28"/>
          <w:cs/>
        </w:rPr>
        <w:t xml:space="preserve"> </w:t>
      </w:r>
      <w:r w:rsidRPr="00E14183">
        <w:rPr>
          <w:rFonts w:ascii="Angsana New" w:hAnsi="Angsana New"/>
          <w:sz w:val="28"/>
          <w:szCs w:val="28"/>
          <w:cs/>
        </w:rPr>
        <w:t>ปัจจัย</w:t>
      </w:r>
      <w:r w:rsidRPr="00AB316F">
        <w:rPr>
          <w:rFonts w:ascii="Angsana New" w:hAnsi="Angsana New" w:hint="cs"/>
          <w:spacing w:val="6"/>
          <w:sz w:val="28"/>
          <w:szCs w:val="28"/>
          <w:cs/>
        </w:rPr>
        <w:t>เหล่านี้</w:t>
      </w:r>
      <w:r w:rsidRPr="00AB316F">
        <w:rPr>
          <w:rFonts w:ascii="Angsana New" w:hAnsi="Angsana New"/>
          <w:spacing w:val="6"/>
          <w:sz w:val="28"/>
          <w:szCs w:val="28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</w:t>
      </w:r>
      <w:r w:rsidRPr="00623634">
        <w:rPr>
          <w:rFonts w:ascii="Angsana New" w:hAnsi="Angsana New"/>
          <w:sz w:val="28"/>
          <w:szCs w:val="28"/>
          <w:cs/>
        </w:rPr>
        <w:t>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</w:t>
      </w:r>
      <w:r w:rsidRPr="00623634">
        <w:rPr>
          <w:rFonts w:ascii="Angsana New" w:hAnsi="Angsana New" w:hint="cs"/>
          <w:sz w:val="28"/>
          <w:szCs w:val="28"/>
          <w:cs/>
        </w:rPr>
        <w:t xml:space="preserve"> </w:t>
      </w:r>
      <w:r w:rsidR="00DF5C75" w:rsidRPr="00DB1ED2">
        <w:rPr>
          <w:rFonts w:ascii="Angsana New" w:hAnsi="Angsana New" w:hint="cs"/>
          <w:sz w:val="28"/>
          <w:szCs w:val="28"/>
          <w:cs/>
        </w:rPr>
        <w:t>ในการนี้</w:t>
      </w:r>
      <w:r w:rsidR="00DF5C75" w:rsidRPr="00DB1ED2">
        <w:rPr>
          <w:rFonts w:ascii="Angsana New" w:hAnsi="Angsana New"/>
          <w:sz w:val="28"/>
          <w:szCs w:val="28"/>
        </w:rPr>
        <w:t xml:space="preserve"> </w:t>
      </w:r>
      <w:r w:rsidR="00DF5C75" w:rsidRPr="00DB1ED2">
        <w:rPr>
          <w:rFonts w:ascii="Angsana New" w:hAnsi="Angsana New" w:hint="cs"/>
          <w:sz w:val="28"/>
          <w:szCs w:val="28"/>
          <w:cs/>
        </w:rPr>
        <w:t>บริษัทได้รับเงินเพิ่มทุนจดทะเบียนแบบเฉพาะเจาะจงจำนวนเงิน</w:t>
      </w:r>
      <w:r w:rsidR="00DF5C75" w:rsidRPr="00DB1ED2">
        <w:rPr>
          <w:rFonts w:ascii="Angsana New" w:hAnsi="Angsana New"/>
          <w:sz w:val="28"/>
          <w:szCs w:val="28"/>
        </w:rPr>
        <w:t xml:space="preserve"> 98.2 </w:t>
      </w:r>
      <w:r w:rsidR="00DF5C75" w:rsidRPr="00DB1ED2">
        <w:rPr>
          <w:rFonts w:ascii="Angsana New" w:hAnsi="Angsana New" w:hint="cs"/>
          <w:sz w:val="28"/>
          <w:szCs w:val="28"/>
          <w:cs/>
        </w:rPr>
        <w:t xml:space="preserve">ล้านบาท ในปี </w:t>
      </w:r>
      <w:r w:rsidR="00DF5C75" w:rsidRPr="00DB1ED2">
        <w:rPr>
          <w:rFonts w:ascii="Angsana New" w:hAnsi="Angsana New"/>
          <w:sz w:val="28"/>
          <w:szCs w:val="28"/>
        </w:rPr>
        <w:t>2560</w:t>
      </w:r>
      <w:r w:rsidR="00DF5C75" w:rsidRPr="00DB1ED2">
        <w:rPr>
          <w:rFonts w:ascii="Angsana New" w:hAnsi="Angsana New" w:hint="cs"/>
          <w:sz w:val="28"/>
          <w:szCs w:val="28"/>
          <w:cs/>
        </w:rPr>
        <w:t xml:space="preserve"> และ </w:t>
      </w:r>
      <w:r w:rsidR="00DF5C75" w:rsidRPr="00DB1ED2">
        <w:rPr>
          <w:rFonts w:ascii="Angsana New" w:hAnsi="Angsana New"/>
          <w:sz w:val="28"/>
          <w:szCs w:val="28"/>
        </w:rPr>
        <w:t xml:space="preserve">2561 </w:t>
      </w:r>
      <w:r w:rsidR="00DF5C75" w:rsidRPr="00DB1ED2">
        <w:rPr>
          <w:rFonts w:ascii="Angsana New" w:hAnsi="Angsana New"/>
          <w:sz w:val="28"/>
          <w:szCs w:val="28"/>
          <w:cs/>
        </w:rPr>
        <w:t xml:space="preserve">ตามที่บริษัทได้รายงานต่อ </w:t>
      </w:r>
      <w:r w:rsidR="00DF5C75" w:rsidRPr="00DF5C75">
        <w:rPr>
          <w:rFonts w:ascii="Angsana New" w:hAnsi="Angsana New"/>
          <w:spacing w:val="-8"/>
          <w:sz w:val="28"/>
          <w:szCs w:val="28"/>
          <w:cs/>
        </w:rPr>
        <w:t>คปภ.</w:t>
      </w:r>
      <w:r w:rsidR="00DF5C75" w:rsidRPr="00DF5C75">
        <w:rPr>
          <w:rFonts w:ascii="Angsana New" w:hAnsi="Angsana New" w:hint="cs"/>
          <w:spacing w:val="-8"/>
          <w:sz w:val="28"/>
          <w:szCs w:val="28"/>
          <w:cs/>
        </w:rPr>
        <w:t xml:space="preserve"> นอกจากนี้</w:t>
      </w:r>
      <w:r w:rsidR="00DF5C75" w:rsidRPr="00DF5C75">
        <w:rPr>
          <w:rFonts w:ascii="Angsana New" w:hAnsi="Angsana New" w:hint="cs"/>
          <w:spacing w:val="4"/>
          <w:sz w:val="28"/>
          <w:szCs w:val="28"/>
          <w:cs/>
        </w:rPr>
        <w:t>ในระหว่างงวดเก้า</w:t>
      </w:r>
      <w:r w:rsidR="00DF5C75" w:rsidRPr="00DF5C75">
        <w:rPr>
          <w:rFonts w:ascii="Angsana New" w:hAnsi="Angsana New"/>
          <w:spacing w:val="4"/>
          <w:sz w:val="28"/>
          <w:szCs w:val="28"/>
        </w:rPr>
        <w:t xml:space="preserve"> </w:t>
      </w:r>
      <w:r w:rsidR="00DF5C75" w:rsidRPr="00DF5C75">
        <w:rPr>
          <w:rFonts w:ascii="Angsana New" w:hAnsi="Angsana New" w:hint="cs"/>
          <w:spacing w:val="4"/>
          <w:sz w:val="28"/>
          <w:szCs w:val="28"/>
          <w:cs/>
        </w:rPr>
        <w:t xml:space="preserve">เดือนสิ้นสุดวันที่ </w:t>
      </w:r>
      <w:r w:rsidR="00DF5C75" w:rsidRPr="00DF5C75">
        <w:rPr>
          <w:rFonts w:ascii="Angsana New" w:hAnsi="Angsana New"/>
          <w:spacing w:val="4"/>
          <w:sz w:val="28"/>
          <w:szCs w:val="28"/>
        </w:rPr>
        <w:t xml:space="preserve">30 </w:t>
      </w:r>
      <w:r w:rsidR="00DF5C75" w:rsidRPr="00DF5C75">
        <w:rPr>
          <w:rFonts w:ascii="Angsana New" w:hAnsi="Angsana New" w:hint="cs"/>
          <w:spacing w:val="4"/>
          <w:sz w:val="28"/>
          <w:szCs w:val="28"/>
          <w:cs/>
        </w:rPr>
        <w:t xml:space="preserve">กันยายน </w:t>
      </w:r>
      <w:r w:rsidR="00DF5C75" w:rsidRPr="00DF5C75">
        <w:rPr>
          <w:rFonts w:ascii="Angsana New" w:hAnsi="Angsana New"/>
          <w:spacing w:val="4"/>
          <w:sz w:val="28"/>
          <w:szCs w:val="28"/>
        </w:rPr>
        <w:t xml:space="preserve">2562 </w:t>
      </w:r>
      <w:r w:rsidR="00DF5C75" w:rsidRPr="00DF5C75">
        <w:rPr>
          <w:rFonts w:ascii="Angsana New" w:hAnsi="Angsana New" w:hint="cs"/>
          <w:spacing w:val="4"/>
          <w:sz w:val="28"/>
          <w:szCs w:val="28"/>
          <w:cs/>
        </w:rPr>
        <w:t>บริษัทได้กู้ยืมเงิน</w:t>
      </w:r>
      <w:r w:rsidR="00DF5C75" w:rsidRPr="00DF5C75">
        <w:rPr>
          <w:rFonts w:ascii="Angsana New" w:hAnsi="Angsana New"/>
          <w:spacing w:val="4"/>
          <w:sz w:val="28"/>
          <w:szCs w:val="28"/>
          <w:cs/>
        </w:rPr>
        <w:t xml:space="preserve">จำนวน </w:t>
      </w:r>
      <w:r w:rsidR="00DF5C75" w:rsidRPr="00DF5C75">
        <w:rPr>
          <w:rFonts w:ascii="Angsana New" w:hAnsi="Angsana New"/>
          <w:spacing w:val="4"/>
          <w:sz w:val="28"/>
          <w:szCs w:val="28"/>
        </w:rPr>
        <w:t xml:space="preserve">90.0 </w:t>
      </w:r>
      <w:r w:rsidR="00DF5C75" w:rsidRPr="00DF5C75">
        <w:rPr>
          <w:rFonts w:ascii="Angsana New" w:hAnsi="Angsana New"/>
          <w:spacing w:val="4"/>
          <w:sz w:val="28"/>
          <w:szCs w:val="28"/>
          <w:cs/>
        </w:rPr>
        <w:t>ล้าน</w:t>
      </w:r>
      <w:r w:rsidR="00DF5C75" w:rsidRPr="00DF5C75">
        <w:rPr>
          <w:rFonts w:ascii="Angsana New" w:hAnsi="Angsana New"/>
          <w:spacing w:val="-6"/>
          <w:sz w:val="28"/>
          <w:szCs w:val="28"/>
          <w:cs/>
        </w:rPr>
        <w:t>บาทจาก</w:t>
      </w:r>
      <w:r w:rsidR="00DF5C75" w:rsidRPr="00DF5C75">
        <w:rPr>
          <w:rFonts w:ascii="Angsana New" w:hAnsi="Angsana New"/>
          <w:sz w:val="28"/>
          <w:szCs w:val="28"/>
          <w:cs/>
        </w:rPr>
        <w:t xml:space="preserve">กรรมการบริษัท </w:t>
      </w:r>
      <w:r w:rsidR="00DF5C75" w:rsidRPr="00DF5C75">
        <w:rPr>
          <w:rFonts w:ascii="Angsana New" w:hAnsi="Angsana New" w:hint="cs"/>
          <w:spacing w:val="-6"/>
          <w:sz w:val="28"/>
          <w:szCs w:val="28"/>
          <w:cs/>
        </w:rPr>
        <w:t>โดย</w:t>
      </w:r>
      <w:r w:rsidR="00DF5C75" w:rsidRPr="00DF5C75">
        <w:rPr>
          <w:rFonts w:ascii="Angsana New" w:hAnsi="Angsana New"/>
          <w:spacing w:val="-6"/>
          <w:sz w:val="28"/>
          <w:szCs w:val="28"/>
          <w:cs/>
        </w:rPr>
        <w:t xml:space="preserve">ได้รับเงินกู้เมื่อวันที่ </w:t>
      </w:r>
      <w:r w:rsidR="00DF5C75" w:rsidRPr="00DF5C75">
        <w:rPr>
          <w:rFonts w:ascii="Angsana New" w:hAnsi="Angsana New"/>
          <w:spacing w:val="-6"/>
          <w:sz w:val="28"/>
          <w:szCs w:val="28"/>
        </w:rPr>
        <w:t xml:space="preserve">29 </w:t>
      </w:r>
      <w:r w:rsidR="00DF5C75" w:rsidRPr="00DF5C75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="00DF5C75" w:rsidRPr="00DF5C75">
        <w:rPr>
          <w:rFonts w:ascii="Angsana New" w:hAnsi="Angsana New"/>
          <w:spacing w:val="-6"/>
          <w:sz w:val="28"/>
          <w:szCs w:val="28"/>
        </w:rPr>
        <w:t xml:space="preserve">2562 14 </w:t>
      </w:r>
      <w:r w:rsidR="00DF5C75" w:rsidRPr="00DF5C75">
        <w:rPr>
          <w:rFonts w:ascii="Angsana New" w:hAnsi="Angsana New" w:hint="cs"/>
          <w:spacing w:val="-6"/>
          <w:sz w:val="28"/>
          <w:szCs w:val="28"/>
          <w:cs/>
        </w:rPr>
        <w:t>พฤษภาคม</w:t>
      </w:r>
      <w:r w:rsidR="00DF5C75" w:rsidRPr="00DF5C75">
        <w:rPr>
          <w:rFonts w:ascii="Angsana New" w:hAnsi="Angsana New"/>
          <w:spacing w:val="-6"/>
          <w:sz w:val="28"/>
          <w:szCs w:val="28"/>
        </w:rPr>
        <w:t xml:space="preserve"> 2562</w:t>
      </w:r>
      <w:r w:rsidR="00DF5C75" w:rsidRPr="00DF5C75">
        <w:rPr>
          <w:rFonts w:ascii="Angsana New" w:hAnsi="Angsana New" w:hint="cs"/>
          <w:spacing w:val="-6"/>
          <w:sz w:val="28"/>
          <w:szCs w:val="28"/>
          <w:cs/>
        </w:rPr>
        <w:t xml:space="preserve"> และ </w:t>
      </w:r>
      <w:r w:rsidR="00DF5C75" w:rsidRPr="00DF5C75">
        <w:rPr>
          <w:rFonts w:ascii="Angsana New" w:hAnsi="Angsana New"/>
          <w:spacing w:val="-6"/>
          <w:sz w:val="28"/>
          <w:szCs w:val="28"/>
        </w:rPr>
        <w:t xml:space="preserve">21 </w:t>
      </w:r>
      <w:r w:rsidR="00DF5C75" w:rsidRPr="00DF5C75">
        <w:rPr>
          <w:rFonts w:ascii="Angsana New" w:hAnsi="Angsana New" w:hint="cs"/>
          <w:spacing w:val="-6"/>
          <w:sz w:val="28"/>
          <w:szCs w:val="28"/>
          <w:cs/>
        </w:rPr>
        <w:t xml:space="preserve">สิงหาคม </w:t>
      </w:r>
      <w:r w:rsidR="00DF5C75" w:rsidRPr="00DF5C75">
        <w:rPr>
          <w:rFonts w:ascii="Angsana New" w:hAnsi="Angsana New"/>
          <w:spacing w:val="-6"/>
          <w:sz w:val="28"/>
          <w:szCs w:val="28"/>
        </w:rPr>
        <w:t xml:space="preserve">2562 </w:t>
      </w:r>
      <w:r w:rsidR="00DF5C75" w:rsidRPr="00DF5C75">
        <w:rPr>
          <w:rFonts w:ascii="Angsana New" w:hAnsi="Angsana New" w:hint="cs"/>
          <w:sz w:val="28"/>
          <w:szCs w:val="28"/>
          <w:cs/>
        </w:rPr>
        <w:t xml:space="preserve">อย่างไรก็ตามบริษัทได้ชำระคืนเงินกู้ยืมดังกล่าวพร้อมดอกเบี้ยทั้งจำนวนในวันที่ </w:t>
      </w:r>
      <w:r w:rsidR="00B47578">
        <w:rPr>
          <w:rFonts w:ascii="Angsana New" w:hAnsi="Angsana New"/>
          <w:sz w:val="28"/>
          <w:szCs w:val="28"/>
        </w:rPr>
        <w:t>2</w:t>
      </w:r>
      <w:r w:rsidR="00DF5C75" w:rsidRPr="00DF5C75">
        <w:rPr>
          <w:rFonts w:ascii="Angsana New" w:hAnsi="Angsana New"/>
          <w:sz w:val="28"/>
          <w:szCs w:val="28"/>
        </w:rPr>
        <w:t xml:space="preserve"> </w:t>
      </w:r>
      <w:r w:rsidR="00DF5C75" w:rsidRPr="00DF5C75">
        <w:rPr>
          <w:rFonts w:ascii="Angsana New" w:hAnsi="Angsana New" w:hint="cs"/>
          <w:sz w:val="28"/>
          <w:szCs w:val="28"/>
          <w:cs/>
        </w:rPr>
        <w:t xml:space="preserve">และ </w:t>
      </w:r>
      <w:r w:rsidR="00DF5C75" w:rsidRPr="00DF5C75">
        <w:rPr>
          <w:rFonts w:ascii="Angsana New" w:hAnsi="Angsana New"/>
          <w:sz w:val="28"/>
          <w:szCs w:val="28"/>
        </w:rPr>
        <w:t xml:space="preserve">31 </w:t>
      </w:r>
      <w:r w:rsidR="00DF5C75" w:rsidRPr="00DF5C75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DF5C75" w:rsidRPr="00DF5C75">
        <w:rPr>
          <w:rFonts w:ascii="Angsana New" w:hAnsi="Angsana New"/>
          <w:sz w:val="28"/>
          <w:szCs w:val="28"/>
        </w:rPr>
        <w:t xml:space="preserve">2562 </w:t>
      </w:r>
      <w:r w:rsidR="00DF5C75" w:rsidRPr="00DF5C75">
        <w:rPr>
          <w:rFonts w:ascii="Angsana New" w:hAnsi="Angsana New" w:hint="cs"/>
          <w:sz w:val="28"/>
          <w:szCs w:val="28"/>
          <w:cs/>
        </w:rPr>
        <w:t xml:space="preserve">ภายหลังการเพิ่มทุน ตามที่ได้กล่าวในหมายเหตุ </w:t>
      </w:r>
      <w:r w:rsidR="00DF5C75" w:rsidRPr="00DF5C75">
        <w:rPr>
          <w:rFonts w:ascii="Angsana New" w:hAnsi="Angsana New"/>
          <w:sz w:val="28"/>
          <w:szCs w:val="28"/>
        </w:rPr>
        <w:t xml:space="preserve">14 </w:t>
      </w:r>
      <w:r w:rsidR="00DF5C75" w:rsidRPr="00DF5C75">
        <w:rPr>
          <w:rFonts w:ascii="Angsana New" w:hAnsi="Angsana New" w:hint="cs"/>
          <w:sz w:val="28"/>
          <w:szCs w:val="28"/>
          <w:cs/>
        </w:rPr>
        <w:t xml:space="preserve">และหมายเหตุ </w:t>
      </w:r>
      <w:r w:rsidR="00DF5C75" w:rsidRPr="00DF5C75">
        <w:rPr>
          <w:rFonts w:ascii="Angsana New" w:hAnsi="Angsana New"/>
          <w:sz w:val="28"/>
          <w:szCs w:val="28"/>
        </w:rPr>
        <w:t xml:space="preserve">20 </w:t>
      </w:r>
      <w:r w:rsidR="00DF5C75" w:rsidRPr="00CD41C2">
        <w:rPr>
          <w:rFonts w:ascii="Angsana New" w:hAnsi="Angsana New"/>
          <w:sz w:val="28"/>
          <w:szCs w:val="28"/>
          <w:cs/>
        </w:rPr>
        <w:t xml:space="preserve">นอกจากนี้ </w:t>
      </w:r>
      <w:r w:rsidR="00DF5C75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DF5C75">
        <w:rPr>
          <w:rFonts w:ascii="Angsana New" w:hAnsi="Angsana New"/>
          <w:sz w:val="28"/>
          <w:szCs w:val="28"/>
        </w:rPr>
        <w:t xml:space="preserve"> 11 </w:t>
      </w:r>
      <w:r w:rsidR="00DF5C75" w:rsidRPr="00CD41C2">
        <w:rPr>
          <w:rFonts w:ascii="Angsana New" w:hAnsi="Angsana New"/>
          <w:sz w:val="28"/>
          <w:szCs w:val="28"/>
          <w:cs/>
        </w:rPr>
        <w:t xml:space="preserve">ตุลาคม </w:t>
      </w:r>
      <w:r w:rsidR="00DF5C75" w:rsidRPr="00CD41C2">
        <w:rPr>
          <w:rFonts w:ascii="Angsana New" w:hAnsi="Angsana New"/>
          <w:sz w:val="28"/>
          <w:szCs w:val="28"/>
        </w:rPr>
        <w:t xml:space="preserve">2562 </w:t>
      </w:r>
      <w:r w:rsidR="00DF5C75" w:rsidRPr="00CD41C2">
        <w:rPr>
          <w:rFonts w:ascii="Angsana New" w:hAnsi="Angsana New"/>
          <w:sz w:val="28"/>
          <w:szCs w:val="28"/>
          <w:cs/>
        </w:rPr>
        <w:t xml:space="preserve">บริษัทได้รับเงินเพิ่มทุนจำนวน </w:t>
      </w:r>
      <w:r w:rsidR="00DF5C75" w:rsidRPr="00CD41C2">
        <w:rPr>
          <w:rFonts w:ascii="Angsana New" w:hAnsi="Angsana New"/>
          <w:sz w:val="28"/>
          <w:szCs w:val="28"/>
        </w:rPr>
        <w:t xml:space="preserve">410.6 </w:t>
      </w:r>
      <w:r w:rsidR="00DF5C75" w:rsidRPr="00CD41C2">
        <w:rPr>
          <w:rFonts w:ascii="Angsana New" w:hAnsi="Angsana New"/>
          <w:sz w:val="28"/>
          <w:szCs w:val="28"/>
          <w:cs/>
        </w:rPr>
        <w:t xml:space="preserve">ล้านบาท จากการเสนอขายหุ้นเพิ่มทุนให้แก่ผู้ถือหุ้นเดิม ซึ่งเป็นไปตามมติที่ได้รับจากที่ประชุมวิสามัญผู้ถือหุ้นครั้งที่ </w:t>
      </w:r>
      <w:r w:rsidR="00DF5C75" w:rsidRPr="00CD41C2">
        <w:rPr>
          <w:rFonts w:ascii="Angsana New" w:hAnsi="Angsana New"/>
          <w:sz w:val="28"/>
          <w:szCs w:val="28"/>
        </w:rPr>
        <w:t xml:space="preserve">1/2562 </w:t>
      </w:r>
      <w:r w:rsidR="00DF5C75" w:rsidRPr="00DF5C75">
        <w:rPr>
          <w:rFonts w:ascii="Angsana New" w:hAnsi="Angsana New"/>
          <w:sz w:val="28"/>
          <w:szCs w:val="28"/>
          <w:cs/>
        </w:rPr>
        <w:t>ดังนั้น ผู้บริหารพิจารณาว่าการจัดทำ</w:t>
      </w:r>
      <w:r w:rsidR="00C30A8B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FE6F0B">
        <w:rPr>
          <w:rFonts w:ascii="Angsana New" w:hAnsi="Angsana New" w:hint="cs"/>
          <w:sz w:val="28"/>
          <w:szCs w:val="28"/>
          <w:cs/>
        </w:rPr>
        <w:t>ระหว่างกาล</w:t>
      </w:r>
      <w:r w:rsidR="00C30A8B">
        <w:rPr>
          <w:rFonts w:ascii="Angsana New" w:hAnsi="Angsana New" w:hint="cs"/>
          <w:sz w:val="28"/>
          <w:szCs w:val="28"/>
          <w:cs/>
        </w:rPr>
        <w:t>สำหรับงวด</w:t>
      </w:r>
      <w:r w:rsidR="00DF5C75" w:rsidRPr="00DF5C75">
        <w:rPr>
          <w:rFonts w:ascii="Angsana New" w:hAnsi="Angsana New" w:hint="cs"/>
          <w:sz w:val="28"/>
          <w:szCs w:val="28"/>
          <w:cs/>
        </w:rPr>
        <w:t>ระหว่างกาล</w:t>
      </w:r>
      <w:r w:rsidR="00DF5C75" w:rsidRPr="00DF5C75">
        <w:rPr>
          <w:rFonts w:ascii="Angsana New" w:hAnsi="Angsana New"/>
          <w:sz w:val="28"/>
          <w:szCs w:val="28"/>
          <w:cs/>
        </w:rPr>
        <w:t>สิ้นสุดวันที่</w:t>
      </w:r>
      <w:r w:rsidR="00DF5C75" w:rsidRPr="00DF5C75">
        <w:rPr>
          <w:rFonts w:ascii="Angsana New" w:hAnsi="Angsana New" w:hint="cs"/>
          <w:sz w:val="28"/>
          <w:szCs w:val="28"/>
          <w:cs/>
        </w:rPr>
        <w:t xml:space="preserve"> </w:t>
      </w:r>
      <w:r w:rsidR="00DF5C75" w:rsidRPr="00DF5C75">
        <w:rPr>
          <w:rFonts w:ascii="Angsana New" w:hAnsi="Angsana New"/>
          <w:sz w:val="28"/>
          <w:szCs w:val="28"/>
        </w:rPr>
        <w:t>30</w:t>
      </w:r>
      <w:r w:rsidR="00DF5C75" w:rsidRPr="00DF5C75">
        <w:rPr>
          <w:rFonts w:ascii="Angsana New" w:hAnsi="Angsana New"/>
          <w:sz w:val="28"/>
          <w:szCs w:val="28"/>
          <w:cs/>
        </w:rPr>
        <w:t xml:space="preserve"> </w:t>
      </w:r>
      <w:r w:rsidR="00DF5C75" w:rsidRPr="00DF5C7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DF5C75" w:rsidRPr="00DF5C75">
        <w:rPr>
          <w:rFonts w:ascii="Angsana New" w:hAnsi="Angsana New"/>
          <w:sz w:val="28"/>
          <w:szCs w:val="28"/>
        </w:rPr>
        <w:t>2562</w:t>
      </w:r>
      <w:r w:rsidR="00DF5C75" w:rsidRPr="00DF5C75">
        <w:rPr>
          <w:rFonts w:ascii="Angsana New" w:hAnsi="Angsana New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="00DF5C75" w:rsidRPr="00DF5C75">
        <w:rPr>
          <w:rFonts w:ascii="Angsana New" w:hAnsi="Angsana New"/>
          <w:sz w:val="28"/>
          <w:szCs w:val="28"/>
        </w:rPr>
        <w:t xml:space="preserve"> </w:t>
      </w:r>
      <w:r w:rsidR="00DF5C75" w:rsidRPr="00DF5C75">
        <w:rPr>
          <w:rFonts w:ascii="Angsana New" w:hAnsi="Angsana New"/>
          <w:sz w:val="28"/>
          <w:szCs w:val="28"/>
          <w:cs/>
        </w:rPr>
        <w:t xml:space="preserve">ดังนั้น </w:t>
      </w:r>
      <w:r w:rsidR="00C30A8B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DF5C75" w:rsidRPr="00DB1ED2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="00DF5C75" w:rsidRPr="00DB1ED2">
        <w:rPr>
          <w:rFonts w:ascii="Angsana New" w:hAnsi="Angsana New"/>
          <w:spacing w:val="-2"/>
          <w:sz w:val="28"/>
          <w:szCs w:val="28"/>
          <w:cs/>
        </w:rPr>
        <w:t>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</w:t>
      </w:r>
      <w:r w:rsidR="00DF5C75" w:rsidRPr="00DB1ED2">
        <w:rPr>
          <w:rFonts w:ascii="Angsana New" w:hAnsi="Angsana New"/>
          <w:sz w:val="28"/>
          <w:szCs w:val="28"/>
          <w:cs/>
        </w:rPr>
        <w:t>ของหนี้สิน ซึ่งอาจจำเป็นถ้าบริษัทไม่สามารถดำเนินงานต่อเนื่องไปได้</w:t>
      </w:r>
    </w:p>
    <w:p w14:paraId="7E97A860" w14:textId="77777777" w:rsidR="00BD6745" w:rsidRPr="00E4363B" w:rsidRDefault="00BD6745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นโยบายการบัญชีที่สำคัญ</w:t>
      </w:r>
    </w:p>
    <w:p w14:paraId="1B236995" w14:textId="668E6222" w:rsidR="00BD6745" w:rsidRPr="00E4363B" w:rsidRDefault="00C6133A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BD6745" w:rsidRPr="00E4363B">
        <w:rPr>
          <w:rFonts w:ascii="Angsana New" w:hAnsi="Angsana New"/>
          <w:sz w:val="28"/>
          <w:szCs w:val="28"/>
          <w:cs/>
        </w:rPr>
        <w:t>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</w:t>
      </w:r>
      <w:r w:rsidR="00BD6745" w:rsidRPr="00AE0359">
        <w:rPr>
          <w:rFonts w:ascii="Angsana New" w:hAnsi="Angsana New"/>
          <w:spacing w:val="-2"/>
          <w:sz w:val="28"/>
          <w:szCs w:val="28"/>
          <w:cs/>
        </w:rPr>
        <w:t>นโยบายการบัญชีที่สำคัญใน</w:t>
      </w:r>
      <w:r w:rsidRPr="00AE0359">
        <w:rPr>
          <w:rFonts w:ascii="Angsana New" w:hAnsi="Angsana New" w:hint="cs"/>
          <w:spacing w:val="-2"/>
          <w:sz w:val="28"/>
          <w:szCs w:val="28"/>
          <w:cs/>
        </w:rPr>
        <w:t>ข้อมูลทางการเงิน</w:t>
      </w:r>
      <w:r w:rsidR="00BD6745" w:rsidRPr="00AE0359">
        <w:rPr>
          <w:rFonts w:ascii="Angsana New" w:hAnsi="Angsana New"/>
          <w:spacing w:val="-2"/>
          <w:sz w:val="28"/>
          <w:szCs w:val="28"/>
          <w:cs/>
        </w:rPr>
        <w:t>ระหว่างกาลสำหรับงวด</w:t>
      </w:r>
      <w:r w:rsidR="00AE0359" w:rsidRPr="00AE0359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="00BD6745" w:rsidRPr="00AE0359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CD3CDE" w:rsidRPr="00AE0359">
        <w:rPr>
          <w:rFonts w:ascii="Angsana New" w:hAnsi="Angsana New"/>
          <w:spacing w:val="-2"/>
          <w:sz w:val="28"/>
          <w:szCs w:val="28"/>
        </w:rPr>
        <w:t>30</w:t>
      </w:r>
      <w:r w:rsidR="004A639D" w:rsidRPr="00AE0359">
        <w:rPr>
          <w:rFonts w:ascii="Angsana New" w:hAnsi="Angsana New"/>
          <w:spacing w:val="-2"/>
          <w:sz w:val="28"/>
          <w:szCs w:val="28"/>
          <w:cs/>
        </w:rPr>
        <w:t xml:space="preserve"> กันยายน</w:t>
      </w:r>
      <w:r w:rsidR="00BD6745" w:rsidRPr="00AE035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BD6745" w:rsidRPr="00AE0359">
        <w:rPr>
          <w:rFonts w:ascii="Angsana New" w:hAnsi="Angsana New"/>
          <w:spacing w:val="-2"/>
          <w:sz w:val="28"/>
          <w:szCs w:val="28"/>
        </w:rPr>
        <w:t>256</w:t>
      </w:r>
      <w:r w:rsidR="00177211" w:rsidRPr="00AE0359">
        <w:rPr>
          <w:rFonts w:ascii="Angsana New" w:hAnsi="Angsana New"/>
          <w:spacing w:val="-2"/>
          <w:sz w:val="28"/>
          <w:szCs w:val="28"/>
        </w:rPr>
        <w:t>2</w:t>
      </w:r>
      <w:r w:rsidR="00BD6745" w:rsidRPr="00AE0359">
        <w:rPr>
          <w:rFonts w:ascii="Angsana New" w:hAnsi="Angsana New"/>
          <w:spacing w:val="-2"/>
          <w:sz w:val="28"/>
          <w:szCs w:val="28"/>
        </w:rPr>
        <w:t xml:space="preserve"> </w:t>
      </w:r>
      <w:r w:rsidR="00BD6745" w:rsidRPr="00AE0359">
        <w:rPr>
          <w:rFonts w:ascii="Angsana New" w:hAnsi="Angsana New"/>
          <w:spacing w:val="-2"/>
          <w:sz w:val="28"/>
          <w:szCs w:val="28"/>
          <w:cs/>
        </w:rPr>
        <w:t>เช่นเดียวกับที่ใช้</w:t>
      </w:r>
      <w:r w:rsidR="00BD6745" w:rsidRPr="00E4363B">
        <w:rPr>
          <w:rFonts w:ascii="Angsana New" w:hAnsi="Angsana New"/>
          <w:sz w:val="28"/>
          <w:szCs w:val="28"/>
          <w:cs/>
        </w:rPr>
        <w:t xml:space="preserve">สำหรับงบการเงินสำหรับปีสิ้นสุดวันที่ </w:t>
      </w:r>
      <w:r w:rsidR="00BD6745" w:rsidRPr="00E4363B">
        <w:rPr>
          <w:rFonts w:ascii="Angsana New" w:hAnsi="Angsana New"/>
          <w:sz w:val="28"/>
          <w:szCs w:val="28"/>
        </w:rPr>
        <w:t>31</w:t>
      </w:r>
      <w:r w:rsidR="00BD6745" w:rsidRPr="00E4363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77211" w:rsidRPr="00E4363B">
        <w:rPr>
          <w:rFonts w:ascii="Angsana New" w:hAnsi="Angsana New"/>
          <w:sz w:val="28"/>
          <w:szCs w:val="28"/>
        </w:rPr>
        <w:t>2561</w:t>
      </w:r>
    </w:p>
    <w:p w14:paraId="3896329A" w14:textId="77777777" w:rsidR="00BD6745" w:rsidRPr="00E4363B" w:rsidRDefault="00BD6745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การประมาณการและการใช้ดุลยพินิจ</w:t>
      </w:r>
    </w:p>
    <w:p w14:paraId="751FFDA2" w14:textId="41BA72B5" w:rsidR="00BD6745" w:rsidRPr="001966DC" w:rsidRDefault="00BD6745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ในการจัดทำ</w:t>
      </w:r>
      <w:r w:rsidR="00AE0359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Pr="00E4363B">
        <w:rPr>
          <w:rFonts w:ascii="Angsana New" w:hAnsi="Angsana New"/>
          <w:sz w:val="28"/>
          <w:szCs w:val="28"/>
          <w:cs/>
        </w:rPr>
        <w:t>ระหว่างกาลนี้ ผู้บริหารต้องใช้ดุลยพินิจ</w:t>
      </w:r>
      <w:r w:rsidR="00DC4E9B"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>การประมาณและข้อสมมติฐานหลายประการ ซึ่งมี</w:t>
      </w:r>
      <w:r w:rsidRPr="001966DC">
        <w:rPr>
          <w:rFonts w:ascii="Angsana New" w:hAnsi="Angsana New"/>
          <w:spacing w:val="6"/>
          <w:sz w:val="28"/>
          <w:szCs w:val="28"/>
          <w:cs/>
        </w:rPr>
        <w:t>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675218D3" w14:textId="16ACF4D4" w:rsidR="00BD6745" w:rsidRDefault="00BD6745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ในการจัดทำ</w:t>
      </w:r>
      <w:r w:rsidR="00047C1E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Pr="00E4363B">
        <w:rPr>
          <w:rFonts w:ascii="Angsana New" w:hAnsi="Angsana New"/>
          <w:sz w:val="28"/>
          <w:szCs w:val="28"/>
          <w:cs/>
        </w:rPr>
        <w:t>ระหว่างกาล</w:t>
      </w:r>
      <w:r w:rsidR="00C034B2"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 xml:space="preserve">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E4363B">
        <w:rPr>
          <w:rFonts w:ascii="Angsana New" w:hAnsi="Angsana New"/>
          <w:sz w:val="28"/>
          <w:szCs w:val="28"/>
        </w:rPr>
        <w:t>31</w:t>
      </w:r>
      <w:r w:rsidRPr="00E4363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77211" w:rsidRPr="00E4363B">
        <w:rPr>
          <w:rFonts w:ascii="Angsana New" w:hAnsi="Angsana New"/>
          <w:sz w:val="28"/>
          <w:szCs w:val="28"/>
        </w:rPr>
        <w:t>2561</w:t>
      </w:r>
    </w:p>
    <w:p w14:paraId="538F42EC" w14:textId="77777777" w:rsidR="00C10D00" w:rsidRDefault="00C10D00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FB218B4" w14:textId="77777777" w:rsidR="00264C17" w:rsidRDefault="00264C17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3BA66E8" w14:textId="77777777" w:rsidR="007C7CC5" w:rsidRPr="0023088B" w:rsidRDefault="007862E4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23088B">
        <w:rPr>
          <w:b/>
          <w:bCs/>
          <w:u w:val="none"/>
          <w:cs/>
        </w:rPr>
        <w:lastRenderedPageBreak/>
        <w:t>รายการกับ</w:t>
      </w:r>
      <w:r w:rsidR="007C7CC5" w:rsidRPr="0023088B">
        <w:rPr>
          <w:b/>
          <w:bCs/>
          <w:u w:val="none"/>
          <w:cs/>
        </w:rPr>
        <w:t>บุคคลหรือกิจการที่เกี่ยวข้องกัน</w:t>
      </w:r>
    </w:p>
    <w:p w14:paraId="610AAFF1" w14:textId="61C38A8D" w:rsidR="00F3146F" w:rsidRPr="006B2D1A" w:rsidRDefault="006A6F2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6B2D1A">
        <w:rPr>
          <w:rFonts w:ascii="Angsana New" w:hAnsi="Angsana New"/>
          <w:sz w:val="28"/>
          <w:szCs w:val="28"/>
          <w:cs/>
        </w:rPr>
        <w:t>รายได้</w:t>
      </w:r>
      <w:r w:rsidR="00F3146F" w:rsidRPr="006B2D1A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FE2BCF" w:rsidRPr="006B2D1A">
        <w:rPr>
          <w:rFonts w:ascii="Angsana New" w:hAnsi="Angsana New"/>
          <w:sz w:val="28"/>
          <w:szCs w:val="28"/>
          <w:cs/>
        </w:rPr>
        <w:t xml:space="preserve"> </w:t>
      </w:r>
      <w:r w:rsidR="00F3146F" w:rsidRPr="006B2D1A">
        <w:rPr>
          <w:rFonts w:ascii="Angsana New" w:hAnsi="Angsana New"/>
          <w:sz w:val="28"/>
          <w:szCs w:val="28"/>
          <w:cs/>
        </w:rPr>
        <w:t>กิจการ</w:t>
      </w:r>
      <w:r w:rsidR="00775208" w:rsidRPr="006B2D1A">
        <w:rPr>
          <w:rFonts w:ascii="Angsana New" w:hAnsi="Angsana New"/>
          <w:sz w:val="28"/>
          <w:szCs w:val="28"/>
          <w:cs/>
        </w:rPr>
        <w:t>เหล่า</w:t>
      </w:r>
      <w:r w:rsidR="00F3146F" w:rsidRPr="006B2D1A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6B2D1A">
        <w:rPr>
          <w:rFonts w:ascii="Angsana New" w:hAnsi="Angsana New"/>
          <w:sz w:val="28"/>
          <w:szCs w:val="28"/>
        </w:rPr>
        <w:t>/</w:t>
      </w:r>
      <w:r w:rsidR="00F3146F" w:rsidRPr="006B2D1A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E80EB4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620DD5" w:rsidRPr="006B2D1A">
        <w:rPr>
          <w:rFonts w:ascii="Angsana New" w:hAnsi="Angsana New" w:hint="cs"/>
          <w:sz w:val="28"/>
          <w:szCs w:val="28"/>
          <w:cs/>
        </w:rPr>
        <w:t>ระหว่างกาล</w:t>
      </w:r>
      <w:r w:rsidRPr="006B2D1A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14:paraId="720C8C56" w14:textId="58C277C9" w:rsidR="006C53F4" w:rsidRPr="006B2D1A" w:rsidRDefault="00F3146F" w:rsidP="002735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6B2D1A">
        <w:rPr>
          <w:rFonts w:ascii="Angsana New" w:hAnsi="Angsana New"/>
          <w:sz w:val="28"/>
          <w:szCs w:val="28"/>
          <w:cs/>
        </w:rPr>
        <w:t>ยอดคงเหลือกับ</w:t>
      </w:r>
      <w:r w:rsidR="008A647D">
        <w:rPr>
          <w:rFonts w:ascii="Angsana New" w:hAnsi="Angsana New" w:hint="cs"/>
          <w:sz w:val="28"/>
          <w:szCs w:val="28"/>
          <w:cs/>
        </w:rPr>
        <w:t>บุคคลและ</w:t>
      </w:r>
      <w:r w:rsidRPr="006B2D1A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215A45" w:rsidRPr="006B2D1A">
        <w:rPr>
          <w:rFonts w:ascii="Angsana New" w:hAnsi="Angsana New"/>
          <w:sz w:val="28"/>
          <w:szCs w:val="28"/>
        </w:rPr>
        <w:t xml:space="preserve"> </w:t>
      </w:r>
      <w:r w:rsidR="00DB66A7" w:rsidRPr="006B2D1A">
        <w:rPr>
          <w:rFonts w:ascii="Angsana New" w:hAnsi="Angsana New"/>
          <w:sz w:val="28"/>
          <w:szCs w:val="28"/>
          <w:cs/>
        </w:rPr>
        <w:t xml:space="preserve">ณ </w:t>
      </w:r>
      <w:r w:rsidR="00572F29" w:rsidRPr="006B2D1A">
        <w:rPr>
          <w:rFonts w:ascii="Angsana New" w:hAnsi="Angsana New"/>
          <w:sz w:val="28"/>
          <w:szCs w:val="28"/>
          <w:cs/>
        </w:rPr>
        <w:t xml:space="preserve">วันที่ </w:t>
      </w:r>
      <w:r w:rsidR="0051229F" w:rsidRPr="006B2D1A">
        <w:rPr>
          <w:rFonts w:ascii="Angsana New" w:hAnsi="Angsana New"/>
          <w:sz w:val="28"/>
          <w:szCs w:val="28"/>
        </w:rPr>
        <w:t xml:space="preserve">30 </w:t>
      </w:r>
      <w:r w:rsidR="004A639D" w:rsidRPr="006B2D1A">
        <w:rPr>
          <w:rFonts w:ascii="Angsana New" w:hAnsi="Angsana New" w:hint="cs"/>
          <w:sz w:val="28"/>
          <w:szCs w:val="28"/>
          <w:cs/>
        </w:rPr>
        <w:t>กันยายน</w:t>
      </w:r>
      <w:r w:rsidR="0051229F" w:rsidRPr="006B2D1A">
        <w:rPr>
          <w:rFonts w:ascii="Angsana New" w:hAnsi="Angsana New"/>
          <w:sz w:val="28"/>
          <w:szCs w:val="28"/>
          <w:cs/>
        </w:rPr>
        <w:t xml:space="preserve"> </w:t>
      </w:r>
      <w:r w:rsidR="00572F29" w:rsidRPr="006B2D1A">
        <w:rPr>
          <w:rFonts w:ascii="Angsana New" w:hAnsi="Angsana New"/>
          <w:sz w:val="28"/>
          <w:szCs w:val="28"/>
        </w:rPr>
        <w:t>256</w:t>
      </w:r>
      <w:r w:rsidR="0083182E" w:rsidRPr="006B2D1A">
        <w:rPr>
          <w:rFonts w:ascii="Angsana New" w:hAnsi="Angsana New"/>
          <w:sz w:val="28"/>
          <w:szCs w:val="28"/>
        </w:rPr>
        <w:t>2</w:t>
      </w:r>
      <w:r w:rsidR="00572F29" w:rsidRPr="006B2D1A">
        <w:rPr>
          <w:rFonts w:ascii="Angsana New" w:hAnsi="Angsana New"/>
          <w:sz w:val="28"/>
          <w:szCs w:val="28"/>
        </w:rPr>
        <w:t xml:space="preserve"> </w:t>
      </w:r>
      <w:r w:rsidR="00BD6745" w:rsidRPr="006B2D1A">
        <w:rPr>
          <w:rFonts w:ascii="Angsana New" w:hAnsi="Angsana New"/>
          <w:sz w:val="28"/>
          <w:szCs w:val="28"/>
          <w:cs/>
        </w:rPr>
        <w:t>และ</w:t>
      </w:r>
      <w:r w:rsidR="00956E4D" w:rsidRPr="006B2D1A">
        <w:rPr>
          <w:rFonts w:ascii="Angsana New" w:hAnsi="Angsana New"/>
          <w:sz w:val="28"/>
          <w:szCs w:val="28"/>
          <w:cs/>
        </w:rPr>
        <w:t xml:space="preserve">วันที่ </w:t>
      </w:r>
      <w:r w:rsidR="00DB66A7" w:rsidRPr="006B2D1A">
        <w:rPr>
          <w:rFonts w:ascii="Angsana New" w:hAnsi="Angsana New"/>
          <w:sz w:val="28"/>
          <w:szCs w:val="28"/>
        </w:rPr>
        <w:t xml:space="preserve">31 </w:t>
      </w:r>
      <w:r w:rsidR="00DB66A7" w:rsidRPr="006B2D1A">
        <w:rPr>
          <w:rFonts w:ascii="Angsana New" w:hAnsi="Angsana New"/>
          <w:sz w:val="28"/>
          <w:szCs w:val="28"/>
          <w:cs/>
        </w:rPr>
        <w:t xml:space="preserve">ธันวาคม </w:t>
      </w:r>
      <w:r w:rsidR="00572F29" w:rsidRPr="006B2D1A">
        <w:rPr>
          <w:rFonts w:ascii="Angsana New" w:hAnsi="Angsana New"/>
          <w:sz w:val="28"/>
          <w:szCs w:val="28"/>
        </w:rPr>
        <w:t>256</w:t>
      </w:r>
      <w:r w:rsidR="0083182E" w:rsidRPr="006B2D1A">
        <w:rPr>
          <w:rFonts w:ascii="Angsana New" w:hAnsi="Angsana New"/>
          <w:sz w:val="28"/>
          <w:szCs w:val="28"/>
        </w:rPr>
        <w:t>1</w:t>
      </w:r>
      <w:r w:rsidR="00514A40" w:rsidRPr="006B2D1A">
        <w:rPr>
          <w:rFonts w:ascii="Angsana New" w:hAnsi="Angsana New"/>
          <w:sz w:val="28"/>
          <w:szCs w:val="28"/>
          <w:cs/>
        </w:rPr>
        <w:t xml:space="preserve"> </w:t>
      </w:r>
      <w:r w:rsidRPr="006B2D1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558" w:tblpY="1"/>
        <w:tblOverlap w:val="never"/>
        <w:tblW w:w="934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270"/>
        <w:gridCol w:w="1440"/>
      </w:tblGrid>
      <w:tr w:rsidR="00CC1FE6" w:rsidRPr="00C0516B" w14:paraId="72B634D3" w14:textId="77777777" w:rsidTr="004E3B56">
        <w:trPr>
          <w:cantSplit/>
        </w:trPr>
        <w:tc>
          <w:tcPr>
            <w:tcW w:w="6192" w:type="dxa"/>
          </w:tcPr>
          <w:p w14:paraId="6670ACA3" w14:textId="77777777" w:rsidR="00CC1FE6" w:rsidRPr="00C0516B" w:rsidRDefault="00CC1FE6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14:paraId="0B9BCA8D" w14:textId="77777777" w:rsidR="00CC1FE6" w:rsidRPr="00C0516B" w:rsidRDefault="00CC1FE6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33EBA" w:rsidRPr="00C0516B" w14:paraId="7231D442" w14:textId="77777777" w:rsidTr="004E3B56">
        <w:trPr>
          <w:cantSplit/>
        </w:trPr>
        <w:tc>
          <w:tcPr>
            <w:tcW w:w="6192" w:type="dxa"/>
          </w:tcPr>
          <w:p w14:paraId="531565EE" w14:textId="77777777" w:rsidR="00233EBA" w:rsidRPr="00C0516B" w:rsidRDefault="00233EBA" w:rsidP="004E3B5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F44F39" w14:textId="77777777" w:rsidR="00233EBA" w:rsidRPr="00C0516B" w:rsidRDefault="0051229F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33EBA" w:rsidRPr="00C051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639D"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33EBA"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33EBA" w:rsidRPr="00C0516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902FE7" w14:textId="77777777" w:rsidR="00233EBA" w:rsidRPr="00C0516B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8A5D80" w14:textId="77777777" w:rsidR="00233EBA" w:rsidRPr="00C0516B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0516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8A647D" w:rsidRPr="00C0516B" w14:paraId="7C4E1CA7" w14:textId="77777777" w:rsidTr="004E3B56">
        <w:trPr>
          <w:cantSplit/>
        </w:trPr>
        <w:tc>
          <w:tcPr>
            <w:tcW w:w="6192" w:type="dxa"/>
          </w:tcPr>
          <w:p w14:paraId="21403FEE" w14:textId="42250408" w:rsidR="008A647D" w:rsidRPr="00C0516B" w:rsidRDefault="008A647D" w:rsidP="0064185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เงินกู้ยืมจากกรรมการ</w:t>
            </w:r>
          </w:p>
        </w:tc>
        <w:tc>
          <w:tcPr>
            <w:tcW w:w="1440" w:type="dxa"/>
          </w:tcPr>
          <w:p w14:paraId="38E14582" w14:textId="77777777" w:rsidR="008A647D" w:rsidRPr="00C0516B" w:rsidRDefault="008A647D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460F9" w14:textId="77777777" w:rsidR="008A647D" w:rsidRPr="00C0516B" w:rsidRDefault="008A647D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578F4A5" w14:textId="77777777" w:rsidR="008A647D" w:rsidRPr="00C0516B" w:rsidRDefault="008A647D" w:rsidP="004E3B5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71BE" w:rsidRPr="00C0516B" w14:paraId="3411DD08" w14:textId="77777777" w:rsidTr="00F071BE">
        <w:trPr>
          <w:cantSplit/>
        </w:trPr>
        <w:tc>
          <w:tcPr>
            <w:tcW w:w="6192" w:type="dxa"/>
          </w:tcPr>
          <w:p w14:paraId="5BAE3425" w14:textId="1B2F5CE3" w:rsidR="00F071BE" w:rsidRPr="00C0516B" w:rsidRDefault="00F071BE" w:rsidP="00F071B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คุณธนพล บุญวรุตม์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13447C" w14:textId="76FCF285" w:rsidR="00F071BE" w:rsidRPr="00C0516B" w:rsidRDefault="00F071BE" w:rsidP="00C0516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70" w:type="dxa"/>
          </w:tcPr>
          <w:p w14:paraId="0F37291C" w14:textId="77777777" w:rsidR="00F071BE" w:rsidRPr="00C0516B" w:rsidRDefault="00F071BE" w:rsidP="00F071B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30C567" w14:textId="35F8BCF3" w:rsidR="00F071BE" w:rsidRPr="00C0516B" w:rsidRDefault="00F071BE" w:rsidP="00BB6714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2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071BE" w:rsidRPr="00C0516B" w14:paraId="24E9747D" w14:textId="77777777" w:rsidTr="00F071BE">
        <w:trPr>
          <w:cantSplit/>
        </w:trPr>
        <w:tc>
          <w:tcPr>
            <w:tcW w:w="6192" w:type="dxa"/>
          </w:tcPr>
          <w:p w14:paraId="501AE960" w14:textId="43EC9D86" w:rsidR="00F071BE" w:rsidRPr="00C0516B" w:rsidRDefault="00F071BE" w:rsidP="00F071BE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77E4CA" w14:textId="7D2F1E21" w:rsidR="00F071BE" w:rsidRPr="00C0516B" w:rsidRDefault="00F071BE" w:rsidP="00C0516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90,000</w:t>
            </w:r>
          </w:p>
        </w:tc>
        <w:tc>
          <w:tcPr>
            <w:tcW w:w="270" w:type="dxa"/>
          </w:tcPr>
          <w:p w14:paraId="1990D5DA" w14:textId="77777777" w:rsidR="00F071BE" w:rsidRPr="00C0516B" w:rsidRDefault="00F071BE" w:rsidP="00F071BE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8D613" w14:textId="13A3DEA3" w:rsidR="00F071BE" w:rsidRPr="00C0516B" w:rsidRDefault="00F071BE" w:rsidP="00BB6714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2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73492" w:rsidRPr="00C0516B" w14:paraId="58BF68DF" w14:textId="77777777" w:rsidTr="00073492">
        <w:trPr>
          <w:cantSplit/>
        </w:trPr>
        <w:tc>
          <w:tcPr>
            <w:tcW w:w="6192" w:type="dxa"/>
          </w:tcPr>
          <w:p w14:paraId="00026EA1" w14:textId="77777777" w:rsidR="00073492" w:rsidRPr="00C0516B" w:rsidRDefault="00073492" w:rsidP="0007349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85ABC79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D71AF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4FF146C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492" w:rsidRPr="00C0516B" w14:paraId="048271DE" w14:textId="77777777" w:rsidTr="00F071BE">
        <w:trPr>
          <w:cantSplit/>
        </w:trPr>
        <w:tc>
          <w:tcPr>
            <w:tcW w:w="6192" w:type="dxa"/>
          </w:tcPr>
          <w:p w14:paraId="7CA8E33B" w14:textId="77777777" w:rsidR="00073492" w:rsidRPr="00C0516B" w:rsidRDefault="00073492" w:rsidP="0007349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762246FE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A6228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6450F4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492" w:rsidRPr="00C0516B" w14:paraId="50C67E81" w14:textId="77777777" w:rsidTr="004E3B56">
        <w:trPr>
          <w:cantSplit/>
        </w:trPr>
        <w:tc>
          <w:tcPr>
            <w:tcW w:w="6192" w:type="dxa"/>
          </w:tcPr>
          <w:p w14:paraId="1B57013B" w14:textId="77777777" w:rsidR="00073492" w:rsidRPr="00C0516B" w:rsidRDefault="00073492" w:rsidP="00073492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เดลต้า สมาร์ท แอ๊ดจัสเตอร์ จำกัด</w:t>
            </w:r>
          </w:p>
        </w:tc>
        <w:tc>
          <w:tcPr>
            <w:tcW w:w="1440" w:type="dxa"/>
          </w:tcPr>
          <w:p w14:paraId="73D6F505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2B0B0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C10AC1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492" w:rsidRPr="00C0516B" w14:paraId="15760CBD" w14:textId="77777777" w:rsidTr="004E3B56">
        <w:trPr>
          <w:cantSplit/>
        </w:trPr>
        <w:tc>
          <w:tcPr>
            <w:tcW w:w="6192" w:type="dxa"/>
          </w:tcPr>
          <w:p w14:paraId="69F00662" w14:textId="77777777" w:rsidR="00073492" w:rsidRPr="00C0516B" w:rsidRDefault="00073492" w:rsidP="0007349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ค่าสำรวจภัย</w:t>
            </w:r>
          </w:p>
        </w:tc>
        <w:tc>
          <w:tcPr>
            <w:tcW w:w="1440" w:type="dxa"/>
            <w:shd w:val="clear" w:color="auto" w:fill="auto"/>
          </w:tcPr>
          <w:p w14:paraId="3831D08B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1A3065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9BF92F9" w14:textId="77777777" w:rsidR="00073492" w:rsidRPr="00C0516B" w:rsidRDefault="00073492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97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</w:tr>
      <w:tr w:rsidR="00073492" w:rsidRPr="00C0516B" w14:paraId="7D369AA7" w14:textId="77777777" w:rsidTr="004E3B56">
        <w:trPr>
          <w:cantSplit/>
        </w:trPr>
        <w:tc>
          <w:tcPr>
            <w:tcW w:w="6192" w:type="dxa"/>
          </w:tcPr>
          <w:p w14:paraId="6CD35D90" w14:textId="77777777" w:rsidR="00073492" w:rsidRPr="00C0516B" w:rsidRDefault="00073492" w:rsidP="00073492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95248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963619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641C9" w14:textId="77777777" w:rsidR="00073492" w:rsidRPr="00C0516B" w:rsidRDefault="00073492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1,675</w:t>
            </w:r>
          </w:p>
        </w:tc>
      </w:tr>
      <w:tr w:rsidR="00073492" w:rsidRPr="00C0516B" w14:paraId="36A39C18" w14:textId="77777777" w:rsidTr="004E3B56">
        <w:trPr>
          <w:cantSplit/>
        </w:trPr>
        <w:tc>
          <w:tcPr>
            <w:tcW w:w="6192" w:type="dxa"/>
          </w:tcPr>
          <w:p w14:paraId="32D7E251" w14:textId="77777777" w:rsidR="00073492" w:rsidRPr="00C0516B" w:rsidRDefault="00073492" w:rsidP="00073492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F121BC3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BFD59E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1E72D6B5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492" w:rsidRPr="00C0516B" w14:paraId="447981EE" w14:textId="77777777" w:rsidTr="004E3B56">
        <w:trPr>
          <w:cantSplit/>
        </w:trPr>
        <w:tc>
          <w:tcPr>
            <w:tcW w:w="6192" w:type="dxa"/>
          </w:tcPr>
          <w:p w14:paraId="3DA8235B" w14:textId="77777777" w:rsidR="00073492" w:rsidRPr="00C0516B" w:rsidRDefault="00073492" w:rsidP="0007349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</w:tcPr>
          <w:p w14:paraId="76611D57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AF9728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9469973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3492" w:rsidRPr="00C0516B" w14:paraId="566F4FFE" w14:textId="77777777" w:rsidTr="004E3B56">
        <w:trPr>
          <w:cantSplit/>
        </w:trPr>
        <w:tc>
          <w:tcPr>
            <w:tcW w:w="6192" w:type="dxa"/>
          </w:tcPr>
          <w:p w14:paraId="50C8B116" w14:textId="67A91C5F" w:rsidR="00073492" w:rsidRPr="00C0516B" w:rsidRDefault="00073492" w:rsidP="00073492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</w:tcPr>
          <w:p w14:paraId="3E3E6C3D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B326E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D5A90BC" w14:textId="77777777" w:rsidR="00073492" w:rsidRPr="00C0516B" w:rsidRDefault="00073492" w:rsidP="00073492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16B" w:rsidRPr="00C0516B" w14:paraId="11389D3D" w14:textId="77777777" w:rsidTr="00073492">
        <w:trPr>
          <w:cantSplit/>
        </w:trPr>
        <w:tc>
          <w:tcPr>
            <w:tcW w:w="6192" w:type="dxa"/>
          </w:tcPr>
          <w:p w14:paraId="407C0BDD" w14:textId="5DB24559" w:rsidR="00C0516B" w:rsidRPr="00C0516B" w:rsidRDefault="00C0516B" w:rsidP="00C0516B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คุณธนพล บุญวรุตม์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DFEA9C" w14:textId="5AF3B13B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D517F1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36384DE5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112156" w14:textId="52A72BD3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2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516B" w:rsidRPr="00C0516B" w14:paraId="65030777" w14:textId="77777777" w:rsidTr="00073492">
        <w:trPr>
          <w:cantSplit/>
        </w:trPr>
        <w:tc>
          <w:tcPr>
            <w:tcW w:w="6192" w:type="dxa"/>
          </w:tcPr>
          <w:p w14:paraId="43F4DB17" w14:textId="7FEDA329" w:rsidR="00C0516B" w:rsidRPr="00C0516B" w:rsidRDefault="00C0516B" w:rsidP="00C0516B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85E875" w14:textId="1A90D1FE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</w:t>
            </w:r>
            <w:r w:rsidR="00D517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270" w:type="dxa"/>
          </w:tcPr>
          <w:p w14:paraId="6333A7F2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EC7C7" w14:textId="79A3E81B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2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0516B" w:rsidRPr="00C0516B" w14:paraId="1FC70715" w14:textId="77777777" w:rsidTr="00073492">
        <w:trPr>
          <w:cantSplit/>
        </w:trPr>
        <w:tc>
          <w:tcPr>
            <w:tcW w:w="6192" w:type="dxa"/>
          </w:tcPr>
          <w:p w14:paraId="047A674C" w14:textId="77777777" w:rsidR="00C0516B" w:rsidRPr="00C0516B" w:rsidRDefault="00C0516B" w:rsidP="00C0516B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ออโต้ บิซซ์ จำกัด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6D98E4C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34E296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EE55A53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16B" w:rsidRPr="00C0516B" w14:paraId="09647563" w14:textId="77777777" w:rsidTr="004E3B56">
        <w:trPr>
          <w:cantSplit/>
        </w:trPr>
        <w:tc>
          <w:tcPr>
            <w:tcW w:w="6192" w:type="dxa"/>
          </w:tcPr>
          <w:p w14:paraId="31677DCE" w14:textId="77777777" w:rsidR="00C0516B" w:rsidRPr="00C0516B" w:rsidRDefault="00C0516B" w:rsidP="00C0516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ค่าเช่ารถยนต์ค้างจ่าย</w:t>
            </w:r>
          </w:p>
        </w:tc>
        <w:tc>
          <w:tcPr>
            <w:tcW w:w="1440" w:type="dxa"/>
          </w:tcPr>
          <w:p w14:paraId="6A52251F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66F591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E7BDAD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0516B" w:rsidRPr="00C0516B" w14:paraId="579EE1B9" w14:textId="77777777" w:rsidTr="004E3B56">
        <w:trPr>
          <w:cantSplit/>
        </w:trPr>
        <w:tc>
          <w:tcPr>
            <w:tcW w:w="6192" w:type="dxa"/>
          </w:tcPr>
          <w:p w14:paraId="6DF7FAC7" w14:textId="77777777" w:rsidR="00C0516B" w:rsidRPr="00C0516B" w:rsidRDefault="00C0516B" w:rsidP="00C0516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ค่าเช่าคอมพิวเตอร์ค้างจ่าย</w:t>
            </w:r>
          </w:p>
        </w:tc>
        <w:tc>
          <w:tcPr>
            <w:tcW w:w="1440" w:type="dxa"/>
          </w:tcPr>
          <w:p w14:paraId="5D5C9DC0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CB986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061D4C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C0516B" w:rsidRPr="00C0516B" w14:paraId="224AFAA8" w14:textId="77777777" w:rsidTr="004E3B56">
        <w:trPr>
          <w:cantSplit/>
        </w:trPr>
        <w:tc>
          <w:tcPr>
            <w:tcW w:w="6192" w:type="dxa"/>
          </w:tcPr>
          <w:p w14:paraId="05464C74" w14:textId="77777777" w:rsidR="00C0516B" w:rsidRPr="00C0516B" w:rsidRDefault="00C0516B" w:rsidP="00C0516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C0516B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C0516B">
              <w:rPr>
                <w:rFonts w:asciiTheme="majorBidi" w:hAnsiTheme="majorBidi" w:cstheme="majorBidi"/>
                <w:sz w:val="28"/>
                <w:szCs w:val="28"/>
                <w:cs/>
              </w:rPr>
              <w:t>าทำความสะอาดค้างจ่าย</w:t>
            </w:r>
          </w:p>
        </w:tc>
        <w:tc>
          <w:tcPr>
            <w:tcW w:w="1440" w:type="dxa"/>
          </w:tcPr>
          <w:p w14:paraId="74EFB43C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E2678C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AAB222D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C0516B" w:rsidRPr="00C0516B" w14:paraId="685CF3DE" w14:textId="77777777" w:rsidTr="004E3B56">
        <w:trPr>
          <w:cantSplit/>
          <w:trHeight w:val="392"/>
        </w:trPr>
        <w:tc>
          <w:tcPr>
            <w:tcW w:w="6192" w:type="dxa"/>
          </w:tcPr>
          <w:p w14:paraId="317EBE7F" w14:textId="77777777" w:rsidR="00C0516B" w:rsidRPr="00C0516B" w:rsidRDefault="00C0516B" w:rsidP="00C0516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5EE234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18DD73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46896" w14:textId="77777777" w:rsidR="00C0516B" w:rsidRPr="00C0516B" w:rsidRDefault="00C0516B" w:rsidP="00C0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1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</w:tr>
    </w:tbl>
    <w:p w14:paraId="132E59DD" w14:textId="48F056EF" w:rsidR="00073492" w:rsidRDefault="00073492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743EE95" w14:textId="1424A937" w:rsidR="00073492" w:rsidRDefault="00073492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D7C69B6" w14:textId="08F056F1" w:rsidR="00073492" w:rsidRDefault="00073492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7441DA4" w14:textId="5B31D7FF" w:rsidR="00073492" w:rsidRDefault="00073492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2382D0D" w14:textId="60251646" w:rsidR="00073492" w:rsidRDefault="00073492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9D4715F" w14:textId="360DF93E" w:rsidR="00073492" w:rsidRDefault="00073492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11F8E0C" w14:textId="77777777" w:rsidR="00073492" w:rsidRDefault="00073492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1048063" w14:textId="213029FD" w:rsidR="004A4D85" w:rsidRPr="006B2D1A" w:rsidRDefault="004A4D85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lastRenderedPageBreak/>
        <w:t>รายการซึ่งมีสาระสำคัญที่เกิดขึ้น</w:t>
      </w:r>
      <w:r w:rsidR="00E80EB4">
        <w:rPr>
          <w:rFonts w:ascii="Angsana New" w:hAnsi="Angsana New"/>
          <w:sz w:val="28"/>
          <w:szCs w:val="28"/>
          <w:cs/>
        </w:rPr>
        <w:t>กับ</w:t>
      </w:r>
      <w:r w:rsidR="00BB6714">
        <w:rPr>
          <w:rFonts w:ascii="Angsana New" w:hAnsi="Angsana New" w:hint="cs"/>
          <w:sz w:val="28"/>
          <w:szCs w:val="28"/>
          <w:cs/>
        </w:rPr>
        <w:t>บุคคลและ</w:t>
      </w:r>
      <w:r w:rsidR="00E80EB4">
        <w:rPr>
          <w:rFonts w:ascii="Angsana New" w:hAnsi="Angsana New"/>
          <w:sz w:val="28"/>
          <w:szCs w:val="28"/>
          <w:cs/>
        </w:rPr>
        <w:t>กิจการที่เกี่ยวข้องกันสำหรับ</w:t>
      </w:r>
      <w:r w:rsidRPr="006B2D1A">
        <w:rPr>
          <w:rFonts w:ascii="Angsana New" w:hAnsi="Angsana New"/>
          <w:sz w:val="28"/>
          <w:szCs w:val="28"/>
          <w:cs/>
        </w:rPr>
        <w:t>งวดสามเดือน</w:t>
      </w:r>
      <w:r w:rsidR="004A639D" w:rsidRPr="006B2D1A">
        <w:rPr>
          <w:rFonts w:ascii="Angsana New" w:hAnsi="Angsana New" w:hint="cs"/>
          <w:sz w:val="28"/>
          <w:szCs w:val="28"/>
          <w:cs/>
        </w:rPr>
        <w:t>และเก้า</w:t>
      </w:r>
      <w:r w:rsidR="003C55C0" w:rsidRPr="006B2D1A">
        <w:rPr>
          <w:rFonts w:ascii="Angsana New" w:hAnsi="Angsana New" w:hint="cs"/>
          <w:sz w:val="28"/>
          <w:szCs w:val="28"/>
          <w:cs/>
        </w:rPr>
        <w:t>เดือน</w:t>
      </w:r>
      <w:r w:rsidRPr="006B2D1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B2D1A">
        <w:rPr>
          <w:rFonts w:ascii="Angsana New" w:hAnsi="Angsana New"/>
          <w:sz w:val="28"/>
          <w:szCs w:val="28"/>
        </w:rPr>
        <w:t>30</w:t>
      </w:r>
      <w:r w:rsidRPr="006B2D1A">
        <w:rPr>
          <w:rFonts w:ascii="Angsana New" w:hAnsi="Angsana New"/>
          <w:sz w:val="28"/>
          <w:szCs w:val="28"/>
          <w:cs/>
        </w:rPr>
        <w:t xml:space="preserve"> </w:t>
      </w:r>
      <w:r w:rsidR="004A639D" w:rsidRPr="006B2D1A">
        <w:rPr>
          <w:rFonts w:ascii="Angsana New" w:hAnsi="Angsana New"/>
          <w:sz w:val="28"/>
          <w:szCs w:val="28"/>
          <w:cs/>
        </w:rPr>
        <w:t>กันยายน</w:t>
      </w:r>
      <w:r w:rsidRPr="006B2D1A">
        <w:rPr>
          <w:rFonts w:ascii="Angsana New" w:hAnsi="Angsana New"/>
          <w:sz w:val="28"/>
          <w:szCs w:val="28"/>
          <w:cs/>
        </w:rPr>
        <w:t xml:space="preserve"> </w:t>
      </w:r>
      <w:r w:rsidRPr="006B2D1A">
        <w:rPr>
          <w:rFonts w:ascii="Angsana New" w:hAnsi="Angsana New"/>
          <w:sz w:val="28"/>
          <w:szCs w:val="28"/>
        </w:rPr>
        <w:t>2562</w:t>
      </w:r>
      <w:r w:rsidRPr="006B2D1A">
        <w:rPr>
          <w:rFonts w:ascii="Angsana New" w:hAnsi="Angsana New"/>
          <w:sz w:val="28"/>
          <w:szCs w:val="28"/>
          <w:cs/>
        </w:rPr>
        <w:t xml:space="preserve"> และ </w:t>
      </w:r>
      <w:r w:rsidRPr="006B2D1A">
        <w:rPr>
          <w:rFonts w:ascii="Angsana New" w:hAnsi="Angsana New"/>
          <w:sz w:val="28"/>
          <w:szCs w:val="28"/>
        </w:rPr>
        <w:t>2561</w:t>
      </w:r>
      <w:r w:rsidRPr="006B2D1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73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270"/>
        <w:gridCol w:w="1080"/>
        <w:gridCol w:w="270"/>
        <w:gridCol w:w="1350"/>
        <w:gridCol w:w="270"/>
        <w:gridCol w:w="1008"/>
        <w:gridCol w:w="270"/>
        <w:gridCol w:w="990"/>
        <w:gridCol w:w="270"/>
        <w:gridCol w:w="900"/>
        <w:gridCol w:w="270"/>
        <w:gridCol w:w="900"/>
      </w:tblGrid>
      <w:tr w:rsidR="003C55C0" w:rsidRPr="006B2D1A" w14:paraId="255EE2EC" w14:textId="77777777" w:rsidTr="00DD54B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4BE2FA8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3703C3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9857D5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E7A4A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66915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A42BE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08" w:type="dxa"/>
            <w:gridSpan w:val="7"/>
            <w:tcBorders>
              <w:top w:val="nil"/>
              <w:left w:val="nil"/>
              <w:right w:val="nil"/>
            </w:tcBorders>
          </w:tcPr>
          <w:p w14:paraId="52AF2D04" w14:textId="77777777" w:rsidR="003C55C0" w:rsidRPr="006B2D1A" w:rsidRDefault="003C55C0" w:rsidP="003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C55C0" w:rsidRPr="006B2D1A" w14:paraId="31181A3C" w14:textId="77777777" w:rsidTr="00DD54B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3443DD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1C3DBE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796E4C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9565D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C3182E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39A37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01355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29EB0" w14:textId="77777777" w:rsidR="003C55C0" w:rsidRPr="006B2D1A" w:rsidRDefault="003C55C0" w:rsidP="003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E949D" w14:textId="77777777" w:rsidR="003C55C0" w:rsidRPr="006B2D1A" w:rsidRDefault="003C55C0" w:rsidP="001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4A639D" w:rsidRPr="006B2D1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3C55C0" w:rsidRPr="006B2D1A" w14:paraId="27392C26" w14:textId="77777777" w:rsidTr="00DD54B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B3496A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42446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C0772F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91353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573B68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8EDFF8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right w:val="nil"/>
            </w:tcBorders>
          </w:tcPr>
          <w:p w14:paraId="0833091C" w14:textId="77777777" w:rsidR="003C55C0" w:rsidRPr="006B2D1A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6B2D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A639D" w:rsidRPr="006B2D1A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F12CBF" w14:textId="77777777" w:rsidR="003C55C0" w:rsidRPr="006B2D1A" w:rsidRDefault="003C55C0" w:rsidP="003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4E705B" w14:textId="77777777" w:rsidR="003C55C0" w:rsidRPr="006B2D1A" w:rsidRDefault="003C55C0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6B2D1A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4A639D" w:rsidRPr="006B2D1A">
              <w:rPr>
                <w:rFonts w:asciiTheme="majorBidi" w:hAnsiTheme="majorBidi"/>
                <w:sz w:val="24"/>
                <w:szCs w:val="24"/>
                <w:cs/>
              </w:rPr>
              <w:t>กันยายน</w:t>
            </w:r>
          </w:p>
        </w:tc>
      </w:tr>
      <w:tr w:rsidR="00CB54E8" w:rsidRPr="006B2D1A" w14:paraId="782FDB5A" w14:textId="77777777" w:rsidTr="00DD54B2">
        <w:trPr>
          <w:tblHeader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75F8685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8788F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F5AA10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A16C9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098D0F2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94A908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F257EEE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3674C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81EABBF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AF8FC3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AE95B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4726C5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71DD1" w14:textId="77777777" w:rsidR="00CB54E8" w:rsidRPr="006B2D1A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D059AC" w:rsidRPr="006B2D1A" w14:paraId="0D0E7F45" w14:textId="77777777" w:rsidTr="00A83679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B8C67C" w14:textId="5C22ABBA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349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คุณธนพล บุญวรุตม์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A37BF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D82C77" w14:textId="69D5DF66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กรรมการบริษัท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EBAB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BE682F" w14:textId="4CE82FC9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F9B2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E01D5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20A8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A2C1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B3D4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AF0C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5269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355BC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310F5565" w14:textId="77777777" w:rsidTr="00A83679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35205C" w14:textId="4BDA0B5D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3492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715EF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812142" w14:textId="396C26D1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5A1FF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848875" w14:textId="027E02CC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ต่อปี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73BBA9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8F2FCFD" w14:textId="724E8719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</w:t>
            </w:r>
            <w:r w:rsidR="00D517F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E05167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9F8794" w14:textId="3E46762E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210438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ABAECF" w14:textId="309A0D8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</w:t>
            </w:r>
            <w:r w:rsidR="00D517F1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E2C91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E089B3" w14:textId="7BBBE48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D059AC" w:rsidRPr="006B2D1A" w14:paraId="3966ED20" w14:textId="77777777" w:rsidTr="000734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ED939B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4888F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37BB7B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2015F4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F71B49" w14:textId="77777777" w:rsidR="00D059AC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DEC411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114A675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287BC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5DF7BD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5C93A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359F6B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31B48C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E82F2E" w14:textId="77777777" w:rsidR="00D059AC" w:rsidRPr="00073492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64C8531F" w14:textId="77777777" w:rsidTr="0007349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FEF26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6F44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F5EF8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20C3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CA95F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E7AFE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53C08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CFD4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5EC7F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B44B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F7504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0B2E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C175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6BBB1B6A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429C96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1FE83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1BFBD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A397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9C1F9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5B48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9ABD5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E6B7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4DFBF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C8FC7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8B309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4AB6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C0B3B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05982178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417AA9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F8511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4B272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A20E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3CB23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8E4E6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61F45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E7BFA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AFD11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F554E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C62517" w14:textId="0E18FABA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9A5A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A5617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8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143</w:t>
            </w:r>
          </w:p>
        </w:tc>
      </w:tr>
      <w:tr w:rsidR="00D059AC" w:rsidRPr="006B2D1A" w14:paraId="63E74AB0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489DE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EB8A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EC3A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571A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6506B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BFF44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0BE29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FFE88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87AB8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CC2DE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09411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40C1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31FBEC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1DC63DD6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B2923B8" w14:textId="77777777" w:rsidR="00D059AC" w:rsidRPr="006B2D1A" w:rsidRDefault="00D059AC" w:rsidP="00D059AC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ค่าเช่ารถยนต์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4C254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3E1F8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C73F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0A3A4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A845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262FF0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F779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FB4B2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EB73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486F1C" w14:textId="065C3414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B57B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C1F44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2,278</w:t>
            </w:r>
          </w:p>
        </w:tc>
      </w:tr>
      <w:tr w:rsidR="00D059AC" w:rsidRPr="006B2D1A" w14:paraId="63FDFC1A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93F0AFD" w14:textId="77777777" w:rsidR="00D059AC" w:rsidRPr="006B2D1A" w:rsidRDefault="00D059AC" w:rsidP="00D059A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57A5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83C4D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3F08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D0601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3FAE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BE070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0628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7167E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AB067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23FA5D" w14:textId="1A469DA3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8BAA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2D255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71</w:t>
            </w:r>
          </w:p>
        </w:tc>
      </w:tr>
      <w:tr w:rsidR="00D059AC" w:rsidRPr="006B2D1A" w14:paraId="6385351F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1BD6390" w14:textId="77777777" w:rsidR="00D059AC" w:rsidRPr="006B2D1A" w:rsidRDefault="00D059AC" w:rsidP="00D059A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ค่าทำความสะอาด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A1574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9E92C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13DC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5C97B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355B2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6F7349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A93D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F6CEB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65F98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C21C9C4" w14:textId="639B3BFE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6405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2019A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432</w:t>
            </w:r>
          </w:p>
        </w:tc>
      </w:tr>
      <w:tr w:rsidR="00D059AC" w:rsidRPr="006B2D1A" w14:paraId="4BCBE290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853C01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FD771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CF934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24C1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3E99E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A3E52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</w:tcPr>
          <w:p w14:paraId="0D9ACAA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D5F6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722D4F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675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5168B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42C0668" w14:textId="3F4D164C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FEA54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F16E13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2,781</w:t>
            </w:r>
          </w:p>
        </w:tc>
      </w:tr>
      <w:tr w:rsidR="00D059AC" w:rsidRPr="006B2D1A" w14:paraId="13A0898A" w14:textId="77777777" w:rsidTr="00DD54B2">
        <w:trPr>
          <w:trHeight w:val="16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5A12C8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36129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749CC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02BC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8D54A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F65EB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9B911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991D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FDD72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34B7E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80221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A97C6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16CC1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4BDFA326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0C93E4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เดลต้า สมาร์ท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67577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3BEC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0BDCB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1F70A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1D9D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7FBE4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B3EFE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0754A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47351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CC12C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F89C3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8E51A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59C4C42D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D82D21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แอ๊ดจัสเตอร์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2366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AF331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8C3D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8ED78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EC1D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58E20C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B696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574D5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3FC46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5F42B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E69E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808D9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4FD63401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CA6E8E2" w14:textId="77777777" w:rsidR="00D059AC" w:rsidRPr="006B2D1A" w:rsidRDefault="00D059AC" w:rsidP="00D059A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ค่าสำรวจภัย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10D9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B2BAC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3961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90F21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A4A6D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A04B7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7BB5C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FA3B5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31F1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B8DA9A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B31B4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2A4CE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2,476</w:t>
            </w:r>
          </w:p>
        </w:tc>
      </w:tr>
      <w:tr w:rsidR="00D059AC" w:rsidRPr="006B2D1A" w14:paraId="712A0C87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795F9C8" w14:textId="77777777" w:rsidR="00D059AC" w:rsidRPr="006B2D1A" w:rsidRDefault="00D059AC" w:rsidP="00D059A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ค่าใช้จ่ายจัดการสินไหม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C4B5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023E3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98B1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F9B34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0181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890E1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E32C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1E5BB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0BB5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0FF1B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B7DB2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5F6EC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46D91AE7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52F8C61" w14:textId="77777777" w:rsidR="00D059AC" w:rsidRPr="006B2D1A" w:rsidRDefault="00D059AC" w:rsidP="00D059A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และค่าสำรวจจาก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29507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0960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7AE1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2E2FE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157D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0C3842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2D7F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12FC8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6DFDC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D095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B3C5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56E69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057671F0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1E9E6EA" w14:textId="77777777" w:rsidR="00D059AC" w:rsidRPr="006B2D1A" w:rsidRDefault="00D059AC" w:rsidP="00D059A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การรับประกันภัย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C4E1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5B985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074A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B93C3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47A6E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ACA1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82DA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C09D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22D42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19B7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26AA2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5B812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969</w:t>
            </w:r>
          </w:p>
        </w:tc>
      </w:tr>
      <w:tr w:rsidR="00D059AC" w:rsidRPr="006B2D1A" w14:paraId="5B0FC9CC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BFDC394" w14:textId="77777777" w:rsidR="00D059AC" w:rsidRPr="006B2D1A" w:rsidRDefault="00D059AC" w:rsidP="00D059AC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44D1D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3407F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22722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826A2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F638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9707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CFAF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5DA1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C428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81FCC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B4B2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0F612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3,445</w:t>
            </w:r>
          </w:p>
        </w:tc>
      </w:tr>
      <w:tr w:rsidR="00D059AC" w:rsidRPr="006B2D1A" w14:paraId="542E30DC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7BD77C5" w14:textId="77777777" w:rsidR="00D059AC" w:rsidRPr="006B2D1A" w:rsidRDefault="00D059AC" w:rsidP="00D059A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8802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4A46B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87CAC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7BD8B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6A25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E37E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4368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D5C3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E7B58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AAB3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7544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8952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442293AE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B155D5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40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สำนักงานกฎหมาย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A77E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C75DB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4270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3A0BB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F381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2781D2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2531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3AFDA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23ED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1C75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A7EB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C58A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5660E93D" w14:textId="77777777" w:rsidTr="00DD54B2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D8858D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เอส.พี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แอนด์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หลุยส์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5401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399D3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51D4A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57B39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1155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ECE1C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F79F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6182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A93E7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8BB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AFC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8B7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59AC" w:rsidRPr="006B2D1A" w14:paraId="58CC4417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EE0B72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ค่าธรรมเนียมอื่น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F45E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88CC7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18B14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566FB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07FD9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998AD5" w14:textId="4BF84CC9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7017E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528D0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92CA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28D62" w14:textId="0DF17556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C17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8DC6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80</w:t>
            </w:r>
          </w:p>
        </w:tc>
      </w:tr>
      <w:tr w:rsidR="00D059AC" w:rsidRPr="006B2D1A" w14:paraId="6A08CB0C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5D1D0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FFE0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1DE0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FEAA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797A9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607A4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3FA8A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68EC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1015E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25F06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8467F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4A88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1EEF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D059AC" w:rsidRPr="006B2D1A" w14:paraId="1F15CE5E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E62855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ซูการ์ บีช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A24FB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D91C1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17547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0FC5A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F480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1B07A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00E2E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0DF7A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E2E14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8C37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0B82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581E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D059AC" w:rsidRPr="006B2D1A" w14:paraId="287CC2CB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9AB64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คอนโดมิเนียม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EA7B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85EC7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CDF6F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8811E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23E99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C6214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F844C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73CD9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36D1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C73D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4648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968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D059AC" w:rsidRPr="006B2D1A" w14:paraId="76033305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49AD3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876ED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4607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E467D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70F4C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A72C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C2B80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1BB08E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50E54B" w14:textId="53395B5D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79407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AA12D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334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96DF5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26</w:t>
            </w:r>
          </w:p>
        </w:tc>
      </w:tr>
      <w:tr w:rsidR="00D059AC" w:rsidRPr="006B2D1A" w14:paraId="12EACEF1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3C930E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662A5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2FB2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8FAC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888D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B5976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7F718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38A7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54783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570B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0D01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B555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D524A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059AC" w:rsidRPr="006B2D1A" w14:paraId="03741D59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11AB9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 ศัลวิธาน พลาซ่า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F0E15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0117B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7131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A4CDE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7CABC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D6D15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2A3E4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A4798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5CF8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8734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BF5F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8BA6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059AC" w:rsidRPr="006B2D1A" w14:paraId="0D11D642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896929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Pr="006B2D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824142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0E66B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7E10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D0EC9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1119EC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1C4E0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E9129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7C0F3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08654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E0AB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3C9D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31F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059AC" w:rsidRPr="006B2D1A" w14:paraId="38B7A651" w14:textId="77777777" w:rsidTr="00DD54B2">
        <w:trPr>
          <w:trHeight w:val="36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055495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2D1A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EA69C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E846AA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BD467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405BC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0E558F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F52E7B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051539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0C2551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066C6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738550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DF733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912EA8" w14:textId="77777777" w:rsidR="00D059AC" w:rsidRPr="006B2D1A" w:rsidRDefault="00D059AC" w:rsidP="00D05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B2D1A">
              <w:rPr>
                <w:rFonts w:asciiTheme="majorBidi" w:eastAsia="Cordia New" w:hAnsiTheme="majorBidi" w:cstheme="majorBidi"/>
                <w:sz w:val="24"/>
                <w:szCs w:val="24"/>
              </w:rPr>
              <w:t>2</w:t>
            </w:r>
          </w:p>
        </w:tc>
      </w:tr>
    </w:tbl>
    <w:p w14:paraId="5963E156" w14:textId="77777777" w:rsidR="00F77955" w:rsidRDefault="00F77955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3FE8A12E" w14:textId="5CC05403" w:rsidR="00EF6FDE" w:rsidRDefault="0034212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342123">
        <w:rPr>
          <w:rFonts w:ascii="Angsana New" w:hAnsi="Angsana New"/>
          <w:sz w:val="28"/>
          <w:szCs w:val="28"/>
          <w:cs/>
        </w:rPr>
        <w:lastRenderedPageBreak/>
        <w:t xml:space="preserve">เนื่องจากการเปลี่ยนแปลงกลุ่มผู้ถือหุ้นและผู้บริหารของบริษัทตั้งแต่เดือนกุมภาพันธ์ </w:t>
      </w:r>
      <w:r>
        <w:rPr>
          <w:rFonts w:ascii="Angsana New" w:hAnsi="Angsana New"/>
          <w:sz w:val="28"/>
          <w:szCs w:val="28"/>
        </w:rPr>
        <w:t>2562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342123">
        <w:rPr>
          <w:rFonts w:ascii="Angsana New" w:hAnsi="Angsana New"/>
          <w:sz w:val="28"/>
          <w:szCs w:val="28"/>
          <w:cs/>
        </w:rPr>
        <w:t>ทำให้บริษัท</w:t>
      </w:r>
      <w:r w:rsidRPr="00342123">
        <w:rPr>
          <w:rFonts w:ascii="Angsana New" w:hAnsi="Angsana New" w:hint="cs"/>
          <w:sz w:val="28"/>
          <w:szCs w:val="28"/>
          <w:cs/>
        </w:rPr>
        <w:t>ที่เคยเป็นบริษัท</w:t>
      </w:r>
      <w:r w:rsidRPr="00342123">
        <w:rPr>
          <w:rFonts w:ascii="Angsana New" w:hAnsi="Angsana New"/>
          <w:sz w:val="28"/>
          <w:szCs w:val="28"/>
          <w:cs/>
        </w:rPr>
        <w:t>ที่เกี่ยวข้องกัน</w:t>
      </w:r>
      <w:r w:rsidRPr="00342123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342123">
        <w:rPr>
          <w:rFonts w:ascii="Angsana New" w:hAnsi="Angsana New"/>
          <w:sz w:val="28"/>
          <w:szCs w:val="28"/>
        </w:rPr>
        <w:t xml:space="preserve">2561 </w:t>
      </w:r>
      <w:r w:rsidRPr="00342123">
        <w:rPr>
          <w:rFonts w:ascii="Angsana New" w:hAnsi="Angsana New"/>
          <w:sz w:val="28"/>
          <w:szCs w:val="28"/>
          <w:cs/>
        </w:rPr>
        <w:t>ไม่ได้เป็นบริษัทที่เกี่ยวข้องกัน</w:t>
      </w:r>
      <w:r>
        <w:rPr>
          <w:rFonts w:ascii="Angsana New" w:hAnsi="Angsana New" w:hint="cs"/>
          <w:sz w:val="28"/>
          <w:szCs w:val="28"/>
          <w:cs/>
        </w:rPr>
        <w:t xml:space="preserve">อีกต่อไป </w:t>
      </w:r>
      <w:r w:rsidRPr="00342123">
        <w:rPr>
          <w:rFonts w:ascii="Angsana New" w:hAnsi="Angsana New"/>
          <w:sz w:val="28"/>
          <w:szCs w:val="28"/>
          <w:cs/>
        </w:rPr>
        <w:t>นับตั้งแต่วันที่มีการเปลี่ยนแปลงกลุ่มผู้</w:t>
      </w:r>
      <w:r w:rsidRPr="00342123">
        <w:rPr>
          <w:rFonts w:ascii="Angsana New" w:hAnsi="Angsana New" w:hint="cs"/>
          <w:sz w:val="28"/>
          <w:szCs w:val="28"/>
          <w:cs/>
        </w:rPr>
        <w:t>ถือหุ้นและผู้</w:t>
      </w:r>
      <w:r w:rsidRPr="00342123">
        <w:rPr>
          <w:rFonts w:ascii="Angsana New" w:hAnsi="Angsana New"/>
          <w:sz w:val="28"/>
          <w:szCs w:val="28"/>
          <w:cs/>
        </w:rPr>
        <w:t>บริหาร</w:t>
      </w:r>
    </w:p>
    <w:p w14:paraId="78744F9C" w14:textId="50AAB4D8" w:rsidR="00C37335" w:rsidRPr="006B2D1A" w:rsidRDefault="00C37335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B2D1A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ค่าตอบแทนที่เป็นตัวเงินของผู้บริหารสำหรับ</w:t>
      </w:r>
      <w:r w:rsidR="005D434E" w:rsidRPr="006B2D1A">
        <w:rPr>
          <w:rFonts w:ascii="Angsana New" w:hAnsi="Angsana New"/>
          <w:sz w:val="28"/>
          <w:szCs w:val="28"/>
          <w:cs/>
        </w:rPr>
        <w:t>งวดสามเดือน</w:t>
      </w:r>
      <w:r w:rsidR="004A639D" w:rsidRPr="006B2D1A">
        <w:rPr>
          <w:rFonts w:ascii="Angsana New" w:hAnsi="Angsana New" w:hint="cs"/>
          <w:sz w:val="28"/>
          <w:szCs w:val="28"/>
          <w:cs/>
        </w:rPr>
        <w:t>และเก้า</w:t>
      </w:r>
      <w:r w:rsidR="003E2C0D" w:rsidRPr="006B2D1A">
        <w:rPr>
          <w:rFonts w:ascii="Angsana New" w:hAnsi="Angsana New" w:hint="cs"/>
          <w:sz w:val="28"/>
          <w:szCs w:val="28"/>
          <w:cs/>
        </w:rPr>
        <w:t>เดือน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6735A" w:rsidRPr="006B2D1A">
        <w:rPr>
          <w:rFonts w:ascii="Angsana New" w:hAnsi="Angsana New"/>
          <w:sz w:val="28"/>
          <w:szCs w:val="28"/>
        </w:rPr>
        <w:t xml:space="preserve">30 </w:t>
      </w:r>
      <w:r w:rsidR="004A639D" w:rsidRPr="006B2D1A">
        <w:rPr>
          <w:rFonts w:ascii="Angsana New" w:hAnsi="Angsana New"/>
          <w:sz w:val="28"/>
          <w:szCs w:val="28"/>
          <w:cs/>
        </w:rPr>
        <w:t>กันยายน</w:t>
      </w:r>
      <w:r w:rsidR="0096735A" w:rsidRPr="006B2D1A">
        <w:rPr>
          <w:rFonts w:ascii="Angsana New" w:hAnsi="Angsana New"/>
          <w:sz w:val="28"/>
          <w:szCs w:val="28"/>
          <w:cs/>
        </w:rPr>
        <w:t xml:space="preserve"> </w:t>
      </w:r>
      <w:r w:rsidR="0096735A" w:rsidRPr="006B2D1A">
        <w:rPr>
          <w:rFonts w:ascii="Angsana New" w:hAnsi="Angsana New"/>
          <w:sz w:val="28"/>
          <w:szCs w:val="28"/>
        </w:rPr>
        <w:t>2562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 และ </w:t>
      </w:r>
      <w:r w:rsidR="005D434E" w:rsidRPr="006B2D1A">
        <w:rPr>
          <w:rFonts w:ascii="Angsana New" w:hAnsi="Angsana New"/>
          <w:sz w:val="28"/>
          <w:szCs w:val="28"/>
        </w:rPr>
        <w:t>256</w:t>
      </w:r>
      <w:r w:rsidR="00592366" w:rsidRPr="006B2D1A">
        <w:rPr>
          <w:rFonts w:ascii="Angsana New" w:hAnsi="Angsana New"/>
          <w:sz w:val="28"/>
          <w:szCs w:val="28"/>
        </w:rPr>
        <w:t>1</w:t>
      </w:r>
      <w:r w:rsidR="005D434E" w:rsidRPr="006B2D1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7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E2C0D" w:rsidRPr="006B2D1A" w14:paraId="2C7EE89E" w14:textId="77777777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11EF9E0" w14:textId="77777777" w:rsidR="003E2C0D" w:rsidRPr="006B2D1A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64D6EC" w14:textId="77777777" w:rsidR="003E2C0D" w:rsidRPr="006B2D1A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5FFB1" w14:textId="77777777" w:rsidR="003E2C0D" w:rsidRPr="006B2D1A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E2C0D" w:rsidRPr="006B2D1A" w14:paraId="57A33981" w14:textId="77777777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BAEBB89" w14:textId="77777777" w:rsidR="003E2C0D" w:rsidRPr="006B2D1A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D2AD9" w14:textId="77777777" w:rsidR="003E2C0D" w:rsidRPr="006B2D1A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18387" w14:textId="77777777" w:rsidR="0002387E" w:rsidRPr="006B2D1A" w:rsidRDefault="003E2C0D" w:rsidP="003E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A5F8A77" w14:textId="77777777" w:rsidR="003E2C0D" w:rsidRPr="006B2D1A" w:rsidRDefault="003E2C0D" w:rsidP="003E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6B2D1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639D" w:rsidRPr="006B2D1A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FC873" w14:textId="77777777" w:rsidR="003E2C0D" w:rsidRPr="006B2D1A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9E015" w14:textId="77777777" w:rsidR="0002387E" w:rsidRPr="006B2D1A" w:rsidRDefault="004A639D" w:rsidP="003E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</w:t>
            </w:r>
            <w:r w:rsidR="003E2C0D"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  <w:p w14:paraId="3CA66CA8" w14:textId="77777777" w:rsidR="003E2C0D" w:rsidRPr="006B2D1A" w:rsidRDefault="003E2C0D" w:rsidP="003E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6B2D1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639D" w:rsidRPr="006B2D1A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3E2C0D" w:rsidRPr="006B2D1A" w14:paraId="406EAF46" w14:textId="77777777" w:rsidTr="00D2292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BE1E6DA" w14:textId="77777777" w:rsidR="003E2C0D" w:rsidRPr="006B2D1A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1FCA2" w14:textId="77777777" w:rsidR="003E2C0D" w:rsidRPr="006B2D1A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5989D" w14:textId="77777777" w:rsidR="003E2C0D" w:rsidRPr="006B2D1A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3E2C0D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C76A2" w14:textId="77777777" w:rsidR="003E2C0D" w:rsidRPr="006B2D1A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D3FF627" w14:textId="77777777" w:rsidR="003E2C0D" w:rsidRPr="006B2D1A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3E2C0D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2ECB7" w14:textId="77777777" w:rsidR="003E2C0D" w:rsidRPr="006B2D1A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BD00B4F" w14:textId="77777777" w:rsidR="003E2C0D" w:rsidRPr="006B2D1A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8B287D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EC5F2" w14:textId="77777777" w:rsidR="003E2C0D" w:rsidRPr="006B2D1A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0C8C4A" w14:textId="77777777" w:rsidR="003E2C0D" w:rsidRPr="006B2D1A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3E2C0D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</w:tr>
      <w:tr w:rsidR="000E1F08" w:rsidRPr="006B2D1A" w14:paraId="18CFA080" w14:textId="77777777" w:rsidTr="00FC6D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46F9B4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65019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A388" w14:textId="313A7816" w:rsidR="000E1F08" w:rsidRPr="006B2D1A" w:rsidRDefault="00E80EB4" w:rsidP="00B2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8,527</w:t>
            </w:r>
            <w:r w:rsidR="000E1F08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DD40B7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08A20B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3,090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3D6539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6124C2" w14:textId="253A3BC3" w:rsidR="000E1F08" w:rsidRPr="00B246AA" w:rsidRDefault="002260C1" w:rsidP="00B2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6AA">
              <w:rPr>
                <w:rFonts w:asciiTheme="majorBidi" w:eastAsia="Cordia New" w:hAnsiTheme="majorBidi" w:cstheme="majorBidi"/>
                <w:sz w:val="28"/>
                <w:szCs w:val="28"/>
              </w:rPr>
              <w:t>14,</w:t>
            </w:r>
            <w:r w:rsidR="00B246AA" w:rsidRPr="00B246AA">
              <w:rPr>
                <w:rFonts w:asciiTheme="majorBidi" w:eastAsia="Cordia New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CBF347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0CB99" w14:textId="79296C94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9,091</w:t>
            </w:r>
            <w:r w:rsidR="00C70019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E1F08" w:rsidRPr="006B2D1A" w14:paraId="0D9FE5F5" w14:textId="77777777" w:rsidTr="00FC6D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4D01E6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4EC59F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4259" w14:textId="3A485556" w:rsidR="000E1F08" w:rsidRPr="006B2D1A" w:rsidRDefault="00E80EB4" w:rsidP="008B7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549</w:t>
            </w:r>
            <w:r w:rsidR="000E1F08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E2528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41452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C6EBE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170DF" w14:textId="7100569B" w:rsidR="000E1F08" w:rsidRPr="00B246A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6AA">
              <w:rPr>
                <w:rFonts w:asciiTheme="majorBidi" w:eastAsia="Cordia New" w:hAnsiTheme="majorBidi" w:cstheme="majorBidi"/>
                <w:sz w:val="28"/>
                <w:szCs w:val="28"/>
              </w:rPr>
              <w:t>1,513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412F9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8ACF4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539</w:t>
            </w:r>
          </w:p>
        </w:tc>
      </w:tr>
      <w:tr w:rsidR="000E1F08" w:rsidRPr="006B2D1A" w14:paraId="69B4E565" w14:textId="77777777" w:rsidTr="00FC6D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45AF43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16D36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A296" w14:textId="2B2B928A" w:rsidR="000E1F08" w:rsidRPr="006B2D1A" w:rsidRDefault="008B7607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(13</w:t>
            </w:r>
            <w:r w:rsidR="00E80EB4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0E1F08"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15129B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7B467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50A311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8CA03D" w14:textId="61AEC07C" w:rsidR="000E1F08" w:rsidRPr="00B246A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246AA"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C0E90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F79250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396</w:t>
            </w:r>
          </w:p>
        </w:tc>
      </w:tr>
      <w:tr w:rsidR="000E1F08" w:rsidRPr="006B2D1A" w14:paraId="50C159B0" w14:textId="77777777" w:rsidTr="00FC6D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D147D4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B2D1A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D7EB0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1E447" w14:textId="7FFB95A7" w:rsidR="000E1F08" w:rsidRPr="00D70F85" w:rsidRDefault="00E80EB4" w:rsidP="00E80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8F566D" w14:textId="77777777" w:rsidR="000E1F08" w:rsidRPr="00D70F85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F37D40" w14:textId="77777777" w:rsidR="000E1F08" w:rsidRPr="00D70F85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70F85">
              <w:rPr>
                <w:rFonts w:asciiTheme="majorBidi" w:eastAsia="Cordia New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18B839" w14:textId="77777777" w:rsidR="000E1F08" w:rsidRPr="00D70F85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0307B" w14:textId="2B35BAE9" w:rsidR="000E1F08" w:rsidRPr="00B246AA" w:rsidRDefault="002260C1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246AA">
              <w:rPr>
                <w:rFonts w:asciiTheme="majorBidi" w:eastAsia="Cordia New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0CD5A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42DA66" w14:textId="77777777" w:rsidR="000E1F08" w:rsidRPr="006B2D1A" w:rsidDel="00CE63E9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eastAsia="Cordia New" w:hAnsiTheme="majorBidi" w:cstheme="majorBidi"/>
                <w:sz w:val="28"/>
                <w:szCs w:val="28"/>
              </w:rPr>
              <w:t>227</w:t>
            </w:r>
          </w:p>
        </w:tc>
      </w:tr>
      <w:tr w:rsidR="000E1F08" w:rsidRPr="006B2D1A" w14:paraId="1E0248D3" w14:textId="77777777" w:rsidTr="00FC6D9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A9E97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 w:rsidRPr="006B2D1A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C2BEAD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9D90C" w14:textId="2BD6E002" w:rsidR="000E1F08" w:rsidRPr="00D70F85" w:rsidRDefault="00314F3A" w:rsidP="00226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A89846" w14:textId="77777777" w:rsidR="000E1F08" w:rsidRPr="00D70F85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67319" w14:textId="75B84B61" w:rsidR="000E1F08" w:rsidRPr="00D70F85" w:rsidRDefault="00BF121B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DA4C5C" w14:textId="77777777" w:rsidR="000E1F08" w:rsidRPr="00D70F85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B07428" w14:textId="53F22098" w:rsidR="000E1F08" w:rsidRPr="00B246AA" w:rsidRDefault="00314F3A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523C9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1A963C" w14:textId="3C645001" w:rsidR="000E1F08" w:rsidRPr="006B2D1A" w:rsidRDefault="00BF121B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="006702BD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</w:tr>
      <w:tr w:rsidR="000E1F08" w:rsidRPr="004A6782" w14:paraId="17FE8703" w14:textId="77777777" w:rsidTr="0009717F">
        <w:trPr>
          <w:trHeight w:val="3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B09600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2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77658E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7FAD1C" w14:textId="7586B0C4" w:rsidR="000E1F08" w:rsidRPr="006B2D1A" w:rsidRDefault="00314F3A" w:rsidP="00B2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0F1AC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7E43FE9" w14:textId="7D863D36" w:rsidR="000E1F08" w:rsidRPr="006B2D1A" w:rsidRDefault="006702BD" w:rsidP="00BF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</w:t>
            </w:r>
            <w:r w:rsidR="00BF12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47AD4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198DECC" w14:textId="10171061" w:rsidR="000E1F08" w:rsidRPr="006B2D1A" w:rsidRDefault="00B246AA" w:rsidP="00B246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15,9</w:t>
            </w:r>
            <w:r w:rsidR="00314F3A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81265" w14:textId="77777777" w:rsidR="000E1F08" w:rsidRPr="006B2D1A" w:rsidRDefault="000E1F08" w:rsidP="000E1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AD6A82C" w14:textId="05A09814" w:rsidR="000E1F08" w:rsidRPr="00ED727C" w:rsidRDefault="006702BD" w:rsidP="00BF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10,</w:t>
            </w:r>
            <w:r w:rsidR="00BF121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429</w:t>
            </w:r>
          </w:p>
        </w:tc>
      </w:tr>
    </w:tbl>
    <w:p w14:paraId="606BA72B" w14:textId="77777777" w:rsidR="00BE29D7" w:rsidRPr="007A3CD0" w:rsidRDefault="00263326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7A3CD0">
        <w:rPr>
          <w:b/>
          <w:bCs/>
          <w:u w:val="none"/>
          <w:cs/>
        </w:rPr>
        <w:t>เงิน</w:t>
      </w:r>
      <w:r w:rsidR="00B114C1" w:rsidRPr="007A3CD0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2"/>
        <w:gridCol w:w="1530"/>
        <w:gridCol w:w="236"/>
        <w:gridCol w:w="1564"/>
      </w:tblGrid>
      <w:tr w:rsidR="00717871" w:rsidRPr="007A3CD0" w14:paraId="22C28840" w14:textId="77777777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CF9024D" w14:textId="77777777" w:rsidR="00AB4B0E" w:rsidRPr="007A3CD0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A0A1C" w14:textId="77777777" w:rsidR="00AB4B0E" w:rsidRPr="007A3CD0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7A3CD0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7A3CD0" w14:paraId="031788F1" w14:textId="77777777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BF1BBF2" w14:textId="77777777" w:rsidR="005D434E" w:rsidRPr="007A3CD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EB56" w14:textId="77777777" w:rsidR="005D434E" w:rsidRPr="007A3CD0" w:rsidRDefault="007D7E52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639D" w:rsidRPr="007A3CD0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5D434E"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D434E"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7A3CD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81377" w14:textId="77777777" w:rsidR="005D434E" w:rsidRPr="007A3CD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F922C" w14:textId="77777777" w:rsidR="005D434E" w:rsidRPr="007A3CD0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A3C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7A3CD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7A3CD0" w14:paraId="71D10438" w14:textId="77777777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8ED28B1" w14:textId="77777777" w:rsidR="00C536B5" w:rsidRPr="007A3CD0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F68" w14:textId="6A8BAED0" w:rsidR="00C536B5" w:rsidRPr="007A3CD0" w:rsidRDefault="002638F1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736935" w14:textId="77777777" w:rsidR="00C536B5" w:rsidRPr="007A3CD0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097FCFB" w14:textId="77777777" w:rsidR="00C536B5" w:rsidRPr="007A3CD0" w:rsidRDefault="001804F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20</w:t>
            </w:r>
          </w:p>
        </w:tc>
      </w:tr>
      <w:tr w:rsidR="00717871" w:rsidRPr="007A3CD0" w14:paraId="496B625C" w14:textId="77777777" w:rsidTr="004E3B56">
        <w:trPr>
          <w:trHeight w:val="4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7A9BCCC7" w14:textId="77777777" w:rsidR="00C536B5" w:rsidRPr="007A3CD0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A3CD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F8FC" w14:textId="13857795" w:rsidR="00E8212E" w:rsidRPr="007A3CD0" w:rsidRDefault="002638F1" w:rsidP="00263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28,962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5BBDC7" w14:textId="77777777" w:rsidR="00C536B5" w:rsidRPr="007A3CD0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14:paraId="5E8C5A27" w14:textId="77777777" w:rsidR="00C536B5" w:rsidRPr="007A3CD0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A3CD0">
              <w:rPr>
                <w:rFonts w:asciiTheme="majorBidi" w:eastAsia="Cordia New" w:hAnsiTheme="majorBidi" w:cstheme="majorBidi"/>
                <w:sz w:val="28"/>
                <w:szCs w:val="28"/>
              </w:rPr>
              <w:t>59</w:t>
            </w:r>
            <w:r w:rsidR="00C536B5" w:rsidRPr="007A3CD0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1804F6" w:rsidRPr="007A3CD0">
              <w:rPr>
                <w:rFonts w:asciiTheme="majorBidi" w:eastAsia="Cordia New" w:hAnsiTheme="majorBidi" w:cstheme="majorBidi"/>
                <w:sz w:val="28"/>
                <w:szCs w:val="28"/>
              </w:rPr>
              <w:t>470</w:t>
            </w:r>
          </w:p>
        </w:tc>
      </w:tr>
      <w:tr w:rsidR="00717871" w:rsidRPr="005067F3" w14:paraId="75D102A7" w14:textId="77777777" w:rsidTr="004E3B56">
        <w:trPr>
          <w:trHeight w:val="3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37A9353F" w14:textId="77777777" w:rsidR="00C536B5" w:rsidRPr="007A3CD0" w:rsidRDefault="00C536B5" w:rsidP="00F35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7A3C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6C72D9" w14:textId="33CD2590" w:rsidR="00C536B5" w:rsidRPr="007A3CD0" w:rsidRDefault="00421DF7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A3C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29</w:t>
            </w:r>
            <w:r w:rsidR="000633DF" w:rsidRPr="007A3C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</w:t>
            </w:r>
            <w:r w:rsidRPr="007A3C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092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7EDB2D" w14:textId="77777777" w:rsidR="00C536B5" w:rsidRPr="007A3CD0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B405C" w14:textId="77777777" w:rsidR="00C536B5" w:rsidRPr="00DB65A3" w:rsidRDefault="00B91DE8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A3C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59,490</w:t>
            </w:r>
          </w:p>
        </w:tc>
      </w:tr>
    </w:tbl>
    <w:p w14:paraId="0652C9FB" w14:textId="311B5B48" w:rsidR="00A83679" w:rsidRDefault="00A83679" w:rsidP="00A83679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01899C5F" w14:textId="1740995E" w:rsidR="00A83679" w:rsidRDefault="00A83679" w:rsidP="00A83679">
      <w:pPr>
        <w:rPr>
          <w:rFonts w:cs="Arial"/>
          <w:cs/>
          <w:lang w:val="th-TH"/>
        </w:rPr>
      </w:pPr>
    </w:p>
    <w:p w14:paraId="24486F1D" w14:textId="09DB60DA" w:rsidR="00A83679" w:rsidRDefault="00A83679" w:rsidP="00A83679">
      <w:pPr>
        <w:rPr>
          <w:rFonts w:cs="Arial"/>
          <w:cs/>
          <w:lang w:val="th-TH"/>
        </w:rPr>
      </w:pPr>
    </w:p>
    <w:p w14:paraId="401F3498" w14:textId="08317F8E" w:rsidR="00A83679" w:rsidRDefault="00A83679" w:rsidP="00A83679">
      <w:pPr>
        <w:rPr>
          <w:rFonts w:cs="Arial"/>
          <w:cs/>
          <w:lang w:val="th-TH"/>
        </w:rPr>
      </w:pPr>
    </w:p>
    <w:p w14:paraId="6DF71B96" w14:textId="3BEA41C1" w:rsidR="00A83679" w:rsidRDefault="00A83679" w:rsidP="00A83679">
      <w:pPr>
        <w:rPr>
          <w:rFonts w:cs="Arial"/>
          <w:cs/>
          <w:lang w:val="th-TH"/>
        </w:rPr>
      </w:pPr>
    </w:p>
    <w:p w14:paraId="24E9511F" w14:textId="25D9DB18" w:rsidR="00A83679" w:rsidRDefault="00A83679" w:rsidP="00A83679">
      <w:pPr>
        <w:rPr>
          <w:rFonts w:cs="Arial"/>
          <w:cs/>
          <w:lang w:val="th-TH"/>
        </w:rPr>
      </w:pPr>
    </w:p>
    <w:p w14:paraId="31B6F07A" w14:textId="52343A1B" w:rsidR="00A83679" w:rsidRDefault="00A83679" w:rsidP="00A83679">
      <w:pPr>
        <w:rPr>
          <w:rFonts w:cs="Arial"/>
          <w:cs/>
          <w:lang w:val="th-TH"/>
        </w:rPr>
      </w:pPr>
    </w:p>
    <w:p w14:paraId="38A60A15" w14:textId="54DD8D29" w:rsidR="00A83679" w:rsidRDefault="00A83679" w:rsidP="00A83679">
      <w:pPr>
        <w:rPr>
          <w:rFonts w:cs="Arial"/>
          <w:cs/>
          <w:lang w:val="th-TH"/>
        </w:rPr>
      </w:pPr>
    </w:p>
    <w:p w14:paraId="527D4D50" w14:textId="2C0BD3B9" w:rsidR="00A83679" w:rsidRDefault="00A83679" w:rsidP="00A83679">
      <w:pPr>
        <w:rPr>
          <w:rFonts w:cs="Arial"/>
          <w:cs/>
          <w:lang w:val="th-TH"/>
        </w:rPr>
      </w:pPr>
    </w:p>
    <w:p w14:paraId="5CC63BFE" w14:textId="3BF86CAB" w:rsidR="00A83679" w:rsidRDefault="00A83679" w:rsidP="00A83679">
      <w:pPr>
        <w:rPr>
          <w:rFonts w:cs="Arial"/>
          <w:cs/>
          <w:lang w:val="th-TH"/>
        </w:rPr>
      </w:pPr>
    </w:p>
    <w:p w14:paraId="446DBD74" w14:textId="4109E31B" w:rsidR="00A83679" w:rsidRDefault="00A83679" w:rsidP="00A83679">
      <w:pPr>
        <w:rPr>
          <w:rFonts w:cs="Arial"/>
          <w:cs/>
          <w:lang w:val="th-TH"/>
        </w:rPr>
      </w:pPr>
    </w:p>
    <w:p w14:paraId="335A6617" w14:textId="2E0B4DAF" w:rsidR="00A83679" w:rsidRDefault="00A83679" w:rsidP="00A83679">
      <w:pPr>
        <w:rPr>
          <w:rFonts w:cs="Arial"/>
          <w:cs/>
          <w:lang w:val="th-TH"/>
        </w:rPr>
      </w:pPr>
    </w:p>
    <w:p w14:paraId="02AFF770" w14:textId="33B43464" w:rsidR="00A83679" w:rsidRDefault="00A83679" w:rsidP="00A83679">
      <w:pPr>
        <w:rPr>
          <w:rFonts w:cs="Arial"/>
          <w:cs/>
          <w:lang w:val="th-TH"/>
        </w:rPr>
      </w:pPr>
    </w:p>
    <w:p w14:paraId="234ABCB8" w14:textId="0536A7E7" w:rsidR="00A83679" w:rsidRDefault="00A83679" w:rsidP="00A83679">
      <w:pPr>
        <w:rPr>
          <w:rFonts w:cs="Arial"/>
          <w:cs/>
          <w:lang w:val="th-TH"/>
        </w:rPr>
      </w:pPr>
    </w:p>
    <w:p w14:paraId="1CD40038" w14:textId="0C1919C5" w:rsidR="00A83679" w:rsidRDefault="00A83679" w:rsidP="00A83679">
      <w:pPr>
        <w:rPr>
          <w:rFonts w:cs="Arial"/>
          <w:cs/>
          <w:lang w:val="th-TH"/>
        </w:rPr>
      </w:pPr>
    </w:p>
    <w:p w14:paraId="39FE6199" w14:textId="6EF30BE9" w:rsidR="00A83679" w:rsidRDefault="00A83679" w:rsidP="00A83679">
      <w:pPr>
        <w:rPr>
          <w:rFonts w:cs="Arial"/>
          <w:cs/>
          <w:lang w:val="th-TH"/>
        </w:rPr>
      </w:pPr>
    </w:p>
    <w:p w14:paraId="7D1CE7F8" w14:textId="58FC1EE3" w:rsidR="00A83679" w:rsidRDefault="00A83679" w:rsidP="00A83679">
      <w:pPr>
        <w:rPr>
          <w:rFonts w:cs="Arial"/>
          <w:cs/>
          <w:lang w:val="th-TH"/>
        </w:rPr>
      </w:pPr>
    </w:p>
    <w:p w14:paraId="5B39C5CD" w14:textId="5266336C" w:rsidR="00A83679" w:rsidRDefault="00A83679" w:rsidP="00A83679">
      <w:pPr>
        <w:rPr>
          <w:rFonts w:cs="Arial"/>
          <w:cs/>
          <w:lang w:val="th-TH"/>
        </w:rPr>
      </w:pPr>
    </w:p>
    <w:p w14:paraId="35CF89EE" w14:textId="77777777" w:rsidR="00A83679" w:rsidRPr="00A83679" w:rsidRDefault="00A83679" w:rsidP="00A83679">
      <w:pPr>
        <w:rPr>
          <w:cs/>
          <w:lang w:val="th-TH"/>
        </w:rPr>
      </w:pPr>
    </w:p>
    <w:p w14:paraId="6E5FBCD2" w14:textId="38253443" w:rsidR="00435055" w:rsidRPr="00A27088" w:rsidRDefault="00435055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A27088">
        <w:rPr>
          <w:b/>
          <w:bCs/>
          <w:u w:val="none"/>
          <w:cs/>
        </w:rPr>
        <w:lastRenderedPageBreak/>
        <w:t xml:space="preserve">เบี้ยประกันภัยค้างรับ </w:t>
      </w:r>
    </w:p>
    <w:p w14:paraId="69DBC3BD" w14:textId="77777777" w:rsidR="00435055" w:rsidRPr="002638F1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638F1">
        <w:rPr>
          <w:rFonts w:ascii="Angsana New" w:hAnsi="Angsana New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2638F1">
        <w:rPr>
          <w:rFonts w:ascii="Angsana New" w:hAnsi="Angsana New"/>
          <w:sz w:val="28"/>
          <w:szCs w:val="28"/>
          <w:cs/>
        </w:rPr>
        <w:t xml:space="preserve">ณ </w:t>
      </w:r>
      <w:r w:rsidR="00F04269" w:rsidRPr="002638F1">
        <w:rPr>
          <w:rFonts w:ascii="Angsana New" w:hAnsi="Angsana New"/>
          <w:sz w:val="28"/>
          <w:szCs w:val="28"/>
          <w:cs/>
        </w:rPr>
        <w:t xml:space="preserve">วันที่ </w:t>
      </w:r>
      <w:r w:rsidR="00793B13" w:rsidRPr="002638F1">
        <w:rPr>
          <w:rFonts w:ascii="Angsana New" w:hAnsi="Angsana New"/>
          <w:sz w:val="28"/>
          <w:szCs w:val="28"/>
        </w:rPr>
        <w:t>30</w:t>
      </w:r>
      <w:r w:rsidR="005D434E" w:rsidRPr="002638F1">
        <w:rPr>
          <w:rFonts w:ascii="Angsana New" w:hAnsi="Angsana New"/>
          <w:sz w:val="28"/>
          <w:szCs w:val="28"/>
        </w:rPr>
        <w:t xml:space="preserve"> </w:t>
      </w:r>
      <w:r w:rsidR="004A639D" w:rsidRPr="002638F1">
        <w:rPr>
          <w:rFonts w:ascii="Angsana New" w:hAnsi="Angsana New"/>
          <w:sz w:val="28"/>
          <w:szCs w:val="28"/>
          <w:cs/>
        </w:rPr>
        <w:t>กันยายน</w:t>
      </w:r>
      <w:r w:rsidR="005D434E" w:rsidRPr="002638F1">
        <w:rPr>
          <w:rFonts w:ascii="Angsana New" w:hAnsi="Angsana New"/>
          <w:sz w:val="28"/>
          <w:szCs w:val="28"/>
          <w:cs/>
        </w:rPr>
        <w:t xml:space="preserve"> </w:t>
      </w:r>
      <w:r w:rsidR="005D434E" w:rsidRPr="002638F1">
        <w:rPr>
          <w:rFonts w:ascii="Angsana New" w:hAnsi="Angsana New"/>
          <w:sz w:val="28"/>
          <w:szCs w:val="28"/>
        </w:rPr>
        <w:t>256</w:t>
      </w:r>
      <w:r w:rsidR="00C6545A" w:rsidRPr="002638F1">
        <w:rPr>
          <w:rFonts w:ascii="Angsana New" w:hAnsi="Angsana New"/>
          <w:sz w:val="28"/>
          <w:szCs w:val="28"/>
        </w:rPr>
        <w:t>2</w:t>
      </w:r>
      <w:r w:rsidR="005D434E" w:rsidRPr="002638F1">
        <w:rPr>
          <w:rFonts w:ascii="Angsana New" w:hAnsi="Angsana New"/>
          <w:sz w:val="28"/>
          <w:szCs w:val="28"/>
        </w:rPr>
        <w:t xml:space="preserve"> </w:t>
      </w:r>
      <w:r w:rsidR="005D434E" w:rsidRPr="002638F1">
        <w:rPr>
          <w:rFonts w:ascii="Angsana New" w:hAnsi="Angsana New"/>
          <w:sz w:val="28"/>
          <w:szCs w:val="28"/>
          <w:cs/>
        </w:rPr>
        <w:t>และ</w:t>
      </w:r>
      <w:r w:rsidR="00BD6745" w:rsidRPr="002638F1">
        <w:rPr>
          <w:rFonts w:ascii="Angsana New" w:hAnsi="Angsana New"/>
          <w:sz w:val="28"/>
          <w:szCs w:val="28"/>
          <w:cs/>
        </w:rPr>
        <w:t>วันที่</w:t>
      </w:r>
      <w:r w:rsidR="005D434E" w:rsidRPr="002638F1">
        <w:rPr>
          <w:rFonts w:ascii="Angsana New" w:hAnsi="Angsana New"/>
          <w:sz w:val="28"/>
          <w:szCs w:val="28"/>
          <w:cs/>
        </w:rPr>
        <w:t xml:space="preserve"> </w:t>
      </w:r>
      <w:r w:rsidR="0083570B" w:rsidRPr="002638F1">
        <w:rPr>
          <w:rFonts w:ascii="Angsana New" w:hAnsi="Angsana New"/>
          <w:sz w:val="28"/>
          <w:szCs w:val="28"/>
        </w:rPr>
        <w:t xml:space="preserve">31 </w:t>
      </w:r>
      <w:r w:rsidR="0083570B" w:rsidRPr="002638F1">
        <w:rPr>
          <w:rFonts w:ascii="Angsana New" w:hAnsi="Angsana New"/>
          <w:sz w:val="28"/>
          <w:szCs w:val="28"/>
          <w:cs/>
        </w:rPr>
        <w:t xml:space="preserve">ธันวาคม </w:t>
      </w:r>
      <w:r w:rsidR="00C7625A" w:rsidRPr="002638F1">
        <w:rPr>
          <w:rFonts w:ascii="Angsana New" w:hAnsi="Angsana New"/>
          <w:sz w:val="28"/>
          <w:szCs w:val="28"/>
        </w:rPr>
        <w:t>256</w:t>
      </w:r>
      <w:r w:rsidR="00C6545A" w:rsidRPr="002638F1">
        <w:rPr>
          <w:rFonts w:ascii="Angsana New" w:hAnsi="Angsana New"/>
          <w:sz w:val="28"/>
          <w:szCs w:val="28"/>
        </w:rPr>
        <w:t>1</w:t>
      </w:r>
      <w:r w:rsidR="00C7625A" w:rsidRPr="002638F1">
        <w:rPr>
          <w:rFonts w:ascii="Angsana New" w:hAnsi="Angsana New"/>
          <w:sz w:val="28"/>
          <w:szCs w:val="28"/>
        </w:rPr>
        <w:t xml:space="preserve"> </w:t>
      </w:r>
      <w:r w:rsidRPr="002638F1">
        <w:rPr>
          <w:rFonts w:ascii="Angsana New" w:hAnsi="Angsana New"/>
          <w:sz w:val="28"/>
          <w:szCs w:val="28"/>
          <w:cs/>
        </w:rPr>
        <w:t>โดยจำแนกอายุตามเงินต้นที่</w:t>
      </w:r>
      <w:r w:rsidR="00BC1794" w:rsidRPr="002638F1">
        <w:rPr>
          <w:rFonts w:ascii="Angsana New" w:hAnsi="Angsana New" w:hint="cs"/>
          <w:sz w:val="28"/>
          <w:szCs w:val="28"/>
          <w:cs/>
        </w:rPr>
        <w:t xml:space="preserve">    </w:t>
      </w:r>
      <w:r w:rsidRPr="002638F1">
        <w:rPr>
          <w:rFonts w:ascii="Angsana New" w:hAnsi="Angsana New"/>
          <w:sz w:val="28"/>
          <w:szCs w:val="28"/>
          <w:cs/>
        </w:rPr>
        <w:t>ค้างชำระนับตั้งแต่วันครบกำหนดชำระตามกฎหมายว่าด้วยการเก็บเบี้ยประกันภัย มีดังนี้</w:t>
      </w:r>
    </w:p>
    <w:tbl>
      <w:tblPr>
        <w:tblW w:w="9299" w:type="dxa"/>
        <w:tblInd w:w="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005"/>
        <w:gridCol w:w="1527"/>
        <w:gridCol w:w="253"/>
        <w:gridCol w:w="1514"/>
      </w:tblGrid>
      <w:tr w:rsidR="00717871" w:rsidRPr="002638F1" w14:paraId="421FC9ED" w14:textId="77777777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EF128D1" w14:textId="77777777" w:rsidR="00A92F76" w:rsidRPr="002638F1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14:paraId="74B796C4" w14:textId="77777777" w:rsidR="00A92F76" w:rsidRPr="002638F1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2638F1" w14:paraId="5EE9405D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8925227" w14:textId="77777777" w:rsidR="0055171F" w:rsidRPr="002638F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</w:tcPr>
          <w:p w14:paraId="00667FD5" w14:textId="77777777" w:rsidR="0055171F" w:rsidRPr="002638F1" w:rsidRDefault="0096735A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639D" w:rsidRPr="002638F1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14:paraId="7742C3CD" w14:textId="77777777" w:rsidR="0055171F" w:rsidRPr="002638F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14:paraId="575E7CDE" w14:textId="77777777" w:rsidR="0055171F" w:rsidRPr="002638F1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45A" w:rsidRPr="002638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F2EAF" w:rsidRPr="002638F1" w14:paraId="2906677C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5572952" w14:textId="77777777" w:rsidR="003F2EAF" w:rsidRPr="002638F1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8FA17" w14:textId="25E457B1" w:rsidR="003F2EAF" w:rsidRPr="002638F1" w:rsidRDefault="00782443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eastAsia="Cordia New" w:hAnsiTheme="majorBidi"/>
                <w:sz w:val="28"/>
                <w:szCs w:val="28"/>
                <w:cs/>
              </w:rPr>
              <w:t>59</w:t>
            </w: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2638F1">
              <w:rPr>
                <w:rFonts w:asciiTheme="majorBidi" w:eastAsia="Cordia New" w:hAnsiTheme="majorBidi"/>
                <w:sz w:val="28"/>
                <w:szCs w:val="28"/>
                <w:cs/>
              </w:rPr>
              <w:t>735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DFF333F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425DF17F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40,930</w:t>
            </w:r>
          </w:p>
        </w:tc>
      </w:tr>
      <w:tr w:rsidR="003F2EAF" w:rsidRPr="002638F1" w14:paraId="201091B3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75BCCB6C" w14:textId="77777777" w:rsidR="003F2EAF" w:rsidRPr="002638F1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66D4E418" w14:textId="159D69B9" w:rsidR="003F2EAF" w:rsidRPr="002638F1" w:rsidRDefault="00782443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31,867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3F6249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6AAA3DC5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5,513</w:t>
            </w:r>
          </w:p>
        </w:tc>
      </w:tr>
      <w:tr w:rsidR="003F2EAF" w:rsidRPr="002638F1" w14:paraId="610F05AF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36B23F6B" w14:textId="77777777" w:rsidR="003F2EAF" w:rsidRPr="002638F1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30 - 60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6F37B8F8" w14:textId="0888710F" w:rsidR="003F2EAF" w:rsidRPr="002638F1" w:rsidRDefault="00782443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5,035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7BFFEC6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2B9DD55C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9,748</w:t>
            </w:r>
          </w:p>
        </w:tc>
      </w:tr>
      <w:tr w:rsidR="003F2EAF" w:rsidRPr="002638F1" w14:paraId="07851242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859ED8F" w14:textId="77777777" w:rsidR="003F2EAF" w:rsidRPr="002638F1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60 - 90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4CFB3867" w14:textId="64F282D0" w:rsidR="003F2EAF" w:rsidRPr="002638F1" w:rsidRDefault="00782443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3,14</w:t>
            </w:r>
            <w:r w:rsidR="00A27088">
              <w:rPr>
                <w:rFonts w:asciiTheme="majorBidi" w:eastAsia="Cordia New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CAF9CC3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581DBA68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3,540</w:t>
            </w:r>
          </w:p>
        </w:tc>
      </w:tr>
      <w:tr w:rsidR="006D4C22" w:rsidRPr="002638F1" w14:paraId="426F3E6F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71A25BA" w14:textId="77777777" w:rsidR="006D4C22" w:rsidRPr="002638F1" w:rsidRDefault="006D4C22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 90 - 365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61260970" w14:textId="391D8216" w:rsidR="006D4C22" w:rsidRPr="002638F1" w:rsidRDefault="00782443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16,532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08B9" w14:textId="77777777" w:rsidR="006D4C22" w:rsidRPr="002638F1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726C5E6C" w14:textId="77777777" w:rsidR="006D4C22" w:rsidRPr="002638F1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66,786</w:t>
            </w:r>
          </w:p>
        </w:tc>
      </w:tr>
      <w:tr w:rsidR="006D4C22" w:rsidRPr="002638F1" w14:paraId="50AA116A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40BB0310" w14:textId="77777777" w:rsidR="006D4C22" w:rsidRPr="002638F1" w:rsidRDefault="006D4C22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2638F1">
              <w:rPr>
                <w:rFonts w:asciiTheme="majorBidi" w:hAnsiTheme="majorBidi" w:cstheme="majorBidi"/>
                <w:sz w:val="28"/>
                <w:szCs w:val="28"/>
              </w:rPr>
              <w:t xml:space="preserve">365 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</w:tcPr>
          <w:p w14:paraId="61715560" w14:textId="6873BB3B" w:rsidR="006D4C22" w:rsidRPr="002638F1" w:rsidRDefault="00A27088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195,000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388A" w14:textId="77777777" w:rsidR="006D4C22" w:rsidRPr="002638F1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14:paraId="1BB6D8DB" w14:textId="77777777" w:rsidR="006D4C22" w:rsidRPr="002638F1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199,099</w:t>
            </w:r>
          </w:p>
        </w:tc>
      </w:tr>
      <w:tr w:rsidR="003F2EAF" w:rsidRPr="002638F1" w14:paraId="1252E8E4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276AF0C4" w14:textId="77777777" w:rsidR="003F2EAF" w:rsidRPr="002638F1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</w:tcPr>
          <w:p w14:paraId="4CA36033" w14:textId="4D682205" w:rsidR="003F2EAF" w:rsidRPr="002638F1" w:rsidRDefault="00A27088" w:rsidP="00A270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311,311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2AE6BEE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14:paraId="686F5669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325,616</w:t>
            </w:r>
          </w:p>
        </w:tc>
      </w:tr>
      <w:tr w:rsidR="003F2EAF" w:rsidRPr="002638F1" w14:paraId="20723033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11BD3824" w14:textId="77777777" w:rsidR="003F2EAF" w:rsidRPr="002638F1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2638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638F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231F713B" w14:textId="1B01F3ED" w:rsidR="003F2EAF" w:rsidRPr="002638F1" w:rsidRDefault="00A27088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(195,000)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847A819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14:paraId="40087B62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sz w:val="28"/>
                <w:szCs w:val="28"/>
              </w:rPr>
              <w:t>(199,099)</w:t>
            </w:r>
          </w:p>
        </w:tc>
      </w:tr>
      <w:tr w:rsidR="003F2EAF" w:rsidRPr="002638F1" w14:paraId="3A6A71E9" w14:textId="77777777" w:rsidTr="00782443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14:paraId="57AFE6F3" w14:textId="77777777" w:rsidR="003F2EAF" w:rsidRPr="002638F1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2638F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27" w:type="dxa"/>
            <w:tcBorders>
              <w:left w:val="nil"/>
              <w:bottom w:val="double" w:sz="4" w:space="0" w:color="auto"/>
              <w:right w:val="nil"/>
            </w:tcBorders>
          </w:tcPr>
          <w:p w14:paraId="123BCAA0" w14:textId="7B35F3DA" w:rsidR="003F2EAF" w:rsidRPr="002638F1" w:rsidRDefault="00A27088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116,311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AD92781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</w:tcPr>
          <w:p w14:paraId="17CD4F5D" w14:textId="77777777" w:rsidR="003F2EAF" w:rsidRPr="002638F1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2638F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126,517</w:t>
            </w:r>
          </w:p>
        </w:tc>
      </w:tr>
    </w:tbl>
    <w:p w14:paraId="537D6022" w14:textId="08AC8AFF" w:rsidR="004E081A" w:rsidRDefault="00207EAF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638F1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</w:t>
      </w:r>
      <w:r w:rsidRPr="002638F1">
        <w:rPr>
          <w:rFonts w:ascii="Angsana New" w:hAnsi="Angsana New"/>
          <w:spacing w:val="8"/>
          <w:sz w:val="28"/>
          <w:szCs w:val="28"/>
          <w:cs/>
        </w:rPr>
        <w:t xml:space="preserve">กฎหมายว่าด้วยการเก็บเบี้ยประกันภัย 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2638F1">
        <w:rPr>
          <w:rFonts w:ascii="Angsana New" w:hAnsi="Angsana New"/>
          <w:spacing w:val="8"/>
          <w:sz w:val="28"/>
          <w:szCs w:val="28"/>
        </w:rPr>
        <w:t xml:space="preserve">5 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ราย 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793B13" w:rsidRPr="002638F1">
        <w:rPr>
          <w:rFonts w:ascii="Angsana New" w:hAnsi="Angsana New"/>
          <w:spacing w:val="4"/>
          <w:sz w:val="28"/>
          <w:szCs w:val="28"/>
        </w:rPr>
        <w:t>30</w:t>
      </w:r>
      <w:r w:rsidR="00793B13" w:rsidRPr="002638F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4A639D" w:rsidRPr="002638F1">
        <w:rPr>
          <w:rFonts w:ascii="Angsana New" w:hAnsi="Angsana New"/>
          <w:spacing w:val="4"/>
          <w:sz w:val="28"/>
          <w:szCs w:val="28"/>
          <w:cs/>
        </w:rPr>
        <w:t>กันยายน</w:t>
      </w:r>
      <w:r w:rsidR="0055171F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55171F" w:rsidRPr="002638F1">
        <w:rPr>
          <w:rFonts w:ascii="Angsana New" w:hAnsi="Angsana New"/>
          <w:spacing w:val="4"/>
          <w:sz w:val="28"/>
          <w:szCs w:val="28"/>
        </w:rPr>
        <w:t>256</w:t>
      </w:r>
      <w:r w:rsidR="00177211" w:rsidRPr="002638F1">
        <w:rPr>
          <w:rFonts w:ascii="Angsana New" w:hAnsi="Angsana New"/>
          <w:spacing w:val="4"/>
          <w:sz w:val="28"/>
          <w:szCs w:val="28"/>
        </w:rPr>
        <w:t>2</w:t>
      </w:r>
      <w:r w:rsidR="0055171F" w:rsidRPr="002638F1">
        <w:rPr>
          <w:rFonts w:ascii="Angsana New" w:hAnsi="Angsana New"/>
          <w:spacing w:val="4"/>
          <w:sz w:val="28"/>
          <w:szCs w:val="28"/>
        </w:rPr>
        <w:t xml:space="preserve"> </w:t>
      </w:r>
      <w:r w:rsidR="0055171F" w:rsidRPr="002638F1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="0055171F" w:rsidRPr="002638F1">
        <w:rPr>
          <w:rFonts w:ascii="Angsana New" w:hAnsi="Angsana New"/>
          <w:spacing w:val="4"/>
          <w:sz w:val="28"/>
          <w:szCs w:val="28"/>
        </w:rPr>
        <w:t>31</w:t>
      </w:r>
      <w:r w:rsidR="00CA28FA" w:rsidRPr="002638F1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A0556B" w:rsidRPr="002638F1">
        <w:rPr>
          <w:rFonts w:ascii="Angsana New" w:hAnsi="Angsana New"/>
          <w:spacing w:val="4"/>
          <w:sz w:val="28"/>
          <w:szCs w:val="28"/>
        </w:rPr>
        <w:t>256</w:t>
      </w:r>
      <w:r w:rsidR="00177211" w:rsidRPr="002638F1">
        <w:rPr>
          <w:rFonts w:ascii="Angsana New" w:hAnsi="Angsana New"/>
          <w:spacing w:val="4"/>
          <w:sz w:val="28"/>
          <w:szCs w:val="28"/>
        </w:rPr>
        <w:t>1</w:t>
      </w:r>
      <w:r w:rsidR="00A0556B" w:rsidRPr="002638F1">
        <w:rPr>
          <w:rFonts w:ascii="Angsana New" w:hAnsi="Angsana New"/>
          <w:spacing w:val="4"/>
          <w:sz w:val="28"/>
          <w:szCs w:val="28"/>
        </w:rPr>
        <w:t xml:space="preserve"> </w:t>
      </w:r>
      <w:r w:rsidR="003F2EAF" w:rsidRPr="002638F1">
        <w:rPr>
          <w:rFonts w:ascii="Angsana New" w:hAnsi="Angsana New"/>
          <w:spacing w:val="4"/>
          <w:sz w:val="28"/>
          <w:szCs w:val="28"/>
          <w:cs/>
        </w:rPr>
        <w:t>มีจำนวนเงินรวม</w:t>
      </w:r>
      <w:r w:rsidR="00094C7D" w:rsidRPr="002638F1">
        <w:rPr>
          <w:rFonts w:ascii="Angsana New" w:hAnsi="Angsana New"/>
          <w:spacing w:val="4"/>
          <w:sz w:val="28"/>
          <w:szCs w:val="28"/>
        </w:rPr>
        <w:t xml:space="preserve"> </w:t>
      </w:r>
      <w:bookmarkStart w:id="2" w:name="_Hlk23500878"/>
      <w:r w:rsidR="00A27088">
        <w:rPr>
          <w:rFonts w:ascii="Angsana New" w:hAnsi="Angsana New"/>
          <w:spacing w:val="4"/>
          <w:sz w:val="28"/>
          <w:szCs w:val="28"/>
        </w:rPr>
        <w:t>260.1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bookmarkEnd w:id="2"/>
      <w:r w:rsidR="00A0556B" w:rsidRPr="002638F1">
        <w:rPr>
          <w:rFonts w:ascii="Angsana New" w:hAnsi="Angsana New"/>
          <w:spacing w:val="4"/>
          <w:sz w:val="28"/>
          <w:szCs w:val="28"/>
          <w:cs/>
        </w:rPr>
        <w:t xml:space="preserve">ล้านบาท และ </w:t>
      </w:r>
      <w:r w:rsidR="00F35AA6" w:rsidRPr="002638F1">
        <w:rPr>
          <w:rFonts w:ascii="Angsana New" w:hAnsi="Angsana New"/>
          <w:spacing w:val="4"/>
          <w:sz w:val="28"/>
          <w:szCs w:val="28"/>
        </w:rPr>
        <w:t>215.8</w:t>
      </w:r>
      <w:r w:rsidR="0055171F" w:rsidRPr="002638F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0556B" w:rsidRPr="002638F1">
        <w:rPr>
          <w:rFonts w:ascii="Angsana New" w:hAnsi="Angsana New"/>
          <w:spacing w:val="4"/>
          <w:sz w:val="28"/>
          <w:szCs w:val="28"/>
          <w:cs/>
        </w:rPr>
        <w:t>ล้านบาท ตามลำดับ</w:t>
      </w:r>
      <w:r w:rsidR="00A0556B" w:rsidRPr="002638F1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383C78" w:rsidRPr="006F7FE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3E0657" w:rsidRPr="006F7FE6">
        <w:rPr>
          <w:rFonts w:ascii="Angsana New" w:hAnsi="Angsana New"/>
          <w:spacing w:val="-4"/>
          <w:sz w:val="28"/>
          <w:szCs w:val="28"/>
          <w:cs/>
        </w:rPr>
        <w:t>หนี้ที่เกิ</w:t>
      </w:r>
      <w:r w:rsidR="003E0657" w:rsidRPr="006F7FE6">
        <w:rPr>
          <w:rFonts w:ascii="Angsana New" w:hAnsi="Angsana New" w:hint="cs"/>
          <w:spacing w:val="-4"/>
          <w:sz w:val="28"/>
          <w:szCs w:val="28"/>
          <w:cs/>
        </w:rPr>
        <w:t>น</w:t>
      </w:r>
      <w:r w:rsidRPr="006F7FE6">
        <w:rPr>
          <w:rFonts w:ascii="Angsana New" w:hAnsi="Angsana New"/>
          <w:spacing w:val="-4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</w:t>
      </w:r>
      <w:r w:rsidR="00F40BF0" w:rsidRPr="006F7FE6">
        <w:rPr>
          <w:rFonts w:ascii="Angsana New" w:hAnsi="Angsana New" w:hint="cs"/>
          <w:spacing w:val="-4"/>
          <w:sz w:val="28"/>
          <w:szCs w:val="28"/>
          <w:cs/>
        </w:rPr>
        <w:t>ตามนโยบายของบริษัท</w:t>
      </w:r>
      <w:r w:rsidRPr="006F7FE6">
        <w:rPr>
          <w:rFonts w:ascii="Angsana New" w:hAnsi="Angsana New"/>
          <w:spacing w:val="-4"/>
          <w:sz w:val="28"/>
          <w:szCs w:val="28"/>
          <w:cs/>
        </w:rPr>
        <w:t xml:space="preserve">เป็นกรณีไป </w:t>
      </w:r>
      <w:r w:rsidRPr="001A2480">
        <w:rPr>
          <w:rFonts w:ascii="Angsana New" w:hAnsi="Angsana New"/>
          <w:sz w:val="28"/>
          <w:szCs w:val="28"/>
          <w:cs/>
        </w:rPr>
        <w:t>ณ</w:t>
      </w:r>
      <w:r w:rsidR="00050DF4" w:rsidRPr="001A2480">
        <w:rPr>
          <w:rFonts w:ascii="Angsana New" w:hAnsi="Angsana New"/>
          <w:sz w:val="28"/>
          <w:szCs w:val="28"/>
          <w:cs/>
        </w:rPr>
        <w:t xml:space="preserve"> </w:t>
      </w:r>
      <w:r w:rsidR="0055171F" w:rsidRPr="001A2480">
        <w:rPr>
          <w:rFonts w:ascii="Angsana New" w:hAnsi="Angsana New"/>
          <w:sz w:val="28"/>
          <w:szCs w:val="28"/>
          <w:cs/>
        </w:rPr>
        <w:t xml:space="preserve">วันที่ </w:t>
      </w:r>
      <w:r w:rsidR="00793B13" w:rsidRPr="001A2480">
        <w:rPr>
          <w:rFonts w:ascii="Angsana New" w:hAnsi="Angsana New"/>
          <w:sz w:val="28"/>
          <w:szCs w:val="28"/>
        </w:rPr>
        <w:t>30</w:t>
      </w:r>
      <w:r w:rsidR="00793B13" w:rsidRPr="001A2480">
        <w:rPr>
          <w:rFonts w:ascii="Angsana New" w:hAnsi="Angsana New" w:hint="cs"/>
          <w:sz w:val="28"/>
          <w:szCs w:val="28"/>
          <w:cs/>
        </w:rPr>
        <w:t xml:space="preserve"> </w:t>
      </w:r>
      <w:r w:rsidR="004A639D" w:rsidRPr="001A2480">
        <w:rPr>
          <w:rFonts w:ascii="Angsana New" w:hAnsi="Angsana New"/>
          <w:sz w:val="28"/>
          <w:szCs w:val="28"/>
          <w:cs/>
        </w:rPr>
        <w:t>กันยายน</w:t>
      </w:r>
      <w:r w:rsidR="0055171F" w:rsidRPr="001A2480">
        <w:rPr>
          <w:rFonts w:ascii="Angsana New" w:hAnsi="Angsana New"/>
          <w:sz w:val="28"/>
          <w:szCs w:val="28"/>
          <w:cs/>
        </w:rPr>
        <w:t xml:space="preserve"> </w:t>
      </w:r>
      <w:r w:rsidR="00177211" w:rsidRPr="001A2480">
        <w:rPr>
          <w:rFonts w:ascii="Angsana New" w:hAnsi="Angsana New"/>
          <w:sz w:val="28"/>
          <w:szCs w:val="28"/>
        </w:rPr>
        <w:t>2562</w:t>
      </w:r>
      <w:r w:rsidR="0055171F" w:rsidRPr="001A2480">
        <w:rPr>
          <w:rFonts w:ascii="Angsana New" w:hAnsi="Angsana New"/>
          <w:sz w:val="28"/>
          <w:szCs w:val="28"/>
        </w:rPr>
        <w:t xml:space="preserve"> </w:t>
      </w:r>
      <w:r w:rsidR="0055171F" w:rsidRPr="001A248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177211" w:rsidRPr="001A2480">
        <w:rPr>
          <w:rFonts w:ascii="Angsana New" w:hAnsi="Angsana New"/>
          <w:sz w:val="28"/>
          <w:szCs w:val="28"/>
        </w:rPr>
        <w:t>31</w:t>
      </w:r>
      <w:r w:rsidR="006A2377" w:rsidRPr="001A2480">
        <w:rPr>
          <w:rFonts w:ascii="Angsana New" w:hAnsi="Angsana New"/>
          <w:sz w:val="28"/>
          <w:szCs w:val="28"/>
        </w:rPr>
        <w:t xml:space="preserve"> </w:t>
      </w:r>
      <w:r w:rsidR="0055171F" w:rsidRPr="001A2480">
        <w:rPr>
          <w:rFonts w:ascii="Angsana New" w:hAnsi="Angsana New"/>
          <w:sz w:val="28"/>
          <w:szCs w:val="28"/>
          <w:cs/>
        </w:rPr>
        <w:t xml:space="preserve">ธันวาคม </w:t>
      </w:r>
      <w:r w:rsidR="00177211" w:rsidRPr="001A2480">
        <w:rPr>
          <w:rFonts w:ascii="Angsana New" w:hAnsi="Angsana New"/>
          <w:sz w:val="28"/>
          <w:szCs w:val="28"/>
        </w:rPr>
        <w:t>2561</w:t>
      </w:r>
      <w:r w:rsidR="0055171F" w:rsidRPr="001A2480">
        <w:rPr>
          <w:rFonts w:ascii="Angsana New" w:hAnsi="Angsana New"/>
          <w:sz w:val="28"/>
          <w:szCs w:val="28"/>
        </w:rPr>
        <w:t xml:space="preserve"> </w:t>
      </w:r>
      <w:r w:rsidRPr="001A2480">
        <w:rPr>
          <w:rFonts w:ascii="Angsana New" w:hAnsi="Angsana New"/>
          <w:sz w:val="28"/>
          <w:szCs w:val="28"/>
          <w:cs/>
        </w:rPr>
        <w:t xml:space="preserve">บริษัทตั้งค่าเผื่อหนี้สงสัยจะสูญจำนวนเงินรวม </w:t>
      </w:r>
      <w:bookmarkStart w:id="3" w:name="_Hlk23500890"/>
      <w:r w:rsidR="00C117ED" w:rsidRPr="001A2480">
        <w:rPr>
          <w:rFonts w:ascii="Angsana New" w:hAnsi="Angsana New"/>
          <w:sz w:val="28"/>
          <w:szCs w:val="28"/>
        </w:rPr>
        <w:t>19</w:t>
      </w:r>
      <w:r w:rsidR="00917201" w:rsidRPr="001A2480">
        <w:rPr>
          <w:rFonts w:ascii="Angsana New" w:hAnsi="Angsana New"/>
          <w:sz w:val="28"/>
          <w:szCs w:val="28"/>
        </w:rPr>
        <w:t>5</w:t>
      </w:r>
      <w:bookmarkEnd w:id="3"/>
      <w:r w:rsidR="00025FC2" w:rsidRPr="001A2480">
        <w:rPr>
          <w:rFonts w:ascii="Angsana New" w:hAnsi="Angsana New"/>
          <w:sz w:val="28"/>
          <w:szCs w:val="28"/>
        </w:rPr>
        <w:t>.0</w:t>
      </w:r>
      <w:r w:rsidR="001E36A4" w:rsidRPr="001A2480">
        <w:rPr>
          <w:rFonts w:ascii="Angsana New" w:hAnsi="Angsana New"/>
          <w:sz w:val="28"/>
          <w:szCs w:val="28"/>
        </w:rPr>
        <w:t xml:space="preserve"> </w:t>
      </w:r>
      <w:r w:rsidRPr="001A2480">
        <w:rPr>
          <w:rFonts w:ascii="Angsana New" w:hAnsi="Angsana New"/>
          <w:sz w:val="28"/>
          <w:szCs w:val="28"/>
          <w:cs/>
        </w:rPr>
        <w:t>ล้านบาท</w:t>
      </w:r>
      <w:r w:rsidR="00FB710E" w:rsidRPr="001A2480">
        <w:rPr>
          <w:rFonts w:ascii="Angsana New" w:hAnsi="Angsana New"/>
          <w:sz w:val="28"/>
          <w:szCs w:val="28"/>
        </w:rPr>
        <w:t xml:space="preserve"> </w:t>
      </w:r>
      <w:r w:rsidR="00FB710E" w:rsidRPr="001A2480">
        <w:rPr>
          <w:rFonts w:ascii="Angsana New" w:hAnsi="Angsana New" w:hint="cs"/>
          <w:sz w:val="28"/>
          <w:szCs w:val="28"/>
          <w:cs/>
        </w:rPr>
        <w:t xml:space="preserve">และ </w:t>
      </w:r>
      <w:r w:rsidR="00FB710E" w:rsidRPr="001A2480">
        <w:rPr>
          <w:rFonts w:ascii="Angsana New" w:hAnsi="Angsana New"/>
          <w:sz w:val="28"/>
          <w:szCs w:val="28"/>
        </w:rPr>
        <w:t>199.1</w:t>
      </w:r>
      <w:r w:rsidR="002917D3" w:rsidRPr="001A2480">
        <w:rPr>
          <w:rFonts w:ascii="Angsana New" w:hAnsi="Angsana New"/>
          <w:sz w:val="28"/>
          <w:szCs w:val="28"/>
        </w:rPr>
        <w:t xml:space="preserve"> </w:t>
      </w:r>
      <w:r w:rsidR="002917D3" w:rsidRPr="001A2480">
        <w:rPr>
          <w:rFonts w:ascii="Angsana New" w:hAnsi="Angsana New" w:hint="cs"/>
          <w:sz w:val="28"/>
          <w:szCs w:val="28"/>
          <w:cs/>
        </w:rPr>
        <w:t>ล้านบาท</w:t>
      </w:r>
      <w:r w:rsidR="00FB710E" w:rsidRPr="002917D3">
        <w:rPr>
          <w:rFonts w:ascii="Angsana New" w:hAnsi="Angsana New" w:hint="cs"/>
          <w:spacing w:val="-6"/>
          <w:sz w:val="28"/>
          <w:szCs w:val="28"/>
          <w:cs/>
        </w:rPr>
        <w:t xml:space="preserve"> ตามลำดับ</w:t>
      </w:r>
      <w:r w:rsidRPr="002917D3">
        <w:rPr>
          <w:rFonts w:ascii="Angsana New" w:hAnsi="Angsana New"/>
          <w:spacing w:val="-6"/>
          <w:sz w:val="28"/>
          <w:szCs w:val="28"/>
          <w:cs/>
        </w:rPr>
        <w:t xml:space="preserve"> ฝ่ายบริหาร</w:t>
      </w:r>
      <w:r w:rsidRPr="002638F1">
        <w:rPr>
          <w:rFonts w:ascii="Angsana New" w:hAnsi="Angsana New"/>
          <w:sz w:val="28"/>
          <w:szCs w:val="28"/>
          <w:cs/>
        </w:rPr>
        <w:t>ของ</w:t>
      </w:r>
      <w:r w:rsidR="004E64C6" w:rsidRPr="002638F1">
        <w:rPr>
          <w:rFonts w:ascii="Angsana New" w:hAnsi="Angsana New"/>
          <w:sz w:val="28"/>
          <w:szCs w:val="28"/>
          <w:cs/>
        </w:rPr>
        <w:t>บริษัท</w:t>
      </w:r>
      <w:r w:rsidRPr="002638F1">
        <w:rPr>
          <w:rFonts w:ascii="Angsana New" w:hAnsi="Angsana New"/>
          <w:sz w:val="28"/>
          <w:szCs w:val="28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14:paraId="03602E88" w14:textId="77777777" w:rsidR="00B8760F" w:rsidRPr="001F3F4C" w:rsidRDefault="00B8760F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1F3F4C">
        <w:rPr>
          <w:b/>
          <w:bCs/>
          <w:u w:val="none"/>
          <w:cs/>
        </w:rPr>
        <w:t xml:space="preserve">สินทรัพย์จากการประกันภัยต่อ </w:t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270"/>
        <w:gridCol w:w="1440"/>
      </w:tblGrid>
      <w:tr w:rsidR="00717871" w:rsidRPr="001F3F4C" w14:paraId="5FED9095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BE5C7F6" w14:textId="77777777" w:rsidR="00B8760F" w:rsidRPr="001F3F4C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4F6D1" w14:textId="77777777" w:rsidR="00B8760F" w:rsidRPr="001F3F4C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1F3F4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1F3F4C" w14:paraId="410237F2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7D08A1B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F0FD0" w14:textId="77777777" w:rsidR="0055171F" w:rsidRPr="001F3F4C" w:rsidRDefault="00793B13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5171F"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639D" w:rsidRPr="001F3F4C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55171F"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5171F" w:rsidRPr="001F3F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3DA6" w:rsidRPr="001F3F4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1E8EE2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C324A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F3F4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3DA6" w:rsidRPr="001F3F4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1F3F4C" w14:paraId="067C3B9B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D290A72" w14:textId="17F800F1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826E7C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D5784A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4A8CB" w14:textId="77777777" w:rsidR="0055171F" w:rsidRPr="001F3F4C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304D6" w:rsidRPr="001F3F4C" w14:paraId="197F3767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7076433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BEFE4" w14:textId="324D5DE5" w:rsidR="005304D6" w:rsidRPr="001F3F4C" w:rsidRDefault="001B654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eastAsia="Cordia New" w:hAnsiTheme="majorBidi"/>
                <w:sz w:val="28"/>
                <w:szCs w:val="28"/>
                <w:cs/>
              </w:rPr>
              <w:t>158</w:t>
            </w:r>
            <w:r w:rsidRPr="001F3F4C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3B1EF6" w:rsidRPr="001F3F4C">
              <w:rPr>
                <w:rFonts w:asciiTheme="majorBidi" w:eastAsia="Cordia New" w:hAnsiTheme="majorBidi"/>
                <w:sz w:val="28"/>
                <w:szCs w:val="28"/>
              </w:rPr>
              <w:t>52</w:t>
            </w:r>
            <w:r w:rsidR="001F3F4C" w:rsidRPr="001F3F4C">
              <w:rPr>
                <w:rFonts w:asciiTheme="majorBidi" w:eastAsia="Cordia New" w:hAnsi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EBEDD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D179A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eastAsia="Cordia New" w:hAnsiTheme="majorBidi" w:cstheme="majorBidi"/>
                <w:sz w:val="28"/>
                <w:szCs w:val="28"/>
              </w:rPr>
              <w:t>166,102</w:t>
            </w:r>
          </w:p>
        </w:tc>
      </w:tr>
      <w:tr w:rsidR="005304D6" w:rsidRPr="001F3F4C" w14:paraId="569750CB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07D36B2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A8210F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09007C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646C2F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304D6" w:rsidRPr="001F3F4C" w14:paraId="10FFF598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6035032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hAnsiTheme="majorBidi" w:cstheme="majorBidi"/>
                <w:sz w:val="28"/>
                <w:szCs w:val="28"/>
              </w:rPr>
              <w:t xml:space="preserve"> -  </w:t>
            </w:r>
            <w:r w:rsidRPr="001F3F4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28367A" w14:textId="5DAB3B4D" w:rsidR="005304D6" w:rsidRPr="001F3F4C" w:rsidRDefault="001B654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1F3F4C">
              <w:rPr>
                <w:rFonts w:asciiTheme="majorBidi" w:eastAsia="Cordia New" w:hAnsiTheme="majorBidi"/>
                <w:sz w:val="28"/>
                <w:szCs w:val="28"/>
                <w:cs/>
              </w:rPr>
              <w:t>88</w:t>
            </w:r>
            <w:r w:rsidRPr="001F3F4C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1F3F4C">
              <w:rPr>
                <w:rFonts w:asciiTheme="majorBidi" w:eastAsia="Cordia New" w:hAnsiTheme="majorBidi"/>
                <w:sz w:val="28"/>
                <w:szCs w:val="28"/>
                <w:cs/>
              </w:rPr>
              <w:t>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EB585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688EF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F3F4C">
              <w:rPr>
                <w:rFonts w:asciiTheme="majorBidi" w:eastAsia="Cordia New" w:hAnsiTheme="majorBidi" w:cstheme="majorBidi"/>
                <w:sz w:val="28"/>
                <w:szCs w:val="28"/>
              </w:rPr>
              <w:t>87,719</w:t>
            </w:r>
          </w:p>
        </w:tc>
      </w:tr>
      <w:tr w:rsidR="005304D6" w:rsidRPr="001F3F4C" w14:paraId="46B0ACB0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467D879C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1F3F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838C6" w14:textId="2BEA5515" w:rsidR="005304D6" w:rsidRPr="001F3F4C" w:rsidRDefault="001B654C" w:rsidP="001F3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F3F4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247,</w:t>
            </w:r>
            <w:r w:rsidR="003B1EF6" w:rsidRPr="001F3F4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02</w:t>
            </w:r>
            <w:r w:rsidR="001F3F4C" w:rsidRPr="001F3F4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6DA40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5F8652" w14:textId="77777777" w:rsidR="005304D6" w:rsidRPr="001F3F4C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F3F4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253,821</w:t>
            </w:r>
          </w:p>
        </w:tc>
      </w:tr>
    </w:tbl>
    <w:p w14:paraId="5DC9C7C2" w14:textId="2101336C" w:rsidR="00A83679" w:rsidRDefault="00A83679" w:rsidP="00A83679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461E76D3" w14:textId="19C14629" w:rsidR="00A83679" w:rsidRDefault="00A83679" w:rsidP="00A83679">
      <w:pPr>
        <w:rPr>
          <w:rFonts w:cs="Arial"/>
          <w:cs/>
          <w:lang w:val="th-TH"/>
        </w:rPr>
      </w:pPr>
    </w:p>
    <w:p w14:paraId="26AD4DA4" w14:textId="79746089" w:rsidR="00A83679" w:rsidRDefault="00A83679" w:rsidP="00A83679"/>
    <w:p w14:paraId="00A84E93" w14:textId="53DB18F8" w:rsidR="00284AED" w:rsidRDefault="00284AED" w:rsidP="00A83679"/>
    <w:p w14:paraId="1759CB72" w14:textId="77777777" w:rsidR="00284AED" w:rsidRPr="00A83679" w:rsidRDefault="00284AED" w:rsidP="00A83679"/>
    <w:p w14:paraId="02DDBEEC" w14:textId="75EB452D" w:rsidR="008877F8" w:rsidRPr="00824832" w:rsidRDefault="008877F8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 xml:space="preserve">ลูกหนี้จากสัญญาประกันภัยต่อ </w:t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270"/>
        <w:gridCol w:w="1440"/>
      </w:tblGrid>
      <w:tr w:rsidR="00717871" w:rsidRPr="00EA2538" w14:paraId="53E8903A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FF21531" w14:textId="77777777" w:rsidR="008877F8" w:rsidRPr="00EA2538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14:paraId="5523A7C8" w14:textId="77777777" w:rsidR="008877F8" w:rsidRPr="00EA2538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93B13" w:rsidRPr="00EA2538" w14:paraId="06F0BE31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1BF1E27B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98A4142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639D" w:rsidRPr="00EA2538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F639C6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C132EA1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304D6" w:rsidRPr="00EA2538" w14:paraId="0AAB3C77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5CBD2043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8B8899" w14:textId="57F106C5" w:rsidR="005304D6" w:rsidRPr="00EA2538" w:rsidRDefault="00D16A6D" w:rsidP="00D1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1B654C" w:rsidRPr="00EA25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0442C1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1B28B" w14:textId="77777777" w:rsidR="005304D6" w:rsidRPr="00EA2538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307,007</w:t>
            </w:r>
          </w:p>
        </w:tc>
      </w:tr>
      <w:tr w:rsidR="005304D6" w:rsidRPr="00EA2538" w14:paraId="301BF792" w14:textId="77777777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663B5D06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6C9293" w14:textId="100EFB37" w:rsidR="005304D6" w:rsidRPr="00EA2538" w:rsidRDefault="001B654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(49,623)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FD609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02FFCC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(34,320)</w:t>
            </w:r>
          </w:p>
        </w:tc>
      </w:tr>
      <w:tr w:rsidR="005304D6" w:rsidRPr="00EA2538" w14:paraId="21D8B52A" w14:textId="77777777" w:rsidTr="008B5326">
        <w:trPr>
          <w:trHeight w:val="25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3BF57A4D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361A2C7" w14:textId="2FB8CCAE" w:rsidR="005304D6" w:rsidRPr="00EA2538" w:rsidRDefault="00D16A6D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AE9F15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3D19CCF5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0582C" w:rsidRPr="00EA2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72,687</w:t>
            </w:r>
          </w:p>
        </w:tc>
      </w:tr>
    </w:tbl>
    <w:p w14:paraId="11AABDCA" w14:textId="0AE19ABC" w:rsidR="008877F8" w:rsidRPr="00EA2538" w:rsidRDefault="008877F8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C1901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3C1901">
        <w:rPr>
          <w:rFonts w:ascii="Angsana New" w:hAnsi="Angsana New"/>
          <w:sz w:val="28"/>
          <w:szCs w:val="28"/>
          <w:cs/>
        </w:rPr>
        <w:t xml:space="preserve">วันที่ </w:t>
      </w:r>
      <w:r w:rsidR="00793B13" w:rsidRPr="003C1901">
        <w:rPr>
          <w:rFonts w:ascii="Angsana New" w:hAnsi="Angsana New"/>
          <w:sz w:val="28"/>
          <w:szCs w:val="28"/>
        </w:rPr>
        <w:t>30</w:t>
      </w:r>
      <w:r w:rsidR="0055171F" w:rsidRPr="003C1901">
        <w:rPr>
          <w:rFonts w:ascii="Angsana New" w:hAnsi="Angsana New"/>
          <w:sz w:val="28"/>
          <w:szCs w:val="28"/>
        </w:rPr>
        <w:t xml:space="preserve"> </w:t>
      </w:r>
      <w:r w:rsidR="004A639D" w:rsidRPr="003C1901">
        <w:rPr>
          <w:rFonts w:ascii="Angsana New" w:hAnsi="Angsana New"/>
          <w:sz w:val="28"/>
          <w:szCs w:val="28"/>
          <w:cs/>
        </w:rPr>
        <w:t>กันยายน</w:t>
      </w:r>
      <w:r w:rsidR="0055171F" w:rsidRPr="003C1901">
        <w:rPr>
          <w:rFonts w:ascii="Angsana New" w:hAnsi="Angsana New"/>
          <w:sz w:val="28"/>
          <w:szCs w:val="28"/>
          <w:cs/>
        </w:rPr>
        <w:t xml:space="preserve"> </w:t>
      </w:r>
      <w:r w:rsidR="0055171F" w:rsidRPr="003C1901">
        <w:rPr>
          <w:rFonts w:ascii="Angsana New" w:hAnsi="Angsana New"/>
          <w:sz w:val="28"/>
          <w:szCs w:val="28"/>
        </w:rPr>
        <w:t>256</w:t>
      </w:r>
      <w:r w:rsidR="00DE3C0B" w:rsidRPr="003C1901">
        <w:rPr>
          <w:rFonts w:ascii="Angsana New" w:hAnsi="Angsana New"/>
          <w:sz w:val="28"/>
          <w:szCs w:val="28"/>
        </w:rPr>
        <w:t>2</w:t>
      </w:r>
      <w:r w:rsidR="0055171F" w:rsidRPr="003C1901">
        <w:rPr>
          <w:rFonts w:ascii="Angsana New" w:hAnsi="Angsana New"/>
          <w:sz w:val="28"/>
          <w:szCs w:val="28"/>
        </w:rPr>
        <w:t xml:space="preserve"> </w:t>
      </w:r>
      <w:r w:rsidR="0055171F" w:rsidRPr="003C1901">
        <w:rPr>
          <w:rFonts w:ascii="Angsana New" w:hAnsi="Angsana New"/>
          <w:sz w:val="28"/>
          <w:szCs w:val="28"/>
          <w:cs/>
        </w:rPr>
        <w:t>และ</w:t>
      </w:r>
      <w:r w:rsidR="00D111A3" w:rsidRPr="003C1901">
        <w:rPr>
          <w:rFonts w:ascii="Angsana New" w:hAnsi="Angsana New"/>
          <w:sz w:val="28"/>
          <w:szCs w:val="28"/>
          <w:cs/>
        </w:rPr>
        <w:t>วันที่</w:t>
      </w:r>
      <w:r w:rsidR="0055171F" w:rsidRPr="003C1901">
        <w:rPr>
          <w:rFonts w:ascii="Angsana New" w:hAnsi="Angsana New"/>
          <w:sz w:val="28"/>
          <w:szCs w:val="28"/>
          <w:cs/>
        </w:rPr>
        <w:t xml:space="preserve"> </w:t>
      </w:r>
      <w:r w:rsidR="001A2480">
        <w:rPr>
          <w:rFonts w:ascii="Angsana New" w:hAnsi="Angsana New"/>
          <w:sz w:val="28"/>
          <w:szCs w:val="28"/>
        </w:rPr>
        <w:t>31</w:t>
      </w:r>
      <w:r w:rsidRPr="003C1901">
        <w:rPr>
          <w:rFonts w:ascii="Angsana New" w:hAnsi="Angsana New"/>
          <w:sz w:val="28"/>
          <w:szCs w:val="28"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ธันวาคม</w:t>
      </w:r>
      <w:r w:rsidRPr="003C1901">
        <w:rPr>
          <w:rFonts w:ascii="Angsana New" w:hAnsi="Angsana New"/>
          <w:sz w:val="28"/>
          <w:szCs w:val="28"/>
        </w:rPr>
        <w:t xml:space="preserve"> </w:t>
      </w:r>
      <w:r w:rsidR="00C7625A" w:rsidRPr="003C1901">
        <w:rPr>
          <w:rFonts w:ascii="Angsana New" w:hAnsi="Angsana New"/>
          <w:sz w:val="28"/>
          <w:szCs w:val="28"/>
        </w:rPr>
        <w:t>256</w:t>
      </w:r>
      <w:r w:rsidR="00DE3C0B" w:rsidRPr="003C1901">
        <w:rPr>
          <w:rFonts w:ascii="Angsana New" w:hAnsi="Angsana New"/>
          <w:sz w:val="28"/>
          <w:szCs w:val="28"/>
        </w:rPr>
        <w:t>1</w:t>
      </w:r>
      <w:r w:rsidR="00C7625A" w:rsidRPr="003C1901">
        <w:rPr>
          <w:rFonts w:ascii="Angsana New" w:hAnsi="Angsana New"/>
          <w:sz w:val="28"/>
          <w:szCs w:val="28"/>
          <w:cs/>
        </w:rPr>
        <w:t xml:space="preserve"> </w:t>
      </w:r>
      <w:r w:rsidRPr="003C1901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tbl>
      <w:tblPr>
        <w:tblW w:w="945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6210"/>
        <w:gridCol w:w="1530"/>
        <w:gridCol w:w="270"/>
        <w:gridCol w:w="1440"/>
      </w:tblGrid>
      <w:tr w:rsidR="00717871" w:rsidRPr="00EA2538" w14:paraId="1681B501" w14:textId="77777777" w:rsidTr="008B5326">
        <w:tc>
          <w:tcPr>
            <w:tcW w:w="6210" w:type="dxa"/>
          </w:tcPr>
          <w:p w14:paraId="5E3FA454" w14:textId="77777777" w:rsidR="008877F8" w:rsidRPr="00EA2538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4A902253" w14:textId="77777777" w:rsidR="008877F8" w:rsidRPr="00EA2538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93B13" w:rsidRPr="00EA2538" w14:paraId="0F20A2EB" w14:textId="77777777" w:rsidTr="008B5326">
        <w:tc>
          <w:tcPr>
            <w:tcW w:w="6210" w:type="dxa"/>
          </w:tcPr>
          <w:p w14:paraId="09099B98" w14:textId="77777777" w:rsidR="00793B13" w:rsidRPr="00EA2538" w:rsidRDefault="00793B13" w:rsidP="00793B1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0A2BA7C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639D" w:rsidRPr="00EA2538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DD8FD98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55BD3" w14:textId="77777777" w:rsidR="00793B13" w:rsidRPr="00EA2538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304D6" w:rsidRPr="00EA2538" w14:paraId="481ADE2C" w14:textId="77777777" w:rsidTr="008B5326">
        <w:tc>
          <w:tcPr>
            <w:tcW w:w="6210" w:type="dxa"/>
            <w:vAlign w:val="bottom"/>
          </w:tcPr>
          <w:p w14:paraId="7216CF1C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14:paraId="701458C9" w14:textId="020C509F" w:rsidR="005304D6" w:rsidRPr="00EA2538" w:rsidRDefault="003C1901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32,420</w:t>
            </w:r>
          </w:p>
        </w:tc>
        <w:tc>
          <w:tcPr>
            <w:tcW w:w="270" w:type="dxa"/>
          </w:tcPr>
          <w:p w14:paraId="579EFB59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91D6791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57,863</w:t>
            </w:r>
          </w:p>
        </w:tc>
      </w:tr>
      <w:tr w:rsidR="005304D6" w:rsidRPr="00EA2538" w14:paraId="47F524D7" w14:textId="77777777" w:rsidTr="008B5326">
        <w:tc>
          <w:tcPr>
            <w:tcW w:w="6210" w:type="dxa"/>
            <w:vAlign w:val="bottom"/>
          </w:tcPr>
          <w:p w14:paraId="49CA162D" w14:textId="77777777" w:rsidR="005304D6" w:rsidRPr="00EA2538" w:rsidRDefault="000A0092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304D6" w:rsidRPr="00EA253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304D6"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530" w:type="dxa"/>
          </w:tcPr>
          <w:p w14:paraId="68C18E2B" w14:textId="2AF9C275" w:rsidR="005304D6" w:rsidRPr="00EA2538" w:rsidRDefault="003C1901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50,461</w:t>
            </w:r>
          </w:p>
        </w:tc>
        <w:tc>
          <w:tcPr>
            <w:tcW w:w="270" w:type="dxa"/>
          </w:tcPr>
          <w:p w14:paraId="6477EEF2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816A642" w14:textId="77777777" w:rsidR="005304D6" w:rsidRPr="00EA2538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128,003</w:t>
            </w:r>
            <w:r w:rsidR="005304D6"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304D6" w:rsidRPr="00EA2538" w14:paraId="7E5EAC3E" w14:textId="77777777" w:rsidTr="008B5326">
        <w:tc>
          <w:tcPr>
            <w:tcW w:w="6210" w:type="dxa"/>
            <w:vAlign w:val="bottom"/>
          </w:tcPr>
          <w:p w14:paraId="22933768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A25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530" w:type="dxa"/>
          </w:tcPr>
          <w:p w14:paraId="04C14875" w14:textId="5411FB08" w:rsidR="005304D6" w:rsidRPr="00EA2538" w:rsidRDefault="003C1901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5,738</w:t>
            </w:r>
          </w:p>
        </w:tc>
        <w:tc>
          <w:tcPr>
            <w:tcW w:w="270" w:type="dxa"/>
          </w:tcPr>
          <w:p w14:paraId="06056269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9D0893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73,794 </w:t>
            </w:r>
          </w:p>
        </w:tc>
      </w:tr>
      <w:tr w:rsidR="005304D6" w:rsidRPr="00EA2538" w14:paraId="0DBEF6D1" w14:textId="77777777" w:rsidTr="008B5326">
        <w:tc>
          <w:tcPr>
            <w:tcW w:w="6210" w:type="dxa"/>
            <w:vAlign w:val="bottom"/>
          </w:tcPr>
          <w:p w14:paraId="1102B33F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EA25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A340F1" w14:textId="68A066C0" w:rsidR="005304D6" w:rsidRPr="00EA2538" w:rsidRDefault="00D16A6D" w:rsidP="003C1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113,18</w:t>
            </w:r>
            <w:r w:rsidR="003C19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4FF3B37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8F6267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 xml:space="preserve"> 47,347</w:t>
            </w:r>
          </w:p>
        </w:tc>
      </w:tr>
      <w:tr w:rsidR="005304D6" w:rsidRPr="00EA2538" w14:paraId="2BA3DB79" w14:textId="77777777" w:rsidTr="008B5326">
        <w:tc>
          <w:tcPr>
            <w:tcW w:w="6210" w:type="dxa"/>
            <w:vAlign w:val="bottom"/>
          </w:tcPr>
          <w:p w14:paraId="720F6AE4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484AB28" w14:textId="563C1BEF" w:rsidR="005304D6" w:rsidRPr="00EA2538" w:rsidRDefault="00D16A6D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201,80</w:t>
            </w:r>
            <w:r w:rsidR="003C190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0A700F7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DCB8A2" w14:textId="77777777" w:rsidR="005304D6" w:rsidRPr="00EA2538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307,007</w:t>
            </w:r>
          </w:p>
        </w:tc>
      </w:tr>
      <w:tr w:rsidR="005304D6" w:rsidRPr="00EA2538" w14:paraId="0CE39772" w14:textId="77777777" w:rsidTr="008B5326">
        <w:tc>
          <w:tcPr>
            <w:tcW w:w="6210" w:type="dxa"/>
            <w:vAlign w:val="bottom"/>
          </w:tcPr>
          <w:p w14:paraId="48276DE9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A25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BB067A3" w14:textId="0D3F0187" w:rsidR="005304D6" w:rsidRPr="00EA2538" w:rsidRDefault="001B654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(49,623)</w:t>
            </w:r>
          </w:p>
        </w:tc>
        <w:tc>
          <w:tcPr>
            <w:tcW w:w="270" w:type="dxa"/>
          </w:tcPr>
          <w:p w14:paraId="2984AE3C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1CFB5A" w14:textId="77777777" w:rsidR="005304D6" w:rsidRPr="00EA2538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sz w:val="28"/>
                <w:szCs w:val="28"/>
              </w:rPr>
              <w:t>(34,320)</w:t>
            </w:r>
          </w:p>
        </w:tc>
      </w:tr>
      <w:tr w:rsidR="005304D6" w:rsidRPr="005067F3" w14:paraId="05A5A77B" w14:textId="77777777" w:rsidTr="008B5326">
        <w:tc>
          <w:tcPr>
            <w:tcW w:w="6210" w:type="dxa"/>
            <w:vAlign w:val="bottom"/>
          </w:tcPr>
          <w:p w14:paraId="1235AB89" w14:textId="77777777" w:rsidR="005304D6" w:rsidRPr="00EA2538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A25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02664F" w14:textId="30773DF4" w:rsidR="005304D6" w:rsidRPr="00EA2538" w:rsidRDefault="001C6A07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152,182</w:t>
            </w:r>
          </w:p>
        </w:tc>
        <w:tc>
          <w:tcPr>
            <w:tcW w:w="270" w:type="dxa"/>
          </w:tcPr>
          <w:p w14:paraId="671BBFBC" w14:textId="77777777" w:rsidR="005304D6" w:rsidRPr="00EA2538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E9783BD" w14:textId="77777777" w:rsidR="005304D6" w:rsidRPr="00673CB1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A25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272,687</w:t>
            </w:r>
          </w:p>
        </w:tc>
      </w:tr>
    </w:tbl>
    <w:p w14:paraId="3F16C78A" w14:textId="77777777" w:rsidR="00966180" w:rsidRPr="007500FD" w:rsidRDefault="001B598E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b/>
          <w:bCs/>
          <w:cs/>
        </w:rPr>
        <w:br w:type="page"/>
      </w:r>
      <w:r w:rsidR="00966180" w:rsidRPr="007500FD">
        <w:rPr>
          <w:b/>
          <w:bCs/>
          <w:u w:val="none"/>
          <w:cs/>
        </w:rPr>
        <w:lastRenderedPageBreak/>
        <w:t xml:space="preserve">เงินลงทุนในหลักทรัพย์ </w:t>
      </w:r>
    </w:p>
    <w:tbl>
      <w:tblPr>
        <w:tblW w:w="945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1368"/>
        <w:gridCol w:w="270"/>
        <w:gridCol w:w="1440"/>
        <w:gridCol w:w="270"/>
        <w:gridCol w:w="1350"/>
        <w:gridCol w:w="270"/>
        <w:gridCol w:w="1350"/>
      </w:tblGrid>
      <w:tr w:rsidR="003F2EAF" w:rsidRPr="007500FD" w14:paraId="6F56C631" w14:textId="77777777" w:rsidTr="006347FD">
        <w:trPr>
          <w:tblHeader/>
        </w:trPr>
        <w:tc>
          <w:tcPr>
            <w:tcW w:w="3132" w:type="dxa"/>
          </w:tcPr>
          <w:p w14:paraId="67F1D944" w14:textId="77777777" w:rsidR="003F2EAF" w:rsidRPr="007500FD" w:rsidRDefault="003F2EAF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top w:val="nil"/>
              <w:bottom w:val="single" w:sz="4" w:space="0" w:color="auto"/>
            </w:tcBorders>
          </w:tcPr>
          <w:p w14:paraId="4428E144" w14:textId="77777777" w:rsidR="003F2EAF" w:rsidRPr="007500FD" w:rsidRDefault="003F2EAF" w:rsidP="0063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93B13" w:rsidRPr="007500FD" w14:paraId="6DCC7A43" w14:textId="77777777" w:rsidTr="006347FD">
        <w:trPr>
          <w:tblHeader/>
        </w:trPr>
        <w:tc>
          <w:tcPr>
            <w:tcW w:w="3132" w:type="dxa"/>
          </w:tcPr>
          <w:p w14:paraId="6EFE337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0A65F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4A639D" w:rsidRPr="007500FD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F715B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09DF6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793B13" w:rsidRPr="007500FD" w14:paraId="4A4A042C" w14:textId="77777777" w:rsidTr="006347FD">
        <w:trPr>
          <w:tblHeader/>
        </w:trPr>
        <w:tc>
          <w:tcPr>
            <w:tcW w:w="3132" w:type="dxa"/>
          </w:tcPr>
          <w:p w14:paraId="587B423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BA91F9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22CA56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5D1AB2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9F7EB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CCDD96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bottom w:val="nil"/>
            </w:tcBorders>
          </w:tcPr>
          <w:p w14:paraId="1019F58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EEBE20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B13" w:rsidRPr="007500FD" w14:paraId="3BD3E987" w14:textId="77777777" w:rsidTr="006347FD">
        <w:trPr>
          <w:tblHeader/>
        </w:trPr>
        <w:tc>
          <w:tcPr>
            <w:tcW w:w="3132" w:type="dxa"/>
          </w:tcPr>
          <w:p w14:paraId="148EF49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4B49E7D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6D50430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2748A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D1B90B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  <w:tcBorders>
              <w:bottom w:val="nil"/>
            </w:tcBorders>
          </w:tcPr>
          <w:p w14:paraId="558C09C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60322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14:paraId="1D7186C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14:paraId="274C03D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3B3102" w14:textId="77777777" w:rsidR="00793B13" w:rsidRPr="007500FD" w:rsidRDefault="00793B13" w:rsidP="0063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3B13" w:rsidRPr="007500FD" w14:paraId="652852C5" w14:textId="77777777" w:rsidTr="006347FD">
        <w:tc>
          <w:tcPr>
            <w:tcW w:w="3132" w:type="dxa"/>
          </w:tcPr>
          <w:p w14:paraId="4BB2A4A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1F64696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2B4A4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9CCC3A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9E8C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E40CB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C8639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FA201B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B13" w:rsidRPr="007500FD" w14:paraId="674B3097" w14:textId="77777777" w:rsidTr="006347FD">
        <w:trPr>
          <w:trHeight w:val="279"/>
        </w:trPr>
        <w:tc>
          <w:tcPr>
            <w:tcW w:w="3132" w:type="dxa"/>
          </w:tcPr>
          <w:p w14:paraId="56FC3D7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5CFA9CC" w14:textId="77777777" w:rsidR="00793B13" w:rsidRPr="007500FD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B1B23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0F40F8" w14:textId="77777777" w:rsidR="00793B13" w:rsidRPr="007500FD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3C6B7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AF4B549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3,426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DB9CA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C161C5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3,035</w:t>
            </w:r>
          </w:p>
        </w:tc>
      </w:tr>
      <w:tr w:rsidR="00793B13" w:rsidRPr="007500FD" w14:paraId="3DF5F8A4" w14:textId="77777777" w:rsidTr="006347FD">
        <w:tc>
          <w:tcPr>
            <w:tcW w:w="3132" w:type="dxa"/>
          </w:tcPr>
          <w:p w14:paraId="4A94070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BDE0F74" w14:textId="2C7827CA" w:rsidR="00793B13" w:rsidRPr="007500FD" w:rsidRDefault="000633DF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03974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D04DBA" w14:textId="189B3F49" w:rsidR="00793B13" w:rsidRPr="007500FD" w:rsidRDefault="000633DF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42898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A1C9EE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46,427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CC732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96AB6D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46,899</w:t>
            </w:r>
          </w:p>
        </w:tc>
      </w:tr>
      <w:tr w:rsidR="00793B13" w:rsidRPr="007500FD" w:rsidDel="00753ADD" w14:paraId="3EA62E66" w14:textId="77777777" w:rsidTr="006347FD">
        <w:tc>
          <w:tcPr>
            <w:tcW w:w="3132" w:type="dxa"/>
          </w:tcPr>
          <w:p w14:paraId="20507E27" w14:textId="77777777" w:rsidR="00793B13" w:rsidRPr="007500FD" w:rsidRDefault="00793B13" w:rsidP="006C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B045816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B42D7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B420B06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DAD4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DCBEA4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8A6CE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0808CCB" w14:textId="77777777" w:rsidR="00793B13" w:rsidRPr="007500FD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64F44015" w14:textId="77777777" w:rsidTr="006347FD">
        <w:tc>
          <w:tcPr>
            <w:tcW w:w="3132" w:type="dxa"/>
          </w:tcPr>
          <w:p w14:paraId="084ED30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530364F3" w14:textId="16D79143" w:rsidR="00793B13" w:rsidRPr="007500FD" w:rsidRDefault="000633DF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44A63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9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8A8F042" w14:textId="77777777" w:rsidR="00793B13" w:rsidRPr="007500FD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15E5E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77208A4E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66BA9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E0FF34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7500FD" w14:paraId="030092C8" w14:textId="77777777" w:rsidTr="006347FD">
        <w:tc>
          <w:tcPr>
            <w:tcW w:w="3132" w:type="dxa"/>
            <w:tcBorders>
              <w:bottom w:val="nil"/>
            </w:tcBorders>
          </w:tcPr>
          <w:p w14:paraId="094B514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97AD17D" w14:textId="66EC8497" w:rsidR="00793B13" w:rsidRPr="007500FD" w:rsidRDefault="000633DF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C36C1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F15C934" w14:textId="1AA7791D" w:rsidR="00793B13" w:rsidRPr="007500FD" w:rsidRDefault="000633DF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D4A17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440AD5" w14:textId="77777777" w:rsidR="00793B13" w:rsidRPr="007500FD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49,934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605FB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452DF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49,934</w:t>
            </w:r>
          </w:p>
        </w:tc>
      </w:tr>
      <w:tr w:rsidR="00793B13" w:rsidRPr="007500FD" w14:paraId="1E230CE6" w14:textId="77777777" w:rsidTr="006347FD">
        <w:tc>
          <w:tcPr>
            <w:tcW w:w="3132" w:type="dxa"/>
            <w:tcBorders>
              <w:bottom w:val="nil"/>
            </w:tcBorders>
          </w:tcPr>
          <w:p w14:paraId="480BAB6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2BBFA8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86983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468A059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04741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DE797F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8BCA16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57882C9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3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6CBB2A4F" w14:textId="77777777" w:rsidTr="006347FD">
        <w:tc>
          <w:tcPr>
            <w:tcW w:w="3132" w:type="dxa"/>
          </w:tcPr>
          <w:p w14:paraId="41B292F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ABC1B0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653EC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025EEF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E87E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1C0658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04109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FFD1FD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4857D768" w14:textId="77777777" w:rsidTr="006347FD">
        <w:tc>
          <w:tcPr>
            <w:tcW w:w="3132" w:type="dxa"/>
            <w:tcBorders>
              <w:bottom w:val="nil"/>
            </w:tcBorders>
          </w:tcPr>
          <w:p w14:paraId="6353032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68" w:type="dxa"/>
            <w:tcBorders>
              <w:bottom w:val="nil"/>
            </w:tcBorders>
          </w:tcPr>
          <w:p w14:paraId="02AD8D2C" w14:textId="683A6596" w:rsidR="00793B13" w:rsidRPr="007500FD" w:rsidRDefault="000633DF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14:paraId="570D90D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E79BF34" w14:textId="77777777" w:rsidR="00793B13" w:rsidRPr="007500FD" w:rsidRDefault="00094C7D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A9027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1D12BA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14:paraId="0084B95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EC78C2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7500FD" w14:paraId="65EFF632" w14:textId="77777777" w:rsidTr="006347FD">
        <w:tc>
          <w:tcPr>
            <w:tcW w:w="3132" w:type="dxa"/>
          </w:tcPr>
          <w:p w14:paraId="6CEF9B1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F1E2AFB" w14:textId="3E2DE58D" w:rsidR="00793B13" w:rsidRPr="007500FD" w:rsidRDefault="000633DF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17,233</w:t>
            </w:r>
          </w:p>
        </w:tc>
        <w:tc>
          <w:tcPr>
            <w:tcW w:w="270" w:type="dxa"/>
            <w:tcBorders>
              <w:top w:val="nil"/>
            </w:tcBorders>
          </w:tcPr>
          <w:p w14:paraId="0363C6D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5CED50F" w14:textId="0C172E59" w:rsidR="00793B13" w:rsidRPr="007500FD" w:rsidRDefault="002D0C9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39,305</w:t>
            </w:r>
          </w:p>
        </w:tc>
        <w:tc>
          <w:tcPr>
            <w:tcW w:w="270" w:type="dxa"/>
            <w:tcBorders>
              <w:top w:val="nil"/>
            </w:tcBorders>
          </w:tcPr>
          <w:p w14:paraId="0AD05C7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6782E0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25,999</w:t>
            </w:r>
          </w:p>
        </w:tc>
        <w:tc>
          <w:tcPr>
            <w:tcW w:w="270" w:type="dxa"/>
            <w:tcBorders>
              <w:top w:val="nil"/>
            </w:tcBorders>
          </w:tcPr>
          <w:p w14:paraId="7B8A927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E22BE6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793B13" w:rsidRPr="007500FD" w14:paraId="2B4CCB1E" w14:textId="77777777" w:rsidTr="006347FD">
        <w:tc>
          <w:tcPr>
            <w:tcW w:w="3132" w:type="dxa"/>
          </w:tcPr>
          <w:p w14:paraId="41C4C88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54D161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9555BA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AA9F3B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F718A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79BDD3" w14:textId="77777777" w:rsidR="00793B13" w:rsidRPr="007500FD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774047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8DD4280" w14:textId="77777777" w:rsidR="00793B13" w:rsidRPr="007500FD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0D9DC6FC" w14:textId="77777777" w:rsidTr="006347FD">
        <w:tc>
          <w:tcPr>
            <w:tcW w:w="3132" w:type="dxa"/>
            <w:tcBorders>
              <w:bottom w:val="nil"/>
            </w:tcBorders>
          </w:tcPr>
          <w:p w14:paraId="3C19149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2937C4C4" w14:textId="791DA2E0" w:rsidR="00793B13" w:rsidRPr="007500FD" w:rsidRDefault="002D0C9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22,012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459D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F7831C6" w14:textId="77777777" w:rsidR="00793B13" w:rsidRPr="007500FD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1A658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CB4C0F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26,013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5C431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47867E0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7500FD" w14:paraId="2FFB1D2C" w14:textId="77777777" w:rsidTr="006347FD">
        <w:tc>
          <w:tcPr>
            <w:tcW w:w="3132" w:type="dxa"/>
            <w:tcBorders>
              <w:bottom w:val="nil"/>
            </w:tcBorders>
          </w:tcPr>
          <w:p w14:paraId="78E76F5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A81701" w14:textId="2EF012C1" w:rsidR="00793B13" w:rsidRPr="007500FD" w:rsidRDefault="002D0C9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39,305</w:t>
            </w:r>
          </w:p>
        </w:tc>
        <w:tc>
          <w:tcPr>
            <w:tcW w:w="270" w:type="dxa"/>
            <w:tcBorders>
              <w:bottom w:val="nil"/>
            </w:tcBorders>
          </w:tcPr>
          <w:p w14:paraId="0887618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B420B3" w14:textId="594EE7EC" w:rsidR="00793B13" w:rsidRPr="007500FD" w:rsidRDefault="002D0C9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39,305</w:t>
            </w:r>
          </w:p>
        </w:tc>
        <w:tc>
          <w:tcPr>
            <w:tcW w:w="270" w:type="dxa"/>
            <w:tcBorders>
              <w:bottom w:val="nil"/>
            </w:tcBorders>
          </w:tcPr>
          <w:p w14:paraId="35574B8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F8F4A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  <w:tc>
          <w:tcPr>
            <w:tcW w:w="270" w:type="dxa"/>
            <w:tcBorders>
              <w:bottom w:val="nil"/>
            </w:tcBorders>
          </w:tcPr>
          <w:p w14:paraId="19CE5B2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8B885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793B13" w:rsidRPr="007500FD" w14:paraId="709F881C" w14:textId="77777777" w:rsidTr="006347FD">
        <w:trPr>
          <w:trHeight w:val="213"/>
        </w:trPr>
        <w:tc>
          <w:tcPr>
            <w:tcW w:w="3132" w:type="dxa"/>
          </w:tcPr>
          <w:p w14:paraId="4F9ADC1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2FAB75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8AC5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4FD9869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70D23A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E1E6EF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9533F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26F719A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5AA998E6" w14:textId="77777777" w:rsidTr="006347FD">
        <w:tc>
          <w:tcPr>
            <w:tcW w:w="3132" w:type="dxa"/>
            <w:tcBorders>
              <w:top w:val="nil"/>
            </w:tcBorders>
          </w:tcPr>
          <w:p w14:paraId="33358AB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81761B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0CEED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F3398E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CC35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25F6F2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38C12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56CAA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59B2823C" w14:textId="77777777" w:rsidTr="006347FD">
        <w:tc>
          <w:tcPr>
            <w:tcW w:w="3132" w:type="dxa"/>
          </w:tcPr>
          <w:p w14:paraId="375BA8C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267232D" w14:textId="77777777" w:rsidR="00793B13" w:rsidRPr="007500FD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BD4E5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E74178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79CC3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D05D54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D503D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E00A47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567D15AB" w14:textId="77777777" w:rsidTr="006347FD">
        <w:tc>
          <w:tcPr>
            <w:tcW w:w="3132" w:type="dxa"/>
          </w:tcPr>
          <w:p w14:paraId="303B0E3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649C31D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30B5E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BE827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9F96C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268F737" w14:textId="77777777" w:rsidR="00793B13" w:rsidRPr="007500FD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E0C11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C5B529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79751BB0" w14:textId="77777777" w:rsidTr="006347FD">
        <w:tc>
          <w:tcPr>
            <w:tcW w:w="3132" w:type="dxa"/>
            <w:tcBorders>
              <w:bottom w:val="nil"/>
            </w:tcBorders>
          </w:tcPr>
          <w:p w14:paraId="17B529A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8" w:firstLine="4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1C0B87B2" w14:textId="2D249EF7" w:rsidR="00793B13" w:rsidRPr="007500FD" w:rsidRDefault="002D0C9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142,604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61689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0F65A2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ED2FD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751D7E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109,277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D4E4A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754C0C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6F760C7D" w14:textId="77777777" w:rsidTr="006347FD">
        <w:tc>
          <w:tcPr>
            <w:tcW w:w="3132" w:type="dxa"/>
            <w:tcBorders>
              <w:bottom w:val="nil"/>
            </w:tcBorders>
          </w:tcPr>
          <w:p w14:paraId="1CB4170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E3B378" w14:textId="3BEB3661" w:rsidR="00793B13" w:rsidRPr="007500FD" w:rsidRDefault="002D0C9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142,604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68D33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7BCFE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E3B27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42B8F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129,293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BF33A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32E3A0F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4B678D14" w14:textId="77777777" w:rsidTr="006347FD">
        <w:tc>
          <w:tcPr>
            <w:tcW w:w="3132" w:type="dxa"/>
          </w:tcPr>
          <w:p w14:paraId="1ECA1CB6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ABC2AF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CA009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385115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F7462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34BBA5B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3933F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C8C3F5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18A55AA8" w14:textId="77777777" w:rsidTr="006347FD">
        <w:tc>
          <w:tcPr>
            <w:tcW w:w="3132" w:type="dxa"/>
            <w:tcBorders>
              <w:top w:val="nil"/>
              <w:bottom w:val="nil"/>
            </w:tcBorders>
          </w:tcPr>
          <w:p w14:paraId="5E9C1E3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641128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70B55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3EA6EF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B03D85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B34E2D9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F55E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BF6C2A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4D10F629" w14:textId="77777777" w:rsidTr="006347FD">
        <w:tc>
          <w:tcPr>
            <w:tcW w:w="3132" w:type="dxa"/>
          </w:tcPr>
          <w:p w14:paraId="1A9398E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14:paraId="2B5CABE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D3BB7A7" w14:textId="328D6E38" w:rsidR="00793B13" w:rsidRPr="007500FD" w:rsidRDefault="002D0C9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014961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768BB3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2466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3EB3C412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14:paraId="1175BAB0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87A4BD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AC7C658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7500FD" w14:paraId="5412142E" w14:textId="77777777" w:rsidTr="00127CA5">
        <w:trPr>
          <w:trHeight w:val="161"/>
        </w:trPr>
        <w:tc>
          <w:tcPr>
            <w:tcW w:w="3132" w:type="dxa"/>
          </w:tcPr>
          <w:p w14:paraId="1EC054B8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537ED7CE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29E62F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706594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F5A3B2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A95E811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F48628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CB65ED" w14:textId="77777777" w:rsidR="00793B13" w:rsidRPr="00127CA5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10"/>
                <w:szCs w:val="10"/>
              </w:rPr>
            </w:pPr>
          </w:p>
        </w:tc>
      </w:tr>
      <w:tr w:rsidR="00793B13" w:rsidRPr="005067F3" w14:paraId="0A380925" w14:textId="77777777" w:rsidTr="006347FD">
        <w:trPr>
          <w:trHeight w:val="225"/>
        </w:trPr>
        <w:tc>
          <w:tcPr>
            <w:tcW w:w="3132" w:type="dxa"/>
            <w:tcBorders>
              <w:bottom w:val="nil"/>
            </w:tcBorders>
          </w:tcPr>
          <w:p w14:paraId="549D15CE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vAlign w:val="bottom"/>
          </w:tcPr>
          <w:p w14:paraId="295A6BA9" w14:textId="6EFBCA58" w:rsidR="00793B13" w:rsidRPr="007500FD" w:rsidRDefault="002D0C97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183,460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E0F47C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0FF477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82254A4" w14:textId="77777777" w:rsidR="00793B13" w:rsidRPr="007500F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14:paraId="3816087F" w14:textId="77777777"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232,850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50BFB6" w14:textId="77777777"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4D77F35" w14:textId="77777777"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14:paraId="22C391B5" w14:textId="77777777" w:rsidR="00281184" w:rsidRPr="007500FD" w:rsidRDefault="00957DD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</w:rPr>
        <w:br w:type="page"/>
      </w:r>
      <w:r w:rsidR="005D252E" w:rsidRPr="007500FD">
        <w:rPr>
          <w:rFonts w:ascii="Angsana New" w:hAnsi="Angsana New"/>
          <w:sz w:val="28"/>
          <w:szCs w:val="28"/>
          <w:cs/>
        </w:rPr>
        <w:lastRenderedPageBreak/>
        <w:t>เงินลงทุนที่จะถือจนครบกำหนด ณ วันที่</w:t>
      </w:r>
      <w:r w:rsidR="00254A11" w:rsidRPr="007500FD">
        <w:rPr>
          <w:rFonts w:ascii="Angsana New" w:hAnsi="Angsana New"/>
          <w:sz w:val="28"/>
          <w:szCs w:val="28"/>
        </w:rPr>
        <w:t xml:space="preserve"> 30</w:t>
      </w:r>
      <w:r w:rsidR="005D252E" w:rsidRPr="007500FD">
        <w:rPr>
          <w:rFonts w:ascii="Angsana New" w:hAnsi="Angsana New"/>
          <w:sz w:val="28"/>
          <w:szCs w:val="28"/>
        </w:rPr>
        <w:t xml:space="preserve"> </w:t>
      </w:r>
      <w:r w:rsidR="004A639D" w:rsidRPr="007500FD">
        <w:rPr>
          <w:rFonts w:ascii="Angsana New" w:hAnsi="Angsana New"/>
          <w:sz w:val="28"/>
          <w:szCs w:val="28"/>
          <w:cs/>
        </w:rPr>
        <w:t>กันยายน</w:t>
      </w:r>
      <w:r w:rsidR="005D252E" w:rsidRPr="007500FD">
        <w:rPr>
          <w:rFonts w:ascii="Angsana New" w:hAnsi="Angsana New"/>
          <w:sz w:val="28"/>
          <w:szCs w:val="28"/>
          <w:cs/>
        </w:rPr>
        <w:t xml:space="preserve"> </w:t>
      </w:r>
      <w:r w:rsidR="005D252E" w:rsidRPr="007500FD">
        <w:rPr>
          <w:rFonts w:ascii="Angsana New" w:hAnsi="Angsana New"/>
          <w:sz w:val="28"/>
          <w:szCs w:val="28"/>
        </w:rPr>
        <w:t>256</w:t>
      </w:r>
      <w:r w:rsidR="00526427" w:rsidRPr="007500FD">
        <w:rPr>
          <w:rFonts w:ascii="Angsana New" w:hAnsi="Angsana New"/>
          <w:sz w:val="28"/>
          <w:szCs w:val="28"/>
        </w:rPr>
        <w:t>2</w:t>
      </w:r>
      <w:r w:rsidR="005D252E" w:rsidRPr="007500FD">
        <w:rPr>
          <w:rFonts w:ascii="Angsana New" w:hAnsi="Angsana New"/>
          <w:sz w:val="28"/>
          <w:szCs w:val="28"/>
        </w:rPr>
        <w:t xml:space="preserve"> </w:t>
      </w:r>
      <w:r w:rsidR="005D252E" w:rsidRPr="007500FD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D252E" w:rsidRPr="007500FD">
        <w:rPr>
          <w:rFonts w:ascii="Angsana New" w:hAnsi="Angsana New"/>
          <w:sz w:val="28"/>
          <w:szCs w:val="28"/>
        </w:rPr>
        <w:t xml:space="preserve">31 </w:t>
      </w:r>
      <w:r w:rsidR="005D252E" w:rsidRPr="007500FD">
        <w:rPr>
          <w:rFonts w:ascii="Angsana New" w:hAnsi="Angsana New"/>
          <w:sz w:val="28"/>
          <w:szCs w:val="28"/>
          <w:cs/>
        </w:rPr>
        <w:t xml:space="preserve">ธันวาคม </w:t>
      </w:r>
      <w:r w:rsidR="005D252E" w:rsidRPr="007500FD">
        <w:rPr>
          <w:rFonts w:ascii="Angsana New" w:hAnsi="Angsana New"/>
          <w:sz w:val="28"/>
          <w:szCs w:val="28"/>
        </w:rPr>
        <w:t>256</w:t>
      </w:r>
      <w:r w:rsidR="00526427" w:rsidRPr="007500FD">
        <w:rPr>
          <w:rFonts w:ascii="Angsana New" w:hAnsi="Angsana New"/>
          <w:sz w:val="28"/>
          <w:szCs w:val="28"/>
        </w:rPr>
        <w:t>1</w:t>
      </w:r>
      <w:r w:rsidR="005D252E" w:rsidRPr="007500FD">
        <w:rPr>
          <w:rFonts w:ascii="Angsana New" w:hAnsi="Angsana New"/>
          <w:sz w:val="28"/>
          <w:szCs w:val="28"/>
          <w:cs/>
        </w:rPr>
        <w:t xml:space="preserve"> มีระยะเวลาครบกำหนด ดังต่อไปนี้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170"/>
      </w:tblGrid>
      <w:tr w:rsidR="00717871" w:rsidRPr="007500FD" w14:paraId="60990C7F" w14:textId="77777777" w:rsidTr="00D76183">
        <w:trPr>
          <w:cantSplit/>
        </w:trPr>
        <w:tc>
          <w:tcPr>
            <w:tcW w:w="3672" w:type="dxa"/>
          </w:tcPr>
          <w:p w14:paraId="43B9883F" w14:textId="77777777" w:rsidR="00281184" w:rsidRPr="007500FD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3FACBB45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535FC2" w:rsidRPr="007500FD" w14:paraId="301AF69E" w14:textId="77777777" w:rsidTr="00D76183">
        <w:trPr>
          <w:cantSplit/>
        </w:trPr>
        <w:tc>
          <w:tcPr>
            <w:tcW w:w="3672" w:type="dxa"/>
          </w:tcPr>
          <w:p w14:paraId="6A815A72" w14:textId="77777777" w:rsidR="00535FC2" w:rsidRPr="007500FD" w:rsidRDefault="00535FC2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F77C058" w14:textId="77777777" w:rsidR="00535FC2" w:rsidRPr="007500FD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17871" w:rsidRPr="007500FD" w14:paraId="6083A7C9" w14:textId="77777777" w:rsidTr="00D76183">
        <w:trPr>
          <w:cantSplit/>
        </w:trPr>
        <w:tc>
          <w:tcPr>
            <w:tcW w:w="3672" w:type="dxa"/>
          </w:tcPr>
          <w:p w14:paraId="1573CE9D" w14:textId="77777777" w:rsidR="00281184" w:rsidRPr="007500FD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6CA0DE4" w14:textId="77777777" w:rsidR="00281184" w:rsidRPr="007500FD" w:rsidRDefault="005B3F5B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D252E"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639D" w:rsidRPr="007500FD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5D252E"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D252E" w:rsidRPr="007500F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6427" w:rsidRPr="007500F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871" w:rsidRPr="007500FD" w14:paraId="3731CFA2" w14:textId="77777777" w:rsidTr="00D76183">
        <w:trPr>
          <w:cantSplit/>
        </w:trPr>
        <w:tc>
          <w:tcPr>
            <w:tcW w:w="3672" w:type="dxa"/>
          </w:tcPr>
          <w:p w14:paraId="35C8C08F" w14:textId="77777777" w:rsidR="00281184" w:rsidRPr="007500FD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8FEF0F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14:paraId="39D30CBC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9C4C8E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7500FD" w14:paraId="18EE8525" w14:textId="77777777" w:rsidTr="00D76183">
        <w:trPr>
          <w:cantSplit/>
        </w:trPr>
        <w:tc>
          <w:tcPr>
            <w:tcW w:w="3672" w:type="dxa"/>
          </w:tcPr>
          <w:p w14:paraId="0CF750FF" w14:textId="77777777" w:rsidR="00281184" w:rsidRPr="007500FD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EB03A2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F70BC9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8BDEC3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ED8FEC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B70EBD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1DBD3B1F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91D6E8" w14:textId="77777777" w:rsidR="00281184" w:rsidRPr="007500FD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5678" w:rsidRPr="007500FD" w14:paraId="69EABEBD" w14:textId="77777777" w:rsidTr="00D76183">
        <w:trPr>
          <w:cantSplit/>
        </w:trPr>
        <w:tc>
          <w:tcPr>
            <w:tcW w:w="3672" w:type="dxa"/>
          </w:tcPr>
          <w:p w14:paraId="1176AC3E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14:paraId="10BA8B29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9660E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4D0FD6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55C08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889032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10C094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B8D5B1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678" w:rsidRPr="007500FD" w14:paraId="73933431" w14:textId="77777777" w:rsidTr="00D76183">
        <w:trPr>
          <w:cantSplit/>
        </w:trPr>
        <w:tc>
          <w:tcPr>
            <w:tcW w:w="3672" w:type="dxa"/>
          </w:tcPr>
          <w:p w14:paraId="6DA457E3" w14:textId="77777777" w:rsidR="009E5678" w:rsidRPr="007500FD" w:rsidRDefault="009E5678" w:rsidP="009E5678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CC89A3" w14:textId="0E195583" w:rsidR="009E5678" w:rsidRPr="007500FD" w:rsidRDefault="002D0C97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142,604</w:t>
            </w:r>
          </w:p>
        </w:tc>
        <w:tc>
          <w:tcPr>
            <w:tcW w:w="270" w:type="dxa"/>
          </w:tcPr>
          <w:p w14:paraId="45C91AE4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196D27" w14:textId="77777777" w:rsidR="009E5678" w:rsidRPr="007500FD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7D4038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157005" w14:textId="77777777" w:rsidR="009E5678" w:rsidRPr="007500FD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775B30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F22571" w14:textId="3E8742CD" w:rsidR="009E5678" w:rsidRPr="007500FD" w:rsidRDefault="002D0C97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142,604</w:t>
            </w:r>
          </w:p>
        </w:tc>
      </w:tr>
      <w:tr w:rsidR="009E5678" w:rsidRPr="0087751B" w14:paraId="1F205EE0" w14:textId="77777777" w:rsidTr="00D76183">
        <w:trPr>
          <w:cantSplit/>
        </w:trPr>
        <w:tc>
          <w:tcPr>
            <w:tcW w:w="3672" w:type="dxa"/>
          </w:tcPr>
          <w:p w14:paraId="71463B53" w14:textId="77777777" w:rsidR="009E5678" w:rsidRPr="007500FD" w:rsidRDefault="009E5678" w:rsidP="009E5678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EE55A" w14:textId="66CB97AF" w:rsidR="009E5678" w:rsidRPr="007500FD" w:rsidRDefault="002D0C97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142,604</w:t>
            </w:r>
          </w:p>
        </w:tc>
        <w:tc>
          <w:tcPr>
            <w:tcW w:w="270" w:type="dxa"/>
            <w:vAlign w:val="bottom"/>
          </w:tcPr>
          <w:p w14:paraId="09916D77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11173" w14:textId="77777777" w:rsidR="009E5678" w:rsidRPr="007500FD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A72A7E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5E2B6" w14:textId="77777777" w:rsidR="009E5678" w:rsidRPr="007500FD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A75024" w14:textId="77777777" w:rsidR="009E5678" w:rsidRPr="007500FD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A1766" w14:textId="4BA95197" w:rsidR="009E5678" w:rsidRPr="007500FD" w:rsidRDefault="002D0C97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142,604</w:t>
            </w:r>
          </w:p>
        </w:tc>
      </w:tr>
    </w:tbl>
    <w:p w14:paraId="37E48168" w14:textId="77777777" w:rsidR="00957DDA" w:rsidRPr="0087751B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green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170"/>
      </w:tblGrid>
      <w:tr w:rsidR="00717871" w:rsidRPr="007500FD" w14:paraId="0B85EEE5" w14:textId="77777777" w:rsidTr="00D76183">
        <w:trPr>
          <w:cantSplit/>
        </w:trPr>
        <w:tc>
          <w:tcPr>
            <w:tcW w:w="3672" w:type="dxa"/>
          </w:tcPr>
          <w:p w14:paraId="544537F0" w14:textId="77777777" w:rsidR="00957DDA" w:rsidRPr="007500FD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E7FE520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535FC2" w:rsidRPr="007500FD" w14:paraId="18E0EFEB" w14:textId="77777777" w:rsidTr="00D76183">
        <w:trPr>
          <w:cantSplit/>
        </w:trPr>
        <w:tc>
          <w:tcPr>
            <w:tcW w:w="3672" w:type="dxa"/>
          </w:tcPr>
          <w:p w14:paraId="2C2A7AD2" w14:textId="77777777" w:rsidR="00535FC2" w:rsidRPr="007500FD" w:rsidRDefault="00535FC2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4B68388" w14:textId="77777777" w:rsidR="00535FC2" w:rsidRPr="007500FD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17871" w:rsidRPr="007500FD" w14:paraId="3D120904" w14:textId="77777777" w:rsidTr="00D76183">
        <w:trPr>
          <w:cantSplit/>
        </w:trPr>
        <w:tc>
          <w:tcPr>
            <w:tcW w:w="3672" w:type="dxa"/>
          </w:tcPr>
          <w:p w14:paraId="0860D96D" w14:textId="77777777" w:rsidR="00957DDA" w:rsidRPr="007500FD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0681CFEA" w14:textId="77777777" w:rsidR="00957DDA" w:rsidRPr="007500FD" w:rsidRDefault="005D252E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6427" w:rsidRPr="007500F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7500FD" w14:paraId="66C4B4CC" w14:textId="77777777" w:rsidTr="00D76183">
        <w:trPr>
          <w:cantSplit/>
        </w:trPr>
        <w:tc>
          <w:tcPr>
            <w:tcW w:w="3672" w:type="dxa"/>
          </w:tcPr>
          <w:p w14:paraId="77F0C374" w14:textId="77777777" w:rsidR="00957DDA" w:rsidRPr="007500FD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8733A5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14:paraId="5FD5408B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19FB27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7500FD" w14:paraId="7BDE2FCB" w14:textId="77777777" w:rsidTr="00D76183">
        <w:trPr>
          <w:cantSplit/>
        </w:trPr>
        <w:tc>
          <w:tcPr>
            <w:tcW w:w="3672" w:type="dxa"/>
          </w:tcPr>
          <w:p w14:paraId="2358E7B4" w14:textId="77777777" w:rsidR="00957DDA" w:rsidRPr="007500FD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BDA5F4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945902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827739F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8B890F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015C651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5E65B7F0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4E59F6" w14:textId="77777777" w:rsidR="00957DDA" w:rsidRPr="007500FD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6427" w:rsidRPr="007500FD" w14:paraId="006EA0E6" w14:textId="77777777" w:rsidTr="00D76183">
        <w:trPr>
          <w:cantSplit/>
        </w:trPr>
        <w:tc>
          <w:tcPr>
            <w:tcW w:w="3672" w:type="dxa"/>
          </w:tcPr>
          <w:p w14:paraId="15DC81A6" w14:textId="77777777" w:rsidR="00526427" w:rsidRPr="007500FD" w:rsidRDefault="00526427" w:rsidP="0052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14:paraId="47667D5E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  <w:tc>
          <w:tcPr>
            <w:tcW w:w="270" w:type="dxa"/>
          </w:tcPr>
          <w:p w14:paraId="41E4649A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49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F43F89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365192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78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E42FF9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112672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6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FCA5BA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</w:tr>
      <w:tr w:rsidR="00526427" w:rsidRPr="007500FD" w14:paraId="42B2CABB" w14:textId="77777777" w:rsidTr="00D76183">
        <w:trPr>
          <w:cantSplit/>
        </w:trPr>
        <w:tc>
          <w:tcPr>
            <w:tcW w:w="3672" w:type="dxa"/>
          </w:tcPr>
          <w:p w14:paraId="2F1F403E" w14:textId="77777777" w:rsidR="00526427" w:rsidRPr="007500FD" w:rsidRDefault="00526427" w:rsidP="0052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14:paraId="5CF05633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27D968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C11BF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1913F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BDF4F4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B1108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7911F5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26427" w:rsidRPr="007500FD" w14:paraId="1A12A8FE" w14:textId="77777777" w:rsidTr="00D76183">
        <w:trPr>
          <w:cantSplit/>
        </w:trPr>
        <w:tc>
          <w:tcPr>
            <w:tcW w:w="3672" w:type="dxa"/>
          </w:tcPr>
          <w:p w14:paraId="601842E5" w14:textId="77777777" w:rsidR="00526427" w:rsidRPr="007500FD" w:rsidRDefault="00526427" w:rsidP="00526427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CB38AA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109,27</w:t>
            </w:r>
            <w:r w:rsidR="00244DFE"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84993B3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B3E782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549E1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B02CE8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B796E5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24CE7F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109,27</w:t>
            </w:r>
            <w:r w:rsidR="005E40F7" w:rsidRPr="007500FD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</w:tr>
      <w:tr w:rsidR="00526427" w:rsidRPr="005067F3" w14:paraId="1004DAAB" w14:textId="77777777" w:rsidTr="00D76183">
        <w:trPr>
          <w:cantSplit/>
          <w:trHeight w:val="431"/>
        </w:trPr>
        <w:tc>
          <w:tcPr>
            <w:tcW w:w="3672" w:type="dxa"/>
          </w:tcPr>
          <w:p w14:paraId="58E9DD5B" w14:textId="77777777" w:rsidR="00526427" w:rsidRPr="007500FD" w:rsidRDefault="00526427" w:rsidP="00526427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DD808" w14:textId="77777777" w:rsidR="00526427" w:rsidRPr="007500FD" w:rsidRDefault="00113ADE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  <w:tc>
          <w:tcPr>
            <w:tcW w:w="270" w:type="dxa"/>
            <w:vAlign w:val="bottom"/>
          </w:tcPr>
          <w:p w14:paraId="3FB57AEE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9D600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5D39A2A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E00C5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00524B" w14:textId="77777777" w:rsidR="00526427" w:rsidRPr="007500FD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1E116" w14:textId="77777777" w:rsidR="00526427" w:rsidRPr="007817D5" w:rsidRDefault="00113ADE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</w:tr>
    </w:tbl>
    <w:p w14:paraId="25458526" w14:textId="77777777" w:rsidR="00D16021" w:rsidRPr="00D16021" w:rsidRDefault="00D16021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12"/>
          <w:szCs w:val="12"/>
        </w:rPr>
      </w:pPr>
    </w:p>
    <w:p w14:paraId="7711D107" w14:textId="7E0165EE" w:rsidR="000763B1" w:rsidRPr="007500FD" w:rsidRDefault="000763B1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5B3F5B" w:rsidRPr="007500FD">
        <w:rPr>
          <w:rFonts w:ascii="Angsana New" w:hAnsi="Angsana New"/>
          <w:spacing w:val="-6"/>
          <w:sz w:val="28"/>
          <w:szCs w:val="28"/>
        </w:rPr>
        <w:t>30</w:t>
      </w:r>
      <w:r w:rsidR="005B3F5B" w:rsidRPr="007500F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A639D" w:rsidRPr="007500FD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2562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และวันที่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31 </w:t>
      </w:r>
      <w:r w:rsidRPr="007500FD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2561 </w:t>
      </w:r>
      <w:r w:rsidRPr="007500FD">
        <w:rPr>
          <w:rFonts w:ascii="Angsana New" w:hAnsi="Angsana New"/>
          <w:spacing w:val="-6"/>
          <w:sz w:val="28"/>
          <w:szCs w:val="28"/>
          <w:cs/>
        </w:rPr>
        <w:t>เงินลงทุนที่จะถือจนครบกำหนดจำนวนเงิน</w:t>
      </w:r>
      <w:r w:rsidR="002D0C97" w:rsidRPr="007500FD">
        <w:rPr>
          <w:rFonts w:ascii="Angsana New" w:hAnsi="Angsana New"/>
          <w:spacing w:val="-6"/>
          <w:sz w:val="28"/>
          <w:szCs w:val="28"/>
        </w:rPr>
        <w:t xml:space="preserve"> </w:t>
      </w:r>
      <w:bookmarkStart w:id="4" w:name="_Hlk23501312"/>
      <w:r w:rsidR="002D0C97" w:rsidRPr="007500FD">
        <w:rPr>
          <w:rFonts w:ascii="Angsana New" w:hAnsi="Angsana New"/>
          <w:spacing w:val="-6"/>
          <w:sz w:val="28"/>
          <w:szCs w:val="28"/>
        </w:rPr>
        <w:t xml:space="preserve">95.1 </w:t>
      </w:r>
      <w:bookmarkEnd w:id="4"/>
      <w:r w:rsidR="004E1F3D" w:rsidRPr="007500FD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และ </w:t>
      </w:r>
      <w:r w:rsidR="009D63DC" w:rsidRPr="007500FD">
        <w:rPr>
          <w:rFonts w:ascii="Angsana New" w:hAnsi="Angsana New"/>
          <w:spacing w:val="-6"/>
          <w:sz w:val="28"/>
          <w:szCs w:val="28"/>
        </w:rPr>
        <w:t>114.4</w:t>
      </w:r>
      <w:r w:rsidRPr="007500FD">
        <w:rPr>
          <w:rFonts w:ascii="Angsana New" w:hAnsi="Angsana New"/>
          <w:spacing w:val="-6"/>
          <w:sz w:val="28"/>
          <w:szCs w:val="28"/>
        </w:rPr>
        <w:t xml:space="preserve"> </w:t>
      </w:r>
      <w:r w:rsidR="003E0657" w:rsidRPr="007500FD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FF408B" w:rsidRPr="007500FD">
        <w:rPr>
          <w:rFonts w:ascii="Angsana New" w:hAnsi="Angsana New" w:hint="cs"/>
          <w:spacing w:val="-6"/>
          <w:sz w:val="28"/>
          <w:szCs w:val="28"/>
          <w:cs/>
        </w:rPr>
        <w:t>บาท</w:t>
      </w:r>
      <w:r w:rsidR="004E1F3D" w:rsidRPr="007500FD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013B78" w:rsidRPr="007500FD">
        <w:rPr>
          <w:rFonts w:ascii="Angsana New" w:hAnsi="Angsana New"/>
          <w:sz w:val="28"/>
          <w:szCs w:val="28"/>
        </w:rPr>
        <w:t xml:space="preserve"> </w:t>
      </w:r>
      <w:r w:rsidRPr="007500FD">
        <w:rPr>
          <w:rFonts w:ascii="Angsana New" w:hAnsi="Angsana New"/>
          <w:sz w:val="28"/>
          <w:szCs w:val="28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="00CA28FA" w:rsidRPr="007500FD">
        <w:rPr>
          <w:rFonts w:ascii="Angsana New" w:hAnsi="Angsana New"/>
          <w:sz w:val="28"/>
          <w:szCs w:val="28"/>
        </w:rPr>
        <w:t>27</w:t>
      </w:r>
      <w:r w:rsidRPr="007500F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A28FA" w:rsidRPr="007500FD">
        <w:rPr>
          <w:rFonts w:ascii="Angsana New" w:hAnsi="Angsana New"/>
          <w:sz w:val="28"/>
          <w:szCs w:val="28"/>
        </w:rPr>
        <w:t>28</w:t>
      </w:r>
      <w:r w:rsidRPr="007500F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18CEBAA" w14:textId="2CE6FA5F" w:rsidR="0013198A" w:rsidRDefault="0013198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500FD">
        <w:rPr>
          <w:rFonts w:ascii="Angsana New" w:hAnsi="Angsana New"/>
          <w:sz w:val="28"/>
          <w:szCs w:val="28"/>
          <w:cs/>
        </w:rPr>
        <w:t xml:space="preserve">ณ </w:t>
      </w:r>
      <w:r w:rsidR="005D252E" w:rsidRPr="007500FD">
        <w:rPr>
          <w:rFonts w:ascii="Angsana New" w:hAnsi="Angsana New"/>
          <w:sz w:val="28"/>
          <w:szCs w:val="28"/>
          <w:cs/>
        </w:rPr>
        <w:t xml:space="preserve">วันที่ </w:t>
      </w:r>
      <w:r w:rsidR="005D252E" w:rsidRPr="007500FD">
        <w:rPr>
          <w:rFonts w:ascii="Angsana New" w:hAnsi="Angsana New"/>
          <w:sz w:val="28"/>
          <w:szCs w:val="28"/>
        </w:rPr>
        <w:t xml:space="preserve">31 </w:t>
      </w:r>
      <w:r w:rsidR="00D03CBF" w:rsidRPr="007500FD">
        <w:rPr>
          <w:rFonts w:ascii="Angsana New" w:hAnsi="Angsana New" w:hint="cs"/>
          <w:sz w:val="28"/>
          <w:szCs w:val="28"/>
          <w:cs/>
        </w:rPr>
        <w:t>ธันวาคม</w:t>
      </w:r>
      <w:r w:rsidR="005D252E" w:rsidRPr="007500FD">
        <w:rPr>
          <w:rFonts w:ascii="Angsana New" w:hAnsi="Angsana New"/>
          <w:sz w:val="28"/>
          <w:szCs w:val="28"/>
          <w:cs/>
        </w:rPr>
        <w:t xml:space="preserve"> </w:t>
      </w:r>
      <w:r w:rsidR="005D252E" w:rsidRPr="007500FD">
        <w:rPr>
          <w:rFonts w:ascii="Angsana New" w:hAnsi="Angsana New"/>
          <w:sz w:val="28"/>
          <w:szCs w:val="28"/>
        </w:rPr>
        <w:t>256</w:t>
      </w:r>
      <w:r w:rsidR="001A222B" w:rsidRPr="007500FD">
        <w:rPr>
          <w:rFonts w:ascii="Angsana New" w:hAnsi="Angsana New"/>
          <w:sz w:val="28"/>
          <w:szCs w:val="28"/>
        </w:rPr>
        <w:t>1</w:t>
      </w:r>
      <w:r w:rsidR="00B34823" w:rsidRPr="007500FD">
        <w:rPr>
          <w:rFonts w:ascii="Angsana New" w:hAnsi="Angsana New" w:hint="cs"/>
          <w:sz w:val="28"/>
          <w:szCs w:val="28"/>
          <w:cs/>
        </w:rPr>
        <w:t xml:space="preserve"> </w:t>
      </w:r>
      <w:r w:rsidRPr="007500FD">
        <w:rPr>
          <w:rFonts w:ascii="Angsana New" w:hAnsi="Angsana New"/>
          <w:sz w:val="28"/>
          <w:szCs w:val="28"/>
          <w:cs/>
        </w:rPr>
        <w:t>เงินฝากประจำจำนวนเงิน</w:t>
      </w:r>
      <w:r w:rsidR="00673CB1" w:rsidRPr="007500FD">
        <w:rPr>
          <w:rFonts w:ascii="Angsana New" w:hAnsi="Angsana New" w:hint="cs"/>
          <w:sz w:val="28"/>
          <w:szCs w:val="28"/>
          <w:cs/>
        </w:rPr>
        <w:t xml:space="preserve"> </w:t>
      </w:r>
      <w:r w:rsidR="00D16021" w:rsidRPr="007500FD">
        <w:rPr>
          <w:rFonts w:ascii="Angsana New" w:hAnsi="Angsana New"/>
          <w:sz w:val="28"/>
          <w:szCs w:val="28"/>
        </w:rPr>
        <w:t>2</w:t>
      </w:r>
      <w:r w:rsidR="005678B1">
        <w:rPr>
          <w:rFonts w:ascii="Angsana New" w:hAnsi="Angsana New"/>
          <w:sz w:val="28"/>
          <w:szCs w:val="28"/>
        </w:rPr>
        <w:t>.0</w:t>
      </w:r>
      <w:r w:rsidR="00D16021" w:rsidRPr="007500FD">
        <w:rPr>
          <w:rFonts w:ascii="Angsana New" w:hAnsi="Angsana New"/>
          <w:sz w:val="28"/>
          <w:szCs w:val="28"/>
        </w:rPr>
        <w:t xml:space="preserve"> </w:t>
      </w:r>
      <w:r w:rsidRPr="007500FD">
        <w:rPr>
          <w:rFonts w:ascii="Angsana New" w:hAnsi="Angsana New"/>
          <w:sz w:val="28"/>
          <w:szCs w:val="28"/>
          <w:cs/>
        </w:rPr>
        <w:t xml:space="preserve">ล้านบาท </w:t>
      </w:r>
      <w:r w:rsidR="0012539B" w:rsidRPr="007500FD">
        <w:rPr>
          <w:rFonts w:ascii="Angsana New" w:hAnsi="Angsana New" w:hint="cs"/>
          <w:sz w:val="28"/>
          <w:szCs w:val="28"/>
          <w:cs/>
        </w:rPr>
        <w:t>(ณ วันที่</w:t>
      </w:r>
      <w:r w:rsidR="0012539B" w:rsidRPr="007500FD">
        <w:rPr>
          <w:rFonts w:ascii="Angsana New" w:hAnsi="Angsana New"/>
          <w:sz w:val="28"/>
          <w:szCs w:val="28"/>
        </w:rPr>
        <w:t xml:space="preserve"> 30 </w:t>
      </w:r>
      <w:r w:rsidR="0012539B" w:rsidRPr="007500FD">
        <w:rPr>
          <w:rFonts w:ascii="Angsana New" w:hAnsi="Angsana New"/>
          <w:sz w:val="28"/>
          <w:szCs w:val="28"/>
          <w:cs/>
        </w:rPr>
        <w:t>กันยายน</w:t>
      </w:r>
      <w:r w:rsidR="0012539B">
        <w:rPr>
          <w:rFonts w:ascii="Angsana New" w:hAnsi="Angsana New"/>
          <w:sz w:val="28"/>
          <w:szCs w:val="28"/>
        </w:rPr>
        <w:t xml:space="preserve"> 2562: </w:t>
      </w:r>
      <w:r w:rsidR="0012539B" w:rsidRPr="007500FD">
        <w:rPr>
          <w:rFonts w:ascii="Angsana New" w:hAnsi="Angsana New" w:hint="cs"/>
          <w:sz w:val="28"/>
          <w:szCs w:val="28"/>
          <w:cs/>
        </w:rPr>
        <w:t xml:space="preserve">ไม่มี) </w:t>
      </w:r>
      <w:r w:rsidRPr="007500FD">
        <w:rPr>
          <w:rFonts w:ascii="Angsana New" w:hAnsi="Angsana New"/>
          <w:sz w:val="28"/>
          <w:szCs w:val="28"/>
          <w:cs/>
        </w:rPr>
        <w:t xml:space="preserve">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5B3F5B" w:rsidRPr="007500FD">
        <w:rPr>
          <w:rFonts w:ascii="Angsana New" w:hAnsi="Angsana New" w:hint="cs"/>
          <w:sz w:val="28"/>
          <w:szCs w:val="28"/>
          <w:cs/>
        </w:rPr>
        <w:t>30</w:t>
      </w:r>
      <w:r w:rsidR="00B310F5" w:rsidRPr="007500FD">
        <w:rPr>
          <w:rFonts w:ascii="Angsana New" w:hAnsi="Angsana New"/>
          <w:sz w:val="28"/>
          <w:szCs w:val="28"/>
        </w:rPr>
        <w:t xml:space="preserve"> </w:t>
      </w:r>
      <w:r w:rsidR="00F92DD3">
        <w:rPr>
          <w:rFonts w:ascii="Angsana New" w:hAnsi="Angsana New" w:hint="cs"/>
          <w:sz w:val="28"/>
          <w:szCs w:val="28"/>
          <w:cs/>
        </w:rPr>
        <w:t>ง</w:t>
      </w:r>
      <w:r w:rsidR="00B310F5" w:rsidRPr="007500FD">
        <w:rPr>
          <w:rFonts w:ascii="Angsana New" w:hAnsi="Angsana New" w:hint="cs"/>
          <w:sz w:val="28"/>
          <w:szCs w:val="28"/>
          <w:cs/>
        </w:rPr>
        <w:t>)</w:t>
      </w:r>
      <w:r w:rsidR="002D700B">
        <w:rPr>
          <w:rFonts w:ascii="Angsana New" w:hAnsi="Angsana New" w:hint="cs"/>
          <w:sz w:val="28"/>
          <w:szCs w:val="28"/>
          <w:cs/>
        </w:rPr>
        <w:t xml:space="preserve"> </w:t>
      </w:r>
    </w:p>
    <w:p w14:paraId="16397E73" w14:textId="77777777" w:rsidR="000218DE" w:rsidRPr="00824832" w:rsidRDefault="004B00B0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cs/>
        </w:rPr>
        <w:br w:type="page"/>
      </w:r>
      <w:r w:rsidR="00AF3B4A" w:rsidRPr="00824832">
        <w:rPr>
          <w:b/>
          <w:bCs/>
          <w:u w:val="none"/>
          <w:cs/>
        </w:rPr>
        <w:lastRenderedPageBreak/>
        <w:t xml:space="preserve">ที่ดิน อาคารและอุปกรณ์ </w:t>
      </w:r>
    </w:p>
    <w:tbl>
      <w:tblPr>
        <w:tblW w:w="9799" w:type="dxa"/>
        <w:tblInd w:w="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89"/>
        <w:gridCol w:w="81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E63943" w:rsidRPr="00ED2647" w14:paraId="5FC26EB5" w14:textId="77777777" w:rsidTr="006F1108">
        <w:trPr>
          <w:cantSplit/>
          <w:tblHeader/>
        </w:trPr>
        <w:tc>
          <w:tcPr>
            <w:tcW w:w="1789" w:type="dxa"/>
          </w:tcPr>
          <w:p w14:paraId="16161B21" w14:textId="77777777" w:rsidR="00E63943" w:rsidRPr="00ED2647" w:rsidRDefault="00E63943" w:rsidP="00F43955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14:paraId="691B84CC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6F1108" w:rsidRPr="00ED2647" w14:paraId="770CFC33" w14:textId="77777777" w:rsidTr="006F1108">
        <w:trPr>
          <w:cantSplit/>
          <w:tblHeader/>
        </w:trPr>
        <w:tc>
          <w:tcPr>
            <w:tcW w:w="1789" w:type="dxa"/>
          </w:tcPr>
          <w:p w14:paraId="411E0579" w14:textId="77777777" w:rsidR="00E63943" w:rsidRPr="00ED2647" w:rsidRDefault="00E63943" w:rsidP="00F43955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7C4C621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12F1AB4B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5C4524C6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63A0B989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27FAB568" w14:textId="77777777" w:rsidR="00E63943" w:rsidRPr="00ED2647" w:rsidRDefault="00E63943" w:rsidP="00F43955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580E1B31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3035FA6C" w14:textId="77777777" w:rsidR="00E63943" w:rsidRPr="00ED2647" w:rsidRDefault="00E63943" w:rsidP="00F43955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21D4CFFC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C3BCCB6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1D295DFA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5706FD09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14:paraId="42262B78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4D5E7555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3BC81672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4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0611E1B8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1108" w:rsidRPr="00ED2647" w14:paraId="3AA130CE" w14:textId="77777777" w:rsidTr="006F1108">
        <w:trPr>
          <w:cantSplit/>
          <w:tblHeader/>
        </w:trPr>
        <w:tc>
          <w:tcPr>
            <w:tcW w:w="1789" w:type="dxa"/>
          </w:tcPr>
          <w:p w14:paraId="48341EBF" w14:textId="77777777" w:rsidR="00E63943" w:rsidRPr="00ED2647" w:rsidRDefault="00E63943" w:rsidP="00F43955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28C66B9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F4D78D0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A20807B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BEDBC02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A5283F3" w14:textId="77777777" w:rsidR="00E63943" w:rsidRPr="00ED2647" w:rsidRDefault="00E63943" w:rsidP="00F43955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A9CD858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E24845B" w14:textId="77777777" w:rsidR="00E63943" w:rsidRPr="00ED2647" w:rsidRDefault="00E63943" w:rsidP="00F43955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9F66F79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E1F5BAF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40D238B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7192C3E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C30875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4286AB7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92ABDA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ED7749B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3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1108" w:rsidRPr="00ED2647" w14:paraId="3CDF7542" w14:textId="77777777" w:rsidTr="006F1108">
        <w:trPr>
          <w:cantSplit/>
          <w:tblHeader/>
        </w:trPr>
        <w:tc>
          <w:tcPr>
            <w:tcW w:w="1789" w:type="dxa"/>
          </w:tcPr>
          <w:p w14:paraId="54DA2826" w14:textId="77777777" w:rsidR="00E63943" w:rsidRPr="00ED2647" w:rsidRDefault="00E63943" w:rsidP="00F43955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043276D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B4C5079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9B7FD8E" w14:textId="77777777" w:rsidR="00E63943" w:rsidRPr="00ED2647" w:rsidRDefault="00E63943" w:rsidP="00F43955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2873B5B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8FCD4D2" w14:textId="77777777" w:rsidR="00E63943" w:rsidRPr="00ED2647" w:rsidRDefault="00E63943" w:rsidP="00F43955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67D500F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0752C23" w14:textId="77777777" w:rsidR="00E63943" w:rsidRPr="00ED2647" w:rsidRDefault="00E63943" w:rsidP="00F43955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A2B08A4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FF751D1" w14:textId="77777777" w:rsidR="00E63943" w:rsidRPr="00ED2647" w:rsidRDefault="00E63943" w:rsidP="00F43955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E0AC1BF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DB7C248" w14:textId="77777777" w:rsidR="00E63943" w:rsidRPr="00ED2647" w:rsidRDefault="00E63943" w:rsidP="00F43955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A534C7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5E66A12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37FFBB9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FE8B11D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1108" w:rsidRPr="00ED2647" w14:paraId="581C3B3A" w14:textId="77777777" w:rsidTr="006F1108">
        <w:trPr>
          <w:cantSplit/>
          <w:tblHeader/>
        </w:trPr>
        <w:tc>
          <w:tcPr>
            <w:tcW w:w="1789" w:type="dxa"/>
          </w:tcPr>
          <w:p w14:paraId="63A24901" w14:textId="77777777" w:rsidR="00E63943" w:rsidRPr="00ED2647" w:rsidRDefault="00E63943" w:rsidP="00F43955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63D79802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0EF6D1A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5C395942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F221883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A1323C4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B500FA9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5975B12B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31A923E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D692345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57B0A99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1C52653A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2647">
              <w:rPr>
                <w:rFonts w:asciiTheme="majorBidi" w:hAnsiTheme="majorBidi" w:cstheme="majorBidi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0022D27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E8AE4CC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1781F5C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857B734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F1108" w:rsidRPr="00ED2647" w14:paraId="32826E96" w14:textId="77777777" w:rsidTr="006F1108">
        <w:trPr>
          <w:cantSplit/>
        </w:trPr>
        <w:tc>
          <w:tcPr>
            <w:tcW w:w="1789" w:type="dxa"/>
            <w:vAlign w:val="bottom"/>
          </w:tcPr>
          <w:p w14:paraId="4E1916AE" w14:textId="77777777" w:rsidR="00E63943" w:rsidRPr="00ED2647" w:rsidRDefault="00E63943" w:rsidP="00CE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10" w:type="dxa"/>
          </w:tcPr>
          <w:p w14:paraId="3387FFA8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679FD5" w14:textId="77777777" w:rsidR="00E63943" w:rsidRPr="00ED2647" w:rsidRDefault="00E63943" w:rsidP="00F43955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6B7304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28229D" w14:textId="77777777" w:rsidR="00E63943" w:rsidRPr="00ED2647" w:rsidRDefault="00E63943" w:rsidP="00F43955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C4C9CA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7DFB50" w14:textId="77777777" w:rsidR="00E63943" w:rsidRPr="00ED2647" w:rsidRDefault="00E63943" w:rsidP="00F43955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1EF6FD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63A53" w14:textId="77777777" w:rsidR="00E63943" w:rsidRPr="00ED2647" w:rsidRDefault="00E63943" w:rsidP="00F43955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286A00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7778C3" w14:textId="77777777" w:rsidR="00E63943" w:rsidRPr="00ED2647" w:rsidRDefault="00E63943" w:rsidP="00F43955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60A6EE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8F0ED59" w14:textId="77777777" w:rsidR="00E63943" w:rsidRPr="00ED2647" w:rsidRDefault="00E63943" w:rsidP="00F43955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DCE56F4" w14:textId="77777777" w:rsidR="00E63943" w:rsidRPr="00ED2647" w:rsidRDefault="00E63943" w:rsidP="00F43955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EAD6DC" w14:textId="77777777" w:rsidR="00E63943" w:rsidRPr="00ED2647" w:rsidRDefault="00E63943" w:rsidP="00F43955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F419874" w14:textId="77777777" w:rsidR="00E63943" w:rsidRPr="00ED2647" w:rsidRDefault="00E63943" w:rsidP="00F43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1108" w:rsidRPr="00ED2647" w14:paraId="75DB7A5D" w14:textId="77777777" w:rsidTr="006F1108">
        <w:trPr>
          <w:cantSplit/>
        </w:trPr>
        <w:tc>
          <w:tcPr>
            <w:tcW w:w="1789" w:type="dxa"/>
            <w:vAlign w:val="bottom"/>
          </w:tcPr>
          <w:p w14:paraId="50D93F2B" w14:textId="77777777" w:rsidR="00E63943" w:rsidRPr="00ED2647" w:rsidRDefault="00E63943" w:rsidP="00CE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ED264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ED264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  <w:r w:rsidRPr="00ED264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923D2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109,531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008E8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2690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66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D71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D40A3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34,336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8F08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D17F3" w14:textId="748FCD26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248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C8A4A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1F786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278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A3D4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6AED2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D679C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A3C9" w14:textId="0D69D80C" w:rsidR="00E63943" w:rsidRPr="00ED2647" w:rsidRDefault="00CE36AC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4473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DB452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  144,459 </w:t>
            </w:r>
          </w:p>
        </w:tc>
      </w:tr>
      <w:tr w:rsidR="006F1108" w:rsidRPr="00ED2647" w14:paraId="0B6A9D7C" w14:textId="77777777" w:rsidTr="006F1108">
        <w:trPr>
          <w:cantSplit/>
          <w:trHeight w:val="333"/>
        </w:trPr>
        <w:tc>
          <w:tcPr>
            <w:tcW w:w="1789" w:type="dxa"/>
            <w:vAlign w:val="bottom"/>
          </w:tcPr>
          <w:p w14:paraId="7FF2340C" w14:textId="77777777" w:rsidR="00E63943" w:rsidRPr="00ED2647" w:rsidRDefault="00E63943" w:rsidP="00CE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3B0B7" w14:textId="0FD16710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,266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F15C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43196" w14:textId="0D00A290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38B6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F6334" w14:textId="6C693112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3,110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8780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40986" w14:textId="7107AA82" w:rsidR="00E63943" w:rsidRPr="00ED2647" w:rsidRDefault="00027DEB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1,488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E3337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FC781" w14:textId="08F45DA8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89E4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7A434" w14:textId="21B99DAC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3,650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3775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351CF" w14:textId="50D7DF03" w:rsidR="00E63943" w:rsidRPr="00ED2647" w:rsidRDefault="00CE36AC" w:rsidP="00027DE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3,07</w:t>
            </w:r>
            <w:r w:rsidR="00027DE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61E8E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F1BCF" w14:textId="5D3CE898" w:rsidR="00E63943" w:rsidRPr="00ED2647" w:rsidRDefault="00E63943" w:rsidP="00027DE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17,17</w:t>
            </w:r>
            <w:r w:rsidR="00027DEB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6F1108" w:rsidRPr="00ED2647" w14:paraId="5FA9023A" w14:textId="77777777" w:rsidTr="006F1108">
        <w:trPr>
          <w:cantSplit/>
          <w:trHeight w:val="351"/>
        </w:trPr>
        <w:tc>
          <w:tcPr>
            <w:tcW w:w="1789" w:type="dxa"/>
            <w:vAlign w:val="bottom"/>
          </w:tcPr>
          <w:p w14:paraId="142843E3" w14:textId="77777777" w:rsidR="00E63943" w:rsidRPr="00ED2647" w:rsidRDefault="00E63943" w:rsidP="00CE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12AE3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5B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734FB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87E50" w14:textId="4390A470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(19)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AA17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404D5" w14:textId="1F013C39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(2,055)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1600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AE7CC" w14:textId="0D7020E4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(255)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693A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00DA66" w14:textId="216213F5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(188)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72624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EF791" w14:textId="21AA7790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(455)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29E8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04D8C" w14:textId="1A1488C1" w:rsidR="00E63943" w:rsidRPr="00ED2647" w:rsidRDefault="00CE36AC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BCA67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A0A363" w14:textId="23B993A6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 xml:space="preserve"> (2,972)</w:t>
            </w:r>
          </w:p>
        </w:tc>
      </w:tr>
      <w:tr w:rsidR="006F1108" w:rsidRPr="00ED2647" w14:paraId="6A243DD0" w14:textId="77777777" w:rsidTr="006F1108">
        <w:trPr>
          <w:cantSplit/>
        </w:trPr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14:paraId="71C74F2C" w14:textId="77777777" w:rsidR="00E63943" w:rsidRPr="00ED2647" w:rsidRDefault="00E63943" w:rsidP="00CE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53E9A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57E9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67C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6FB5E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FB19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EBF88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688E3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E6D6A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86C81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7410B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714F7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3CFF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CC060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D167E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49DB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color w:val="000000"/>
                <w:sz w:val="24"/>
                <w:szCs w:val="24"/>
              </w:rPr>
              <w:t> </w:t>
            </w:r>
          </w:p>
        </w:tc>
      </w:tr>
      <w:tr w:rsidR="006F1108" w:rsidRPr="00ED2647" w14:paraId="4E25A3E8" w14:textId="77777777" w:rsidTr="006F1108">
        <w:trPr>
          <w:cantSplit/>
          <w:trHeight w:val="378"/>
        </w:trPr>
        <w:tc>
          <w:tcPr>
            <w:tcW w:w="1789" w:type="dxa"/>
            <w:tcBorders>
              <w:top w:val="nil"/>
              <w:bottom w:val="nil"/>
            </w:tcBorders>
            <w:vAlign w:val="bottom"/>
          </w:tcPr>
          <w:p w14:paraId="0B6452D2" w14:textId="77777777" w:rsidR="00E63943" w:rsidRPr="00ED2647" w:rsidRDefault="00E63943" w:rsidP="00CE3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264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D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ED26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กันยายน</w:t>
            </w:r>
            <w:r w:rsidRPr="00ED26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ED26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2C9F83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114,797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50D9C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927DE28" w14:textId="4AA470E0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47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7F1E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E5392E5" w14:textId="218B172C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35,391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70B60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5BC0D7B" w14:textId="01F541DA" w:rsidR="00E63943" w:rsidRPr="00ED2647" w:rsidRDefault="00027DEB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1,481</w:t>
            </w:r>
            <w:r w:rsidR="00E63943" w:rsidRPr="00ED26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1CF1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7895406" w14:textId="165D46BB" w:rsidR="00E63943" w:rsidRPr="00ED2647" w:rsidRDefault="00E63943" w:rsidP="00027D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     6</w:t>
            </w:r>
            <w:r w:rsidR="00027DE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79</w:t>
            </w:r>
            <w:r w:rsidRPr="00ED26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1111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BC09D6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  3,195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6026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C96DE4" w14:textId="2D867371" w:rsidR="00E63943" w:rsidRPr="00ED2647" w:rsidRDefault="00CE36AC" w:rsidP="00027DE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3,07</w:t>
            </w:r>
            <w:r w:rsidR="00027DE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9A6BD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CE4B25" w14:textId="77777777" w:rsidR="00E63943" w:rsidRPr="00ED2647" w:rsidRDefault="00E63943" w:rsidP="00CE36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ED264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158,663 </w:t>
            </w:r>
          </w:p>
        </w:tc>
      </w:tr>
    </w:tbl>
    <w:p w14:paraId="49608C97" w14:textId="77777777" w:rsidR="009B35CC" w:rsidRPr="00824832" w:rsidRDefault="009B35CC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B3F5B" w:rsidRPr="00824832">
        <w:rPr>
          <w:rFonts w:ascii="Angsana New" w:hAnsi="Angsana New"/>
          <w:sz w:val="28"/>
          <w:szCs w:val="28"/>
        </w:rPr>
        <w:t>30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="004A639D" w:rsidRPr="00824832">
        <w:rPr>
          <w:rFonts w:ascii="Angsana New" w:hAnsi="Angsana New"/>
          <w:sz w:val="28"/>
          <w:szCs w:val="28"/>
          <w:cs/>
        </w:rPr>
        <w:t>กันยายน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="00AF629A" w:rsidRPr="00824832">
        <w:rPr>
          <w:rFonts w:ascii="Angsana New" w:hAnsi="Angsana New"/>
          <w:sz w:val="28"/>
          <w:szCs w:val="28"/>
        </w:rPr>
        <w:t xml:space="preserve">2562 </w:t>
      </w:r>
      <w:r w:rsidRPr="00824832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824832">
        <w:rPr>
          <w:rFonts w:ascii="Angsana New" w:hAnsi="Angsana New"/>
          <w:sz w:val="28"/>
          <w:szCs w:val="28"/>
        </w:rPr>
        <w:t xml:space="preserve">31 </w:t>
      </w:r>
      <w:r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AF629A" w:rsidRPr="00824832">
        <w:rPr>
          <w:rFonts w:ascii="Angsana New" w:hAnsi="Angsana New"/>
          <w:sz w:val="28"/>
          <w:szCs w:val="28"/>
        </w:rPr>
        <w:t>2561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สินทรัพย์ถาวรบางรายการซึ่งมี</w:t>
      </w:r>
      <w:r w:rsidR="00486409" w:rsidRPr="00824832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</w:p>
    <w:p w14:paraId="17FE4A7C" w14:textId="24D71158" w:rsidR="003755DB" w:rsidRPr="00824832" w:rsidRDefault="00486409" w:rsidP="00BD4BD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24832">
        <w:rPr>
          <w:rFonts w:asciiTheme="majorBidi" w:hAnsiTheme="majorBidi" w:cstheme="majorBidi" w:hint="cs"/>
          <w:sz w:val="28"/>
          <w:szCs w:val="28"/>
          <w:cs/>
        </w:rPr>
        <w:t>สินทรัพย์ถาวร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>มูลค่าต้นทุน</w:t>
      </w:r>
      <w:r w:rsidR="00815AA5" w:rsidRPr="00824832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>จำนวนเงิน</w:t>
      </w:r>
      <w:r w:rsidR="00113ADE" w:rsidRPr="008B7607">
        <w:rPr>
          <w:rFonts w:asciiTheme="majorBidi" w:hAnsiTheme="majorBidi" w:cstheme="majorBidi"/>
          <w:sz w:val="28"/>
          <w:szCs w:val="28"/>
          <w:cs/>
        </w:rPr>
        <w:t>รวม</w:t>
      </w:r>
      <w:r w:rsidR="000B67BB" w:rsidRPr="008B760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B7607" w:rsidRPr="008B7607">
        <w:rPr>
          <w:rFonts w:asciiTheme="majorBidi" w:hAnsiTheme="majorBidi" w:cstheme="majorBidi"/>
          <w:sz w:val="28"/>
          <w:szCs w:val="28"/>
        </w:rPr>
        <w:t>85.</w:t>
      </w:r>
      <w:r w:rsidR="008B7607">
        <w:rPr>
          <w:rFonts w:asciiTheme="majorBidi" w:hAnsiTheme="majorBidi" w:cstheme="majorBidi"/>
          <w:sz w:val="28"/>
          <w:szCs w:val="28"/>
        </w:rPr>
        <w:t>9</w:t>
      </w:r>
      <w:r w:rsidR="00113ADE" w:rsidRPr="008B7607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8B7607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824832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>และ</w:t>
      </w:r>
      <w:r w:rsidR="009B41EA" w:rsidRPr="00824832">
        <w:rPr>
          <w:rFonts w:asciiTheme="majorBidi" w:hAnsiTheme="majorBidi" w:cstheme="majorBidi" w:hint="cs"/>
          <w:sz w:val="28"/>
          <w:szCs w:val="28"/>
          <w:cs/>
        </w:rPr>
        <w:t>จำนวนเงินรวม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4C11" w:rsidRPr="00824832">
        <w:rPr>
          <w:rFonts w:asciiTheme="majorBidi" w:hAnsiTheme="majorBidi" w:cstheme="majorBidi"/>
          <w:sz w:val="28"/>
          <w:szCs w:val="28"/>
        </w:rPr>
        <w:t>86</w:t>
      </w:r>
      <w:r w:rsidR="00B34823" w:rsidRPr="00824832">
        <w:rPr>
          <w:rFonts w:asciiTheme="majorBidi" w:hAnsiTheme="majorBidi" w:cstheme="majorBidi"/>
          <w:sz w:val="28"/>
          <w:szCs w:val="28"/>
        </w:rPr>
        <w:t>.1</w:t>
      </w:r>
      <w:r w:rsidR="00113ADE" w:rsidRPr="00824832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824832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57DDA" w:rsidRPr="00824832">
        <w:rPr>
          <w:rFonts w:asciiTheme="majorBidi" w:hAnsiTheme="majorBidi" w:cs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="00957DDA" w:rsidRPr="00824832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</w:p>
    <w:p w14:paraId="117C316B" w14:textId="476E1E54" w:rsidR="00833FD3" w:rsidRPr="00824832" w:rsidRDefault="00486409" w:rsidP="004507CD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24832">
        <w:rPr>
          <w:rFonts w:asciiTheme="majorBidi" w:hAnsiTheme="majorBidi" w:cstheme="majorBidi" w:hint="cs"/>
          <w:sz w:val="28"/>
          <w:szCs w:val="28"/>
          <w:cs/>
        </w:rPr>
        <w:t>สินทรัพย์ถาวร</w:t>
      </w:r>
      <w:r w:rsidR="00113ADE" w:rsidRPr="00824832">
        <w:rPr>
          <w:rFonts w:asciiTheme="majorBidi" w:hAnsiTheme="majorBidi" w:cstheme="majorBidi"/>
          <w:sz w:val="28"/>
          <w:szCs w:val="28"/>
          <w:cs/>
        </w:rPr>
        <w:t>มูลค่าสุทธิตามบัญชีจำนวนเงินรวม</w:t>
      </w:r>
      <w:r w:rsidR="00110DFA" w:rsidRPr="00824832">
        <w:rPr>
          <w:rFonts w:asciiTheme="majorBidi" w:hAnsiTheme="majorBidi" w:cstheme="majorBidi"/>
          <w:sz w:val="28"/>
          <w:szCs w:val="28"/>
        </w:rPr>
        <w:t xml:space="preserve"> </w:t>
      </w:r>
      <w:bookmarkStart w:id="5" w:name="_Hlk23501405"/>
      <w:r w:rsidR="00AF629A" w:rsidRPr="00824832">
        <w:rPr>
          <w:rFonts w:asciiTheme="majorBidi" w:hAnsiTheme="majorBidi" w:cstheme="majorBidi"/>
          <w:sz w:val="28"/>
          <w:szCs w:val="28"/>
        </w:rPr>
        <w:t>3</w:t>
      </w:r>
      <w:r w:rsidR="00A60B3A">
        <w:rPr>
          <w:rFonts w:asciiTheme="majorBidi" w:hAnsiTheme="majorBidi" w:cstheme="majorBidi"/>
          <w:sz w:val="28"/>
          <w:szCs w:val="28"/>
        </w:rPr>
        <w:t>4</w:t>
      </w:r>
      <w:r w:rsidR="00DB1348" w:rsidRPr="00824832">
        <w:rPr>
          <w:rFonts w:asciiTheme="majorBidi" w:hAnsiTheme="majorBidi" w:cstheme="majorBidi"/>
          <w:sz w:val="28"/>
          <w:szCs w:val="28"/>
        </w:rPr>
        <w:t>.8</w:t>
      </w:r>
      <w:r w:rsidR="00113ADE" w:rsidRPr="00824832">
        <w:rPr>
          <w:rFonts w:asciiTheme="majorBidi" w:hAnsiTheme="majorBidi" w:cstheme="majorBidi"/>
          <w:sz w:val="28"/>
          <w:szCs w:val="28"/>
        </w:rPr>
        <w:t xml:space="preserve"> </w:t>
      </w:r>
      <w:bookmarkEnd w:id="5"/>
      <w:r w:rsidR="00113ADE" w:rsidRPr="0082483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824832">
        <w:rPr>
          <w:rFonts w:asciiTheme="majorBidi" w:hAnsiTheme="majorBidi" w:cstheme="majorBidi"/>
          <w:sz w:val="28"/>
          <w:szCs w:val="28"/>
        </w:rPr>
        <w:t xml:space="preserve"> </w:t>
      </w:r>
      <w:r w:rsidR="000B67BB" w:rsidRPr="00824832">
        <w:rPr>
          <w:rFonts w:asciiTheme="majorBidi" w:hAnsiTheme="majorBidi" w:cstheme="majorBidi" w:hint="cs"/>
          <w:sz w:val="28"/>
          <w:szCs w:val="28"/>
          <w:cs/>
        </w:rPr>
        <w:t xml:space="preserve">และจำนวนเงินรวม </w:t>
      </w:r>
      <w:r w:rsidR="008B4C11" w:rsidRPr="00824832">
        <w:rPr>
          <w:rFonts w:asciiTheme="majorBidi" w:hAnsiTheme="majorBidi" w:cstheme="majorBidi"/>
          <w:sz w:val="28"/>
          <w:szCs w:val="28"/>
        </w:rPr>
        <w:t>35.3</w:t>
      </w:r>
      <w:r w:rsidR="000B67BB" w:rsidRPr="00824832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="005678B1" w:rsidRPr="004507CD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  <w:r w:rsidR="005678B1" w:rsidRPr="004507CD">
        <w:rPr>
          <w:rFonts w:asciiTheme="majorBidi" w:hAnsiTheme="majorBidi" w:cstheme="majorBidi"/>
          <w:sz w:val="28"/>
          <w:szCs w:val="28"/>
        </w:rPr>
        <w:t xml:space="preserve"> </w:t>
      </w:r>
      <w:r w:rsidR="00957DDA" w:rsidRPr="00824832">
        <w:rPr>
          <w:rFonts w:asciiTheme="majorBidi" w:hAnsiTheme="majorBidi" w:cstheme="majorBidi"/>
          <w:sz w:val="28"/>
          <w:szCs w:val="28"/>
          <w:cs/>
        </w:rPr>
        <w:t>ได้ถูก</w:t>
      </w:r>
      <w:r w:rsidR="00FB5340" w:rsidRPr="00824832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="00957DDA" w:rsidRPr="00824832">
        <w:rPr>
          <w:rFonts w:asciiTheme="majorBidi" w:hAnsiTheme="majorBidi" w:cstheme="majorBidi"/>
          <w:sz w:val="28"/>
          <w:szCs w:val="28"/>
          <w:cs/>
        </w:rPr>
        <w:t xml:space="preserve">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811377" w:rsidRPr="00824832">
        <w:rPr>
          <w:rFonts w:asciiTheme="majorBidi" w:hAnsiTheme="majorBidi" w:cstheme="majorBidi"/>
          <w:sz w:val="28"/>
          <w:szCs w:val="28"/>
        </w:rPr>
        <w:t>30</w:t>
      </w:r>
      <w:r w:rsidR="00E564FB" w:rsidRPr="008248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35A0A">
        <w:rPr>
          <w:rFonts w:asciiTheme="majorBidi" w:hAnsiTheme="majorBidi" w:cstheme="majorBidi" w:hint="cs"/>
          <w:sz w:val="28"/>
          <w:szCs w:val="28"/>
          <w:cs/>
        </w:rPr>
        <w:t>ง</w:t>
      </w:r>
      <w:r w:rsidR="00E564FB" w:rsidRPr="00824832"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64809C74" w14:textId="6F87D8A8" w:rsidR="00FB5340" w:rsidRPr="00824832" w:rsidRDefault="000E3D8D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824832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EC4E0A" w:rsidRPr="00824832">
        <w:rPr>
          <w:rFonts w:ascii="Angsana New" w:hAnsi="Angsana New"/>
          <w:spacing w:val="4"/>
          <w:sz w:val="28"/>
          <w:szCs w:val="28"/>
          <w:cs/>
        </w:rPr>
        <w:t>ได้จัดให้มีการประเมินราคาที่ดิน</w:t>
      </w:r>
      <w:r w:rsidR="00EC4E0A" w:rsidRPr="00824832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824832">
        <w:rPr>
          <w:rFonts w:ascii="Angsana New" w:hAnsi="Angsana New"/>
          <w:spacing w:val="4"/>
          <w:sz w:val="28"/>
          <w:szCs w:val="28"/>
          <w:cs/>
        </w:rPr>
        <w:t xml:space="preserve">อาคารตามรายงานของผู้ประเมินราคาอิสระในปี </w:t>
      </w:r>
      <w:r w:rsidR="002D5C09" w:rsidRPr="00824832">
        <w:rPr>
          <w:rFonts w:ascii="Angsana New" w:hAnsi="Angsana New"/>
          <w:spacing w:val="4"/>
          <w:sz w:val="28"/>
          <w:szCs w:val="28"/>
        </w:rPr>
        <w:t>2562</w:t>
      </w:r>
      <w:r w:rsidRPr="00824832">
        <w:rPr>
          <w:rFonts w:ascii="Angsana New" w:hAnsi="Angsana New"/>
          <w:spacing w:val="4"/>
          <w:sz w:val="28"/>
          <w:szCs w:val="28"/>
        </w:rPr>
        <w:t xml:space="preserve"> </w:t>
      </w:r>
      <w:r w:rsidR="00535FC2" w:rsidRPr="00824832">
        <w:rPr>
          <w:rFonts w:ascii="Angsana New" w:hAnsi="Angsana New"/>
          <w:spacing w:val="4"/>
          <w:sz w:val="28"/>
          <w:szCs w:val="28"/>
          <w:cs/>
        </w:rPr>
        <w:t>ซึ</w:t>
      </w:r>
      <w:r w:rsidR="00535FC2" w:rsidRPr="00824832">
        <w:rPr>
          <w:rFonts w:ascii="Angsana New" w:hAnsi="Angsana New" w:hint="cs"/>
          <w:spacing w:val="4"/>
          <w:sz w:val="28"/>
          <w:szCs w:val="28"/>
          <w:cs/>
        </w:rPr>
        <w:t>่</w:t>
      </w:r>
      <w:r w:rsidRPr="00824832">
        <w:rPr>
          <w:rFonts w:ascii="Angsana New" w:hAnsi="Angsana New"/>
          <w:spacing w:val="4"/>
          <w:sz w:val="28"/>
          <w:szCs w:val="28"/>
          <w:cs/>
        </w:rPr>
        <w:t>งใช้</w:t>
      </w:r>
      <w:r w:rsidRPr="00824832">
        <w:rPr>
          <w:rFonts w:ascii="Angsana New" w:hAnsi="Angsana New"/>
          <w:spacing w:val="2"/>
          <w:sz w:val="28"/>
          <w:szCs w:val="28"/>
          <w:cs/>
        </w:rPr>
        <w:t>วิธีพิจารณา</w:t>
      </w:r>
      <w:r w:rsidR="00EC4E0A" w:rsidRPr="00824832">
        <w:rPr>
          <w:rFonts w:ascii="Angsana New" w:hAnsi="Angsana New" w:hint="cs"/>
          <w:spacing w:val="2"/>
          <w:sz w:val="28"/>
          <w:szCs w:val="28"/>
          <w:cs/>
        </w:rPr>
        <w:t>จากมูลค่าตลาดของทรัพย์สินเปรียบเทียบกับราคาตามบัญชีของสินทรัพย์ ณ วันที่</w:t>
      </w:r>
      <w:r w:rsidR="00EC4E0A" w:rsidRPr="00824832">
        <w:rPr>
          <w:rFonts w:ascii="Angsana New" w:hAnsi="Angsana New"/>
          <w:spacing w:val="2"/>
          <w:sz w:val="28"/>
          <w:szCs w:val="28"/>
        </w:rPr>
        <w:t xml:space="preserve"> 30 </w:t>
      </w:r>
      <w:r w:rsidR="000C203B">
        <w:rPr>
          <w:rFonts w:ascii="Angsana New" w:hAnsi="Angsana New" w:hint="cs"/>
          <w:spacing w:val="2"/>
          <w:sz w:val="28"/>
          <w:szCs w:val="28"/>
          <w:cs/>
        </w:rPr>
        <w:t>มิถุนายน</w:t>
      </w:r>
      <w:r w:rsidR="00EC4E0A" w:rsidRPr="00824832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EC4E0A" w:rsidRPr="00824832">
        <w:rPr>
          <w:rFonts w:ascii="Angsana New" w:hAnsi="Angsana New"/>
          <w:spacing w:val="2"/>
          <w:sz w:val="28"/>
          <w:szCs w:val="28"/>
        </w:rPr>
        <w:t>2562</w:t>
      </w:r>
    </w:p>
    <w:p w14:paraId="34FEEC07" w14:textId="09D41A8D" w:rsidR="00E04485" w:rsidRPr="006347FD" w:rsidRDefault="00E04485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F75339">
        <w:rPr>
          <w:rFonts w:ascii="Angsana New" w:hAnsi="Angsana New"/>
          <w:sz w:val="28"/>
          <w:szCs w:val="28"/>
          <w:cs/>
        </w:rPr>
        <w:t>ค่าเสื่อมราคาของส่วนเกินทุนจากการตีราคาสินทรัพย์สำหรับ</w:t>
      </w:r>
      <w:r w:rsidR="00A56620" w:rsidRPr="00F75339">
        <w:rPr>
          <w:rFonts w:ascii="Angsana New" w:hAnsi="Angsana New"/>
          <w:sz w:val="28"/>
          <w:szCs w:val="28"/>
          <w:cs/>
        </w:rPr>
        <w:t>งวด</w:t>
      </w:r>
      <w:r w:rsidR="00D34553" w:rsidRPr="00F75339">
        <w:rPr>
          <w:rFonts w:ascii="Angsana New" w:hAnsi="Angsana New" w:hint="cs"/>
          <w:sz w:val="28"/>
          <w:szCs w:val="28"/>
          <w:cs/>
        </w:rPr>
        <w:t>เก้า</w:t>
      </w:r>
      <w:r w:rsidR="00A56620" w:rsidRPr="00F7533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11377" w:rsidRPr="00F75339">
        <w:rPr>
          <w:rFonts w:ascii="Angsana New" w:hAnsi="Angsana New"/>
          <w:sz w:val="28"/>
          <w:szCs w:val="28"/>
        </w:rPr>
        <w:t>30</w:t>
      </w:r>
      <w:r w:rsidR="00811377" w:rsidRPr="00F75339">
        <w:rPr>
          <w:rFonts w:ascii="Angsana New" w:hAnsi="Angsana New"/>
          <w:sz w:val="28"/>
          <w:szCs w:val="28"/>
          <w:cs/>
        </w:rPr>
        <w:t xml:space="preserve"> </w:t>
      </w:r>
      <w:r w:rsidR="00D34553" w:rsidRPr="00F75339">
        <w:rPr>
          <w:rFonts w:ascii="Angsana New" w:hAnsi="Angsana New"/>
          <w:sz w:val="28"/>
          <w:szCs w:val="28"/>
          <w:cs/>
        </w:rPr>
        <w:t>กันยายน</w:t>
      </w:r>
      <w:r w:rsidR="00A56620" w:rsidRPr="00F75339">
        <w:rPr>
          <w:rFonts w:ascii="Angsana New" w:hAnsi="Angsana New"/>
          <w:sz w:val="28"/>
          <w:szCs w:val="28"/>
          <w:cs/>
        </w:rPr>
        <w:t xml:space="preserve"> </w:t>
      </w:r>
      <w:r w:rsidR="00A56620" w:rsidRPr="00F75339">
        <w:rPr>
          <w:rFonts w:ascii="Angsana New" w:hAnsi="Angsana New"/>
          <w:sz w:val="28"/>
          <w:szCs w:val="28"/>
        </w:rPr>
        <w:t>256</w:t>
      </w:r>
      <w:r w:rsidR="003C53CE" w:rsidRPr="00F75339">
        <w:rPr>
          <w:rFonts w:ascii="Angsana New" w:hAnsi="Angsana New"/>
          <w:sz w:val="28"/>
          <w:szCs w:val="28"/>
        </w:rPr>
        <w:t>2</w:t>
      </w:r>
      <w:r w:rsidR="00A56620" w:rsidRPr="00F75339">
        <w:rPr>
          <w:rFonts w:ascii="Angsana New" w:hAnsi="Angsana New"/>
          <w:sz w:val="28"/>
          <w:szCs w:val="28"/>
        </w:rPr>
        <w:t xml:space="preserve"> </w:t>
      </w:r>
      <w:r w:rsidR="00A56620" w:rsidRPr="00F75339">
        <w:rPr>
          <w:rFonts w:ascii="Angsana New" w:hAnsi="Angsana New"/>
          <w:sz w:val="28"/>
          <w:szCs w:val="28"/>
          <w:cs/>
        </w:rPr>
        <w:t xml:space="preserve">และ </w:t>
      </w:r>
      <w:r w:rsidR="00A56620" w:rsidRPr="00F75339">
        <w:rPr>
          <w:rFonts w:ascii="Angsana New" w:hAnsi="Angsana New"/>
          <w:sz w:val="28"/>
          <w:szCs w:val="28"/>
        </w:rPr>
        <w:t>256</w:t>
      </w:r>
      <w:r w:rsidR="003C53CE" w:rsidRPr="00F75339">
        <w:rPr>
          <w:rFonts w:ascii="Angsana New" w:hAnsi="Angsana New"/>
          <w:sz w:val="28"/>
          <w:szCs w:val="28"/>
        </w:rPr>
        <w:t>1</w:t>
      </w:r>
      <w:r w:rsidR="00A56620" w:rsidRPr="00F75339">
        <w:rPr>
          <w:rFonts w:ascii="Angsana New" w:hAnsi="Angsana New"/>
          <w:sz w:val="28"/>
          <w:szCs w:val="28"/>
          <w:cs/>
        </w:rPr>
        <w:t xml:space="preserve"> </w:t>
      </w:r>
      <w:r w:rsidR="00020726" w:rsidRPr="00F75339">
        <w:rPr>
          <w:rFonts w:ascii="Angsana New" w:hAnsi="Angsana New"/>
          <w:sz w:val="28"/>
          <w:szCs w:val="28"/>
          <w:cs/>
        </w:rPr>
        <w:t>จำนวน</w:t>
      </w:r>
      <w:r w:rsidR="00B46D44" w:rsidRPr="00F75339">
        <w:rPr>
          <w:rFonts w:ascii="Angsana New" w:hAnsi="Angsana New"/>
          <w:sz w:val="28"/>
          <w:szCs w:val="28"/>
          <w:cs/>
        </w:rPr>
        <w:t>เงิน</w:t>
      </w:r>
      <w:r w:rsidR="00BF467C" w:rsidRPr="000505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05058E" w:rsidRPr="0005058E">
        <w:rPr>
          <w:rFonts w:ascii="Angsana New" w:hAnsi="Angsana New"/>
          <w:spacing w:val="-2"/>
          <w:sz w:val="28"/>
          <w:szCs w:val="28"/>
        </w:rPr>
        <w:t>1</w:t>
      </w:r>
      <w:r w:rsidR="005678B1">
        <w:rPr>
          <w:rFonts w:ascii="Angsana New" w:hAnsi="Angsana New"/>
          <w:spacing w:val="-2"/>
          <w:sz w:val="28"/>
          <w:szCs w:val="28"/>
        </w:rPr>
        <w:t>.0</w:t>
      </w:r>
      <w:r w:rsidR="00AF629A" w:rsidRPr="0005058E">
        <w:rPr>
          <w:rFonts w:ascii="Angsana New" w:hAnsi="Angsana New"/>
          <w:spacing w:val="-2"/>
          <w:sz w:val="28"/>
          <w:szCs w:val="28"/>
        </w:rPr>
        <w:t xml:space="preserve"> </w:t>
      </w:r>
      <w:r w:rsidR="00D34C37" w:rsidRPr="0005058E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05058E" w:rsidRPr="0005058E">
        <w:rPr>
          <w:rFonts w:ascii="Angsana New" w:hAnsi="Angsana New" w:hint="cs"/>
          <w:spacing w:val="-2"/>
          <w:sz w:val="28"/>
          <w:szCs w:val="28"/>
          <w:cs/>
        </w:rPr>
        <w:t xml:space="preserve">และจำนวนเงิน </w:t>
      </w:r>
      <w:r w:rsidR="0005058E" w:rsidRPr="0005058E">
        <w:rPr>
          <w:rFonts w:ascii="Angsana New" w:hAnsi="Angsana New"/>
          <w:spacing w:val="-2"/>
          <w:sz w:val="28"/>
          <w:szCs w:val="28"/>
        </w:rPr>
        <w:t xml:space="preserve">0.9 </w:t>
      </w:r>
      <w:r w:rsidR="0005058E" w:rsidRPr="0005058E">
        <w:rPr>
          <w:rFonts w:ascii="Angsana New" w:hAnsi="Angsana New" w:hint="cs"/>
          <w:spacing w:val="-2"/>
          <w:sz w:val="28"/>
          <w:szCs w:val="28"/>
          <w:cs/>
        </w:rPr>
        <w:t>ล้านบาท ตามลำดับ</w:t>
      </w:r>
      <w:r w:rsidR="000546DA" w:rsidRPr="0005058E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05058E">
        <w:rPr>
          <w:rFonts w:ascii="Angsana New" w:hAnsi="Angsana New"/>
          <w:spacing w:val="-2"/>
          <w:sz w:val="28"/>
          <w:szCs w:val="28"/>
          <w:cs/>
        </w:rPr>
        <w:t>ได้โอนไปยังขาดทุนสะสม</w:t>
      </w:r>
    </w:p>
    <w:p w14:paraId="32B192DF" w14:textId="77777777" w:rsidR="000B3B28" w:rsidRPr="007500FD" w:rsidRDefault="000B3B28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7500FD">
        <w:rPr>
          <w:rFonts w:hint="cs"/>
          <w:b/>
          <w:bCs/>
          <w:u w:val="none"/>
          <w:cs/>
        </w:rPr>
        <w:t>ที่ดิน</w:t>
      </w:r>
      <w:r w:rsidRPr="007500FD">
        <w:rPr>
          <w:b/>
          <w:bCs/>
          <w:u w:val="none"/>
          <w:cs/>
        </w:rPr>
        <w:t xml:space="preserve">ที่ไม่ได้ใช้ในการดำเนินงาน </w:t>
      </w:r>
    </w:p>
    <w:tbl>
      <w:tblPr>
        <w:tblW w:w="9540" w:type="dxa"/>
        <w:tblInd w:w="558" w:type="dxa"/>
        <w:tblLook w:val="00A0" w:firstRow="1" w:lastRow="0" w:firstColumn="1" w:lastColumn="0" w:noHBand="0" w:noVBand="0"/>
      </w:tblPr>
      <w:tblGrid>
        <w:gridCol w:w="8010"/>
        <w:gridCol w:w="1530"/>
      </w:tblGrid>
      <w:tr w:rsidR="009F4333" w:rsidRPr="00714839" w14:paraId="5E931D8A" w14:textId="77777777" w:rsidTr="006347FD">
        <w:tc>
          <w:tcPr>
            <w:tcW w:w="8010" w:type="dxa"/>
          </w:tcPr>
          <w:p w14:paraId="615C560B" w14:textId="77777777" w:rsidR="009F4333" w:rsidRPr="007500FD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5DC674" w14:textId="77777777" w:rsidR="009F4333" w:rsidRPr="007500FD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00F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500F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F4333" w:rsidRPr="00714839" w14:paraId="623E23D7" w14:textId="77777777" w:rsidTr="006347FD">
        <w:tc>
          <w:tcPr>
            <w:tcW w:w="8010" w:type="dxa"/>
          </w:tcPr>
          <w:p w14:paraId="4CE12953" w14:textId="77777777" w:rsidR="009F4333" w:rsidRPr="007500FD" w:rsidRDefault="009F4333" w:rsidP="000B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500F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7500FD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74FB2818" w14:textId="77777777" w:rsidR="009F4333" w:rsidRPr="007500FD" w:rsidRDefault="009F4333" w:rsidP="000B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</w:tr>
      <w:tr w:rsidR="009F4333" w:rsidRPr="00714839" w14:paraId="5ACD4BE6" w14:textId="77777777" w:rsidTr="006347FD">
        <w:tc>
          <w:tcPr>
            <w:tcW w:w="8010" w:type="dxa"/>
          </w:tcPr>
          <w:p w14:paraId="04F1EA84" w14:textId="77777777" w:rsidR="009F4333" w:rsidRPr="007500FD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BE83A6" w14:textId="77777777" w:rsidR="009F4333" w:rsidRPr="007500FD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333" w:rsidRPr="000B3B28" w14:paraId="3A35CB21" w14:textId="77777777" w:rsidTr="006347FD">
        <w:tc>
          <w:tcPr>
            <w:tcW w:w="8010" w:type="dxa"/>
          </w:tcPr>
          <w:p w14:paraId="10E5932B" w14:textId="77777777" w:rsidR="009F4333" w:rsidRPr="007500FD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D0A8F"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D34553" w:rsidRPr="007500F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7500F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24B9F94" w14:textId="77777777" w:rsidR="009F4333" w:rsidRPr="007500FD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00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2,252</w:t>
            </w:r>
          </w:p>
        </w:tc>
      </w:tr>
    </w:tbl>
    <w:p w14:paraId="3CBE8D13" w14:textId="74CEF211" w:rsidR="006342B5" w:rsidRPr="00EF6FDE" w:rsidRDefault="00EF6FDE" w:rsidP="006342B5">
      <w:pPr>
        <w:pStyle w:val="FSNoteNumbered"/>
        <w:numPr>
          <w:ilvl w:val="0"/>
          <w:numId w:val="0"/>
        </w:numPr>
        <w:spacing w:after="120"/>
        <w:ind w:left="540"/>
        <w:rPr>
          <w:u w:val="none"/>
          <w:cs/>
        </w:rPr>
      </w:pPr>
      <w:r w:rsidRPr="002C32A1">
        <w:rPr>
          <w:u w:val="none"/>
          <w:cs/>
        </w:rPr>
        <w:t>เมื่อวันที่</w:t>
      </w:r>
      <w:r w:rsidR="006C1A96">
        <w:rPr>
          <w:u w:val="none"/>
          <w:lang w:val="en-US"/>
        </w:rPr>
        <w:t xml:space="preserve"> 28 </w:t>
      </w:r>
      <w:r w:rsidRPr="002C32A1">
        <w:rPr>
          <w:u w:val="none"/>
          <w:cs/>
        </w:rPr>
        <w:t>ตุลาคม</w:t>
      </w:r>
      <w:r w:rsidR="006C1A96">
        <w:rPr>
          <w:rFonts w:hint="cs"/>
          <w:u w:val="none"/>
          <w:cs/>
        </w:rPr>
        <w:t xml:space="preserve"> </w:t>
      </w:r>
      <w:r w:rsidR="006C1A96">
        <w:rPr>
          <w:u w:val="none"/>
          <w:lang w:val="en-US"/>
        </w:rPr>
        <w:t xml:space="preserve">2562 </w:t>
      </w:r>
      <w:r w:rsidRPr="002C32A1">
        <w:rPr>
          <w:u w:val="none"/>
          <w:cs/>
        </w:rPr>
        <w:t>ที่ประชุมคณะกรรมการบริหารของบริษัทได้มีมติให้ขายที่ดินที่ไม่ได้ใช้ในการดำเนินงานดังกล่าว</w:t>
      </w:r>
      <w:r w:rsidRPr="002C32A1">
        <w:rPr>
          <w:spacing w:val="-2"/>
          <w:u w:val="none"/>
          <w:cs/>
        </w:rPr>
        <w:t xml:space="preserve">ให้กับผู้ซื้อรายหนึ่งในราคา </w:t>
      </w:r>
      <w:r w:rsidR="006C1A96">
        <w:rPr>
          <w:spacing w:val="-2"/>
          <w:u w:val="none"/>
          <w:lang w:val="en-US"/>
        </w:rPr>
        <w:t xml:space="preserve">1.7 </w:t>
      </w:r>
      <w:r w:rsidRPr="002C32A1">
        <w:rPr>
          <w:spacing w:val="-2"/>
          <w:u w:val="none"/>
          <w:cs/>
        </w:rPr>
        <w:t xml:space="preserve">ล้านบาท ซึ่งผู้ซื้อได้โอนชำระเงินค่าซื้อที่ดินทั้งจำนวนให้แก่บริษัทแล้วในวันที่ </w:t>
      </w:r>
      <w:r w:rsidR="006C1A96">
        <w:rPr>
          <w:spacing w:val="-2"/>
          <w:u w:val="none"/>
          <w:lang w:val="en-US"/>
        </w:rPr>
        <w:t xml:space="preserve">31 </w:t>
      </w:r>
      <w:r w:rsidRPr="002C32A1">
        <w:rPr>
          <w:spacing w:val="-2"/>
          <w:u w:val="none"/>
          <w:cs/>
        </w:rPr>
        <w:t xml:space="preserve">ตุลาคม </w:t>
      </w:r>
      <w:r w:rsidR="006C1A96">
        <w:rPr>
          <w:spacing w:val="-2"/>
          <w:u w:val="none"/>
          <w:lang w:val="en-US"/>
        </w:rPr>
        <w:t>2562</w:t>
      </w:r>
    </w:p>
    <w:p w14:paraId="7536F4CE" w14:textId="77777777" w:rsidR="006347FD" w:rsidRPr="006347FD" w:rsidRDefault="006347FD" w:rsidP="006347FD">
      <w:pPr>
        <w:rPr>
          <w:cs/>
          <w:lang w:val="th-TH"/>
        </w:rPr>
      </w:pPr>
    </w:p>
    <w:p w14:paraId="585A7A0C" w14:textId="77777777" w:rsidR="009B41EA" w:rsidRPr="001A2480" w:rsidRDefault="009B41EA" w:rsidP="009B41EA">
      <w:pPr>
        <w:rPr>
          <w:rFonts w:cstheme="minorBidi"/>
          <w:cs/>
          <w:lang w:val="th-TH"/>
        </w:rPr>
      </w:pPr>
    </w:p>
    <w:p w14:paraId="45170CCC" w14:textId="77777777" w:rsidR="002260C1" w:rsidRPr="002260C1" w:rsidRDefault="002260C1" w:rsidP="009B41EA">
      <w:pPr>
        <w:rPr>
          <w:rFonts w:cstheme="minorBidi"/>
          <w:cs/>
          <w:lang w:val="th-TH"/>
        </w:rPr>
      </w:pPr>
    </w:p>
    <w:p w14:paraId="15247989" w14:textId="77777777" w:rsidR="00CE36AC" w:rsidRDefault="00CE36AC" w:rsidP="009B41EA">
      <w:pPr>
        <w:rPr>
          <w:rFonts w:cs="Arial"/>
          <w:cs/>
          <w:lang w:val="th-TH"/>
        </w:rPr>
      </w:pPr>
    </w:p>
    <w:p w14:paraId="407EC12F" w14:textId="77777777" w:rsidR="00BF7D30" w:rsidRPr="00BF7D30" w:rsidRDefault="00BF7D30" w:rsidP="009B41EA">
      <w:pPr>
        <w:rPr>
          <w:rFonts w:cstheme="minorBidi"/>
        </w:rPr>
      </w:pPr>
    </w:p>
    <w:p w14:paraId="33573B7C" w14:textId="77777777" w:rsidR="00CE36AC" w:rsidRPr="009B41EA" w:rsidRDefault="00CE36AC" w:rsidP="009B41EA">
      <w:pPr>
        <w:rPr>
          <w:cs/>
          <w:lang w:val="th-TH"/>
        </w:rPr>
      </w:pPr>
    </w:p>
    <w:p w14:paraId="4D1B0EB7" w14:textId="77777777" w:rsidR="000940E7" w:rsidRPr="00C32556" w:rsidRDefault="000940E7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C32556">
        <w:rPr>
          <w:b/>
          <w:bCs/>
          <w:u w:val="none"/>
          <w:cs/>
        </w:rPr>
        <w:lastRenderedPageBreak/>
        <w:t>ค่าสินไหมทดแทน</w:t>
      </w:r>
      <w:r w:rsidR="00E04C01" w:rsidRPr="00C32556">
        <w:rPr>
          <w:b/>
          <w:bCs/>
          <w:u w:val="none"/>
          <w:cs/>
        </w:rPr>
        <w:t xml:space="preserve">ค้างรับจากคู่กรณี </w:t>
      </w:r>
    </w:p>
    <w:tbl>
      <w:tblPr>
        <w:tblW w:w="95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2"/>
        <w:gridCol w:w="1620"/>
        <w:gridCol w:w="270"/>
        <w:gridCol w:w="1548"/>
      </w:tblGrid>
      <w:tr w:rsidR="00717871" w:rsidRPr="00C32556" w14:paraId="52E017DC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2106C5B" w14:textId="77777777" w:rsidR="000940E7" w:rsidRPr="00C32556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9ABC8" w14:textId="77777777" w:rsidR="000940E7" w:rsidRPr="00C32556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0940E7" w:rsidRPr="00C3255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C32556" w14:paraId="1F1026C6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7A0024AA" w14:textId="77777777" w:rsidR="004D4623" w:rsidRPr="00C32556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B947A" w14:textId="77777777" w:rsidR="004D4623" w:rsidRPr="00C32556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4553" w:rsidRPr="00C32556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3255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BFCEF" w14:textId="77777777" w:rsidR="004D4623" w:rsidRPr="00C32556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35D53" w14:textId="77777777" w:rsidR="004D4623" w:rsidRPr="00C32556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3255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C11C7" w:rsidRPr="00C32556" w14:paraId="03ECC8B2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C49E1" w14:textId="77777777" w:rsidR="003C11C7" w:rsidRPr="00C32556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19B0F4E" w14:textId="684DA4D4" w:rsidR="003C11C7" w:rsidRPr="00C32556" w:rsidRDefault="00A900C9" w:rsidP="0088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A729FB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C026BC1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</w:tr>
      <w:tr w:rsidR="003C11C7" w:rsidRPr="00C32556" w14:paraId="40F96523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C18A0" w14:textId="77777777" w:rsidR="003C11C7" w:rsidRPr="00C32556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9824C" w14:textId="201F4EB6" w:rsidR="003C11C7" w:rsidRPr="00C32556" w:rsidRDefault="00A900C9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(82,818)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88516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670FC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(82,818)</w:t>
            </w:r>
          </w:p>
        </w:tc>
      </w:tr>
      <w:tr w:rsidR="003C11C7" w:rsidRPr="00C32556" w14:paraId="7BE826FF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D7A4" w14:textId="77777777" w:rsidR="003C11C7" w:rsidRPr="00C32556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285F2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9966CF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A017E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C11C7" w:rsidRPr="00C32556" w14:paraId="704ED8CB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142CF7E1" w14:textId="77777777" w:rsidR="003C11C7" w:rsidRPr="00C32556" w:rsidRDefault="003C11C7" w:rsidP="003C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2E344E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994557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05EC81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11C7" w:rsidRPr="005067F3" w14:paraId="70F90706" w14:textId="77777777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CBF9" w14:textId="77777777" w:rsidR="003C11C7" w:rsidRPr="00C32556" w:rsidRDefault="003C11C7" w:rsidP="00E077C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A0DC68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47086" w14:textId="77777777" w:rsidR="003C11C7" w:rsidRPr="00C32556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CDB080" w14:textId="77777777"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556">
              <w:rPr>
                <w:rFonts w:asciiTheme="majorBidi" w:hAnsiTheme="majorBidi" w:cstheme="majorBidi"/>
                <w:sz w:val="28"/>
                <w:szCs w:val="28"/>
              </w:rPr>
              <w:t>(2,820)</w:t>
            </w:r>
          </w:p>
        </w:tc>
      </w:tr>
    </w:tbl>
    <w:p w14:paraId="1C8F59EF" w14:textId="77777777" w:rsidR="009964D9" w:rsidRPr="00317F1C" w:rsidRDefault="007D0B63" w:rsidP="00BD4BD4">
      <w:pPr>
        <w:pStyle w:val="FSNoteNumbered"/>
        <w:numPr>
          <w:ilvl w:val="0"/>
          <w:numId w:val="18"/>
        </w:numPr>
        <w:spacing w:after="0"/>
        <w:ind w:left="540" w:hanging="540"/>
        <w:rPr>
          <w:b/>
          <w:bCs/>
          <w:u w:val="none"/>
          <w:cs/>
        </w:rPr>
      </w:pPr>
      <w:r w:rsidRPr="00317F1C">
        <w:rPr>
          <w:b/>
          <w:bCs/>
          <w:u w:val="none"/>
          <w:cs/>
        </w:rPr>
        <w:t>สินทรัพย์อื่น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2"/>
        <w:gridCol w:w="1620"/>
        <w:gridCol w:w="270"/>
        <w:gridCol w:w="1530"/>
      </w:tblGrid>
      <w:tr w:rsidR="00717871" w:rsidRPr="00317F1C" w14:paraId="5593C6D4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4279D6E7" w14:textId="77777777" w:rsidR="009964D9" w:rsidRPr="00317F1C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634C8" w14:textId="77777777" w:rsidR="009964D9" w:rsidRPr="00317F1C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317F1C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317F1C" w14:paraId="01882630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213F9B9E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1C5C1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4553" w:rsidRPr="00317F1C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7F1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C5049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0CBD3" w14:textId="77777777" w:rsidR="004D4623" w:rsidRPr="00317F1C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7F1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10DFA" w:rsidRPr="00317F1C" w14:paraId="1AB0865B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14:paraId="5F2DAC51" w14:textId="77777777" w:rsidR="00110DFA" w:rsidRPr="00317F1C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38980F" w14:textId="458961C9" w:rsidR="00110DFA" w:rsidRPr="00317F1C" w:rsidRDefault="00A900C9" w:rsidP="00F91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>39,15</w:t>
            </w:r>
            <w:r w:rsidR="008E36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E6DAF" w14:textId="77777777" w:rsidR="00110DFA" w:rsidRPr="00317F1C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C4B1" w14:textId="77777777" w:rsidR="00110DFA" w:rsidRPr="00317F1C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</w:rPr>
              <w:t>36,948</w:t>
            </w:r>
          </w:p>
        </w:tc>
      </w:tr>
      <w:tr w:rsidR="00535FC2" w:rsidRPr="00317F1C" w14:paraId="0C50AFBD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128D" w14:textId="77777777" w:rsidR="00535FC2" w:rsidRPr="00317F1C" w:rsidRDefault="00535FC2" w:rsidP="00535FC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  <w:r w:rsidR="00CA28FA"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E66B3"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CA28FA" w:rsidRPr="0031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175542" w14:textId="1E0B03FC" w:rsidR="00535FC2" w:rsidRPr="00317F1C" w:rsidRDefault="00317F1C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eastAsia="Cordia New" w:hAnsiTheme="majorBidi" w:cstheme="majorBidi"/>
                <w:sz w:val="28"/>
                <w:szCs w:val="28"/>
              </w:rPr>
              <w:t>2,295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2E9AFF" w14:textId="77777777" w:rsidR="00535FC2" w:rsidRPr="00317F1C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FCFBB2" w14:textId="77777777" w:rsidR="00535FC2" w:rsidRPr="00317F1C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17F1C">
              <w:rPr>
                <w:rFonts w:asciiTheme="majorBidi" w:eastAsia="Cordia New" w:hAnsiTheme="majorBidi" w:cstheme="majorBidi"/>
                <w:sz w:val="28"/>
                <w:szCs w:val="28"/>
              </w:rPr>
              <w:t>2,091</w:t>
            </w:r>
          </w:p>
        </w:tc>
      </w:tr>
      <w:tr w:rsidR="00E075CA" w:rsidRPr="00317F1C" w14:paraId="614A99A2" w14:textId="77777777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917F" w14:textId="77777777" w:rsidR="00E075CA" w:rsidRPr="00317F1C" w:rsidRDefault="00E075CA" w:rsidP="00E075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447294" w14:textId="008706D5" w:rsidR="00317F1C" w:rsidRPr="00317F1C" w:rsidRDefault="00B645CC" w:rsidP="00B645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35,909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C6F82" w14:textId="77777777" w:rsidR="00E075CA" w:rsidRPr="00317F1C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E9C9A" w14:textId="77777777" w:rsidR="00E075CA" w:rsidRPr="00317F1C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317F1C">
              <w:rPr>
                <w:rFonts w:asciiTheme="majorBidi" w:eastAsia="Cordia New" w:hAnsiTheme="majorBidi" w:cstheme="majorBidi"/>
                <w:sz w:val="28"/>
                <w:szCs w:val="28"/>
              </w:rPr>
              <w:t>13,479</w:t>
            </w:r>
          </w:p>
        </w:tc>
      </w:tr>
      <w:tr w:rsidR="00E075CA" w:rsidRPr="005067F3" w14:paraId="372D6A46" w14:textId="77777777" w:rsidTr="00D76183">
        <w:trPr>
          <w:trHeight w:val="395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C5F4" w14:textId="44BBED2E" w:rsidR="00E075CA" w:rsidRPr="00317F1C" w:rsidRDefault="00E075CA" w:rsidP="00E075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ADCE9" w14:textId="52577881" w:rsidR="00E075CA" w:rsidRPr="00317F1C" w:rsidRDefault="00B645CC" w:rsidP="00C53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D9A41F" w14:textId="77777777" w:rsidR="00E075CA" w:rsidRPr="00317F1C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A0C0E" w14:textId="77777777" w:rsidR="00E075CA" w:rsidRPr="006342B5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7F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52,518</w:t>
            </w:r>
          </w:p>
        </w:tc>
      </w:tr>
    </w:tbl>
    <w:p w14:paraId="6452DC90" w14:textId="77777777" w:rsidR="0002387E" w:rsidRPr="00317F1C" w:rsidRDefault="0002387E" w:rsidP="00BD4BD4">
      <w:pPr>
        <w:pStyle w:val="FSNoteNumbered"/>
        <w:numPr>
          <w:ilvl w:val="0"/>
          <w:numId w:val="18"/>
        </w:numPr>
        <w:spacing w:after="0"/>
        <w:ind w:left="540" w:hanging="540"/>
        <w:rPr>
          <w:b/>
          <w:bCs/>
          <w:u w:val="none"/>
          <w:cs/>
        </w:rPr>
      </w:pPr>
      <w:r w:rsidRPr="00317F1C">
        <w:rPr>
          <w:b/>
          <w:bCs/>
          <w:u w:val="none"/>
          <w:cs/>
        </w:rPr>
        <w:t>เงินกู้ยืม</w:t>
      </w:r>
      <w:r w:rsidRPr="00317F1C">
        <w:rPr>
          <w:rFonts w:hint="cs"/>
          <w:b/>
          <w:bCs/>
          <w:u w:val="none"/>
          <w:cs/>
        </w:rPr>
        <w:t>จาก</w:t>
      </w:r>
      <w:r w:rsidRPr="00317F1C">
        <w:rPr>
          <w:b/>
          <w:bCs/>
          <w:u w:val="none"/>
          <w:cs/>
        </w:rPr>
        <w:t>กรรมการ</w:t>
      </w:r>
    </w:p>
    <w:p w14:paraId="59E4780C" w14:textId="290B4101" w:rsidR="0002387E" w:rsidRDefault="0002387E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5678B1">
        <w:rPr>
          <w:rFonts w:ascii="Angsana New" w:hAnsi="Angsana New"/>
          <w:spacing w:val="-4"/>
          <w:sz w:val="28"/>
          <w:szCs w:val="28"/>
          <w:cs/>
        </w:rPr>
        <w:t>เงินกู้ยืม</w:t>
      </w:r>
      <w:r w:rsidRPr="005678B1">
        <w:rPr>
          <w:rFonts w:ascii="Angsana New" w:hAnsi="Angsana New" w:hint="cs"/>
          <w:spacing w:val="-4"/>
          <w:sz w:val="28"/>
          <w:szCs w:val="28"/>
          <w:cs/>
        </w:rPr>
        <w:t>จาก</w:t>
      </w:r>
      <w:r w:rsidRPr="005678B1">
        <w:rPr>
          <w:rFonts w:ascii="Angsana New" w:hAnsi="Angsana New"/>
          <w:spacing w:val="-4"/>
          <w:sz w:val="28"/>
          <w:szCs w:val="28"/>
          <w:cs/>
        </w:rPr>
        <w:t>กรรมการเป็นเงินกู้ยืมที่ไม่มีหลักประกั</w:t>
      </w:r>
      <w:r w:rsidR="00DB4D20" w:rsidRPr="005678B1">
        <w:rPr>
          <w:rFonts w:ascii="Angsana New" w:hAnsi="Angsana New"/>
          <w:spacing w:val="-4"/>
          <w:sz w:val="28"/>
          <w:szCs w:val="28"/>
          <w:cs/>
        </w:rPr>
        <w:t xml:space="preserve">นจากกรรมการท่านหนึ่ง จำนวนเงิน </w:t>
      </w:r>
      <w:r w:rsidR="00885261" w:rsidRPr="005678B1">
        <w:rPr>
          <w:rFonts w:ascii="Angsana New" w:hAnsi="Angsana New"/>
          <w:spacing w:val="-4"/>
          <w:sz w:val="28"/>
          <w:szCs w:val="28"/>
        </w:rPr>
        <w:t>7</w:t>
      </w:r>
      <w:r w:rsidR="00DB4D20" w:rsidRPr="005678B1">
        <w:rPr>
          <w:rFonts w:ascii="Angsana New" w:hAnsi="Angsana New"/>
          <w:spacing w:val="-4"/>
          <w:sz w:val="28"/>
          <w:szCs w:val="28"/>
        </w:rPr>
        <w:t>0</w:t>
      </w:r>
      <w:r w:rsidR="005678B1" w:rsidRPr="005678B1">
        <w:rPr>
          <w:rFonts w:ascii="Angsana New" w:hAnsi="Angsana New"/>
          <w:spacing w:val="-4"/>
          <w:sz w:val="28"/>
          <w:szCs w:val="28"/>
        </w:rPr>
        <w:t>.0</w:t>
      </w:r>
      <w:r w:rsidRPr="005678B1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="00DB4D20" w:rsidRPr="005678B1">
        <w:rPr>
          <w:rFonts w:ascii="Angsana New" w:hAnsi="Angsana New"/>
          <w:spacing w:val="-4"/>
          <w:sz w:val="28"/>
          <w:szCs w:val="28"/>
          <w:cs/>
        </w:rPr>
        <w:t xml:space="preserve">อัตราดอกเบี้ยร้อยละ </w:t>
      </w:r>
      <w:r w:rsidR="00DB4D20" w:rsidRPr="005678B1">
        <w:rPr>
          <w:rFonts w:ascii="Angsana New" w:hAnsi="Angsana New"/>
          <w:spacing w:val="-4"/>
          <w:sz w:val="28"/>
          <w:szCs w:val="28"/>
        </w:rPr>
        <w:t>7</w:t>
      </w:r>
      <w:r w:rsidRPr="005678B1">
        <w:rPr>
          <w:rFonts w:ascii="Angsana New" w:hAnsi="Angsana New"/>
          <w:spacing w:val="-4"/>
          <w:sz w:val="28"/>
          <w:szCs w:val="28"/>
          <w:cs/>
        </w:rPr>
        <w:t xml:space="preserve"> ต่อปี</w:t>
      </w:r>
      <w:r w:rsidRPr="00317F1C">
        <w:rPr>
          <w:rFonts w:ascii="Angsana New" w:hAnsi="Angsana New"/>
          <w:sz w:val="28"/>
          <w:szCs w:val="28"/>
          <w:cs/>
        </w:rPr>
        <w:t xml:space="preserve"> </w:t>
      </w:r>
      <w:r w:rsidR="00BC04E7" w:rsidRPr="00317F1C">
        <w:rPr>
          <w:rFonts w:ascii="Angsana New" w:hAnsi="Angsana New"/>
          <w:sz w:val="28"/>
          <w:szCs w:val="28"/>
          <w:cs/>
        </w:rPr>
        <w:t xml:space="preserve">มีกำหนดจ่ายชำระคืนภายใน </w:t>
      </w:r>
      <w:r w:rsidR="00BC04E7" w:rsidRPr="00317F1C">
        <w:rPr>
          <w:rFonts w:ascii="Angsana New" w:hAnsi="Angsana New"/>
          <w:sz w:val="28"/>
          <w:szCs w:val="28"/>
        </w:rPr>
        <w:t>1</w:t>
      </w:r>
      <w:r w:rsidR="00BC04E7" w:rsidRPr="00317F1C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</w:t>
      </w:r>
      <w:r w:rsidR="00BC04E7">
        <w:rPr>
          <w:rFonts w:ascii="Angsana New" w:hAnsi="Angsana New" w:hint="cs"/>
          <w:sz w:val="28"/>
          <w:szCs w:val="28"/>
          <w:cs/>
        </w:rPr>
        <w:t xml:space="preserve"> </w:t>
      </w:r>
      <w:r w:rsidR="0087751B" w:rsidRPr="00317F1C">
        <w:rPr>
          <w:rFonts w:ascii="Angsana New" w:hAnsi="Angsana New" w:hint="cs"/>
          <w:sz w:val="28"/>
          <w:szCs w:val="28"/>
          <w:cs/>
        </w:rPr>
        <w:t xml:space="preserve">และจำนวนเงิน </w:t>
      </w:r>
      <w:r w:rsidR="0087751B" w:rsidRPr="00317F1C">
        <w:rPr>
          <w:rFonts w:ascii="Angsana New" w:hAnsi="Angsana New"/>
          <w:sz w:val="28"/>
          <w:szCs w:val="28"/>
        </w:rPr>
        <w:t>20</w:t>
      </w:r>
      <w:r w:rsidR="005678B1">
        <w:rPr>
          <w:rFonts w:ascii="Angsana New" w:hAnsi="Angsana New"/>
          <w:sz w:val="28"/>
          <w:szCs w:val="28"/>
        </w:rPr>
        <w:t>.0</w:t>
      </w:r>
      <w:r w:rsidR="0087751B" w:rsidRPr="00317F1C">
        <w:rPr>
          <w:rFonts w:ascii="Angsana New" w:hAnsi="Angsana New"/>
          <w:sz w:val="28"/>
          <w:szCs w:val="28"/>
        </w:rPr>
        <w:t xml:space="preserve"> </w:t>
      </w:r>
      <w:r w:rsidR="0087751B" w:rsidRPr="00317F1C">
        <w:rPr>
          <w:rFonts w:ascii="Angsana New" w:hAnsi="Angsana New" w:hint="cs"/>
          <w:sz w:val="28"/>
          <w:szCs w:val="28"/>
          <w:cs/>
        </w:rPr>
        <w:t xml:space="preserve">ล้านบาท อัตราดอกเบี้ยร้อยละ </w:t>
      </w:r>
      <w:r w:rsidR="0087751B" w:rsidRPr="00317F1C">
        <w:rPr>
          <w:rFonts w:ascii="Angsana New" w:hAnsi="Angsana New"/>
          <w:sz w:val="28"/>
          <w:szCs w:val="28"/>
        </w:rPr>
        <w:t>5</w:t>
      </w:r>
      <w:r w:rsidR="0087751B" w:rsidRPr="00317F1C">
        <w:rPr>
          <w:rFonts w:ascii="Angsana New" w:hAnsi="Angsana New" w:hint="cs"/>
          <w:sz w:val="28"/>
          <w:szCs w:val="28"/>
          <w:cs/>
        </w:rPr>
        <w:t xml:space="preserve"> ต่อ</w:t>
      </w:r>
      <w:r w:rsidR="00BC04E7">
        <w:rPr>
          <w:rFonts w:ascii="Angsana New" w:hAnsi="Angsana New" w:hint="cs"/>
          <w:sz w:val="28"/>
          <w:szCs w:val="28"/>
          <w:cs/>
        </w:rPr>
        <w:t>ปี</w:t>
      </w:r>
      <w:r w:rsidR="005678B1">
        <w:rPr>
          <w:rFonts w:ascii="Angsana New" w:hAnsi="Angsana New"/>
          <w:sz w:val="28"/>
          <w:szCs w:val="28"/>
        </w:rPr>
        <w:t xml:space="preserve"> </w:t>
      </w:r>
      <w:r w:rsidRPr="00317F1C">
        <w:rPr>
          <w:rFonts w:ascii="Angsana New" w:hAnsi="Angsana New"/>
          <w:sz w:val="28"/>
          <w:szCs w:val="28"/>
          <w:cs/>
        </w:rPr>
        <w:t>มีกำหนด</w:t>
      </w:r>
      <w:r w:rsidRPr="005678B1">
        <w:rPr>
          <w:rFonts w:ascii="Angsana New" w:hAnsi="Angsana New"/>
          <w:spacing w:val="6"/>
          <w:sz w:val="28"/>
          <w:szCs w:val="28"/>
          <w:cs/>
        </w:rPr>
        <w:t xml:space="preserve">จ่ายชำระคืนภายใน </w:t>
      </w:r>
      <w:r w:rsidR="00BC04E7" w:rsidRPr="005678B1">
        <w:rPr>
          <w:rFonts w:ascii="Angsana New" w:hAnsi="Angsana New"/>
          <w:spacing w:val="6"/>
          <w:sz w:val="28"/>
          <w:szCs w:val="28"/>
        </w:rPr>
        <w:t xml:space="preserve">3 </w:t>
      </w:r>
      <w:r w:rsidR="00BC04E7" w:rsidRPr="005678B1">
        <w:rPr>
          <w:rFonts w:ascii="Angsana New" w:hAnsi="Angsana New" w:hint="cs"/>
          <w:spacing w:val="6"/>
          <w:sz w:val="28"/>
          <w:szCs w:val="28"/>
          <w:cs/>
        </w:rPr>
        <w:t>เดือน</w:t>
      </w:r>
      <w:r w:rsidRPr="005678B1">
        <w:rPr>
          <w:rFonts w:ascii="Angsana New" w:hAnsi="Angsana New"/>
          <w:spacing w:val="6"/>
          <w:sz w:val="28"/>
          <w:szCs w:val="28"/>
          <w:cs/>
        </w:rPr>
        <w:t xml:space="preserve">นับตั้งแต่วันที่ทำสัญญา </w:t>
      </w:r>
      <w:r w:rsidR="002260C1" w:rsidRPr="005678B1">
        <w:rPr>
          <w:rFonts w:ascii="Angsana New" w:hAnsi="Angsana New" w:hint="cs"/>
          <w:spacing w:val="6"/>
          <w:sz w:val="28"/>
          <w:szCs w:val="28"/>
          <w:cs/>
        </w:rPr>
        <w:t>ทั้งนี้</w:t>
      </w:r>
      <w:r w:rsidR="002260C1" w:rsidRPr="005678B1">
        <w:rPr>
          <w:rFonts w:ascii="Angsana New" w:hAnsi="Angsana New"/>
          <w:spacing w:val="6"/>
          <w:sz w:val="28"/>
          <w:szCs w:val="28"/>
          <w:cs/>
        </w:rPr>
        <w:t>บริษัท</w:t>
      </w:r>
      <w:r w:rsidR="004A5A05" w:rsidRPr="005678B1">
        <w:rPr>
          <w:rFonts w:ascii="Angsana New" w:hAnsi="Angsana New"/>
          <w:spacing w:val="6"/>
          <w:sz w:val="28"/>
          <w:szCs w:val="28"/>
          <w:cs/>
        </w:rPr>
        <w:t>ได้ชำระคืนเงินกู้ยืม</w:t>
      </w:r>
      <w:r w:rsidR="00941E0A">
        <w:rPr>
          <w:rFonts w:ascii="Angsana New" w:hAnsi="Angsana New" w:hint="cs"/>
          <w:spacing w:val="6"/>
          <w:sz w:val="28"/>
          <w:szCs w:val="28"/>
          <w:cs/>
        </w:rPr>
        <w:t>จาก</w:t>
      </w:r>
      <w:r w:rsidR="004A5A05" w:rsidRPr="005678B1">
        <w:rPr>
          <w:rFonts w:ascii="Angsana New" w:hAnsi="Angsana New"/>
          <w:spacing w:val="6"/>
          <w:sz w:val="28"/>
          <w:szCs w:val="28"/>
          <w:cs/>
        </w:rPr>
        <w:t>กรรมการรวมทั้งดอกเบี้ยที่</w:t>
      </w:r>
      <w:r w:rsidR="004A5A05" w:rsidRPr="00DE2221">
        <w:rPr>
          <w:rFonts w:ascii="Angsana New" w:hAnsi="Angsana New"/>
          <w:spacing w:val="-2"/>
          <w:sz w:val="28"/>
          <w:szCs w:val="28"/>
          <w:cs/>
        </w:rPr>
        <w:t xml:space="preserve">เกี่ยวข้องทั้งจำนวนในเดือนตุลาคม </w:t>
      </w:r>
      <w:r w:rsidR="004A5A05" w:rsidRPr="00DE2221">
        <w:rPr>
          <w:rFonts w:ascii="Angsana New" w:hAnsi="Angsana New"/>
          <w:spacing w:val="-2"/>
          <w:sz w:val="28"/>
          <w:szCs w:val="28"/>
        </w:rPr>
        <w:t xml:space="preserve">2562 </w:t>
      </w:r>
      <w:r w:rsidR="004A5A05" w:rsidRPr="00DE2221">
        <w:rPr>
          <w:rFonts w:ascii="Angsana New" w:hAnsi="Angsana New"/>
          <w:spacing w:val="-2"/>
          <w:sz w:val="28"/>
          <w:szCs w:val="28"/>
          <w:cs/>
        </w:rPr>
        <w:t xml:space="preserve">โดยจ่ายชำระคืนในวันที่ </w:t>
      </w:r>
      <w:r w:rsidR="00317F1C" w:rsidRPr="00DE2221">
        <w:rPr>
          <w:rFonts w:ascii="Angsana New" w:hAnsi="Angsana New"/>
          <w:spacing w:val="-2"/>
          <w:sz w:val="28"/>
          <w:szCs w:val="28"/>
        </w:rPr>
        <w:t>2</w:t>
      </w:r>
      <w:r w:rsidR="004A5A05" w:rsidRPr="00DE2221">
        <w:rPr>
          <w:rFonts w:ascii="Angsana New" w:hAnsi="Angsana New"/>
          <w:spacing w:val="-2"/>
          <w:sz w:val="28"/>
          <w:szCs w:val="28"/>
        </w:rPr>
        <w:t xml:space="preserve"> </w:t>
      </w:r>
      <w:r w:rsidR="004A5A05" w:rsidRPr="00DE2221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="004A5A05" w:rsidRPr="00DE2221">
        <w:rPr>
          <w:rFonts w:ascii="Angsana New" w:hAnsi="Angsana New"/>
          <w:spacing w:val="-2"/>
          <w:sz w:val="28"/>
          <w:szCs w:val="28"/>
        </w:rPr>
        <w:t xml:space="preserve">2562 </w:t>
      </w:r>
      <w:r w:rsidR="004A5A05" w:rsidRPr="00DE2221">
        <w:rPr>
          <w:rFonts w:ascii="Angsana New" w:hAnsi="Angsana New"/>
          <w:spacing w:val="-2"/>
          <w:sz w:val="28"/>
          <w:szCs w:val="28"/>
          <w:cs/>
        </w:rPr>
        <w:t xml:space="preserve">จำนวน </w:t>
      </w:r>
      <w:r w:rsidR="004A5A05" w:rsidRPr="00DE2221">
        <w:rPr>
          <w:rFonts w:ascii="Angsana New" w:hAnsi="Angsana New"/>
          <w:spacing w:val="-2"/>
          <w:sz w:val="28"/>
          <w:szCs w:val="28"/>
        </w:rPr>
        <w:t>35</w:t>
      </w:r>
      <w:r w:rsidR="005678B1" w:rsidRPr="00DE2221">
        <w:rPr>
          <w:rFonts w:ascii="Angsana New" w:hAnsi="Angsana New"/>
          <w:spacing w:val="-2"/>
          <w:sz w:val="28"/>
          <w:szCs w:val="28"/>
        </w:rPr>
        <w:t>.0</w:t>
      </w:r>
      <w:r w:rsidR="004A5A05" w:rsidRPr="00DE2221">
        <w:rPr>
          <w:rFonts w:ascii="Angsana New" w:hAnsi="Angsana New"/>
          <w:spacing w:val="-2"/>
          <w:sz w:val="28"/>
          <w:szCs w:val="28"/>
        </w:rPr>
        <w:t xml:space="preserve"> </w:t>
      </w:r>
      <w:r w:rsidR="004A5A05" w:rsidRPr="00DE2221">
        <w:rPr>
          <w:rFonts w:ascii="Angsana New" w:hAnsi="Angsana New"/>
          <w:spacing w:val="-2"/>
          <w:sz w:val="28"/>
          <w:szCs w:val="28"/>
          <w:cs/>
        </w:rPr>
        <w:t>ล้านบาท ส่วนที่เหลือได้ชำระคืน</w:t>
      </w:r>
      <w:r w:rsidR="004A5A05" w:rsidRPr="005678B1">
        <w:rPr>
          <w:rFonts w:ascii="Angsana New" w:hAnsi="Angsana New"/>
          <w:spacing w:val="2"/>
          <w:sz w:val="28"/>
          <w:szCs w:val="28"/>
          <w:cs/>
        </w:rPr>
        <w:t xml:space="preserve">ในวันที่ </w:t>
      </w:r>
      <w:r w:rsidR="004A5A05" w:rsidRPr="005678B1">
        <w:rPr>
          <w:rFonts w:ascii="Angsana New" w:hAnsi="Angsana New"/>
          <w:spacing w:val="2"/>
          <w:sz w:val="28"/>
          <w:szCs w:val="28"/>
        </w:rPr>
        <w:t xml:space="preserve">31 </w:t>
      </w:r>
      <w:r w:rsidR="004A5A05" w:rsidRPr="005678B1">
        <w:rPr>
          <w:rFonts w:ascii="Angsana New" w:hAnsi="Angsana New"/>
          <w:spacing w:val="2"/>
          <w:sz w:val="28"/>
          <w:szCs w:val="28"/>
          <w:cs/>
        </w:rPr>
        <w:t xml:space="preserve">ตุลาคม </w:t>
      </w:r>
      <w:r w:rsidR="004A5A05" w:rsidRPr="005678B1">
        <w:rPr>
          <w:rFonts w:ascii="Angsana New" w:hAnsi="Angsana New"/>
          <w:spacing w:val="2"/>
          <w:sz w:val="28"/>
          <w:szCs w:val="28"/>
        </w:rPr>
        <w:t>2562</w:t>
      </w:r>
    </w:p>
    <w:p w14:paraId="472CC072" w14:textId="77777777" w:rsidR="00976D25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ADFAEA8" w14:textId="77777777" w:rsidR="00976D25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123C2353" w14:textId="77777777" w:rsidR="00976D25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2823D4C9" w14:textId="77777777" w:rsidR="00976D25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01A6EE40" w14:textId="77777777" w:rsidR="00976D25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7C0ECECF" w14:textId="77777777" w:rsidR="00976D25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5F20D8EE" w14:textId="77777777" w:rsidR="00976D25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0A2EFFE6" w14:textId="77777777" w:rsidR="00976D25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</w:p>
    <w:p w14:paraId="481BE170" w14:textId="77777777" w:rsidR="00976D25" w:rsidRPr="005678B1" w:rsidRDefault="00976D25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</w:p>
    <w:p w14:paraId="2CDE483E" w14:textId="77777777" w:rsidR="00E253F0" w:rsidRPr="00680864" w:rsidRDefault="00E253F0" w:rsidP="00BD4BD4">
      <w:pPr>
        <w:pStyle w:val="FSNoteNumbered"/>
        <w:numPr>
          <w:ilvl w:val="0"/>
          <w:numId w:val="18"/>
        </w:numPr>
        <w:spacing w:after="0"/>
        <w:ind w:left="540" w:hanging="540"/>
        <w:rPr>
          <w:b/>
          <w:bCs/>
          <w:u w:val="none"/>
          <w:cs/>
        </w:rPr>
      </w:pPr>
      <w:r w:rsidRPr="00680864">
        <w:rPr>
          <w:b/>
          <w:bCs/>
          <w:u w:val="none"/>
          <w:cs/>
        </w:rPr>
        <w:lastRenderedPageBreak/>
        <w:t>หนี้สินจากสัญญาประกันภัย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1530"/>
        <w:gridCol w:w="270"/>
        <w:gridCol w:w="1440"/>
        <w:gridCol w:w="270"/>
        <w:gridCol w:w="1242"/>
      </w:tblGrid>
      <w:tr w:rsidR="00717871" w:rsidRPr="00680864" w14:paraId="391745C5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862A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44277744" w14:textId="77777777" w:rsidR="002558B8" w:rsidRPr="00680864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680864" w14:paraId="016C1FED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CDC56C8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BFA03AF" w14:textId="77777777" w:rsidR="00535FC2" w:rsidRPr="00680864" w:rsidRDefault="0070093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35FC2"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34553" w:rsidRPr="0068086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535FC2"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35FC2" w:rsidRPr="0068086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342B5" w:rsidRPr="00680864" w14:paraId="0FAB9BB1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11884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63369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F0EC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09B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88A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D8E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30EC7301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580884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7ECDE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F6E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A2E38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BE653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FB8A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680864" w14:paraId="06E0626A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04C301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3B9EECF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B2EFA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B15F400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E9344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1FA48DCB" w14:textId="77777777" w:rsidR="002558B8" w:rsidRPr="00680864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35FC2" w:rsidRPr="00680864" w14:paraId="4364F5A0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42C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20B27C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1184A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DAE6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E9090C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40D0AD2" w14:textId="77777777" w:rsidR="00535FC2" w:rsidRPr="00680864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4FD" w:rsidRPr="00680864" w14:paraId="3F4DA551" w14:textId="77777777" w:rsidTr="001F74F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32FE514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73DD99" w14:textId="49C2B8E9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239,289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90C4E" w14:textId="77777777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29B804" w14:textId="67CAF731" w:rsidR="001F74FD" w:rsidRPr="00680864" w:rsidRDefault="00976D25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(138,644</w:t>
            </w:r>
            <w:r w:rsidR="001F74FD" w:rsidRPr="006808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856DAF" w14:textId="77777777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DB2B6" w14:textId="5EA33AF3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="Angsana New" w:hAnsi="Angsana New"/>
                <w:color w:val="000000"/>
                <w:sz w:val="28"/>
                <w:szCs w:val="28"/>
              </w:rPr>
              <w:t>100,64</w:t>
            </w:r>
            <w:r w:rsidR="00976D2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1F74FD" w:rsidRPr="00680864" w14:paraId="3FBFDDE3" w14:textId="77777777" w:rsidTr="001F74F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0CBECEB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A4CBAB4" w14:textId="300F1050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66,</w:t>
            </w:r>
            <w:r w:rsidR="003B1EF6" w:rsidRPr="00680864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3623B" w14:textId="77777777" w:rsidR="001F74FD" w:rsidRPr="00680864" w:rsidRDefault="001F74FD" w:rsidP="001F74FD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FC5F48" w14:textId="538E1D5A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30AA" w:rsidRPr="0068086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F30AA" w:rsidRPr="00680864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00BB9" w14:textId="77777777" w:rsidR="001F74FD" w:rsidRPr="00680864" w:rsidRDefault="001F74FD" w:rsidP="001F74FD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E8563" w14:textId="2F95E960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="Angsana New" w:hAnsi="Angsana New"/>
                <w:color w:val="000000"/>
                <w:sz w:val="28"/>
                <w:szCs w:val="28"/>
              </w:rPr>
              <w:t>46,</w:t>
            </w:r>
            <w:r w:rsidR="001E5DF6" w:rsidRPr="00680864">
              <w:rPr>
                <w:rFonts w:ascii="Angsana New" w:hAnsi="Angsana New"/>
                <w:color w:val="000000"/>
                <w:sz w:val="28"/>
                <w:szCs w:val="28"/>
              </w:rPr>
              <w:t>706</w:t>
            </w:r>
          </w:p>
        </w:tc>
      </w:tr>
      <w:tr w:rsidR="001F74FD" w:rsidRPr="00680864" w14:paraId="17670A37" w14:textId="77777777" w:rsidTr="001F74F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2CC6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B28392" w14:textId="62B686DB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B1EF6" w:rsidRPr="0068086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B1EF6" w:rsidRPr="00680864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E3122" w14:textId="77777777" w:rsidR="001F74FD" w:rsidRPr="00680864" w:rsidRDefault="001F74FD" w:rsidP="001F74FD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FCEED" w14:textId="158B66CC" w:rsidR="001F74FD" w:rsidRPr="00680864" w:rsidRDefault="001F74FD" w:rsidP="00976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(158,</w:t>
            </w:r>
            <w:r w:rsidR="001E5DF6" w:rsidRPr="00680864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976D2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8086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23150" w14:textId="77777777" w:rsidR="001F74FD" w:rsidRPr="00680864" w:rsidRDefault="001F74FD" w:rsidP="001F74FD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AB462" w14:textId="627109EA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="Angsana New" w:hAnsi="Angsana New"/>
                <w:color w:val="000000"/>
                <w:sz w:val="28"/>
                <w:szCs w:val="28"/>
              </w:rPr>
              <w:t>147,</w:t>
            </w:r>
            <w:r w:rsidR="001E5DF6" w:rsidRPr="00680864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  <w:r w:rsidR="00976D2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1F74FD" w:rsidRPr="00680864" w14:paraId="700BF980" w14:textId="77777777" w:rsidTr="001F74FD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FFA822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E21D7B" w14:textId="5008D89C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231,825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91DE90" w14:textId="77777777" w:rsidR="001F74FD" w:rsidRPr="00680864" w:rsidRDefault="001F74FD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13FCED" w14:textId="41284110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sz w:val="28"/>
                <w:szCs w:val="28"/>
              </w:rPr>
              <w:t>(88,502)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AD5EE" w14:textId="77777777" w:rsidR="001F74FD" w:rsidRPr="00680864" w:rsidRDefault="001F74FD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063" w14:textId="2897913A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="Angsana New" w:hAnsi="Angsana New"/>
                <w:color w:val="000000"/>
                <w:sz w:val="28"/>
                <w:szCs w:val="28"/>
              </w:rPr>
              <w:t>143,323</w:t>
            </w:r>
          </w:p>
        </w:tc>
      </w:tr>
      <w:tr w:rsidR="001F74FD" w:rsidRPr="001E5DF6" w14:paraId="74610ED5" w14:textId="77777777" w:rsidTr="00976D2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727" w14:textId="77777777" w:rsidR="001F74FD" w:rsidRPr="00680864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46C3C30" w14:textId="1F9409FD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="003B1EF6" w:rsidRPr="00680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E00B" w14:textId="77777777" w:rsidR="001F74FD" w:rsidRPr="00680864" w:rsidRDefault="001F74FD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198E155" w14:textId="575E5632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(247,</w:t>
            </w:r>
            <w:r w:rsidR="00976D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  <w:r w:rsidRPr="006808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0963D4" w14:textId="77777777" w:rsidR="001F74FD" w:rsidRPr="00680864" w:rsidRDefault="001F74FD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478FB6" w14:textId="0E68A17D" w:rsidR="001F74FD" w:rsidRPr="00680864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86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290,</w:t>
            </w:r>
            <w:r w:rsidR="001E5DF6" w:rsidRPr="0068086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</w:t>
            </w:r>
            <w:r w:rsidR="00976D2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76D25" w:rsidRPr="001E5DF6" w14:paraId="26E062F0" w14:textId="77777777" w:rsidTr="00976D2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B393E" w14:textId="77777777" w:rsidR="00976D25" w:rsidRPr="00680864" w:rsidRDefault="00976D25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0FBCAB" w14:textId="77777777" w:rsidR="00976D25" w:rsidRPr="00680864" w:rsidRDefault="00976D25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C5A7FE" w14:textId="77777777" w:rsidR="00976D25" w:rsidRPr="00680864" w:rsidRDefault="00976D25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CA73C5" w14:textId="77777777" w:rsidR="00976D25" w:rsidRPr="00680864" w:rsidRDefault="00976D25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C824C1" w14:textId="77777777" w:rsidR="00976D25" w:rsidRPr="00680864" w:rsidRDefault="00976D25" w:rsidP="001F74FD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6F84D" w14:textId="77777777" w:rsidR="00976D25" w:rsidRPr="00680864" w:rsidRDefault="00976D25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F74FD" w:rsidRPr="005067F3" w14:paraId="54A0056B" w14:textId="77777777" w:rsidTr="00976D25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CD87A0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39D8FE4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F74FD" w:rsidRPr="005067F3" w14:paraId="7463AFCA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9FCBDFA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14:paraId="1010ED13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F74FD" w:rsidRPr="005067F3" w14:paraId="698ED494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5BD9E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81E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8AA8D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3B412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F001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2B8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4FD" w:rsidRPr="005067F3" w14:paraId="1B004DD1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7E247C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A600C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36C47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90F2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E73B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4C71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4FD" w:rsidRPr="005067F3" w14:paraId="5DDF9B4F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B5F854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6104B190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CD5AE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3E2B0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6B6C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299F4325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1F74FD" w:rsidRPr="005067F3" w14:paraId="4173A126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20BB" w14:textId="77777777" w:rsidR="001F74FD" w:rsidRPr="005067F3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328984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D24FCA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BD31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EF24D3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564A751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4FD" w:rsidRPr="005067F3" w14:paraId="1488CB4B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BF9F6AA" w14:textId="77777777" w:rsidR="001F74FD" w:rsidRPr="005067F3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7892A8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264,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9EE1AB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441E2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(143,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5D7D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7766836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121,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F74FD" w:rsidRPr="005067F3" w14:paraId="758CE2B9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EEBB078" w14:textId="77777777" w:rsidR="001F74FD" w:rsidRPr="005067F3" w:rsidRDefault="001F74FD" w:rsidP="001F74FD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2DDDC97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88,638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3D08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86543D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(23,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D6C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0F561C6B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65,625 </w:t>
            </w:r>
          </w:p>
        </w:tc>
      </w:tr>
      <w:tr w:rsidR="001F74FD" w:rsidRPr="005067F3" w14:paraId="276057D4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E2D9B4" w14:textId="77777777" w:rsidR="001F74FD" w:rsidRPr="005067F3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1C6AA06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353,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5AE00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A11FB9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(166,10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4AE16F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19B74860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187,166 </w:t>
            </w:r>
          </w:p>
        </w:tc>
      </w:tr>
      <w:tr w:rsidR="001F74FD" w:rsidRPr="005067F3" w14:paraId="0FE4BAA6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6162866" w14:textId="77777777" w:rsidR="001F74FD" w:rsidRPr="005067F3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18965E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192,949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D484C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DB75A2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(87,719)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CA283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4B33738D" w14:textId="77777777" w:rsidR="001F74FD" w:rsidRPr="005067F3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105,230 </w:t>
            </w:r>
          </w:p>
        </w:tc>
      </w:tr>
      <w:tr w:rsidR="001F74FD" w:rsidRPr="005067F3" w14:paraId="50872955" w14:textId="77777777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1E49" w14:textId="77777777" w:rsidR="001F74FD" w:rsidRPr="00287A7B" w:rsidRDefault="001F74FD" w:rsidP="001F74FD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286BC843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546,217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81D7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5DF7E43A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(253,821)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B7E15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1020AC85" w14:textId="77777777" w:rsidR="001F74FD" w:rsidRPr="006342B5" w:rsidRDefault="001F74FD" w:rsidP="001F7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292,396 </w:t>
            </w:r>
          </w:p>
        </w:tc>
      </w:tr>
    </w:tbl>
    <w:p w14:paraId="6C497280" w14:textId="1BEB20D1" w:rsidR="009B41EA" w:rsidRPr="00824832" w:rsidRDefault="00F26ADA" w:rsidP="00012898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24832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58BA836C" w14:textId="77777777" w:rsidR="00F26ADA" w:rsidRPr="00824832" w:rsidRDefault="00F26ADA" w:rsidP="00BD4BD4">
      <w:pPr>
        <w:pStyle w:val="ListParagraph"/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24832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2"/>
        <w:gridCol w:w="1530"/>
        <w:gridCol w:w="270"/>
        <w:gridCol w:w="1530"/>
      </w:tblGrid>
      <w:tr w:rsidR="00717871" w:rsidRPr="00824832" w14:paraId="6B18476B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650A7DF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5F44BD1F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16C0B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D78C910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DC62196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4553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50348DD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A0F2A2B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546DA" w:rsidRPr="00824832" w14:paraId="674A02F9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72AB338" w14:textId="77777777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2A4149" w14:textId="77777777" w:rsidR="000546DA" w:rsidRPr="00824832" w:rsidRDefault="00635543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353,268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177479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DC0F75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463,785</w:t>
            </w:r>
          </w:p>
        </w:tc>
      </w:tr>
      <w:tr w:rsidR="000546DA" w:rsidRPr="00824832" w14:paraId="4A78417F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D60F3E2" w14:textId="77777777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ค่าสินไหมทดแทนที่เกิดขึ้นระหว่างงวด/ปี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78EE62" w14:textId="0D17FB84" w:rsidR="000546DA" w:rsidRPr="00824832" w:rsidRDefault="00FC338E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200,826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5DF1CD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123B44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340,954</w:t>
            </w:r>
          </w:p>
        </w:tc>
      </w:tr>
      <w:tr w:rsidR="000546DA" w:rsidRPr="00824832" w14:paraId="284A68EA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2757BE8" w14:textId="77777777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การเปลี่ยนแปลงประมาณการสินไหมทดแทนที่เกิดขึ้นในงวด/ปีและ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1F33CB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2DBA5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814540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6DA" w:rsidRPr="00824832" w14:paraId="1E4977BC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9A7A97B" w14:textId="77777777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1DB0AC" w14:textId="55C088D7" w:rsidR="000546DA" w:rsidRPr="00824832" w:rsidRDefault="00FC338E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3B1EF6" w:rsidRPr="0082483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B1EF6" w:rsidRPr="00824832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F79EB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C5187E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(18,178)</w:t>
            </w:r>
          </w:p>
        </w:tc>
      </w:tr>
      <w:tr w:rsidR="000546DA" w:rsidRPr="00824832" w14:paraId="57F1A935" w14:textId="77777777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3833899" w14:textId="77777777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1EFC21" w14:textId="47E87190" w:rsidR="000546DA" w:rsidRPr="00824832" w:rsidRDefault="00FC338E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</w:rPr>
              <w:t>(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226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16</w:t>
            </w:r>
            <w:r w:rsidRPr="00824832">
              <w:rPr>
                <w:rFonts w:asciiTheme="majorBidi" w:hAnsiTheme="majorBidi"/>
                <w:sz w:val="28"/>
                <w:szCs w:val="28"/>
              </w:rPr>
              <w:t>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B60D2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7E222B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(433,293)</w:t>
            </w:r>
          </w:p>
        </w:tc>
      </w:tr>
      <w:tr w:rsidR="000546DA" w:rsidRPr="00824832" w14:paraId="3C084676" w14:textId="77777777" w:rsidTr="00D76183">
        <w:trPr>
          <w:trHeight w:val="395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CF52B12" w14:textId="77777777" w:rsidR="000546DA" w:rsidRPr="0082483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82430F" w14:textId="70D7ED8F" w:rsidR="000546DA" w:rsidRPr="00824832" w:rsidRDefault="00FC338E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B1EF6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B1EF6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3511E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5BCE5A" w14:textId="77777777" w:rsidR="000546DA" w:rsidRPr="008248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353,268</w:t>
            </w:r>
          </w:p>
        </w:tc>
      </w:tr>
    </w:tbl>
    <w:p w14:paraId="2483E8C6" w14:textId="77777777" w:rsidR="00F26ADA" w:rsidRPr="00824832" w:rsidRDefault="00F26ADA" w:rsidP="00BD4BD4">
      <w:pPr>
        <w:pStyle w:val="ListParagraph"/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line="240" w:lineRule="auto"/>
        <w:ind w:left="900" w:right="404" w:hanging="90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82483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สำรองเบี้ยประกันภัยที่ยังไม่ถือเป็นรายได้ </w:t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530"/>
        <w:gridCol w:w="270"/>
        <w:gridCol w:w="1530"/>
      </w:tblGrid>
      <w:tr w:rsidR="00717871" w:rsidRPr="00824832" w14:paraId="133B2F80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385A77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6976F252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0205F0D8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099F0B4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CB413DE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4553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6AE364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6A278EC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D21F3" w:rsidRPr="00824832" w14:paraId="39E41AFD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8F552A7" w14:textId="77777777" w:rsidR="000D21F3" w:rsidRPr="0082483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70B5C0" w14:textId="77777777" w:rsidR="000D21F3" w:rsidRPr="00824832" w:rsidRDefault="0063554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192,949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95281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DEEAD8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387,491</w:t>
            </w:r>
          </w:p>
        </w:tc>
      </w:tr>
      <w:tr w:rsidR="000D21F3" w:rsidRPr="00824832" w14:paraId="78771F23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EEC306D" w14:textId="77777777" w:rsidR="000D21F3" w:rsidRPr="0082483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0AC19B" w14:textId="0B3B334B" w:rsidR="000D21F3" w:rsidRPr="00824832" w:rsidRDefault="00DC70C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310,701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22277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E0E9D3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479,248</w:t>
            </w:r>
          </w:p>
        </w:tc>
      </w:tr>
      <w:tr w:rsidR="000D21F3" w:rsidRPr="00824832" w14:paraId="1FB88A99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CF2799B" w14:textId="77777777" w:rsidR="000D21F3" w:rsidRPr="0082483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เบี้ยประกันภัยที่ถือเป็นรายได้ในงวด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D2FD466" w14:textId="616F54A0" w:rsidR="000D21F3" w:rsidRPr="00824832" w:rsidRDefault="00DC70C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(271,825)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42386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70396AF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(673,790)</w:t>
            </w:r>
          </w:p>
        </w:tc>
      </w:tr>
      <w:tr w:rsidR="000D21F3" w:rsidRPr="00824832" w14:paraId="49B6A3A7" w14:textId="77777777" w:rsidTr="00941E0A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A9CCF4" w14:textId="77777777" w:rsidR="000D21F3" w:rsidRPr="0082483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E28570C" w14:textId="036A72E7" w:rsidR="000D21F3" w:rsidRPr="00824832" w:rsidRDefault="00DC70C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231,825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A06038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3F981DA9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192,949</w:t>
            </w:r>
          </w:p>
        </w:tc>
      </w:tr>
    </w:tbl>
    <w:p w14:paraId="7EB10D8A" w14:textId="77777777" w:rsidR="00E249B0" w:rsidRPr="00824832" w:rsidRDefault="00E249B0" w:rsidP="00E249B0">
      <w:pPr>
        <w:pStyle w:val="FSNoteNumbered"/>
        <w:numPr>
          <w:ilvl w:val="0"/>
          <w:numId w:val="0"/>
        </w:numPr>
        <w:spacing w:before="0" w:after="0"/>
        <w:ind w:left="540"/>
        <w:rPr>
          <w:rFonts w:asciiTheme="majorBidi" w:hAnsiTheme="majorBidi"/>
          <w:sz w:val="20"/>
          <w:szCs w:val="20"/>
          <w:u w:val="none"/>
          <w:cs/>
        </w:rPr>
      </w:pPr>
    </w:p>
    <w:p w14:paraId="69615919" w14:textId="69E30454" w:rsidR="00D50EA7" w:rsidRDefault="00012898" w:rsidP="00E249B0">
      <w:pPr>
        <w:pStyle w:val="FSNoteNumbered"/>
        <w:numPr>
          <w:ilvl w:val="0"/>
          <w:numId w:val="0"/>
        </w:numPr>
        <w:spacing w:before="0" w:after="120"/>
        <w:ind w:left="540"/>
        <w:rPr>
          <w:rFonts w:asciiTheme="majorBidi" w:hAnsiTheme="majorBidi"/>
          <w:u w:val="none"/>
          <w:lang w:val="en-US"/>
        </w:rPr>
      </w:pPr>
      <w:r w:rsidRPr="00824832">
        <w:rPr>
          <w:rFonts w:asciiTheme="majorBidi" w:hAnsiTheme="majorBidi" w:hint="cs"/>
          <w:u w:val="none"/>
          <w:cs/>
        </w:rPr>
        <w:t>ในระหว่าง</w:t>
      </w:r>
      <w:r w:rsidRPr="0012539B">
        <w:rPr>
          <w:rFonts w:asciiTheme="majorBidi" w:hAnsiTheme="majorBidi" w:hint="cs"/>
          <w:u w:val="none"/>
          <w:cs/>
        </w:rPr>
        <w:t>งวด</w:t>
      </w:r>
      <w:r w:rsidR="0012539B" w:rsidRPr="0012539B">
        <w:rPr>
          <w:rFonts w:hint="cs"/>
          <w:u w:val="none"/>
          <w:cs/>
        </w:rPr>
        <w:t xml:space="preserve">ไตรมาส </w:t>
      </w:r>
      <w:r w:rsidR="0012539B" w:rsidRPr="0012539B">
        <w:rPr>
          <w:u w:val="none"/>
          <w:lang w:val="en-US"/>
        </w:rPr>
        <w:t xml:space="preserve">2 </w:t>
      </w:r>
      <w:r w:rsidR="0012539B" w:rsidRPr="0012539B">
        <w:rPr>
          <w:rFonts w:hint="cs"/>
          <w:u w:val="none"/>
          <w:cs/>
          <w:lang w:val="en-US"/>
        </w:rPr>
        <w:t xml:space="preserve">ของปี </w:t>
      </w:r>
      <w:r w:rsidR="0012539B" w:rsidRPr="0012539B">
        <w:rPr>
          <w:u w:val="none"/>
          <w:lang w:val="en-US"/>
        </w:rPr>
        <w:t>2562</w:t>
      </w:r>
      <w:r w:rsidR="0012539B" w:rsidRPr="0012539B">
        <w:rPr>
          <w:rFonts w:hint="cs"/>
          <w:u w:val="none"/>
          <w:cs/>
        </w:rPr>
        <w:t xml:space="preserve"> </w:t>
      </w:r>
      <w:r w:rsidR="00A1274C" w:rsidRPr="00824832">
        <w:rPr>
          <w:rFonts w:asciiTheme="majorBidi" w:hAnsiTheme="majorBidi" w:hint="cs"/>
          <w:u w:val="none"/>
          <w:cs/>
        </w:rPr>
        <w:t>บริษัทได้</w:t>
      </w:r>
      <w:r w:rsidR="00D50EA7" w:rsidRPr="00824832">
        <w:rPr>
          <w:rFonts w:asciiTheme="majorBidi" w:hAnsiTheme="majorBidi" w:hint="cs"/>
          <w:u w:val="none"/>
          <w:cs/>
        </w:rPr>
        <w:t>เปลี่ยน</w:t>
      </w:r>
      <w:r w:rsidR="00A1274C" w:rsidRPr="00824832">
        <w:rPr>
          <w:rFonts w:asciiTheme="majorBidi" w:hAnsiTheme="majorBidi" w:hint="cs"/>
          <w:u w:val="none"/>
          <w:cs/>
        </w:rPr>
        <w:t>วิธีการคำนวณสำรองเบี้ยประกันภัยที่ยังไม่ถือเป็นรายได้จากวิธี</w:t>
      </w:r>
      <w:r w:rsidR="00680BB4" w:rsidRPr="00824832">
        <w:rPr>
          <w:rFonts w:asciiTheme="majorBidi" w:hAnsiTheme="majorBidi" w:hint="cs"/>
          <w:u w:val="none"/>
          <w:cs/>
        </w:rPr>
        <w:t xml:space="preserve">เฉลี่ยรายเดือน (วิธีเศษหนึ่งส่วนยี่สิบสี่) </w:t>
      </w:r>
      <w:r w:rsidR="00A1274C" w:rsidRPr="00824832">
        <w:rPr>
          <w:rFonts w:asciiTheme="majorBidi" w:hAnsiTheme="majorBidi" w:hint="cs"/>
          <w:u w:val="none"/>
          <w:cs/>
        </w:rPr>
        <w:t>เป็นวิธี</w:t>
      </w:r>
      <w:r w:rsidR="00680BB4" w:rsidRPr="00824832">
        <w:rPr>
          <w:rFonts w:asciiTheme="majorBidi" w:hAnsiTheme="majorBidi" w:hint="cs"/>
          <w:u w:val="none"/>
          <w:cs/>
        </w:rPr>
        <w:t>เฉลี่ยรายวัน (เศษหนึ่งส่วนสามร้อย</w:t>
      </w:r>
      <w:r w:rsidR="001D1273" w:rsidRPr="00824832">
        <w:rPr>
          <w:rFonts w:asciiTheme="majorBidi" w:hAnsiTheme="majorBidi" w:hint="cs"/>
          <w:u w:val="none"/>
          <w:cs/>
        </w:rPr>
        <w:t>หก</w:t>
      </w:r>
      <w:r w:rsidR="00680BB4" w:rsidRPr="00824832">
        <w:rPr>
          <w:rFonts w:asciiTheme="majorBidi" w:hAnsiTheme="majorBidi" w:hint="cs"/>
          <w:u w:val="none"/>
          <w:cs/>
        </w:rPr>
        <w:t xml:space="preserve">สิบห้า) </w:t>
      </w:r>
      <w:r w:rsidR="000B1835" w:rsidRPr="00824832">
        <w:rPr>
          <w:rFonts w:asciiTheme="majorBidi" w:hAnsiTheme="majorBidi" w:hint="cs"/>
          <w:u w:val="none"/>
          <w:cs/>
        </w:rPr>
        <w:t xml:space="preserve">การเปลี่ยนแปลงดังกล่าวส่งผลให้หนี้สินเพิ่มขึ้น รายได้และกำไรสำหรับงวดลดลงจำนวน </w:t>
      </w:r>
      <w:r w:rsidR="008400EF">
        <w:rPr>
          <w:rFonts w:asciiTheme="majorBidi" w:hAnsiTheme="majorBidi" w:hint="cs"/>
          <w:u w:val="none"/>
          <w:cs/>
        </w:rPr>
        <w:t>1.</w:t>
      </w:r>
      <w:r w:rsidR="00DC70C0" w:rsidRPr="00824832">
        <w:rPr>
          <w:rFonts w:asciiTheme="majorBidi" w:hAnsiTheme="majorBidi"/>
          <w:u w:val="none"/>
          <w:lang w:val="en-US"/>
        </w:rPr>
        <w:t>5</w:t>
      </w:r>
      <w:r w:rsidR="000B1835" w:rsidRPr="00824832">
        <w:rPr>
          <w:rFonts w:asciiTheme="majorBidi" w:hAnsiTheme="majorBidi"/>
          <w:u w:val="none"/>
          <w:lang w:val="en-US"/>
        </w:rPr>
        <w:t xml:space="preserve"> </w:t>
      </w:r>
      <w:r w:rsidR="000B1835" w:rsidRPr="00824832">
        <w:rPr>
          <w:rFonts w:asciiTheme="majorBidi" w:hAnsiTheme="majorBidi" w:hint="cs"/>
          <w:u w:val="none"/>
          <w:cs/>
          <w:lang w:val="en-US"/>
        </w:rPr>
        <w:t>ล้านบาท</w:t>
      </w:r>
    </w:p>
    <w:p w14:paraId="56A3F88F" w14:textId="3EC157A2" w:rsidR="00F26ADA" w:rsidRPr="00824832" w:rsidRDefault="00F26ADA" w:rsidP="00FB6885">
      <w:pPr>
        <w:pStyle w:val="FSNoteNumbered"/>
        <w:numPr>
          <w:ilvl w:val="0"/>
          <w:numId w:val="18"/>
        </w:numPr>
        <w:spacing w:before="0" w:after="0"/>
        <w:ind w:left="450" w:hanging="45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เจ้าหนี้บริษัทประกันภัยต่อ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530"/>
        <w:gridCol w:w="270"/>
        <w:gridCol w:w="1530"/>
      </w:tblGrid>
      <w:tr w:rsidR="00717871" w:rsidRPr="00824832" w14:paraId="1719BE15" w14:textId="77777777" w:rsidTr="00941E0A">
        <w:trPr>
          <w:trHeight w:val="387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B83760A" w14:textId="77777777" w:rsidR="00F26ADA" w:rsidRPr="00824832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14:paraId="2D5453A5" w14:textId="77777777" w:rsidR="00F26ADA" w:rsidRPr="00824832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824832" w14:paraId="52DC400B" w14:textId="77777777" w:rsidTr="00941E0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19DD6A3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400F18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4553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8FEA6E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7214836" w14:textId="77777777" w:rsidR="004D4623" w:rsidRPr="0082483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D21F3" w:rsidRPr="00824832" w14:paraId="6B51D0E0" w14:textId="77777777" w:rsidTr="00941E0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1CCB9" w14:textId="77777777" w:rsidR="000D21F3" w:rsidRPr="00824832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67B02D" w14:textId="485928E0" w:rsidR="000D21F3" w:rsidRPr="00824832" w:rsidRDefault="0041596F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69,873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DE4F17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8D0DA9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92,309</w:t>
            </w:r>
          </w:p>
        </w:tc>
      </w:tr>
      <w:tr w:rsidR="000D21F3" w:rsidRPr="00824832" w14:paraId="7F7DFE6A" w14:textId="77777777" w:rsidTr="00941E0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2254" w14:textId="77777777" w:rsidR="000D21F3" w:rsidRPr="00824832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7CBB38" w14:textId="727C8F5F" w:rsidR="000D21F3" w:rsidRPr="00824832" w:rsidRDefault="00D16A6D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111,192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730DA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8A0F69" w14:textId="77777777" w:rsidR="000D21F3" w:rsidRPr="00824832" w:rsidRDefault="000D21F3" w:rsidP="0081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237,098</w:t>
            </w:r>
          </w:p>
        </w:tc>
      </w:tr>
      <w:tr w:rsidR="000D21F3" w:rsidRPr="00824832" w14:paraId="2DE4CCB3" w14:textId="77777777" w:rsidTr="00941E0A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2F75" w14:textId="77777777" w:rsidR="000D21F3" w:rsidRPr="00824832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5FA75439" w14:textId="70A25D2C" w:rsidR="000D21F3" w:rsidRPr="00824832" w:rsidRDefault="00D16A6D" w:rsidP="00D1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  <w:r w:rsidR="0041596F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6FBCE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7106D34B" w14:textId="77777777" w:rsidR="000D21F3" w:rsidRPr="0082483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329,407</w:t>
            </w:r>
          </w:p>
        </w:tc>
      </w:tr>
    </w:tbl>
    <w:p w14:paraId="3D8DAA99" w14:textId="77777777" w:rsidR="00FB6885" w:rsidRPr="00824832" w:rsidRDefault="00FB6885" w:rsidP="00FB6885">
      <w:pPr>
        <w:pStyle w:val="FSNoteNumbered"/>
        <w:numPr>
          <w:ilvl w:val="0"/>
          <w:numId w:val="0"/>
        </w:numPr>
        <w:spacing w:before="0" w:after="120"/>
        <w:ind w:left="446"/>
        <w:rPr>
          <w:rFonts w:asciiTheme="majorBidi" w:hAnsiTheme="majorBidi"/>
          <w:sz w:val="2"/>
          <w:szCs w:val="2"/>
          <w:u w:val="none"/>
          <w:cs/>
        </w:rPr>
      </w:pPr>
    </w:p>
    <w:p w14:paraId="7ED67290" w14:textId="76D1816B" w:rsidR="004A6128" w:rsidRPr="00FB6885" w:rsidRDefault="004A6128" w:rsidP="00FB6885">
      <w:pPr>
        <w:pStyle w:val="FSNoteNumbered"/>
        <w:numPr>
          <w:ilvl w:val="0"/>
          <w:numId w:val="0"/>
        </w:numPr>
        <w:spacing w:before="0" w:after="120"/>
        <w:ind w:left="450"/>
        <w:rPr>
          <w:rFonts w:asciiTheme="majorBidi" w:hAnsiTheme="majorBidi"/>
          <w:u w:val="none"/>
          <w:cs/>
        </w:rPr>
      </w:pPr>
      <w:r w:rsidRPr="00824832">
        <w:rPr>
          <w:rFonts w:asciiTheme="majorBidi" w:hAnsiTheme="majorBidi"/>
          <w:u w:val="none"/>
          <w:cs/>
        </w:rPr>
        <w:t xml:space="preserve">ตามที่ประชุมคณะกรรมการตรวจสอบครั้งที่ </w:t>
      </w:r>
      <w:r w:rsidR="001A2480">
        <w:rPr>
          <w:rFonts w:asciiTheme="majorBidi" w:hAnsiTheme="majorBidi" w:hint="cs"/>
          <w:u w:val="none"/>
          <w:cs/>
        </w:rPr>
        <w:t>3/2561</w:t>
      </w:r>
      <w:r w:rsidR="00FA79F6">
        <w:rPr>
          <w:rFonts w:asciiTheme="majorBidi" w:hAnsiTheme="majorBidi" w:hint="cs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และที่ประชุมคณะกรรมการบริษัทครั้งที่ </w:t>
      </w:r>
      <w:r w:rsidR="001A2480">
        <w:rPr>
          <w:rFonts w:asciiTheme="majorBidi" w:hAnsiTheme="majorBidi" w:hint="cs"/>
          <w:u w:val="none"/>
          <w:cs/>
        </w:rPr>
        <w:t>6/2561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เมื่อวันที่ </w:t>
      </w:r>
      <w:r w:rsidRPr="00824832">
        <w:rPr>
          <w:rFonts w:asciiTheme="majorBidi" w:hAnsiTheme="majorBidi"/>
          <w:u w:val="none"/>
          <w:cs/>
        </w:rPr>
        <w:t xml:space="preserve">8 </w:t>
      </w:r>
      <w:r w:rsidRPr="00824832">
        <w:rPr>
          <w:rFonts w:asciiTheme="majorBidi" w:hAnsiTheme="majorBidi" w:hint="cs"/>
          <w:u w:val="none"/>
          <w:cs/>
        </w:rPr>
        <w:t xml:space="preserve">สิงหาคม </w:t>
      </w:r>
      <w:r w:rsidRPr="00824832">
        <w:rPr>
          <w:rFonts w:asciiTheme="majorBidi" w:hAnsiTheme="majorBidi"/>
          <w:u w:val="none"/>
          <w:cs/>
        </w:rPr>
        <w:t xml:space="preserve">2561 </w:t>
      </w:r>
      <w:r w:rsidRPr="00824832">
        <w:rPr>
          <w:rFonts w:asciiTheme="majorBidi" w:hAnsiTheme="majorBidi" w:hint="cs"/>
          <w:u w:val="none"/>
          <w:cs/>
        </w:rPr>
        <w:t xml:space="preserve">และที่ประชุมคณะกรรมการบริษัทครั้งที่ </w:t>
      </w:r>
      <w:r w:rsidR="001A2480">
        <w:rPr>
          <w:rFonts w:asciiTheme="majorBidi" w:hAnsiTheme="majorBidi" w:hint="cs"/>
          <w:u w:val="none"/>
          <w:cs/>
        </w:rPr>
        <w:t>8/2561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เมื่อวันที่ </w:t>
      </w:r>
      <w:r w:rsidR="001A2480">
        <w:rPr>
          <w:rFonts w:asciiTheme="majorBidi" w:hAnsiTheme="majorBidi" w:hint="cs"/>
          <w:u w:val="none"/>
          <w:cs/>
        </w:rPr>
        <w:t>9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พฤศจิกายน </w:t>
      </w:r>
      <w:r w:rsidR="001A2480">
        <w:rPr>
          <w:rFonts w:asciiTheme="majorBidi" w:hAnsiTheme="majorBidi" w:hint="cs"/>
          <w:u w:val="none"/>
          <w:cs/>
        </w:rPr>
        <w:t>2561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="001A2480">
        <w:rPr>
          <w:rFonts w:asciiTheme="majorBidi" w:hAnsiTheme="majorBidi" w:hint="cs"/>
          <w:u w:val="none"/>
          <w:cs/>
        </w:rPr>
        <w:t>2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ปี จำนวนเงินรวม </w:t>
      </w:r>
      <w:r w:rsidR="001A2480">
        <w:rPr>
          <w:rFonts w:asciiTheme="majorBidi" w:hAnsiTheme="majorBidi" w:hint="cs"/>
          <w:u w:val="none"/>
          <w:cs/>
        </w:rPr>
        <w:t>59.9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ล้านบาท และ </w:t>
      </w:r>
      <w:r w:rsidR="001A2480">
        <w:rPr>
          <w:rFonts w:asciiTheme="majorBidi" w:hAnsiTheme="majorBidi" w:hint="cs"/>
          <w:u w:val="none"/>
          <w:cs/>
        </w:rPr>
        <w:t>6.6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ล้านบาท ตามลำดับ ซึ่งขาดอายุความตามกฎหมายตามความเห็นของสำนักงานกฎหมายอิสระซึ่งยืนยันว่าบริษัทรับประกันภัยต่อดังกล่าวสิ้นสิทธิเรียกร้องที่จะให้บริษัทชำระหนี้ค่าเบี้ยประกันภัยดังกล่าว ซึ่งพ้นระยะเวลา </w:t>
      </w:r>
      <w:r w:rsidR="001A2480">
        <w:rPr>
          <w:rFonts w:asciiTheme="majorBidi" w:hAnsiTheme="majorBidi" w:hint="cs"/>
          <w:u w:val="none"/>
          <w:cs/>
        </w:rPr>
        <w:t>2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ปี ตามประมวลกฎหมายแพ่งและพาณิชย์ มาตรา </w:t>
      </w:r>
      <w:r w:rsidRPr="00824832">
        <w:rPr>
          <w:rFonts w:asciiTheme="majorBidi" w:hAnsiTheme="majorBidi"/>
          <w:u w:val="none"/>
          <w:cs/>
        </w:rPr>
        <w:t xml:space="preserve">882 </w:t>
      </w:r>
      <w:r w:rsidRPr="00824832">
        <w:rPr>
          <w:rFonts w:asciiTheme="majorBidi" w:hAnsiTheme="majorBidi" w:hint="cs"/>
          <w:u w:val="none"/>
          <w:cs/>
        </w:rPr>
        <w:t xml:space="preserve">ดังนั้น บริษัทจึงตัดบัญชีเจ้าหนี้ประกันภัยต่อดังกล่าวจำนวนเงินรวม </w:t>
      </w:r>
      <w:r w:rsidR="001A2480">
        <w:rPr>
          <w:rFonts w:asciiTheme="majorBidi" w:hAnsiTheme="majorBidi" w:hint="cs"/>
          <w:u w:val="none"/>
          <w:cs/>
        </w:rPr>
        <w:t>66.5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>ล้านบาท โดยแสดงไว้ในบัญชี “ตัดจำหน่ายเจ้าหนี้ประกันภัยต่อ” ภายใต้รายได้ใน</w:t>
      </w:r>
      <w:r w:rsidR="00036BA8" w:rsidRPr="00824832">
        <w:rPr>
          <w:rFonts w:asciiTheme="majorBidi" w:hAnsiTheme="majorBidi" w:hint="cs"/>
          <w:u w:val="none"/>
          <w:cs/>
        </w:rPr>
        <w:t xml:space="preserve">  </w:t>
      </w:r>
      <w:r w:rsidRPr="00824832">
        <w:rPr>
          <w:rFonts w:asciiTheme="majorBidi" w:hAnsiTheme="majorBidi" w:hint="cs"/>
          <w:u w:val="none"/>
          <w:cs/>
        </w:rPr>
        <w:t xml:space="preserve">งบกำไรขาดทุนเบ็ดเสร็จสำหรับงวดเก้าเดือนสิ้นสุดวันที่ </w:t>
      </w:r>
      <w:r w:rsidR="001A2480">
        <w:rPr>
          <w:rFonts w:asciiTheme="majorBidi" w:hAnsiTheme="majorBidi" w:hint="cs"/>
          <w:u w:val="none"/>
          <w:cs/>
        </w:rPr>
        <w:t>30</w:t>
      </w:r>
      <w:r w:rsidRPr="00824832">
        <w:rPr>
          <w:rFonts w:asciiTheme="majorBidi" w:hAnsiTheme="majorBidi"/>
          <w:u w:val="none"/>
          <w:cs/>
        </w:rPr>
        <w:t xml:space="preserve"> </w:t>
      </w:r>
      <w:r w:rsidRPr="00824832">
        <w:rPr>
          <w:rFonts w:asciiTheme="majorBidi" w:hAnsiTheme="majorBidi" w:hint="cs"/>
          <w:u w:val="none"/>
          <w:cs/>
        </w:rPr>
        <w:t xml:space="preserve">กันยายน </w:t>
      </w:r>
      <w:r w:rsidR="001A2480">
        <w:rPr>
          <w:rFonts w:asciiTheme="majorBidi" w:hAnsiTheme="majorBidi" w:hint="cs"/>
          <w:u w:val="none"/>
          <w:cs/>
        </w:rPr>
        <w:t>2561</w:t>
      </w:r>
    </w:p>
    <w:p w14:paraId="03F60D5B" w14:textId="77777777" w:rsidR="008647D7" w:rsidRPr="00C661D0" w:rsidRDefault="0076608F" w:rsidP="00FB6885">
      <w:pPr>
        <w:pStyle w:val="FSNoteNumbered"/>
        <w:numPr>
          <w:ilvl w:val="0"/>
          <w:numId w:val="18"/>
        </w:numPr>
        <w:spacing w:after="0"/>
        <w:ind w:left="450" w:hanging="450"/>
        <w:rPr>
          <w:b/>
          <w:bCs/>
          <w:u w:val="none"/>
          <w:cs/>
        </w:rPr>
      </w:pPr>
      <w:r w:rsidRPr="00C661D0">
        <w:rPr>
          <w:rFonts w:hint="cs"/>
          <w:b/>
          <w:bCs/>
          <w:u w:val="none"/>
          <w:cs/>
        </w:rPr>
        <w:t>ภาระผูกพัน</w:t>
      </w:r>
      <w:r w:rsidRPr="00C661D0">
        <w:rPr>
          <w:b/>
          <w:bCs/>
          <w:u w:val="none"/>
          <w:cs/>
        </w:rPr>
        <w:t>ผลประโยชน์พนักงาน</w:t>
      </w:r>
    </w:p>
    <w:tbl>
      <w:tblPr>
        <w:tblW w:w="955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777"/>
        <w:gridCol w:w="360"/>
        <w:gridCol w:w="891"/>
        <w:gridCol w:w="1530"/>
      </w:tblGrid>
      <w:tr w:rsidR="00717871" w:rsidRPr="00C661D0" w14:paraId="36721C0E" w14:textId="77777777" w:rsidTr="00941E0A">
        <w:tc>
          <w:tcPr>
            <w:tcW w:w="6777" w:type="dxa"/>
          </w:tcPr>
          <w:p w14:paraId="116B0619" w14:textId="77777777" w:rsidR="000218DE" w:rsidRPr="00C661D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1D59CBC" w14:textId="77777777" w:rsidR="000218DE" w:rsidRPr="00C661D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0AEAC638" w14:textId="77777777" w:rsidR="000218DE" w:rsidRPr="00C661D0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C317BA" w14:textId="77777777" w:rsidR="000218DE" w:rsidRPr="00C661D0" w:rsidRDefault="005E40F7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0218DE"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21F3" w:rsidRPr="00C661D0" w14:paraId="73B37609" w14:textId="77777777" w:rsidTr="00941E0A">
        <w:tc>
          <w:tcPr>
            <w:tcW w:w="6777" w:type="dxa"/>
          </w:tcPr>
          <w:p w14:paraId="52AB04B3" w14:textId="77777777" w:rsidR="000D21F3" w:rsidRPr="00C661D0" w:rsidRDefault="0076608F" w:rsidP="0076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ภาระผูกพัน</w:t>
            </w:r>
            <w:r w:rsidR="000D21F3"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 ณ วันที่</w:t>
            </w:r>
            <w:r w:rsidR="000D21F3"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="000D21F3"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0D21F3"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60" w:type="dxa"/>
          </w:tcPr>
          <w:p w14:paraId="05E0290A" w14:textId="77777777" w:rsidR="000D21F3" w:rsidRPr="00C661D0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0393083A" w14:textId="77777777" w:rsidR="000D21F3" w:rsidRPr="00C661D0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AF5743" w14:textId="77777777" w:rsidR="000D21F3" w:rsidRPr="00C661D0" w:rsidRDefault="000D21F3" w:rsidP="000D21F3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12,279</w:t>
            </w:r>
          </w:p>
        </w:tc>
      </w:tr>
      <w:tr w:rsidR="000546DA" w:rsidRPr="00C661D0" w14:paraId="6A7C57BE" w14:textId="77777777" w:rsidTr="00941E0A">
        <w:tc>
          <w:tcPr>
            <w:tcW w:w="6777" w:type="dxa"/>
          </w:tcPr>
          <w:p w14:paraId="46C42929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14:paraId="6E6BE754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3C966EC3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240262" w14:textId="748C1FB7" w:rsidR="000546DA" w:rsidRPr="00C661D0" w:rsidRDefault="008F776B" w:rsidP="000546DA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2,255</w:t>
            </w:r>
          </w:p>
        </w:tc>
      </w:tr>
      <w:tr w:rsidR="000546DA" w:rsidRPr="00C661D0" w14:paraId="6D40C2DF" w14:textId="77777777" w:rsidTr="00941E0A">
        <w:tc>
          <w:tcPr>
            <w:tcW w:w="6777" w:type="dxa"/>
          </w:tcPr>
          <w:p w14:paraId="3F3F14D3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360" w:type="dxa"/>
          </w:tcPr>
          <w:p w14:paraId="720EC5B4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3BC38F8A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66726E" w14:textId="2D7AF282" w:rsidR="000546DA" w:rsidRPr="00C661D0" w:rsidRDefault="008F776B" w:rsidP="000546DA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2,629</w:t>
            </w:r>
          </w:p>
        </w:tc>
      </w:tr>
      <w:tr w:rsidR="000546DA" w:rsidRPr="00C661D0" w14:paraId="152B1929" w14:textId="77777777" w:rsidTr="00941E0A">
        <w:tc>
          <w:tcPr>
            <w:tcW w:w="6777" w:type="dxa"/>
          </w:tcPr>
          <w:p w14:paraId="6880C7D7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14:paraId="2F7F736D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77BDACA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854814" w14:textId="69F0F1E5" w:rsidR="000546DA" w:rsidRPr="00C661D0" w:rsidRDefault="008F776B" w:rsidP="000546DA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0546DA" w:rsidRPr="00B43A1F" w14:paraId="6E8FB3F7" w14:textId="77777777" w:rsidTr="00941E0A">
        <w:tc>
          <w:tcPr>
            <w:tcW w:w="6777" w:type="dxa"/>
          </w:tcPr>
          <w:p w14:paraId="3170F0F8" w14:textId="77777777" w:rsidR="000546DA" w:rsidRPr="00C661D0" w:rsidRDefault="0076608F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ภาระผูกพัน</w:t>
            </w: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546DA"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6DA"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D34553" w:rsidRPr="00C661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0546DA"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546DA" w:rsidRPr="00C661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60" w:type="dxa"/>
          </w:tcPr>
          <w:p w14:paraId="54D920FA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28D2EA38" w14:textId="77777777" w:rsidR="000546DA" w:rsidRPr="00C661D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702030" w14:textId="0D1639B8" w:rsidR="000546DA" w:rsidRPr="00C661D0" w:rsidRDefault="008F776B" w:rsidP="000546DA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17,435</w:t>
            </w:r>
          </w:p>
        </w:tc>
      </w:tr>
    </w:tbl>
    <w:p w14:paraId="5F07F879" w14:textId="77777777" w:rsidR="00976D25" w:rsidRDefault="00976D25" w:rsidP="00B513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4FD41F69" w14:textId="77777777" w:rsidR="00976D25" w:rsidRDefault="00976D25" w:rsidP="00B513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</w:p>
    <w:p w14:paraId="19F80577" w14:textId="77777777" w:rsidR="002A7E20" w:rsidRPr="00C661D0" w:rsidRDefault="002A7E20" w:rsidP="00B513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C661D0">
        <w:rPr>
          <w:rFonts w:ascii="Angsana New" w:hAnsi="Angsana New"/>
          <w:spacing w:val="-6"/>
          <w:sz w:val="28"/>
          <w:szCs w:val="28"/>
          <w:cs/>
        </w:rPr>
        <w:lastRenderedPageBreak/>
        <w:t>จำนวนค่าใช้จ่ายที่รับรู้ในงบกำไรขาดทุนเบ็ดเสร็จสำหรับ</w:t>
      </w:r>
      <w:r w:rsidR="00415877" w:rsidRPr="00C661D0">
        <w:rPr>
          <w:rFonts w:ascii="Angsana New" w:hAnsi="Angsana New"/>
          <w:spacing w:val="-6"/>
          <w:sz w:val="28"/>
          <w:szCs w:val="28"/>
          <w:cs/>
        </w:rPr>
        <w:t>งวดสามเดือน</w:t>
      </w:r>
      <w:r w:rsidR="00D34553" w:rsidRPr="00C661D0">
        <w:rPr>
          <w:rFonts w:ascii="Angsana New" w:hAnsi="Angsana New" w:hint="cs"/>
          <w:spacing w:val="-6"/>
          <w:sz w:val="28"/>
          <w:szCs w:val="28"/>
          <w:cs/>
        </w:rPr>
        <w:t>และเก้า</w:t>
      </w:r>
      <w:r w:rsidR="001A137D" w:rsidRPr="00C661D0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="005D5E17" w:rsidRPr="00C661D0">
        <w:rPr>
          <w:rFonts w:ascii="Angsana New" w:hAnsi="Angsana New"/>
          <w:spacing w:val="-6"/>
          <w:sz w:val="28"/>
          <w:szCs w:val="28"/>
          <w:cs/>
        </w:rPr>
        <w:t xml:space="preserve">สิ้นสุดวันที่ </w:t>
      </w:r>
      <w:r w:rsidR="00E4397A" w:rsidRPr="00C661D0">
        <w:rPr>
          <w:rFonts w:ascii="Angsana New" w:hAnsi="Angsana New"/>
          <w:spacing w:val="-6"/>
          <w:sz w:val="28"/>
          <w:szCs w:val="28"/>
        </w:rPr>
        <w:t xml:space="preserve">30 </w:t>
      </w:r>
      <w:r w:rsidR="00D34553" w:rsidRPr="00C661D0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="005D5E17" w:rsidRPr="00C661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D1796" w:rsidRPr="00C661D0">
        <w:rPr>
          <w:rFonts w:ascii="Angsana New" w:hAnsi="Angsana New"/>
          <w:spacing w:val="-6"/>
          <w:sz w:val="28"/>
          <w:szCs w:val="28"/>
        </w:rPr>
        <w:t>256</w:t>
      </w:r>
      <w:r w:rsidR="002800BC" w:rsidRPr="00C661D0">
        <w:rPr>
          <w:rFonts w:ascii="Angsana New" w:hAnsi="Angsana New"/>
          <w:spacing w:val="-6"/>
          <w:sz w:val="28"/>
          <w:szCs w:val="28"/>
        </w:rPr>
        <w:t>2</w:t>
      </w:r>
      <w:r w:rsidR="00AD1796" w:rsidRPr="00C661D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C661D0">
        <w:rPr>
          <w:rFonts w:ascii="Angsana New" w:hAnsi="Angsana New"/>
          <w:spacing w:val="-6"/>
          <w:sz w:val="28"/>
          <w:szCs w:val="28"/>
          <w:cs/>
        </w:rPr>
        <w:t>และ</w:t>
      </w:r>
      <w:r w:rsidRPr="00C661D0">
        <w:rPr>
          <w:rFonts w:ascii="Angsana New" w:hAnsi="Angsana New"/>
          <w:spacing w:val="-6"/>
          <w:sz w:val="28"/>
          <w:szCs w:val="28"/>
        </w:rPr>
        <w:t xml:space="preserve"> 25</w:t>
      </w:r>
      <w:r w:rsidR="00415877" w:rsidRPr="00C661D0">
        <w:rPr>
          <w:rFonts w:ascii="Angsana New" w:hAnsi="Angsana New"/>
          <w:spacing w:val="-6"/>
          <w:sz w:val="28"/>
          <w:szCs w:val="28"/>
        </w:rPr>
        <w:t>6</w:t>
      </w:r>
      <w:r w:rsidR="002800BC" w:rsidRPr="00C661D0">
        <w:rPr>
          <w:rFonts w:ascii="Angsana New" w:hAnsi="Angsana New"/>
          <w:spacing w:val="-6"/>
          <w:sz w:val="28"/>
          <w:szCs w:val="28"/>
        </w:rPr>
        <w:t>1</w:t>
      </w:r>
      <w:r w:rsidRPr="00C661D0">
        <w:rPr>
          <w:rFonts w:ascii="Angsana New" w:hAnsi="Angsana New"/>
          <w:spacing w:val="-6"/>
          <w:sz w:val="28"/>
          <w:szCs w:val="28"/>
        </w:rPr>
        <w:t xml:space="preserve"> </w:t>
      </w:r>
      <w:r w:rsidRPr="00C661D0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170"/>
      </w:tblGrid>
      <w:tr w:rsidR="000629BF" w:rsidRPr="00C661D0" w14:paraId="43571F3F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AF66E16" w14:textId="77777777" w:rsidR="000629BF" w:rsidRPr="00C661D0" w:rsidRDefault="000629BF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14:paraId="3AEA2340" w14:textId="77777777" w:rsidR="000629BF" w:rsidRPr="00C661D0" w:rsidRDefault="000629BF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A137D" w:rsidRPr="00C661D0" w14:paraId="158998C5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0569B4B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159032D6" w14:textId="77777777" w:rsidR="0002387E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C661D0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7FB0420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34553" w:rsidRPr="00C661D0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DA134D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14:paraId="70234E8E" w14:textId="77777777" w:rsidR="001A137D" w:rsidRPr="00C661D0" w:rsidRDefault="00D34553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/>
                <w:sz w:val="28"/>
                <w:szCs w:val="28"/>
                <w:cs/>
              </w:rPr>
              <w:t>สำหรับงวดเก้า</w:t>
            </w:r>
            <w:r w:rsidR="001A137D" w:rsidRPr="00C661D0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 w:rsidR="001A137D" w:rsidRPr="00C661D0"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="001A137D"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661D0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1A137D" w:rsidRPr="00C661D0" w14:paraId="7B34A03C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AB688B8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7A7DBCE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A822F5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65208E3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BDE47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1FB469F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D13348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7A90BC1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A137D" w:rsidRPr="00C661D0" w14:paraId="113AD63D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CF415AF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C661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="00BF15C0" w:rsidRPr="00C661D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Pr="00C661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BF15C0" w:rsidRPr="00C661D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C661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F0A607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1E3102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B0B18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56AD0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F9843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510EFF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8F925" w14:textId="77777777" w:rsidR="001A137D" w:rsidRPr="00C661D0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776B" w:rsidRPr="00C661D0" w14:paraId="183647E7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193994D0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0EC14F" w14:textId="37F12158" w:rsidR="008F776B" w:rsidRPr="00C661D0" w:rsidRDefault="00E156AD" w:rsidP="00B45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B4557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AD40F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460D8E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82CCB6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F450EF" w14:textId="79E420F9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2,255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D1D377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AA52C5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sz w:val="28"/>
                <w:szCs w:val="28"/>
              </w:rPr>
              <w:t>1,652</w:t>
            </w:r>
          </w:p>
        </w:tc>
      </w:tr>
      <w:tr w:rsidR="008F776B" w:rsidRPr="00C661D0" w14:paraId="291061F3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57137D1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773108" w14:textId="7164B266" w:rsidR="008F776B" w:rsidRPr="00C661D0" w:rsidRDefault="00E156AD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0CD28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EB5BC9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2D0935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C71245" w14:textId="3FD1D72F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496A4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E3E68D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8F776B" w:rsidRPr="00C661D0" w14:paraId="5305AF88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48A7FFD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D0F84" w14:textId="5E628A81" w:rsidR="008F776B" w:rsidRPr="00C661D0" w:rsidRDefault="00E156AD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4557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8DF26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055E04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4A3ED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41759E" w14:textId="7039011C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4A02EC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5EC703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sz w:val="28"/>
                <w:szCs w:val="28"/>
              </w:rPr>
              <w:t>256</w:t>
            </w:r>
          </w:p>
        </w:tc>
      </w:tr>
      <w:tr w:rsidR="008F776B" w:rsidRPr="00C661D0" w14:paraId="213D6DA5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1C2BCE66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Pr="00C661D0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661D0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r w:rsidRPr="00C661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C661D0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) </w:t>
            </w:r>
            <w:r w:rsidRPr="00C661D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9D84C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0BD31F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AF1B3D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4B7DF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AF24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91DCB5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CCE36B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F776B" w:rsidRPr="00C661D0" w14:paraId="5DB4DF14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4CA40A76" w14:textId="2FEBA957" w:rsidR="008F776B" w:rsidRPr="00C661D0" w:rsidRDefault="00284AED" w:rsidP="00284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84AED">
              <w:rPr>
                <w:rFonts w:asciiTheme="majorBidi" w:hAnsiTheme="majorBidi"/>
                <w:sz w:val="28"/>
                <w:szCs w:val="28"/>
                <w:cs/>
              </w:rPr>
              <w:t>ผลกำไรจากการวัดมูลค่าใหม่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2418F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09EBFB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AEDEA3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006FB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9717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0900E7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749CEC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8F776B" w:rsidRPr="00C661D0" w14:paraId="773F62DC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EDED7D5" w14:textId="4C0CEF7A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84AED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284AED" w:rsidRPr="00284AED">
              <w:rPr>
                <w:rFonts w:asciiTheme="majorBidi" w:hAnsiTheme="majorBidi"/>
                <w:sz w:val="28"/>
                <w:szCs w:val="28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AF0DA" w14:textId="46F55843" w:rsidR="008F776B" w:rsidRPr="00C661D0" w:rsidRDefault="00B43A1F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6B962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2A470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sz w:val="28"/>
                <w:szCs w:val="28"/>
              </w:rPr>
              <w:t>(3,227)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B5399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2F889" w14:textId="4D47E039" w:rsidR="008F776B" w:rsidRPr="00C661D0" w:rsidRDefault="00B43A1F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758599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312A6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sz w:val="28"/>
                <w:szCs w:val="28"/>
              </w:rPr>
              <w:t>(3,227)</w:t>
            </w:r>
          </w:p>
        </w:tc>
      </w:tr>
      <w:tr w:rsidR="008F776B" w:rsidRPr="005067F3" w14:paraId="7E880A45" w14:textId="77777777" w:rsidTr="00631B7B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55C09C2A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933D60A" w14:textId="509B6373" w:rsidR="008F776B" w:rsidRPr="00C661D0" w:rsidRDefault="00B43A1F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A73538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DB17B4A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(2,591)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D38678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9DA9977" w14:textId="5568091B" w:rsidR="008F776B" w:rsidRPr="00C661D0" w:rsidRDefault="00B43A1F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E250D" w14:textId="77777777" w:rsidR="008F776B" w:rsidRPr="00C661D0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5202DC0" w14:textId="77777777" w:rsidR="008F776B" w:rsidRPr="007D700A" w:rsidRDefault="008F776B" w:rsidP="008F7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C661D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(1,319)</w:t>
            </w:r>
          </w:p>
        </w:tc>
      </w:tr>
    </w:tbl>
    <w:p w14:paraId="43FEEC02" w14:textId="77777777" w:rsidR="00761E74" w:rsidRPr="00C661D0" w:rsidRDefault="00761E74" w:rsidP="00B513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661D0">
        <w:rPr>
          <w:rFonts w:ascii="Angsana New" w:hAnsi="Angsana New"/>
          <w:sz w:val="28"/>
          <w:szCs w:val="28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3150"/>
        <w:gridCol w:w="270"/>
        <w:gridCol w:w="3150"/>
      </w:tblGrid>
      <w:tr w:rsidR="004D4623" w:rsidRPr="00C661D0" w14:paraId="7FEAD22E" w14:textId="77777777" w:rsidTr="008E7D56">
        <w:tc>
          <w:tcPr>
            <w:tcW w:w="2988" w:type="dxa"/>
          </w:tcPr>
          <w:p w14:paraId="25B0D4C8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BDFBE26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031"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18E61D7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6E4C4B1F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D4623" w:rsidRPr="00C661D0" w14:paraId="4036A777" w14:textId="77777777" w:rsidTr="008E7D56">
        <w:tc>
          <w:tcPr>
            <w:tcW w:w="2988" w:type="dxa"/>
          </w:tcPr>
          <w:p w14:paraId="6E8E1A88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</w:tcPr>
          <w:p w14:paraId="5C9CBBEE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2.43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03E2824A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3AD08C8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2.43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4D4623" w:rsidRPr="00C661D0" w14:paraId="2CD77E58" w14:textId="77777777" w:rsidTr="008E7D56">
        <w:tc>
          <w:tcPr>
            <w:tcW w:w="2988" w:type="dxa"/>
          </w:tcPr>
          <w:p w14:paraId="0BC34CA9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14:paraId="5E60AD5C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14:paraId="3DE78494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75D5F9A7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4D4623" w:rsidRPr="00C661D0" w14:paraId="4592065E" w14:textId="77777777" w:rsidTr="008E7D56">
        <w:tc>
          <w:tcPr>
            <w:tcW w:w="2988" w:type="dxa"/>
          </w:tcPr>
          <w:p w14:paraId="6216C76A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อัตราการเสียชีวิต</w:t>
            </w:r>
          </w:p>
        </w:tc>
        <w:tc>
          <w:tcPr>
            <w:tcW w:w="3150" w:type="dxa"/>
          </w:tcPr>
          <w:p w14:paraId="1EED185C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08CC35A7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1D32EBF0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D4623" w:rsidRPr="005067F3" w14:paraId="4EA03F81" w14:textId="77777777" w:rsidTr="008E7D56">
        <w:tc>
          <w:tcPr>
            <w:tcW w:w="2988" w:type="dxa"/>
          </w:tcPr>
          <w:p w14:paraId="0E0B1620" w14:textId="77777777" w:rsidR="004D4623" w:rsidRPr="00C661D0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อัตราการทุพพลภาพ</w:t>
            </w:r>
          </w:p>
        </w:tc>
        <w:tc>
          <w:tcPr>
            <w:tcW w:w="3150" w:type="dxa"/>
          </w:tcPr>
          <w:p w14:paraId="5A5C7229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27947300" w14:textId="77777777" w:rsidR="004D4623" w:rsidRPr="00C661D0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050C9441" w14:textId="77777777"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1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C661D0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14:paraId="74B1130C" w14:textId="77777777" w:rsidR="00356B03" w:rsidRDefault="00356B03" w:rsidP="00713B32">
      <w:pPr>
        <w:rPr>
          <w:rFonts w:cs="Arial"/>
          <w:cs/>
          <w:lang w:val="th-TH"/>
        </w:rPr>
      </w:pPr>
    </w:p>
    <w:p w14:paraId="4834B5BC" w14:textId="77777777" w:rsidR="005704D7" w:rsidRPr="00F36DD0" w:rsidRDefault="005704D7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F36DD0">
        <w:rPr>
          <w:b/>
          <w:bCs/>
          <w:u w:val="none"/>
          <w:cs/>
        </w:rPr>
        <w:t xml:space="preserve">ภาษีเงินได้รอการตัดบัญชี </w:t>
      </w:r>
    </w:p>
    <w:p w14:paraId="292CC93C" w14:textId="6793B0A8" w:rsidR="000C0E90" w:rsidRPr="00824832" w:rsidRDefault="004C0A49" w:rsidP="00D761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รายได้</w:t>
      </w:r>
      <w:r w:rsidR="00661EBE">
        <w:rPr>
          <w:rFonts w:ascii="Angsana New" w:hAnsi="Angsana New"/>
          <w:sz w:val="28"/>
          <w:szCs w:val="28"/>
        </w:rPr>
        <w:t xml:space="preserve"> </w:t>
      </w:r>
      <w:r w:rsidR="00661EBE">
        <w:rPr>
          <w:rFonts w:ascii="Angsana New" w:hAnsi="Angsana New" w:hint="cs"/>
          <w:sz w:val="28"/>
          <w:szCs w:val="28"/>
          <w:cs/>
        </w:rPr>
        <w:t xml:space="preserve">(ค่าใช้จ่าย) </w:t>
      </w:r>
      <w:r w:rsidR="000125B2" w:rsidRPr="0082483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0C0E90" w:rsidRPr="00824832">
        <w:rPr>
          <w:rFonts w:ascii="Angsana New" w:hAnsi="Angsana New"/>
          <w:sz w:val="28"/>
          <w:szCs w:val="28"/>
          <w:cs/>
        </w:rPr>
        <w:t>งวดสามเดือน</w:t>
      </w:r>
      <w:r w:rsidR="001A137D" w:rsidRPr="00824832">
        <w:rPr>
          <w:rFonts w:ascii="Angsana New" w:hAnsi="Angsana New" w:hint="cs"/>
          <w:sz w:val="28"/>
          <w:szCs w:val="28"/>
          <w:cs/>
        </w:rPr>
        <w:t>และ</w:t>
      </w:r>
      <w:r w:rsidR="00DB4031" w:rsidRPr="00824832">
        <w:rPr>
          <w:rFonts w:ascii="Angsana New" w:hAnsi="Angsana New" w:hint="cs"/>
          <w:sz w:val="28"/>
          <w:szCs w:val="28"/>
          <w:cs/>
        </w:rPr>
        <w:t>เก้า</w:t>
      </w:r>
      <w:r w:rsidR="001A137D" w:rsidRPr="00824832">
        <w:rPr>
          <w:rFonts w:ascii="Angsana New" w:hAnsi="Angsana New"/>
          <w:sz w:val="28"/>
          <w:szCs w:val="28"/>
          <w:cs/>
        </w:rPr>
        <w:t>เดือน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6735A" w:rsidRPr="00824832">
        <w:rPr>
          <w:rFonts w:ascii="Angsana New" w:hAnsi="Angsana New"/>
          <w:sz w:val="28"/>
          <w:szCs w:val="28"/>
        </w:rPr>
        <w:t xml:space="preserve">30 </w:t>
      </w:r>
      <w:r w:rsidR="00DB4031" w:rsidRPr="00824832">
        <w:rPr>
          <w:rFonts w:ascii="Angsana New" w:hAnsi="Angsana New"/>
          <w:sz w:val="28"/>
          <w:szCs w:val="28"/>
          <w:cs/>
        </w:rPr>
        <w:t>กันยายน</w:t>
      </w:r>
      <w:r w:rsidR="0096735A" w:rsidRPr="00824832">
        <w:rPr>
          <w:rFonts w:ascii="Angsana New" w:hAnsi="Angsana New"/>
          <w:sz w:val="28"/>
          <w:szCs w:val="28"/>
          <w:cs/>
        </w:rPr>
        <w:t xml:space="preserve"> </w:t>
      </w:r>
      <w:r w:rsidR="0096735A" w:rsidRPr="00824832">
        <w:rPr>
          <w:rFonts w:ascii="Angsana New" w:hAnsi="Angsana New"/>
          <w:sz w:val="28"/>
          <w:szCs w:val="28"/>
        </w:rPr>
        <w:t xml:space="preserve">2562 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824832">
        <w:rPr>
          <w:rFonts w:ascii="Angsana New" w:hAnsi="Angsana New"/>
          <w:sz w:val="28"/>
          <w:szCs w:val="28"/>
        </w:rPr>
        <w:t>256</w:t>
      </w:r>
      <w:r w:rsidR="00C65C7D" w:rsidRPr="00824832">
        <w:rPr>
          <w:rFonts w:ascii="Angsana New" w:hAnsi="Angsana New"/>
          <w:sz w:val="28"/>
          <w:szCs w:val="28"/>
        </w:rPr>
        <w:t>1</w:t>
      </w:r>
      <w:r w:rsidR="000C0E90" w:rsidRPr="0082483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170"/>
      </w:tblGrid>
      <w:tr w:rsidR="00565177" w:rsidRPr="00824832" w14:paraId="41D23CF6" w14:textId="77777777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630D7C4" w14:textId="77777777" w:rsidR="00565177" w:rsidRPr="00824832" w:rsidRDefault="00565177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2534C" w14:textId="77777777" w:rsidR="00565177" w:rsidRPr="00824832" w:rsidRDefault="00565177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C5177" w:rsidRPr="00824832" w14:paraId="3D8DABC7" w14:textId="77777777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979859B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60755CB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2EEFD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E473A1F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</w:rPr>
              <w:t>เก้า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3C5177" w:rsidRPr="00824832" w14:paraId="1D740C77" w14:textId="77777777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F03B62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6FCD3C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15355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186CA3B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091812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6ED2DD3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3D5D7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22F58F1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C5177" w:rsidRPr="00824832" w14:paraId="6FA866C3" w14:textId="77777777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0EEEE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B3D6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3011D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EB6B6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1443A7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27D9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2982EF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A8CB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C5177" w:rsidRPr="00824832" w14:paraId="799759AF" w14:textId="77777777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A7B2819" w14:textId="77777777" w:rsidR="00565177" w:rsidRPr="00824832" w:rsidRDefault="00A22168" w:rsidP="00A22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E183B" w14:textId="7183B5DC" w:rsidR="00565177" w:rsidRPr="00824832" w:rsidRDefault="00926CDE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A79F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A79F6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45E69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A6DB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8BE8B1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8C92" w14:textId="0B031157" w:rsidR="00565177" w:rsidRPr="00824832" w:rsidRDefault="00FA79F6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9F6E58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ED61" w14:textId="77777777" w:rsidR="00565177" w:rsidRPr="00824832" w:rsidRDefault="001E62A4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173</w:t>
            </w:r>
          </w:p>
        </w:tc>
      </w:tr>
      <w:tr w:rsidR="003C5177" w:rsidRPr="00824832" w14:paraId="5695D926" w14:textId="77777777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E58784C" w14:textId="497AC981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4D7E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D7E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0BE0D6" w14:textId="52DC0384" w:rsidR="00565177" w:rsidRPr="00824832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</w:t>
            </w:r>
            <w:r w:rsidR="00926CDE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  <w:r w:rsidR="00926CDE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D5ACA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50EA8C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2DDAB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3EB6AC" w14:textId="5D86D823" w:rsidR="00565177" w:rsidRPr="00824832" w:rsidRDefault="00FA79F6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2BE41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7967F5" w14:textId="77777777" w:rsidR="00565177" w:rsidRPr="00824832" w:rsidRDefault="001E62A4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173</w:t>
            </w:r>
          </w:p>
        </w:tc>
      </w:tr>
    </w:tbl>
    <w:p w14:paraId="17C5D6BD" w14:textId="77777777" w:rsidR="00976D25" w:rsidRDefault="00976D25" w:rsidP="0066220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1BCBD11A" w14:textId="77777777" w:rsidR="00976D25" w:rsidRDefault="00976D25" w:rsidP="0066220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75218E03" w14:textId="77777777" w:rsidR="00976D25" w:rsidRDefault="00976D25" w:rsidP="0066220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</w:p>
    <w:p w14:paraId="4DB87B05" w14:textId="46B18714" w:rsidR="00B67966" w:rsidRPr="00824832" w:rsidRDefault="00B67966" w:rsidP="0066220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824832">
        <w:rPr>
          <w:rFonts w:ascii="Angsana New" w:hAnsi="Angsana New"/>
          <w:spacing w:val="-2"/>
          <w:sz w:val="28"/>
          <w:szCs w:val="28"/>
          <w:cs/>
        </w:rPr>
        <w:lastRenderedPageBreak/>
        <w:t>รายการกระทบยอดจำนว</w:t>
      </w:r>
      <w:r w:rsidR="00841AF8" w:rsidRPr="00824832">
        <w:rPr>
          <w:rFonts w:ascii="Angsana New" w:hAnsi="Angsana New"/>
          <w:spacing w:val="-2"/>
          <w:sz w:val="28"/>
          <w:szCs w:val="28"/>
          <w:cs/>
        </w:rPr>
        <w:t>นเงินระหว่างรายได้</w:t>
      </w:r>
      <w:r w:rsidR="00CA414E">
        <w:rPr>
          <w:rFonts w:ascii="Angsana New" w:hAnsi="Angsana New" w:hint="cs"/>
          <w:spacing w:val="-2"/>
          <w:sz w:val="28"/>
          <w:szCs w:val="28"/>
          <w:cs/>
        </w:rPr>
        <w:t xml:space="preserve"> (ค่าใช้จ่าย) </w:t>
      </w:r>
      <w:r w:rsidRPr="00824832">
        <w:rPr>
          <w:rFonts w:ascii="Angsana New" w:hAnsi="Angsana New"/>
          <w:spacing w:val="-2"/>
          <w:sz w:val="28"/>
          <w:szCs w:val="28"/>
          <w:cs/>
        </w:rPr>
        <w:t>ภาษีเงินได้กับผลคูณของขาดทุนทางบัญชีโดยใช้อัตราภาษีสำหรับงวดสามเดือน</w:t>
      </w:r>
      <w:r w:rsidR="00565177" w:rsidRPr="00824832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DB4031" w:rsidRPr="00824832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565177" w:rsidRPr="00824832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96735A" w:rsidRPr="00824832">
        <w:rPr>
          <w:rFonts w:ascii="Angsana New" w:hAnsi="Angsana New"/>
          <w:spacing w:val="-2"/>
          <w:sz w:val="28"/>
          <w:szCs w:val="28"/>
        </w:rPr>
        <w:t xml:space="preserve">30 </w:t>
      </w:r>
      <w:r w:rsidR="00DB4031" w:rsidRPr="00824832">
        <w:rPr>
          <w:rFonts w:ascii="Angsana New" w:hAnsi="Angsana New"/>
          <w:spacing w:val="-2"/>
          <w:sz w:val="28"/>
          <w:szCs w:val="28"/>
          <w:cs/>
        </w:rPr>
        <w:t>กันยายน</w:t>
      </w:r>
      <w:r w:rsidR="0096735A" w:rsidRPr="0082483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6735A" w:rsidRPr="00824832">
        <w:rPr>
          <w:rFonts w:ascii="Angsana New" w:hAnsi="Angsana New"/>
          <w:spacing w:val="-2"/>
          <w:sz w:val="28"/>
          <w:szCs w:val="28"/>
        </w:rPr>
        <w:t xml:space="preserve">2562 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824832">
        <w:rPr>
          <w:rFonts w:ascii="Angsana New" w:hAnsi="Angsana New"/>
          <w:spacing w:val="-2"/>
          <w:sz w:val="28"/>
          <w:szCs w:val="28"/>
        </w:rPr>
        <w:t>256</w:t>
      </w:r>
      <w:r w:rsidR="00C65C7D" w:rsidRPr="00824832">
        <w:rPr>
          <w:rFonts w:ascii="Angsana New" w:hAnsi="Angsana New"/>
          <w:spacing w:val="-2"/>
          <w:sz w:val="28"/>
          <w:szCs w:val="28"/>
        </w:rPr>
        <w:t>1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 มีดังนี้</w:t>
      </w:r>
    </w:p>
    <w:tbl>
      <w:tblPr>
        <w:tblW w:w="95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05"/>
        <w:gridCol w:w="990"/>
        <w:gridCol w:w="270"/>
        <w:gridCol w:w="990"/>
        <w:gridCol w:w="270"/>
        <w:gridCol w:w="990"/>
        <w:gridCol w:w="270"/>
        <w:gridCol w:w="1080"/>
      </w:tblGrid>
      <w:tr w:rsidR="00565177" w:rsidRPr="00824832" w14:paraId="53354E32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9543E17" w14:textId="77777777" w:rsidR="00565177" w:rsidRPr="00824832" w:rsidRDefault="00565177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ED8EF" w14:textId="77777777" w:rsidR="00565177" w:rsidRPr="00824832" w:rsidRDefault="00565177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A17F5" w:rsidRPr="00824832" w14:paraId="74A3BD07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F05BA4B" w14:textId="77777777" w:rsidR="00DA17F5" w:rsidRPr="00824832" w:rsidRDefault="00DA17F5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898D3" w14:textId="77777777" w:rsidR="00DA17F5" w:rsidRPr="00824832" w:rsidRDefault="00565177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Pr="00824832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BBEB9" w14:textId="77777777" w:rsidR="00DA17F5" w:rsidRPr="00824832" w:rsidRDefault="00DA17F5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CAE0" w14:textId="77777777" w:rsidR="00DA17F5" w:rsidRPr="00824832" w:rsidRDefault="00DA17F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DB4031" w:rsidRPr="00824832">
              <w:rPr>
                <w:rFonts w:asciiTheme="majorBidi" w:hAnsiTheme="majorBidi" w:hint="cs"/>
                <w:sz w:val="28"/>
                <w:szCs w:val="28"/>
                <w:cs/>
              </w:rPr>
              <w:t>เก้า</w:t>
            </w:r>
            <w:r w:rsidR="003F76D4" w:rsidRPr="00824832">
              <w:rPr>
                <w:rFonts w:asciiTheme="majorBidi" w:hAnsiTheme="majorBidi" w:hint="cs"/>
                <w:sz w:val="28"/>
                <w:szCs w:val="28"/>
                <w:cs/>
              </w:rPr>
              <w:t>เ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ดือน</w:t>
            </w:r>
            <w:r w:rsidR="00565177" w:rsidRPr="00824832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="00565177" w:rsidRPr="00824832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3C5177" w:rsidRPr="00824832" w14:paraId="499F29E8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4897A49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EFD2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A499F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715D3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D4148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6E23ED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4FA7D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EA5A83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</w:tr>
      <w:tr w:rsidR="003C5177" w:rsidRPr="00824832" w14:paraId="51400C42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A178CB5" w14:textId="77777777" w:rsidR="00565177" w:rsidRPr="00824832" w:rsidRDefault="00565177" w:rsidP="007E44B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="00FE5EF9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DFD61" w14:textId="61E46657" w:rsidR="00565177" w:rsidRPr="00824832" w:rsidRDefault="00301B80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B1EF6" w:rsidRPr="00824832">
              <w:rPr>
                <w:rFonts w:asciiTheme="majorBidi" w:hAnsiTheme="majorBidi" w:cstheme="majorBidi"/>
                <w:sz w:val="28"/>
                <w:szCs w:val="28"/>
              </w:rPr>
              <w:t>25,</w:t>
            </w:r>
            <w:r w:rsidR="00926CDE" w:rsidRPr="00824832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6E555F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CDDCFA" w14:textId="77777777" w:rsidR="00565177" w:rsidRPr="00824832" w:rsidRDefault="001E62A4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(26,405</w:t>
            </w:r>
            <w:r w:rsidR="00565177"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A336E4" w14:textId="77777777" w:rsidR="00565177" w:rsidRPr="00824832" w:rsidRDefault="00565177" w:rsidP="0056517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7D9B06" w14:textId="6922473C" w:rsidR="00565177" w:rsidRPr="00824832" w:rsidRDefault="00D81121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</w:rPr>
              <w:t>(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11</w:t>
            </w:r>
            <w:r w:rsidR="00926CDE" w:rsidRPr="00824832">
              <w:rPr>
                <w:rFonts w:asciiTheme="majorBidi" w:hAnsiTheme="majorBidi"/>
                <w:sz w:val="28"/>
                <w:szCs w:val="28"/>
              </w:rPr>
              <w:t>6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B1EF6" w:rsidRPr="00824832">
              <w:rPr>
                <w:rFonts w:asciiTheme="majorBidi" w:hAnsiTheme="majorBidi"/>
                <w:sz w:val="28"/>
                <w:szCs w:val="28"/>
              </w:rPr>
              <w:t>911</w:t>
            </w:r>
            <w:r w:rsidRPr="0082483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118FD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18534A" w14:textId="77777777" w:rsidR="00565177" w:rsidRPr="00824832" w:rsidRDefault="001E62A4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(50,390</w:t>
            </w:r>
            <w:r w:rsidR="00565177"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5177" w:rsidRPr="00824832" w14:paraId="6C68475C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12319AB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9C78DB" w14:textId="77777777" w:rsidR="00565177" w:rsidRPr="00824832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54B31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B2644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DCA96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11D1C1" w14:textId="77777777" w:rsidR="00565177" w:rsidRPr="00824832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A8BD4A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072BA78" w14:textId="77777777" w:rsidR="00565177" w:rsidRPr="00824832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638C" w:rsidRPr="00824832" w14:paraId="744FDB6D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7869658" w14:textId="77777777" w:rsidR="0048638C" w:rsidRPr="00824832" w:rsidRDefault="0048638C" w:rsidP="004863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2ACFA" w14:textId="3FCA1936" w:rsidR="0048638C" w:rsidRPr="002F10E6" w:rsidRDefault="003B1EF6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01B80" w:rsidRPr="002F10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26CDE" w:rsidRPr="002F10E6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A1CC" w14:textId="77777777" w:rsidR="0048638C" w:rsidRPr="002F10E6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60B0A" w14:textId="77777777" w:rsidR="0048638C" w:rsidRPr="002F10E6" w:rsidRDefault="001E62A4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5,281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274A5" w14:textId="77777777" w:rsidR="0048638C" w:rsidRPr="002F10E6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1BB15" w14:textId="6744A8BF" w:rsidR="0048638C" w:rsidRPr="002F10E6" w:rsidRDefault="00301B80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23,</w:t>
            </w:r>
            <w:r w:rsidR="003B1EF6"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BFA3" w14:textId="77777777" w:rsidR="0048638C" w:rsidRPr="002F10E6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B419" w14:textId="77777777" w:rsidR="0048638C" w:rsidRPr="002F10E6" w:rsidRDefault="001E62A4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10,078</w:t>
            </w:r>
          </w:p>
        </w:tc>
      </w:tr>
      <w:tr w:rsidR="00FA79F6" w:rsidRPr="00824832" w14:paraId="7A8407FE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A1D537" w14:textId="77777777" w:rsidR="00FA79F6" w:rsidRPr="00824832" w:rsidRDefault="00FA79F6" w:rsidP="00FA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797D791E" w14:textId="77777777" w:rsidR="00FA79F6" w:rsidRPr="00824832" w:rsidRDefault="00FA79F6" w:rsidP="00FA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C6171" w14:textId="37A8EEC6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10E6" w:rsidRPr="002F10E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A414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F10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31B78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1A841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0A166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CB374" w14:textId="45F7B2D3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="002F10E6"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433</w:t>
            </w: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D241D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1E23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529</w:t>
            </w:r>
          </w:p>
        </w:tc>
      </w:tr>
      <w:tr w:rsidR="00FA79F6" w:rsidRPr="00824832" w14:paraId="077EAB31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6338EF7" w14:textId="77777777" w:rsidR="00FA79F6" w:rsidRPr="00824832" w:rsidRDefault="00FA79F6" w:rsidP="00FA79F6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</w:t>
            </w: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ีที่รับรู้ในปี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5E96" w14:textId="54C81DE0" w:rsidR="00FA79F6" w:rsidRPr="002F10E6" w:rsidRDefault="00E0498C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10E6" w:rsidRPr="002F10E6">
              <w:rPr>
                <w:rFonts w:asciiTheme="majorBidi" w:hAnsiTheme="majorBidi" w:cstheme="majorBidi"/>
                <w:sz w:val="28"/>
                <w:szCs w:val="28"/>
              </w:rPr>
              <w:t>17,600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99DEB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4345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947E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68B4D" w14:textId="421D46FD" w:rsidR="00FA79F6" w:rsidRPr="002F10E6" w:rsidRDefault="002F10E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76,660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AE79C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40EF6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FA79F6" w:rsidRPr="00824832" w14:paraId="7369A5E1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217A36A4" w14:textId="77777777" w:rsidR="00FA79F6" w:rsidRPr="00824832" w:rsidRDefault="00FA79F6" w:rsidP="00FA79F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ผลขาดทุนทางภาษีที่รับรู้เป็น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</w:t>
            </w:r>
          </w:p>
          <w:p w14:paraId="688F0220" w14:textId="77777777" w:rsidR="00FA79F6" w:rsidRPr="00824832" w:rsidRDefault="00FA79F6" w:rsidP="00FA79F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16994" w14:textId="0F3B7179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3872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338B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5C4B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B2BE" w14:textId="2A6B011B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36,314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E27D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3A97A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FA79F6" w:rsidRPr="00824832" w14:paraId="3F212EBA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370D8C9E" w14:textId="77777777" w:rsidR="00FA79F6" w:rsidRPr="00824832" w:rsidRDefault="00FA79F6" w:rsidP="00FA79F6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425" w:hanging="42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สินทรัพย์ภาษีเงินได้รอการตัดบัญชีที่ไม่รับรู้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8682F" w14:textId="2FCE1095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A44D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8CD8E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(5,003)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812C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264DB" w14:textId="7A02C5C8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3E062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3B345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(22,229)</w:t>
            </w:r>
          </w:p>
        </w:tc>
      </w:tr>
      <w:tr w:rsidR="00FA79F6" w:rsidRPr="00824832" w14:paraId="19C367FF" w14:textId="77777777" w:rsidTr="004D4331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70A59D4" w14:textId="77777777" w:rsidR="00FA79F6" w:rsidRPr="00824832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25060F" w14:textId="445AC144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F10E6" w:rsidRPr="002F10E6">
              <w:rPr>
                <w:rFonts w:asciiTheme="majorBidi" w:hAnsiTheme="majorBidi" w:cstheme="majorBidi"/>
                <w:sz w:val="28"/>
                <w:szCs w:val="28"/>
              </w:rPr>
              <w:t>4,96</w:t>
            </w:r>
            <w:r w:rsidR="00CA414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F10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66AF5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1F5FF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(537)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0BEE" w14:textId="77777777" w:rsidR="00FA79F6" w:rsidRPr="002F10E6" w:rsidRDefault="00FA79F6" w:rsidP="00FA79F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19090" w14:textId="309B3B60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(2</w:t>
            </w:r>
            <w:r w:rsidR="002F10E6"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2,949)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3BBC0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6B3FA" w14:textId="77777777" w:rsidR="00FA79F6" w:rsidRPr="002F10E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F10E6">
              <w:rPr>
                <w:rFonts w:asciiTheme="majorBidi" w:eastAsia="Cordia New" w:hAnsiTheme="majorBidi" w:cstheme="majorBidi"/>
                <w:sz w:val="28"/>
                <w:szCs w:val="28"/>
              </w:rPr>
              <w:t>11,795</w:t>
            </w:r>
          </w:p>
        </w:tc>
      </w:tr>
      <w:tr w:rsidR="00FA79F6" w:rsidRPr="005067F3" w14:paraId="04187FA3" w14:textId="77777777" w:rsidTr="004D4331">
        <w:trPr>
          <w:trHeight w:val="42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</w:tcPr>
          <w:p w14:paraId="787963F2" w14:textId="0E115431" w:rsidR="00FA79F6" w:rsidRPr="00824832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="004D7E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D7EE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(ค่าใช้จ่าย) 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C3199" w14:textId="3A50800B" w:rsidR="00FA79F6" w:rsidRPr="00FA79F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9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(17,600)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07AFFE" w14:textId="77777777" w:rsidR="00FA79F6" w:rsidRPr="00FA79F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79551" w14:textId="77777777" w:rsidR="00FA79F6" w:rsidRPr="00FA79F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FA79F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28096F" w14:textId="77777777" w:rsidR="00FA79F6" w:rsidRPr="00FA79F6" w:rsidRDefault="00FA79F6" w:rsidP="00FA79F6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ECC54" w14:textId="1DBB914A" w:rsidR="00FA79F6" w:rsidRPr="00FA79F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9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F186AA" w14:textId="77777777" w:rsidR="00FA79F6" w:rsidRPr="00FA79F6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C7DA8F" w14:textId="77777777" w:rsidR="00FA79F6" w:rsidRPr="007D700A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173</w:t>
            </w:r>
          </w:p>
        </w:tc>
      </w:tr>
    </w:tbl>
    <w:p w14:paraId="3AE5420B" w14:textId="77777777" w:rsidR="005704D7" w:rsidRPr="00E4284A" w:rsidRDefault="005704D7" w:rsidP="00E122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t>รายละเอียดของ</w:t>
      </w:r>
      <w:bookmarkStart w:id="6" w:name="OLE_LINK1"/>
      <w:bookmarkStart w:id="7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6"/>
      <w:bookmarkEnd w:id="7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96735A" w:rsidRPr="0096735A">
        <w:rPr>
          <w:rFonts w:ascii="Angsana New" w:hAnsi="Angsana New"/>
          <w:sz w:val="28"/>
          <w:szCs w:val="28"/>
        </w:rPr>
        <w:t xml:space="preserve">30 </w:t>
      </w:r>
      <w:r w:rsidR="00DB4031">
        <w:rPr>
          <w:rFonts w:ascii="Angsana New" w:hAnsi="Angsana New"/>
          <w:sz w:val="28"/>
          <w:szCs w:val="28"/>
          <w:cs/>
        </w:rPr>
        <w:t>กันยายน</w:t>
      </w:r>
      <w:r w:rsidR="0096735A" w:rsidRPr="0096735A">
        <w:rPr>
          <w:rFonts w:ascii="Angsana New" w:hAnsi="Angsana New"/>
          <w:sz w:val="28"/>
          <w:szCs w:val="28"/>
          <w:cs/>
        </w:rPr>
        <w:t xml:space="preserve"> </w:t>
      </w:r>
      <w:r w:rsidR="0096735A" w:rsidRPr="0096735A">
        <w:rPr>
          <w:rFonts w:ascii="Angsana New" w:hAnsi="Angsana New"/>
          <w:sz w:val="28"/>
          <w:szCs w:val="28"/>
        </w:rPr>
        <w:t>2562</w:t>
      </w:r>
      <w:r w:rsidR="0096735A">
        <w:rPr>
          <w:rFonts w:ascii="Angsana New" w:hAnsi="Angsana New"/>
          <w:sz w:val="28"/>
          <w:szCs w:val="28"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>และ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AA3CDE" w:rsidRPr="00E4284A">
        <w:rPr>
          <w:rFonts w:ascii="Angsana New" w:hAnsi="Angsana New"/>
          <w:sz w:val="28"/>
          <w:szCs w:val="28"/>
        </w:rPr>
        <w:t>1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36"/>
        <w:gridCol w:w="1112"/>
        <w:gridCol w:w="238"/>
        <w:gridCol w:w="1206"/>
        <w:gridCol w:w="243"/>
        <w:gridCol w:w="1303"/>
      </w:tblGrid>
      <w:tr w:rsidR="00717871" w:rsidRPr="0045246C" w14:paraId="67DDF198" w14:textId="77777777" w:rsidTr="00553580">
        <w:trPr>
          <w:tblHeader/>
        </w:trPr>
        <w:tc>
          <w:tcPr>
            <w:tcW w:w="3960" w:type="dxa"/>
          </w:tcPr>
          <w:p w14:paraId="082371D2" w14:textId="77777777"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52D24640" w14:textId="77777777" w:rsidR="005704D7" w:rsidRPr="0045246C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5704D7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45246C" w14:paraId="00E7BB82" w14:textId="77777777" w:rsidTr="00662201">
        <w:trPr>
          <w:tblHeader/>
        </w:trPr>
        <w:tc>
          <w:tcPr>
            <w:tcW w:w="3960" w:type="dxa"/>
          </w:tcPr>
          <w:p w14:paraId="488A4715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D5DBEC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62F122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97DB2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8E7CF0F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7FFF5188" w14:textId="77777777" w:rsidR="005704D7" w:rsidRPr="0045246C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7871" w:rsidRPr="0045246C" w14:paraId="23B45903" w14:textId="77777777" w:rsidTr="002F10E6">
        <w:trPr>
          <w:tblHeader/>
        </w:trPr>
        <w:tc>
          <w:tcPr>
            <w:tcW w:w="3960" w:type="dxa"/>
          </w:tcPr>
          <w:p w14:paraId="55110952" w14:textId="77777777" w:rsidR="00B67966" w:rsidRPr="0045246C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9F773E" w14:textId="77777777" w:rsidR="002C49AC" w:rsidRPr="0045246C" w:rsidRDefault="002C49AC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AE4C68" w14:textId="77777777" w:rsidR="00B67966" w:rsidRPr="0045246C" w:rsidRDefault="00601659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D7188" w:rsidRPr="004524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D2512" w:rsidRPr="004524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2512" w:rsidRPr="0045246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  <w:r w:rsidR="00FA7BBF" w:rsidRPr="004524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B67966" w:rsidRPr="0045246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3CDE" w:rsidRPr="0045246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14:paraId="4AB6052D" w14:textId="77777777" w:rsidR="00B67966" w:rsidRPr="0045246C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16F8E" w14:textId="77777777" w:rsidR="002C49AC" w:rsidRPr="0045246C" w:rsidRDefault="002C49AC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</w:p>
          <w:p w14:paraId="20517D1E" w14:textId="77777777" w:rsidR="00BD2512" w:rsidRPr="0045246C" w:rsidRDefault="002C49AC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D2512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  <w:p w14:paraId="7139BC44" w14:textId="77777777" w:rsidR="00B67966" w:rsidRPr="0045246C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งว</w:t>
            </w:r>
            <w:r w:rsidR="001644A4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ด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EF86AC6" w14:textId="77777777" w:rsidR="00B67966" w:rsidRPr="0045246C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0154" w14:textId="77777777" w:rsidR="00B67966" w:rsidRPr="0045246C" w:rsidRDefault="002C49AC" w:rsidP="002C49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FA7BBF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="00FA7BBF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</w:t>
            </w:r>
            <w:r w:rsidR="00FA7BBF"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B67966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  <w:vAlign w:val="bottom"/>
          </w:tcPr>
          <w:p w14:paraId="45B0AD5C" w14:textId="77777777" w:rsidR="00B67966" w:rsidRPr="0045246C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5F784F4" w14:textId="77777777" w:rsidR="00B67966" w:rsidRPr="0045246C" w:rsidRDefault="00FD2E1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="004B170D" w:rsidRPr="004524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4031"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4B170D"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B170D" w:rsidRPr="0045246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01DA6" w:rsidRPr="0045246C" w14:paraId="128B7304" w14:textId="77777777" w:rsidTr="002F10E6">
        <w:tc>
          <w:tcPr>
            <w:tcW w:w="3960" w:type="dxa"/>
          </w:tcPr>
          <w:p w14:paraId="58C78FCC" w14:textId="77777777" w:rsidR="00A01DA6" w:rsidRPr="0045246C" w:rsidRDefault="00A01DA6" w:rsidP="00B6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7AE4586D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214D34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</w:tcPr>
          <w:p w14:paraId="099B8442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E2D8C94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476D0E0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D37E34F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41847E8" w14:textId="77777777" w:rsidR="00A01DA6" w:rsidRPr="0045246C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79F6" w:rsidRPr="0045246C" w14:paraId="42857F91" w14:textId="77777777" w:rsidTr="002F10E6">
        <w:tc>
          <w:tcPr>
            <w:tcW w:w="3960" w:type="dxa"/>
          </w:tcPr>
          <w:p w14:paraId="0AC80ADE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14:paraId="375592C8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ECDBF8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FA6B6" w14:textId="4BF092C0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54,394</w:t>
            </w:r>
          </w:p>
        </w:tc>
        <w:tc>
          <w:tcPr>
            <w:tcW w:w="238" w:type="dxa"/>
          </w:tcPr>
          <w:p w14:paraId="106B8A5B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8A790AA" w14:textId="4E5B309E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F6587CD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7863D" w14:textId="0A70BC3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54,394</w:t>
            </w:r>
          </w:p>
        </w:tc>
      </w:tr>
      <w:tr w:rsidR="00FA79F6" w:rsidRPr="0045246C" w14:paraId="59C9AA31" w14:textId="77777777" w:rsidTr="002F10E6">
        <w:tc>
          <w:tcPr>
            <w:tcW w:w="3960" w:type="dxa"/>
          </w:tcPr>
          <w:p w14:paraId="167BBA5D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</w:t>
            </w:r>
          </w:p>
          <w:p w14:paraId="23A94FB6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ที่ยังไม่ถือเป็นรายได้</w:t>
            </w:r>
          </w:p>
        </w:tc>
        <w:tc>
          <w:tcPr>
            <w:tcW w:w="1260" w:type="dxa"/>
            <w:vAlign w:val="bottom"/>
          </w:tcPr>
          <w:p w14:paraId="3163CF5C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6D8E2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B357C" w14:textId="415925F3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10,599</w:t>
            </w:r>
          </w:p>
        </w:tc>
        <w:tc>
          <w:tcPr>
            <w:tcW w:w="238" w:type="dxa"/>
            <w:vAlign w:val="bottom"/>
          </w:tcPr>
          <w:p w14:paraId="078FB8A8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2FABBA02" w14:textId="04B4A4B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6A0BA24F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EAAC2" w14:textId="57A0D72D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10,599</w:t>
            </w:r>
          </w:p>
        </w:tc>
      </w:tr>
      <w:tr w:rsidR="00FA79F6" w:rsidRPr="0045246C" w14:paraId="0A2BD77D" w14:textId="77777777" w:rsidTr="002F10E6">
        <w:tc>
          <w:tcPr>
            <w:tcW w:w="3960" w:type="dxa"/>
          </w:tcPr>
          <w:p w14:paraId="28931236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สำรองค่าสินไหมทดแทนที่เกิดขึ้นแล้ว</w:t>
            </w:r>
          </w:p>
          <w:p w14:paraId="2D2E777D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แต่ยังไม่ได้รับรายงาน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260" w:type="dxa"/>
            <w:vAlign w:val="bottom"/>
          </w:tcPr>
          <w:p w14:paraId="6AAAB007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2FF088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7224" w14:textId="5007FBA0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6,444</w:t>
            </w:r>
          </w:p>
        </w:tc>
        <w:tc>
          <w:tcPr>
            <w:tcW w:w="238" w:type="dxa"/>
            <w:vAlign w:val="bottom"/>
          </w:tcPr>
          <w:p w14:paraId="78C695A8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5685247" w14:textId="6E38523F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3E295E8F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D7C06" w14:textId="10055E0B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6,444</w:t>
            </w:r>
          </w:p>
        </w:tc>
      </w:tr>
      <w:tr w:rsidR="00FA79F6" w:rsidRPr="0045246C" w14:paraId="458BC132" w14:textId="77777777" w:rsidTr="002F10E6">
        <w:tc>
          <w:tcPr>
            <w:tcW w:w="3960" w:type="dxa"/>
          </w:tcPr>
          <w:p w14:paraId="4EF679B3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สำรองค่าใช้จ่ายในการจัดการสินไหมทดแทน</w:t>
            </w:r>
          </w:p>
          <w:p w14:paraId="60A7B712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ที่ยังไม่ได้จัดสรร </w:t>
            </w:r>
            <w:r w:rsidRPr="0045246C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260" w:type="dxa"/>
            <w:vAlign w:val="bottom"/>
          </w:tcPr>
          <w:p w14:paraId="1D270EB9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6C993C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F7E52" w14:textId="3C33D8A0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2,898</w:t>
            </w:r>
          </w:p>
        </w:tc>
        <w:tc>
          <w:tcPr>
            <w:tcW w:w="238" w:type="dxa"/>
            <w:vAlign w:val="bottom"/>
          </w:tcPr>
          <w:p w14:paraId="49DDDC71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F5EADEB" w14:textId="21649C2A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4E430C87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4700E" w14:textId="286BE343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2,898</w:t>
            </w:r>
          </w:p>
        </w:tc>
      </w:tr>
      <w:tr w:rsidR="00FA79F6" w:rsidRPr="0045246C" w14:paraId="0EC3E3EB" w14:textId="77777777" w:rsidTr="002F10E6">
        <w:tc>
          <w:tcPr>
            <w:tcW w:w="3960" w:type="dxa"/>
          </w:tcPr>
          <w:p w14:paraId="1D7F7B99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3EB56DA8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C8E09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1DE77" w14:textId="1397FE4A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3,487</w:t>
            </w:r>
          </w:p>
        </w:tc>
        <w:tc>
          <w:tcPr>
            <w:tcW w:w="238" w:type="dxa"/>
            <w:vAlign w:val="bottom"/>
          </w:tcPr>
          <w:p w14:paraId="7D6043FB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11D02B2" w14:textId="170D1A49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0FD5317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69468A" w14:textId="209927C2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3,487</w:t>
            </w:r>
          </w:p>
        </w:tc>
      </w:tr>
      <w:tr w:rsidR="00FA79F6" w:rsidRPr="0045246C" w14:paraId="151492A7" w14:textId="77777777" w:rsidTr="002F10E6">
        <w:tc>
          <w:tcPr>
            <w:tcW w:w="3960" w:type="dxa"/>
          </w:tcPr>
          <w:p w14:paraId="0C0B6DCD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800EE1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4C78ED1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EA52F" w14:textId="73B163C1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  <w:tc>
          <w:tcPr>
            <w:tcW w:w="238" w:type="dxa"/>
            <w:vAlign w:val="bottom"/>
          </w:tcPr>
          <w:p w14:paraId="2AD3AF37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5F5967B" w14:textId="57CB596F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099A9F14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56872" w14:textId="4FFB96FA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</w:tr>
      <w:tr w:rsidR="00FA79F6" w:rsidRPr="0045246C" w14:paraId="26D7D092" w14:textId="77777777" w:rsidTr="002F10E6">
        <w:tc>
          <w:tcPr>
            <w:tcW w:w="3960" w:type="dxa"/>
          </w:tcPr>
          <w:p w14:paraId="514AD976" w14:textId="77777777" w:rsidR="00FA79F6" w:rsidRPr="0045246C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55C52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A338CDA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89F2" w14:textId="66A5914F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114,136</w:t>
            </w:r>
          </w:p>
        </w:tc>
        <w:tc>
          <w:tcPr>
            <w:tcW w:w="238" w:type="dxa"/>
            <w:vAlign w:val="bottom"/>
          </w:tcPr>
          <w:p w14:paraId="374BE168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31A1C" w14:textId="22F18108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8DDA160" w14:textId="77777777" w:rsidR="00FA79F6" w:rsidRPr="00F36DD0" w:rsidRDefault="00FA79F6" w:rsidP="00FA7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84CDCB" w14:textId="7B3B4BDB" w:rsidR="00FA79F6" w:rsidRPr="00F36DD0" w:rsidRDefault="00FA79F6" w:rsidP="00FA79F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114,136</w:t>
            </w:r>
          </w:p>
        </w:tc>
      </w:tr>
    </w:tbl>
    <w:p w14:paraId="337EF892" w14:textId="61380457" w:rsidR="00E66649" w:rsidRDefault="00E66649"/>
    <w:p w14:paraId="3D0B7976" w14:textId="7C3F875E" w:rsidR="00E66649" w:rsidRDefault="00E66649"/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36"/>
        <w:gridCol w:w="1112"/>
        <w:gridCol w:w="238"/>
        <w:gridCol w:w="1206"/>
        <w:gridCol w:w="243"/>
        <w:gridCol w:w="1303"/>
      </w:tblGrid>
      <w:tr w:rsidR="00E66649" w:rsidRPr="0045246C" w14:paraId="71194EA2" w14:textId="77777777" w:rsidTr="001A2480">
        <w:trPr>
          <w:tblHeader/>
        </w:trPr>
        <w:tc>
          <w:tcPr>
            <w:tcW w:w="3960" w:type="dxa"/>
          </w:tcPr>
          <w:p w14:paraId="53423C72" w14:textId="77777777" w:rsidR="00E66649" w:rsidRPr="00CD233B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2F15C452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66649" w:rsidRPr="0045246C" w14:paraId="74A35B05" w14:textId="77777777" w:rsidTr="001A2480">
        <w:trPr>
          <w:tblHeader/>
        </w:trPr>
        <w:tc>
          <w:tcPr>
            <w:tcW w:w="3960" w:type="dxa"/>
          </w:tcPr>
          <w:p w14:paraId="72EA9CAD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89948E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214E13B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115F83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389FE95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14:paraId="7FF8535F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66649" w:rsidRPr="0045246C" w14:paraId="1A680155" w14:textId="77777777" w:rsidTr="001A2480">
        <w:trPr>
          <w:tblHeader/>
        </w:trPr>
        <w:tc>
          <w:tcPr>
            <w:tcW w:w="3960" w:type="dxa"/>
          </w:tcPr>
          <w:p w14:paraId="39E7C43B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5FD731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CF1869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36" w:type="dxa"/>
            <w:vAlign w:val="bottom"/>
          </w:tcPr>
          <w:p w14:paraId="01E87B65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27FEC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</w:p>
          <w:p w14:paraId="7C825D58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  <w:p w14:paraId="3043FD4B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B58F7B2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2C26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43" w:type="dxa"/>
            <w:vAlign w:val="bottom"/>
          </w:tcPr>
          <w:p w14:paraId="63618864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FBA5552" w14:textId="77777777" w:rsidR="00E66649" w:rsidRPr="0045246C" w:rsidRDefault="00E66649" w:rsidP="001A2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246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Pr="0045246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45246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E66649" w:rsidRPr="0045246C" w14:paraId="236E50A8" w14:textId="77777777" w:rsidTr="001A2480">
        <w:tc>
          <w:tcPr>
            <w:tcW w:w="3960" w:type="dxa"/>
          </w:tcPr>
          <w:p w14:paraId="2307EBDA" w14:textId="3148868A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45246C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1EFD919" w14:textId="77777777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6851D2" w14:textId="77777777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6217D8E7" w14:textId="77777777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bottom"/>
          </w:tcPr>
          <w:p w14:paraId="47E9112D" w14:textId="77777777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44BD78" w14:textId="77777777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0F25816F" w14:textId="77777777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CE334D3" w14:textId="77777777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6649" w:rsidRPr="0045246C" w14:paraId="462E1B16" w14:textId="77777777" w:rsidTr="001A2480">
        <w:tc>
          <w:tcPr>
            <w:tcW w:w="3960" w:type="dxa"/>
          </w:tcPr>
          <w:p w14:paraId="5A18F3E1" w14:textId="465E184D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260" w:type="dxa"/>
          </w:tcPr>
          <w:p w14:paraId="0A50D715" w14:textId="22D71658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A57FA06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9743" w14:textId="3080F5AD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2FAD26F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4B67D825" w14:textId="5E5DC12B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(4,402)</w:t>
            </w:r>
          </w:p>
        </w:tc>
        <w:tc>
          <w:tcPr>
            <w:tcW w:w="243" w:type="dxa"/>
          </w:tcPr>
          <w:p w14:paraId="69DBEBE4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6B9C" w14:textId="4DC867DC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(4,402)</w:t>
            </w:r>
          </w:p>
        </w:tc>
      </w:tr>
      <w:tr w:rsidR="00E66649" w:rsidRPr="0045246C" w14:paraId="03DCFCC5" w14:textId="77777777" w:rsidTr="001A2480">
        <w:tc>
          <w:tcPr>
            <w:tcW w:w="3960" w:type="dxa"/>
          </w:tcPr>
          <w:p w14:paraId="48088AAB" w14:textId="1C454993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60" w:type="dxa"/>
          </w:tcPr>
          <w:p w14:paraId="0ABC9AFD" w14:textId="29246066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(19,013)</w:t>
            </w:r>
          </w:p>
        </w:tc>
        <w:tc>
          <w:tcPr>
            <w:tcW w:w="236" w:type="dxa"/>
            <w:vAlign w:val="bottom"/>
          </w:tcPr>
          <w:p w14:paraId="00929FB9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63E72" w14:textId="7392F448" w:rsidR="00E66649" w:rsidRPr="00F36DD0" w:rsidRDefault="00E66649" w:rsidP="00E6664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238" w:type="dxa"/>
          </w:tcPr>
          <w:p w14:paraId="4E9664C5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AA4B83C" w14:textId="67B25614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(1,675)</w:t>
            </w:r>
          </w:p>
        </w:tc>
        <w:tc>
          <w:tcPr>
            <w:tcW w:w="243" w:type="dxa"/>
          </w:tcPr>
          <w:p w14:paraId="1C3CD614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ED6F8A" w14:textId="3F9D3B12" w:rsidR="00E66649" w:rsidRPr="00F36DD0" w:rsidRDefault="00E66649" w:rsidP="00E6664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(20,495)</w:t>
            </w:r>
          </w:p>
        </w:tc>
      </w:tr>
      <w:tr w:rsidR="00E66649" w:rsidRPr="0045246C" w14:paraId="42AF4CD0" w14:textId="77777777" w:rsidTr="001A2480">
        <w:tc>
          <w:tcPr>
            <w:tcW w:w="3960" w:type="dxa"/>
          </w:tcPr>
          <w:p w14:paraId="4FD9B9CD" w14:textId="0DEFFA68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B9DC10" w14:textId="4A662B9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1,355</w:t>
            </w:r>
          </w:p>
        </w:tc>
        <w:tc>
          <w:tcPr>
            <w:tcW w:w="236" w:type="dxa"/>
          </w:tcPr>
          <w:p w14:paraId="6B3C55E9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8AE7B" w14:textId="4CA32874" w:rsidR="00E66649" w:rsidRPr="00F36DD0" w:rsidRDefault="00E66649" w:rsidP="00E6664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(1,355)</w:t>
            </w:r>
          </w:p>
        </w:tc>
        <w:tc>
          <w:tcPr>
            <w:tcW w:w="238" w:type="dxa"/>
          </w:tcPr>
          <w:p w14:paraId="3C0A4846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18389FB" w14:textId="2A53D9DC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E51593E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9917D" w14:textId="6DD9A017" w:rsidR="00E66649" w:rsidRPr="00F36DD0" w:rsidRDefault="00E66649" w:rsidP="00E6664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66649" w:rsidRPr="0045246C" w14:paraId="24DE673C" w14:textId="77777777" w:rsidTr="001A2480">
        <w:tc>
          <w:tcPr>
            <w:tcW w:w="3960" w:type="dxa"/>
          </w:tcPr>
          <w:p w14:paraId="5A22B0B0" w14:textId="29D8A2C9" w:rsidR="00E66649" w:rsidRPr="0045246C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5246C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E123B4" w14:textId="76E9D33B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(17,658)</w:t>
            </w:r>
          </w:p>
        </w:tc>
        <w:tc>
          <w:tcPr>
            <w:tcW w:w="236" w:type="dxa"/>
          </w:tcPr>
          <w:p w14:paraId="7B23B370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A7C40E" w14:textId="035972F3" w:rsidR="00E66649" w:rsidRPr="00F36DD0" w:rsidRDefault="00E66649" w:rsidP="00E6664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(1,162)</w:t>
            </w:r>
          </w:p>
        </w:tc>
        <w:tc>
          <w:tcPr>
            <w:tcW w:w="238" w:type="dxa"/>
          </w:tcPr>
          <w:p w14:paraId="76190401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8BBA009" w14:textId="7F7F0F1B" w:rsidR="00E66649" w:rsidRPr="00F36DD0" w:rsidRDefault="00E66649" w:rsidP="00AC5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(6,0</w:t>
            </w:r>
            <w:r w:rsidR="00AC5C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F36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243" w:type="dxa"/>
          </w:tcPr>
          <w:p w14:paraId="10F754E9" w14:textId="77777777" w:rsidR="00E66649" w:rsidRPr="00F36DD0" w:rsidRDefault="00E66649" w:rsidP="00E66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127BD" w14:textId="014EAAC9" w:rsidR="00E66649" w:rsidRPr="00F36DD0" w:rsidRDefault="00E66649" w:rsidP="00E6664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F36D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(24,897)</w:t>
            </w:r>
          </w:p>
        </w:tc>
      </w:tr>
    </w:tbl>
    <w:p w14:paraId="2C3929BF" w14:textId="6A30B2F5" w:rsidR="00E66649" w:rsidRDefault="00E66649"/>
    <w:p w14:paraId="4E8B75E0" w14:textId="77777777" w:rsidR="0029154B" w:rsidRPr="0045246C" w:rsidRDefault="0029154B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t>หนี้สินอื่น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710"/>
        <w:gridCol w:w="270"/>
        <w:gridCol w:w="1620"/>
      </w:tblGrid>
      <w:tr w:rsidR="00717871" w:rsidRPr="00DC3DDD" w14:paraId="32DF6C48" w14:textId="77777777" w:rsidTr="00553580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735F26F" w14:textId="77777777" w:rsidR="0029154B" w:rsidRPr="00DC3DDD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</w:tcPr>
          <w:p w14:paraId="4BA277EC" w14:textId="77777777" w:rsidR="0029154B" w:rsidRPr="00DC3DDD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DC3DDD" w14:paraId="7FB906F3" w14:textId="77777777" w:rsidTr="00553580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049CDF0" w14:textId="77777777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6A6E4A79" w14:textId="77777777" w:rsidR="00B67966" w:rsidRPr="00DC3DDD" w:rsidRDefault="008B331B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B67966" w:rsidRPr="00DC3DD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4031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B67966"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67966" w:rsidRPr="00DC3D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DC3DD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2BFF71" w14:textId="77777777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46F352B7" w14:textId="77777777" w:rsidR="00B67966" w:rsidRPr="00DC3DDD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DC3DD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DC3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3CF3" w:rsidRPr="00DC3DDD" w14:paraId="050C57B6" w14:textId="77777777" w:rsidTr="00613D3D">
        <w:trPr>
          <w:trHeight w:val="396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784C9BA0" w14:textId="77777777" w:rsidR="00A63CF3" w:rsidRPr="00DC3DDD" w:rsidRDefault="00A63CF3" w:rsidP="00A6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3300" w14:textId="1B47FAED" w:rsidR="00A63CF3" w:rsidRPr="00DC3DDD" w:rsidRDefault="009D6BAB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E053CE" w14:textId="77777777" w:rsidR="00A63CF3" w:rsidRPr="00DC3DDD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FBC047" w14:textId="77777777" w:rsidR="00A63CF3" w:rsidRPr="00DC3DDD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9,463</w:t>
            </w:r>
          </w:p>
        </w:tc>
      </w:tr>
      <w:tr w:rsidR="00110DFA" w:rsidRPr="00DC3DDD" w14:paraId="7EB3C6CA" w14:textId="77777777" w:rsidTr="00553580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458D9498" w14:textId="77777777" w:rsidR="00110DFA" w:rsidRPr="00DC3DDD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8A5CE4" w14:textId="787FD430" w:rsidR="00110DFA" w:rsidRPr="00DC3DDD" w:rsidRDefault="004F405E" w:rsidP="00DC3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A7038" w14:textId="77777777" w:rsidR="00110DFA" w:rsidRPr="00DC3DDD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4FE291" w14:textId="77777777" w:rsidR="00110DFA" w:rsidRPr="00DC3DDD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6,894</w:t>
            </w:r>
          </w:p>
        </w:tc>
      </w:tr>
      <w:tr w:rsidR="00110DFA" w:rsidRPr="00DC3DDD" w14:paraId="679AC34C" w14:textId="77777777" w:rsidTr="00553580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51DE25B9" w14:textId="77777777" w:rsidR="00110DFA" w:rsidRPr="00DC3DDD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F72A09" w:rsidRPr="00DC3DD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C3DDD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525A0B3D" w14:textId="62EBE162" w:rsidR="00110DFA" w:rsidRPr="00DC3DDD" w:rsidRDefault="00DC3DDD" w:rsidP="009E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26,036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E059D" w14:textId="77777777" w:rsidR="00110DFA" w:rsidRPr="00DC3DDD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0EDA4BCD" w14:textId="77777777" w:rsidR="00110DFA" w:rsidRPr="00DC3DDD" w:rsidRDefault="00A12E8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sz w:val="28"/>
                <w:szCs w:val="28"/>
              </w:rPr>
              <w:t>35,588</w:t>
            </w:r>
          </w:p>
        </w:tc>
      </w:tr>
      <w:tr w:rsidR="00110DFA" w:rsidRPr="005067F3" w14:paraId="2B139C90" w14:textId="77777777" w:rsidTr="00553580">
        <w:trPr>
          <w:trHeight w:val="431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14:paraId="374333EB" w14:textId="77777777" w:rsidR="00110DFA" w:rsidRPr="00DC3DDD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282B9B22" w14:textId="160AA421" w:rsidR="00110DFA" w:rsidRPr="00DC3DDD" w:rsidRDefault="004F405E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3C3F" w14:textId="77777777" w:rsidR="00110DFA" w:rsidRPr="00DC3DDD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</w:tcPr>
          <w:p w14:paraId="7A730F01" w14:textId="77777777" w:rsidR="00110DFA" w:rsidRPr="00713B32" w:rsidRDefault="00A12E8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D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51,945</w:t>
            </w:r>
          </w:p>
        </w:tc>
      </w:tr>
    </w:tbl>
    <w:p w14:paraId="2B70E7DF" w14:textId="77777777" w:rsidR="00183132" w:rsidRPr="00824832" w:rsidRDefault="00183132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ทุนเรือนหุ้น</w:t>
      </w:r>
    </w:p>
    <w:p w14:paraId="257C207E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5F74A62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AED4574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B8E414B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6B9F08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2AC0C602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078F4DF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B56E70D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4FEAC7F8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D0664CF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95652BB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7FB0C1BF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3B05B94B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65A2444A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1D22C71E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A3D8384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4EB52F2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2D9C848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7E55F1B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057E4656" w14:textId="77777777" w:rsidR="000403BD" w:rsidRPr="00824832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14:paraId="585CF535" w14:textId="6E755412" w:rsidR="008A08B5" w:rsidRDefault="008A08B5" w:rsidP="00CA414E">
      <w:pPr>
        <w:pStyle w:val="ListParagraph"/>
        <w:widowControl w:val="0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hanging="270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ที่ประชุม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วิ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สามัญผู้ถือหุ้นครั้งที่ </w:t>
      </w:r>
      <w:r w:rsidR="002E66B3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1/2560</w:t>
      </w:r>
      <w:r w:rsidR="00BD7170"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 เมื่อวันที่ </w:t>
      </w:r>
      <w:r w:rsidR="002E66B3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28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ธันวาคม</w:t>
      </w:r>
      <w:r w:rsidR="00706E50"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2E66B3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2560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ได้มีมติอนุมัติ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การลดทุนจดทะเบียนโดยการตัดหุ้นสามัญ</w:t>
      </w:r>
      <w:r w:rsidRPr="00824832">
        <w:rPr>
          <w:rFonts w:ascii="Angsana New" w:hAnsi="Angsana New" w:hint="cs"/>
          <w:sz w:val="28"/>
          <w:szCs w:val="28"/>
          <w:cs/>
        </w:rPr>
        <w:t>ที่ยังไม่ได้จำหน่าย รวมถึงการจัดสรรหุ้นสามัญเพิ่มทุนจำนวน</w:t>
      </w:r>
      <w:r w:rsidRPr="00824832">
        <w:rPr>
          <w:rFonts w:ascii="Angsana New" w:hAnsi="Angsana New"/>
          <w:sz w:val="28"/>
          <w:szCs w:val="28"/>
        </w:rPr>
        <w:t xml:space="preserve"> 185,000,000 </w:t>
      </w:r>
      <w:r w:rsidRPr="00824832">
        <w:rPr>
          <w:rFonts w:ascii="Angsana New" w:hAnsi="Angsana New" w:hint="cs"/>
          <w:sz w:val="28"/>
          <w:szCs w:val="28"/>
          <w:cs/>
        </w:rPr>
        <w:t>หุ้น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เพื่อเสนอขายให้แก่บุคคลใน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วงจำกัด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(Private Placement)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โดยกำหนดราคาเสนอขายหุ้นละ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0.60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824832">
        <w:rPr>
          <w:rFonts w:ascii="Angsana New" w:hAnsi="Angsana New"/>
          <w:spacing w:val="-4"/>
          <w:sz w:val="28"/>
          <w:szCs w:val="28"/>
          <w:cs/>
        </w:rPr>
        <w:t>ในเดือน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2560 </w:t>
      </w:r>
      <w:r w:rsidRPr="00824832">
        <w:rPr>
          <w:rFonts w:ascii="Angsana New" w:hAnsi="Angsana New"/>
          <w:spacing w:val="-4"/>
          <w:sz w:val="28"/>
          <w:szCs w:val="28"/>
          <w:cs/>
        </w:rPr>
        <w:t>บริษัทได้รับชำระค่า</w:t>
      </w:r>
      <w:r w:rsidRPr="00824832">
        <w:rPr>
          <w:rFonts w:ascii="Angsana New" w:hAnsi="Angsana New"/>
          <w:sz w:val="28"/>
          <w:szCs w:val="28"/>
          <w:cs/>
        </w:rPr>
        <w:t xml:space="preserve">หุ้นจำนวนเงิน </w:t>
      </w:r>
      <w:r w:rsidRPr="00824832">
        <w:rPr>
          <w:rFonts w:ascii="Angsana New" w:hAnsi="Angsana New"/>
          <w:sz w:val="28"/>
          <w:szCs w:val="28"/>
        </w:rPr>
        <w:t xml:space="preserve">80,500,000 </w:t>
      </w:r>
      <w:r w:rsidRPr="00824832">
        <w:rPr>
          <w:rFonts w:ascii="Angsana New" w:hAnsi="Angsana New"/>
          <w:sz w:val="28"/>
          <w:szCs w:val="28"/>
          <w:cs/>
        </w:rPr>
        <w:t xml:space="preserve">บาท จากการจัดสรรหุ้นสามัญเพิ่มทุนดังกล่าวจำนวน </w:t>
      </w:r>
      <w:r w:rsidRPr="00824832">
        <w:rPr>
          <w:rFonts w:ascii="Angsana New" w:hAnsi="Angsana New"/>
          <w:sz w:val="28"/>
          <w:szCs w:val="28"/>
        </w:rPr>
        <w:t xml:space="preserve">134,166,666 </w:t>
      </w:r>
      <w:r w:rsidRPr="00824832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824832">
        <w:rPr>
          <w:rFonts w:ascii="Angsana New" w:hAnsi="Angsana New"/>
          <w:sz w:val="28"/>
          <w:szCs w:val="28"/>
        </w:rPr>
        <w:t xml:space="preserve">1 </w:t>
      </w:r>
      <w:r w:rsidRPr="00824832">
        <w:rPr>
          <w:rFonts w:ascii="Angsana New" w:hAnsi="Angsana New"/>
          <w:sz w:val="28"/>
          <w:szCs w:val="28"/>
          <w:cs/>
        </w:rPr>
        <w:t xml:space="preserve">บาท ในราคาขายหุ้นละ </w:t>
      </w:r>
      <w:r w:rsidRPr="00824832">
        <w:rPr>
          <w:rFonts w:ascii="Angsana New" w:hAnsi="Angsana New"/>
          <w:sz w:val="28"/>
          <w:szCs w:val="28"/>
        </w:rPr>
        <w:t xml:space="preserve">0.60 </w:t>
      </w:r>
      <w:r w:rsidRPr="00824832">
        <w:rPr>
          <w:rFonts w:ascii="Angsana New" w:hAnsi="Angsana New"/>
          <w:sz w:val="28"/>
          <w:szCs w:val="28"/>
          <w:cs/>
        </w:rPr>
        <w:t xml:space="preserve">บาท 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ทำให้ทุนที่ชำระแล้วของบริษัทเพิ่มขึ้นจากจำนวนเงิน </w:t>
      </w:r>
      <w:r w:rsidRPr="00824832">
        <w:rPr>
          <w:rFonts w:ascii="Angsana New" w:hAnsi="Angsana New"/>
          <w:spacing w:val="-2"/>
          <w:sz w:val="28"/>
          <w:szCs w:val="28"/>
        </w:rPr>
        <w:t xml:space="preserve">918,065,901 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บาท (แบ่งเป็นหุ้นสามัญจำนวน </w:t>
      </w:r>
      <w:r w:rsidRPr="00824832">
        <w:rPr>
          <w:rFonts w:ascii="Angsana New" w:hAnsi="Angsana New"/>
          <w:spacing w:val="-2"/>
          <w:sz w:val="28"/>
          <w:szCs w:val="28"/>
        </w:rPr>
        <w:t xml:space="preserve">918,065,901 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หุ้น </w:t>
      </w:r>
      <w:r w:rsidRPr="00E47B91">
        <w:rPr>
          <w:rFonts w:ascii="Angsana New" w:hAnsi="Angsana New"/>
          <w:spacing w:val="-6"/>
          <w:sz w:val="28"/>
          <w:szCs w:val="28"/>
          <w:cs/>
        </w:rPr>
        <w:t xml:space="preserve">มูลค่าหุ้นละ </w:t>
      </w:r>
      <w:r w:rsidRPr="00E47B91">
        <w:rPr>
          <w:rFonts w:ascii="Angsana New" w:hAnsi="Angsana New"/>
          <w:spacing w:val="-6"/>
          <w:sz w:val="28"/>
          <w:szCs w:val="28"/>
        </w:rPr>
        <w:t xml:space="preserve">1 </w:t>
      </w:r>
      <w:r w:rsidRPr="00E47B91">
        <w:rPr>
          <w:rFonts w:ascii="Angsana New" w:hAnsi="Angsana New"/>
          <w:spacing w:val="-6"/>
          <w:sz w:val="28"/>
          <w:szCs w:val="28"/>
          <w:cs/>
        </w:rPr>
        <w:t xml:space="preserve">บาท) เป็นจำนวนเงิน </w:t>
      </w:r>
      <w:r w:rsidRPr="00E47B91">
        <w:rPr>
          <w:rFonts w:ascii="Angsana New" w:hAnsi="Angsana New"/>
          <w:spacing w:val="-6"/>
          <w:sz w:val="28"/>
          <w:szCs w:val="28"/>
        </w:rPr>
        <w:t xml:space="preserve">1,052,232,567 </w:t>
      </w:r>
      <w:r w:rsidRPr="00E47B91">
        <w:rPr>
          <w:rFonts w:ascii="Angsana New" w:hAnsi="Angsana New"/>
          <w:spacing w:val="-6"/>
          <w:sz w:val="28"/>
          <w:szCs w:val="28"/>
          <w:cs/>
        </w:rPr>
        <w:t xml:space="preserve">บาท (แบ่งเป็นหุ้นสามัญจำนวน </w:t>
      </w:r>
      <w:r w:rsidRPr="00E47B91">
        <w:rPr>
          <w:rFonts w:ascii="Angsana New" w:hAnsi="Angsana New"/>
          <w:spacing w:val="-6"/>
          <w:sz w:val="28"/>
          <w:szCs w:val="28"/>
        </w:rPr>
        <w:t xml:space="preserve">1,052,232,567 </w:t>
      </w:r>
      <w:r w:rsidRPr="00E47B91">
        <w:rPr>
          <w:rFonts w:ascii="Angsana New" w:hAnsi="Angsana New"/>
          <w:spacing w:val="-6"/>
          <w:sz w:val="28"/>
          <w:szCs w:val="28"/>
          <w:cs/>
        </w:rPr>
        <w:t xml:space="preserve">หุ้น มูลค่าหุ้นละ </w:t>
      </w:r>
      <w:r w:rsidRPr="00E47B91">
        <w:rPr>
          <w:rFonts w:ascii="Angsana New" w:hAnsi="Angsana New"/>
          <w:spacing w:val="-6"/>
          <w:sz w:val="28"/>
          <w:szCs w:val="28"/>
        </w:rPr>
        <w:t xml:space="preserve">1 </w:t>
      </w:r>
      <w:r w:rsidRPr="00E47B91">
        <w:rPr>
          <w:rFonts w:ascii="Angsana New" w:hAnsi="Angsana New"/>
          <w:spacing w:val="-6"/>
          <w:sz w:val="28"/>
          <w:szCs w:val="28"/>
          <w:cs/>
        </w:rPr>
        <w:t>บาท)</w:t>
      </w:r>
      <w:r w:rsidRPr="00824832">
        <w:rPr>
          <w:rFonts w:ascii="Angsana New" w:hAnsi="Angsana New"/>
          <w:sz w:val="28"/>
          <w:szCs w:val="28"/>
          <w:cs/>
        </w:rPr>
        <w:t xml:space="preserve"> ซึ่งได้จดทะเบียนกับกระทรวงพาณิชย์แล้วเมื่อวันที่</w:t>
      </w:r>
      <w:r w:rsidRPr="00824832">
        <w:rPr>
          <w:rFonts w:ascii="Angsana New" w:hAnsi="Angsana New"/>
          <w:sz w:val="28"/>
          <w:szCs w:val="28"/>
        </w:rPr>
        <w:t xml:space="preserve"> 29 </w:t>
      </w:r>
      <w:r w:rsidRPr="00824832">
        <w:rPr>
          <w:rFonts w:ascii="Angsana New" w:hAnsi="Angsana New" w:hint="cs"/>
          <w:sz w:val="28"/>
          <w:szCs w:val="28"/>
          <w:cs/>
        </w:rPr>
        <w:t>ธันวา</w:t>
      </w:r>
      <w:r w:rsidRPr="00824832">
        <w:rPr>
          <w:rFonts w:ascii="Angsana New" w:hAnsi="Angsana New"/>
          <w:sz w:val="28"/>
          <w:szCs w:val="28"/>
          <w:cs/>
        </w:rPr>
        <w:t xml:space="preserve">คม </w:t>
      </w:r>
      <w:r w:rsidRPr="00824832">
        <w:rPr>
          <w:rFonts w:ascii="Angsana New" w:hAnsi="Angsana New"/>
          <w:sz w:val="28"/>
          <w:szCs w:val="28"/>
        </w:rPr>
        <w:t>2560</w:t>
      </w:r>
      <w:r w:rsidRPr="00824832">
        <w:rPr>
          <w:rFonts w:ascii="Angsana New" w:hAnsi="Angsana New" w:hint="cs"/>
          <w:sz w:val="28"/>
          <w:szCs w:val="28"/>
          <w:cs/>
        </w:rPr>
        <w:t xml:space="preserve"> ต่อมา</w:t>
      </w:r>
      <w:r w:rsidRPr="00824832">
        <w:rPr>
          <w:rFonts w:ascii="Angsana New" w:hAnsi="Angsana New"/>
          <w:sz w:val="28"/>
          <w:szCs w:val="28"/>
          <w:cs/>
        </w:rPr>
        <w:t>ในเดือน</w:t>
      </w:r>
      <w:r w:rsidRPr="00824832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824832">
        <w:rPr>
          <w:rFonts w:ascii="Angsana New" w:hAnsi="Angsana New"/>
          <w:sz w:val="28"/>
          <w:szCs w:val="28"/>
        </w:rPr>
        <w:t xml:space="preserve">2561 </w:t>
      </w:r>
      <w:r w:rsidRPr="00824832">
        <w:rPr>
          <w:rFonts w:ascii="Angsana New" w:hAnsi="Angsana New" w:hint="cs"/>
          <w:sz w:val="28"/>
          <w:szCs w:val="28"/>
          <w:cs/>
        </w:rPr>
        <w:t>และมีนาคม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</w:rPr>
        <w:t xml:space="preserve">2561 </w:t>
      </w: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pacing w:val="-4"/>
          <w:sz w:val="28"/>
          <w:szCs w:val="28"/>
          <w:cs/>
        </w:rPr>
        <w:t>ได้รับชำระค่าหุ้นจำนวนเงิน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17,700,000 </w:t>
      </w:r>
      <w:r w:rsidRPr="00824832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จากการจัดสรรหุ้นสามัญเพิ่มทุนดังกล่าวจำนวน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29,500,000 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หุ้น มูลค่าหุ้นละ </w:t>
      </w:r>
      <w:r w:rsidRPr="00824832">
        <w:rPr>
          <w:rFonts w:ascii="Angsana New" w:hAnsi="Angsana New"/>
          <w:spacing w:val="-4"/>
          <w:sz w:val="28"/>
          <w:szCs w:val="28"/>
        </w:rPr>
        <w:t>1</w:t>
      </w:r>
      <w:r w:rsidRPr="00824832">
        <w:rPr>
          <w:rFonts w:ascii="Angsana New" w:hAnsi="Angsana New"/>
          <w:spacing w:val="-8"/>
          <w:sz w:val="28"/>
          <w:szCs w:val="28"/>
        </w:rPr>
        <w:t xml:space="preserve"> </w:t>
      </w:r>
      <w:r w:rsidRPr="00824832">
        <w:rPr>
          <w:rFonts w:ascii="Angsana New" w:hAnsi="Angsana New"/>
          <w:spacing w:val="-8"/>
          <w:sz w:val="28"/>
          <w:szCs w:val="28"/>
          <w:cs/>
        </w:rPr>
        <w:t>บาท</w:t>
      </w:r>
      <w:r w:rsidRPr="00824832">
        <w:rPr>
          <w:rFonts w:ascii="Angsana New" w:hAnsi="Angsana New"/>
          <w:spacing w:val="-8"/>
          <w:sz w:val="28"/>
          <w:szCs w:val="28"/>
        </w:rPr>
        <w:t xml:space="preserve"> </w:t>
      </w:r>
      <w:r w:rsidRPr="00824832">
        <w:rPr>
          <w:rFonts w:ascii="Angsana New" w:hAnsi="Angsana New"/>
          <w:spacing w:val="-8"/>
          <w:sz w:val="28"/>
          <w:szCs w:val="28"/>
          <w:cs/>
        </w:rPr>
        <w:t>ในราคาขายหุ้น</w:t>
      </w:r>
      <w:r w:rsidRPr="00824832">
        <w:rPr>
          <w:rFonts w:ascii="Angsana New" w:hAnsi="Angsana New"/>
          <w:sz w:val="28"/>
          <w:szCs w:val="28"/>
          <w:cs/>
        </w:rPr>
        <w:t xml:space="preserve">ละ </w:t>
      </w:r>
      <w:r w:rsidRPr="00824832">
        <w:rPr>
          <w:rFonts w:ascii="Angsana New" w:hAnsi="Angsana New"/>
          <w:sz w:val="28"/>
          <w:szCs w:val="28"/>
        </w:rPr>
        <w:t xml:space="preserve">0.60 </w:t>
      </w:r>
      <w:r w:rsidRPr="00824832">
        <w:rPr>
          <w:rFonts w:ascii="Angsana New" w:hAnsi="Angsana New"/>
          <w:sz w:val="28"/>
          <w:szCs w:val="28"/>
          <w:cs/>
        </w:rPr>
        <w:t xml:space="preserve">บาท ทำให้ทุนที่ชำระแล้วของบริษัทเพิ่มขึ้นจากจำนวนเงิน </w:t>
      </w:r>
      <w:r w:rsidRPr="00824832">
        <w:rPr>
          <w:rFonts w:ascii="Angsana New" w:hAnsi="Angsana New"/>
          <w:sz w:val="28"/>
          <w:szCs w:val="28"/>
        </w:rPr>
        <w:t xml:space="preserve">1,052,232,567 </w:t>
      </w:r>
      <w:r w:rsidRPr="00824832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824832">
        <w:rPr>
          <w:rFonts w:ascii="Angsana New" w:hAnsi="Angsana New"/>
          <w:sz w:val="28"/>
          <w:szCs w:val="28"/>
        </w:rPr>
        <w:t xml:space="preserve">1,052,232,567 </w:t>
      </w:r>
      <w:r w:rsidRPr="00824832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824832">
        <w:rPr>
          <w:rFonts w:ascii="Angsana New" w:hAnsi="Angsana New"/>
          <w:sz w:val="28"/>
          <w:szCs w:val="28"/>
        </w:rPr>
        <w:t xml:space="preserve">1 </w:t>
      </w:r>
      <w:r w:rsidRPr="00824832">
        <w:rPr>
          <w:rFonts w:ascii="Angsana New" w:hAnsi="Angsana New"/>
          <w:sz w:val="28"/>
          <w:szCs w:val="28"/>
          <w:cs/>
        </w:rPr>
        <w:t xml:space="preserve">บาท) เป็นจำนวนเงิน </w:t>
      </w:r>
      <w:r w:rsidRPr="00824832">
        <w:rPr>
          <w:rFonts w:ascii="Angsana New" w:hAnsi="Angsana New"/>
          <w:sz w:val="28"/>
          <w:szCs w:val="28"/>
        </w:rPr>
        <w:t xml:space="preserve">1,081,732,567 </w:t>
      </w:r>
      <w:r w:rsidRPr="00824832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824832">
        <w:rPr>
          <w:rFonts w:ascii="Angsana New" w:hAnsi="Angsana New"/>
          <w:sz w:val="28"/>
          <w:szCs w:val="28"/>
        </w:rPr>
        <w:t xml:space="preserve">1,081,732,567 </w:t>
      </w:r>
      <w:r w:rsidRPr="00824832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824832">
        <w:rPr>
          <w:rFonts w:ascii="Angsana New" w:hAnsi="Angsana New"/>
          <w:sz w:val="28"/>
          <w:szCs w:val="28"/>
        </w:rPr>
        <w:t xml:space="preserve">1 </w:t>
      </w:r>
      <w:r w:rsidRPr="00824832">
        <w:rPr>
          <w:rFonts w:ascii="Angsana New" w:hAnsi="Angsana New"/>
          <w:sz w:val="28"/>
          <w:szCs w:val="28"/>
          <w:cs/>
        </w:rPr>
        <w:t>บาท)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ซึ่งได้จดทะเบียนกับกระทรวงพาณิชย์แล้วเมื่อวันที่</w:t>
      </w:r>
      <w:r w:rsidRPr="00824832">
        <w:rPr>
          <w:rFonts w:ascii="Angsana New" w:hAnsi="Angsana New"/>
          <w:sz w:val="28"/>
          <w:szCs w:val="28"/>
        </w:rPr>
        <w:t xml:space="preserve"> 27 </w:t>
      </w:r>
      <w:r w:rsidRPr="00824832">
        <w:rPr>
          <w:rFonts w:ascii="Angsana New" w:hAnsi="Angsana New" w:hint="cs"/>
          <w:sz w:val="28"/>
          <w:szCs w:val="28"/>
          <w:cs/>
        </w:rPr>
        <w:t>เมษายน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</w:rPr>
        <w:t>2561</w:t>
      </w:r>
    </w:p>
    <w:p w14:paraId="19CE9B84" w14:textId="77777777" w:rsidR="00976D25" w:rsidRDefault="00976D25" w:rsidP="00976D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41887044" w14:textId="77777777" w:rsidR="00976D25" w:rsidRDefault="00976D25" w:rsidP="00976D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2A47BFDD" w14:textId="77777777" w:rsidR="00976D25" w:rsidRPr="00976D25" w:rsidRDefault="00976D25" w:rsidP="00976D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0137D34A" w14:textId="790DA21E" w:rsidR="008A08B5" w:rsidRPr="00824832" w:rsidRDefault="008A08B5" w:rsidP="00B34823">
      <w:pPr>
        <w:pStyle w:val="ListParagraph"/>
        <w:widowControl w:val="0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eastAsia="Angsana New" w:hAnsi="Angsana New"/>
          <w:sz w:val="28"/>
          <w:szCs w:val="28"/>
          <w:cs/>
          <w:lang w:val="th-TH"/>
        </w:rPr>
      </w:pP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lastRenderedPageBreak/>
        <w:t>ในเดือนกรก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ฎ</w:t>
      </w:r>
      <w:r w:rsidR="009A7A54" w:rsidRPr="00824832">
        <w:rPr>
          <w:rFonts w:ascii="Angsana New" w:eastAsia="Angsana New" w:hAnsi="Angsana New"/>
          <w:sz w:val="28"/>
          <w:szCs w:val="28"/>
          <w:cs/>
          <w:lang w:val="th-TH"/>
        </w:rPr>
        <w:t>าคม</w:t>
      </w:r>
      <w:r w:rsidR="009A7A54" w:rsidRPr="00824832">
        <w:rPr>
          <w:rFonts w:ascii="Angsana New" w:eastAsia="Angsana New" w:hAnsi="Angsana New"/>
          <w:sz w:val="28"/>
          <w:szCs w:val="28"/>
        </w:rPr>
        <w:t xml:space="preserve"> 2561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บริษัทได้ดำเนินการจดทะเบียนการเปลี่ยนแปลงทุนที่ออกและชำระแล้วที่เป็นผลจากการใช้สิทธิตามใบสำคัญแสดงสิทธิจากเดิมหุ้นสามัญจำนวน 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22,425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หุ้น หุ้น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ละ </w:t>
      </w:r>
      <w:r w:rsidR="001A2480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1.20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บาท ทำให้ทุนที่ชำระแล้วของบริษัทเพิ่มขึ้นจากจำนวนเงิน 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1,081,732,567 </w:t>
      </w:r>
      <w:r w:rsidR="009A7A54" w:rsidRPr="00824832">
        <w:rPr>
          <w:rFonts w:ascii="Angsana New" w:eastAsia="Angsana New" w:hAnsi="Angsana New"/>
          <w:sz w:val="28"/>
          <w:szCs w:val="28"/>
          <w:cs/>
          <w:lang w:val="th-TH"/>
        </w:rPr>
        <w:t>บาท (แบ่งเป็นหุ้นสามัญจำนวน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1A2480">
        <w:rPr>
          <w:rFonts w:ascii="Angsana New" w:eastAsia="Angsana New" w:hAnsi="Angsana New" w:hint="cs"/>
          <w:sz w:val="28"/>
          <w:szCs w:val="28"/>
          <w:cs/>
          <w:lang w:val="th-TH"/>
        </w:rPr>
        <w:t>1,081,732,567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BD7170" w:rsidRPr="00824832">
        <w:rPr>
          <w:rFonts w:ascii="Angsana New" w:eastAsia="Angsana New" w:hAnsi="Angsana New"/>
          <w:sz w:val="28"/>
          <w:szCs w:val="28"/>
          <w:cs/>
          <w:lang w:val="th-TH"/>
        </w:rPr>
        <w:t>หุ้น มูลค่าหุ้นละ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1A2480">
        <w:rPr>
          <w:rFonts w:ascii="Angsana New" w:eastAsia="Angsana New" w:hAnsi="Angsana New" w:hint="cs"/>
          <w:sz w:val="28"/>
          <w:szCs w:val="28"/>
          <w:cs/>
          <w:lang w:val="th-TH"/>
        </w:rPr>
        <w:t>1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บาท) เป็นจำนวนเงิน </w:t>
      </w:r>
      <w:r w:rsidR="001A2480">
        <w:rPr>
          <w:rFonts w:ascii="Angsana New" w:eastAsia="Angsana New" w:hAnsi="Angsana New" w:hint="cs"/>
          <w:sz w:val="28"/>
          <w:szCs w:val="28"/>
          <w:cs/>
          <w:lang w:val="th-TH"/>
        </w:rPr>
        <w:t>1,081,754,992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บาท (แบ่งเป็นหุ้นสามัญจำนวน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1A2480">
        <w:rPr>
          <w:rFonts w:ascii="Angsana New" w:eastAsia="Angsana New" w:hAnsi="Angsana New" w:hint="cs"/>
          <w:sz w:val="28"/>
          <w:szCs w:val="28"/>
          <w:cs/>
          <w:lang w:val="th-TH"/>
        </w:rPr>
        <w:t>1,081,754,992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9A7A54" w:rsidRPr="00824832">
        <w:rPr>
          <w:rFonts w:ascii="Angsana New" w:eastAsia="Angsana New" w:hAnsi="Angsana New"/>
          <w:sz w:val="28"/>
          <w:szCs w:val="28"/>
          <w:cs/>
          <w:lang w:val="th-TH"/>
        </w:rPr>
        <w:t>หุ้น มูลค่าหุ้นละ</w:t>
      </w:r>
      <w:r w:rsidR="001A2480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1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 xml:space="preserve">บาท) ซึ่งบริษัทได้รับส่วนเกินมูลค่าหุ้นจากการใช้สิทธิซื้อหุ้นดังกล่าวจำนวนเงิน </w:t>
      </w:r>
      <w:r w:rsidR="001A2480">
        <w:rPr>
          <w:rFonts w:ascii="Angsana New" w:eastAsia="Angsana New" w:hAnsi="Angsana New" w:hint="cs"/>
          <w:sz w:val="28"/>
          <w:szCs w:val="28"/>
          <w:cs/>
          <w:lang w:val="th-TH"/>
        </w:rPr>
        <w:t>4,485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Pr="00824832">
        <w:rPr>
          <w:rFonts w:ascii="Angsana New" w:eastAsia="Angsana New" w:hAnsi="Angsana New"/>
          <w:sz w:val="28"/>
          <w:szCs w:val="28"/>
          <w:cs/>
          <w:lang w:val="th-TH"/>
        </w:rPr>
        <w:t>บาท</w:t>
      </w:r>
    </w:p>
    <w:p w14:paraId="55B179F9" w14:textId="1795872B" w:rsidR="009F7C25" w:rsidRPr="00824832" w:rsidRDefault="009F7C25" w:rsidP="00A008B5">
      <w:pPr>
        <w:pStyle w:val="ListParagraph"/>
        <w:widowControl w:val="0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sz w:val="28"/>
          <w:szCs w:val="28"/>
          <w:cs/>
          <w:lang w:val="th-TH"/>
        </w:rPr>
      </w:pP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ที่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ประชุมวิสามัญผู้ถือหุ้นครั้งที่ </w:t>
      </w:r>
      <w:r w:rsidR="001A2480">
        <w:rPr>
          <w:rFonts w:ascii="Angsana New" w:eastAsia="Angsana New" w:hAnsi="Angsana New" w:hint="cs"/>
          <w:sz w:val="28"/>
          <w:szCs w:val="28"/>
          <w:cs/>
          <w:lang w:val="th-TH"/>
        </w:rPr>
        <w:t>1/2562</w:t>
      </w:r>
      <w:r w:rsidR="00FB791D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9A7A54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เมื่อวันที่</w:t>
      </w:r>
      <w:r w:rsidR="009A7A54" w:rsidRPr="00824832">
        <w:rPr>
          <w:rFonts w:ascii="Angsana New" w:eastAsia="Angsana New" w:hAnsi="Angsana New"/>
          <w:sz w:val="28"/>
          <w:szCs w:val="28"/>
        </w:rPr>
        <w:t xml:space="preserve"> </w:t>
      </w:r>
      <w:r w:rsidR="004456EA" w:rsidRPr="00824832">
        <w:rPr>
          <w:rFonts w:ascii="Angsana New" w:eastAsia="Angsana New" w:hAnsi="Angsana New"/>
          <w:sz w:val="28"/>
          <w:szCs w:val="28"/>
        </w:rPr>
        <w:t>28</w:t>
      </w:r>
      <w:r w:rsidR="009A7A54" w:rsidRPr="00824832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DB4031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มิถุนายน</w:t>
      </w:r>
      <w:r w:rsidR="00B34823"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="00B34823" w:rsidRPr="00824832">
        <w:rPr>
          <w:rFonts w:ascii="Angsana New" w:eastAsia="Angsana New" w:hAnsi="Angsana New"/>
          <w:sz w:val="28"/>
          <w:szCs w:val="28"/>
        </w:rPr>
        <w:t xml:space="preserve">2562 </w:t>
      </w:r>
      <w:r w:rsidRPr="00824832">
        <w:rPr>
          <w:rFonts w:ascii="Angsana New" w:eastAsia="Angsana New" w:hAnsi="Angsana New" w:hint="cs"/>
          <w:sz w:val="28"/>
          <w:szCs w:val="28"/>
          <w:cs/>
          <w:lang w:val="th-TH"/>
        </w:rPr>
        <w:t>ได้มีมติอนุมัติกระบวนการเพิ่มทุนของบริษัทโดยมีรายละเอียดดังนี้</w:t>
      </w:r>
    </w:p>
    <w:p w14:paraId="14A1393A" w14:textId="31B36AFC" w:rsidR="009F7C25" w:rsidRPr="00824832" w:rsidRDefault="009F7C25" w:rsidP="00A008B5">
      <w:pPr>
        <w:pStyle w:val="ListParagraph"/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อนุมัติการลดทุนจดทะเบียนของบริษัทจากจำนวน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1,326,518,451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บาท เป็น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1,081,754,992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บาท โดยการยกเลิกหุ้นสามัญที่ได้จดทะเบียนแล้ว แต่ยังไม่ได้ออกจำหน่ายจำนวน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244,763,459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E47B91">
        <w:rPr>
          <w:rFonts w:ascii="Angsana New" w:hAnsi="Angsana New"/>
          <w:spacing w:val="-4"/>
          <w:sz w:val="28"/>
          <w:szCs w:val="28"/>
        </w:rPr>
        <w:t>1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บาท รวมทั้งการแก้ไขหนังสือบริคณห์สนธิให้สอดคล้องกับการลดทุนจดทะเบียนดังกล่าว</w:t>
      </w:r>
      <w:r w:rsidR="00CC3C94" w:rsidRPr="00824832">
        <w:rPr>
          <w:rFonts w:ascii="Angsana New" w:hAnsi="Angsana New"/>
          <w:spacing w:val="-4"/>
          <w:sz w:val="28"/>
          <w:szCs w:val="28"/>
        </w:rPr>
        <w:t xml:space="preserve"> </w:t>
      </w:r>
      <w:r w:rsidR="009177FD">
        <w:rPr>
          <w:rFonts w:ascii="Angsana New" w:hAnsi="Angsana New" w:hint="cs"/>
          <w:spacing w:val="-4"/>
          <w:sz w:val="28"/>
          <w:szCs w:val="28"/>
          <w:cs/>
        </w:rPr>
        <w:t>ทั้งนี้</w:t>
      </w:r>
      <w:r w:rsidR="0015395F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="009177FD">
        <w:rPr>
          <w:rFonts w:ascii="Angsana New" w:hAnsi="Angsana New" w:hint="cs"/>
          <w:spacing w:val="-4"/>
          <w:sz w:val="28"/>
          <w:szCs w:val="28"/>
          <w:cs/>
        </w:rPr>
        <w:t>ได้</w:t>
      </w:r>
      <w:r w:rsidR="00CC3C94" w:rsidRPr="00824832">
        <w:rPr>
          <w:rFonts w:ascii="Angsana New" w:hAnsi="Angsana New"/>
          <w:spacing w:val="-4"/>
          <w:sz w:val="28"/>
          <w:szCs w:val="28"/>
          <w:cs/>
        </w:rPr>
        <w:t xml:space="preserve">จดทะเบียนลดทุนกับกระทรวงพาณิชย์แล้วเมื่อวันที่ </w:t>
      </w:r>
      <w:r w:rsidR="00CC3C94" w:rsidRPr="00824832">
        <w:rPr>
          <w:rFonts w:ascii="Angsana New" w:hAnsi="Angsana New"/>
          <w:spacing w:val="-4"/>
          <w:sz w:val="28"/>
          <w:szCs w:val="28"/>
        </w:rPr>
        <w:t xml:space="preserve">29 </w:t>
      </w:r>
      <w:r w:rsidR="00CC3C94" w:rsidRPr="00824832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="00CC3C94" w:rsidRPr="00824832">
        <w:rPr>
          <w:rFonts w:ascii="Angsana New" w:hAnsi="Angsana New"/>
          <w:spacing w:val="-4"/>
          <w:sz w:val="28"/>
          <w:szCs w:val="28"/>
        </w:rPr>
        <w:t>2562</w:t>
      </w:r>
    </w:p>
    <w:p w14:paraId="081D1701" w14:textId="40838AC5" w:rsidR="009F7C25" w:rsidRPr="00D20A71" w:rsidRDefault="009F7C25" w:rsidP="00A008B5">
      <w:pPr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 w:hint="cs"/>
          <w:sz w:val="28"/>
          <w:szCs w:val="28"/>
          <w:cs/>
        </w:rPr>
        <w:t>อนุมัติการลดทุนจด</w:t>
      </w:r>
      <w:r w:rsidRPr="00D20A71">
        <w:rPr>
          <w:rFonts w:ascii="Angsana New" w:hAnsi="Angsana New" w:hint="cs"/>
          <w:sz w:val="28"/>
          <w:szCs w:val="28"/>
          <w:cs/>
        </w:rPr>
        <w:t>ทะเบียน</w:t>
      </w:r>
      <w:r w:rsidR="00F452F0" w:rsidRPr="00D20A71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D20A71">
        <w:rPr>
          <w:rFonts w:ascii="Angsana New" w:hAnsi="Angsana New" w:hint="cs"/>
          <w:sz w:val="28"/>
          <w:szCs w:val="28"/>
          <w:cs/>
        </w:rPr>
        <w:t xml:space="preserve">ของบริษัทจำนวน </w:t>
      </w:r>
      <w:r w:rsidRPr="00D20A71">
        <w:rPr>
          <w:rFonts w:ascii="Angsana New" w:hAnsi="Angsana New"/>
          <w:sz w:val="28"/>
          <w:szCs w:val="28"/>
        </w:rPr>
        <w:t xml:space="preserve">540,877,496 </w:t>
      </w:r>
      <w:r w:rsidRPr="00D20A71">
        <w:rPr>
          <w:rFonts w:ascii="Angsana New" w:hAnsi="Angsana New" w:hint="cs"/>
          <w:sz w:val="28"/>
          <w:szCs w:val="28"/>
          <w:cs/>
        </w:rPr>
        <w:t>บาท จากทุนจดทะเบียน</w:t>
      </w:r>
      <w:r w:rsidR="00F452F0" w:rsidRPr="00D20A71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D20A71">
        <w:rPr>
          <w:rFonts w:ascii="Angsana New" w:hAnsi="Angsana New" w:hint="cs"/>
          <w:sz w:val="28"/>
          <w:szCs w:val="28"/>
          <w:cs/>
        </w:rPr>
        <w:t xml:space="preserve">เดิม </w:t>
      </w:r>
      <w:r w:rsidRPr="00D20A71">
        <w:rPr>
          <w:rFonts w:ascii="Angsana New" w:hAnsi="Angsana New"/>
          <w:sz w:val="28"/>
          <w:szCs w:val="28"/>
        </w:rPr>
        <w:t xml:space="preserve">1,081,754,992 </w:t>
      </w:r>
      <w:r w:rsidR="00D45CF1" w:rsidRPr="00D20A71">
        <w:rPr>
          <w:rFonts w:ascii="Angsana New" w:hAnsi="Angsana New" w:hint="cs"/>
          <w:sz w:val="28"/>
          <w:szCs w:val="28"/>
          <w:cs/>
        </w:rPr>
        <w:t>บาท</w:t>
      </w:r>
      <w:r w:rsidRPr="00D20A71">
        <w:rPr>
          <w:rFonts w:ascii="Angsana New" w:hAnsi="Angsana New" w:hint="cs"/>
          <w:sz w:val="28"/>
          <w:szCs w:val="28"/>
          <w:cs/>
        </w:rPr>
        <w:t>เป็นทุน</w:t>
      </w:r>
      <w:r w:rsidRPr="00D20A71">
        <w:rPr>
          <w:rFonts w:ascii="Angsana New" w:hAnsi="Angsana New" w:hint="cs"/>
          <w:spacing w:val="-6"/>
          <w:sz w:val="28"/>
          <w:szCs w:val="28"/>
          <w:cs/>
        </w:rPr>
        <w:t>จด</w:t>
      </w:r>
      <w:r w:rsidRPr="00D20A71">
        <w:rPr>
          <w:rFonts w:ascii="Angsana New" w:hAnsi="Angsana New" w:hint="cs"/>
          <w:spacing w:val="2"/>
          <w:sz w:val="28"/>
          <w:szCs w:val="28"/>
          <w:cs/>
        </w:rPr>
        <w:t>ทะเบียน</w:t>
      </w:r>
      <w:r w:rsidR="00F452F0" w:rsidRPr="00D20A71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D20A71">
        <w:rPr>
          <w:rFonts w:ascii="Angsana New" w:hAnsi="Angsana New" w:hint="cs"/>
          <w:spacing w:val="2"/>
          <w:sz w:val="28"/>
          <w:szCs w:val="28"/>
          <w:cs/>
        </w:rPr>
        <w:t xml:space="preserve">ใหม่จำนวน </w:t>
      </w:r>
      <w:r w:rsidRPr="00D20A71">
        <w:rPr>
          <w:rFonts w:ascii="Angsana New" w:hAnsi="Angsana New"/>
          <w:spacing w:val="2"/>
          <w:sz w:val="28"/>
          <w:szCs w:val="28"/>
        </w:rPr>
        <w:t xml:space="preserve">540,877,496 </w:t>
      </w:r>
      <w:r w:rsidRPr="00D20A71">
        <w:rPr>
          <w:rFonts w:ascii="Angsana New" w:hAnsi="Angsana New" w:hint="cs"/>
          <w:spacing w:val="2"/>
          <w:sz w:val="28"/>
          <w:szCs w:val="28"/>
          <w:cs/>
        </w:rPr>
        <w:t>บาท โดยการลดมูลค่าที่ตราไว้ของหุ้น</w:t>
      </w:r>
      <w:r w:rsidR="00F452F0" w:rsidRPr="00D20A71">
        <w:rPr>
          <w:rFonts w:ascii="Angsana New" w:hAnsi="Angsana New" w:hint="cs"/>
          <w:spacing w:val="2"/>
          <w:sz w:val="28"/>
          <w:szCs w:val="28"/>
          <w:cs/>
        </w:rPr>
        <w:t>สามัญ</w:t>
      </w:r>
      <w:r w:rsidRPr="00D20A71">
        <w:rPr>
          <w:rFonts w:ascii="Angsana New" w:hAnsi="Angsana New" w:hint="cs"/>
          <w:spacing w:val="2"/>
          <w:sz w:val="28"/>
          <w:szCs w:val="28"/>
          <w:cs/>
        </w:rPr>
        <w:t xml:space="preserve"> จากหุ้นละ </w:t>
      </w:r>
      <w:r w:rsidR="00E47B91" w:rsidRPr="00D20A71">
        <w:rPr>
          <w:rFonts w:ascii="Angsana New" w:hAnsi="Angsana New"/>
          <w:spacing w:val="2"/>
          <w:sz w:val="28"/>
          <w:szCs w:val="28"/>
        </w:rPr>
        <w:t xml:space="preserve">1 </w:t>
      </w:r>
      <w:r w:rsidRPr="00D20A71">
        <w:rPr>
          <w:rFonts w:ascii="Angsana New" w:hAnsi="Angsana New" w:hint="cs"/>
          <w:spacing w:val="2"/>
          <w:sz w:val="28"/>
          <w:szCs w:val="28"/>
          <w:cs/>
        </w:rPr>
        <w:t xml:space="preserve">บาท เป็นหุ้นละ </w:t>
      </w:r>
      <w:r w:rsidRPr="00D20A71">
        <w:rPr>
          <w:rFonts w:ascii="Angsana New" w:hAnsi="Angsana New"/>
          <w:spacing w:val="2"/>
          <w:sz w:val="28"/>
          <w:szCs w:val="28"/>
        </w:rPr>
        <w:t xml:space="preserve">0.50 </w:t>
      </w:r>
      <w:r w:rsidRPr="00D20A71">
        <w:rPr>
          <w:rFonts w:ascii="Angsana New" w:hAnsi="Angsana New" w:hint="cs"/>
          <w:spacing w:val="2"/>
          <w:sz w:val="28"/>
          <w:szCs w:val="28"/>
          <w:cs/>
        </w:rPr>
        <w:t>บาท เพื่อหักลบ</w:t>
      </w:r>
      <w:r w:rsidRPr="00D20A71">
        <w:rPr>
          <w:rFonts w:ascii="Angsana New" w:hAnsi="Angsana New" w:hint="cs"/>
          <w:spacing w:val="-2"/>
          <w:sz w:val="28"/>
          <w:szCs w:val="28"/>
          <w:cs/>
        </w:rPr>
        <w:t>ส่วนต่ำกว่ามูลค่าหุ้น และชดเชยผลขาดทุนสะสมบางส่วน รวมทั้งการแก้ไขหนังสือบริคณห์สนธิให้สอดคล้องกับการลดทุนจดทะเบียน</w:t>
      </w:r>
      <w:r w:rsidR="00F452F0" w:rsidRPr="00D20A71">
        <w:rPr>
          <w:rFonts w:ascii="Angsana New" w:hAnsi="Angsana New" w:hint="cs"/>
          <w:sz w:val="28"/>
          <w:szCs w:val="28"/>
          <w:cs/>
        </w:rPr>
        <w:t>และทุนชำระแล้ว</w:t>
      </w:r>
      <w:r w:rsidRPr="00D20A71">
        <w:rPr>
          <w:rFonts w:ascii="Angsana New" w:hAnsi="Angsana New" w:hint="cs"/>
          <w:spacing w:val="-2"/>
          <w:sz w:val="28"/>
          <w:szCs w:val="28"/>
          <w:cs/>
        </w:rPr>
        <w:t>ดังกล่าว</w:t>
      </w:r>
      <w:r w:rsidR="00CC3C94" w:rsidRPr="00D20A71">
        <w:rPr>
          <w:rFonts w:ascii="Angsana New" w:hAnsi="Angsana New"/>
          <w:spacing w:val="-2"/>
          <w:sz w:val="28"/>
          <w:szCs w:val="28"/>
        </w:rPr>
        <w:t xml:space="preserve"> </w:t>
      </w:r>
      <w:r w:rsidR="009177FD" w:rsidRPr="00D20A71">
        <w:rPr>
          <w:rFonts w:ascii="Angsana New" w:hAnsi="Angsana New" w:hint="cs"/>
          <w:spacing w:val="-2"/>
          <w:sz w:val="28"/>
          <w:szCs w:val="28"/>
          <w:cs/>
        </w:rPr>
        <w:t>ทั้งนี้</w:t>
      </w:r>
      <w:r w:rsidR="00CC3C94" w:rsidRPr="00D20A71">
        <w:rPr>
          <w:rFonts w:ascii="Angsana New" w:hAnsi="Angsana New"/>
          <w:spacing w:val="-6"/>
          <w:sz w:val="28"/>
          <w:szCs w:val="28"/>
          <w:cs/>
        </w:rPr>
        <w:t xml:space="preserve">บริษัทได้ดำเนินการจดทะเบียนลดทุนจดทะเบียนและทุนชำระแล้วของบริษัทกับกระทรวงพาณิชย์เมื่อวันที่ </w:t>
      </w:r>
      <w:r w:rsidR="00CC3C94" w:rsidRPr="00D20A71">
        <w:rPr>
          <w:rFonts w:ascii="Angsana New" w:hAnsi="Angsana New"/>
          <w:spacing w:val="-6"/>
          <w:sz w:val="28"/>
          <w:szCs w:val="28"/>
        </w:rPr>
        <w:t xml:space="preserve">2 </w:t>
      </w:r>
      <w:r w:rsidR="00CC3C94" w:rsidRPr="00D20A71">
        <w:rPr>
          <w:rFonts w:ascii="Angsana New" w:hAnsi="Angsana New"/>
          <w:spacing w:val="-6"/>
          <w:sz w:val="28"/>
          <w:szCs w:val="28"/>
          <w:cs/>
        </w:rPr>
        <w:t>กันยายน</w:t>
      </w:r>
      <w:r w:rsidR="00CC3C94" w:rsidRPr="00D20A71">
        <w:rPr>
          <w:rFonts w:ascii="Angsana New" w:hAnsi="Angsana New"/>
          <w:sz w:val="28"/>
          <w:szCs w:val="28"/>
          <w:cs/>
        </w:rPr>
        <w:t xml:space="preserve"> </w:t>
      </w:r>
      <w:r w:rsidR="00CC3C94" w:rsidRPr="00D20A71">
        <w:rPr>
          <w:rFonts w:ascii="Angsana New" w:hAnsi="Angsana New"/>
          <w:sz w:val="28"/>
          <w:szCs w:val="28"/>
        </w:rPr>
        <w:t>2562</w:t>
      </w:r>
    </w:p>
    <w:p w14:paraId="39208281" w14:textId="77777777" w:rsidR="009F7C25" w:rsidRPr="00824832" w:rsidRDefault="009F7C25" w:rsidP="00A008B5">
      <w:pPr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อนุมัติการเพิ่มทุนจดทะเบียนในจำนวนไม่เกิน </w:t>
      </w:r>
      <w:r w:rsidRPr="00824832">
        <w:rPr>
          <w:rFonts w:ascii="Angsana New" w:hAnsi="Angsana New"/>
          <w:sz w:val="28"/>
          <w:szCs w:val="28"/>
        </w:rPr>
        <w:t xml:space="preserve">1,244,018,240.50 </w:t>
      </w:r>
      <w:r w:rsidRPr="00824832">
        <w:rPr>
          <w:rFonts w:ascii="Angsana New" w:hAnsi="Angsana New" w:hint="cs"/>
          <w:sz w:val="28"/>
          <w:szCs w:val="28"/>
          <w:cs/>
        </w:rPr>
        <w:t xml:space="preserve">บาท จากทุนจดทะเบียนเดิม </w:t>
      </w:r>
      <w:r w:rsidRPr="00824832">
        <w:rPr>
          <w:rFonts w:ascii="Angsana New" w:hAnsi="Angsana New"/>
          <w:sz w:val="28"/>
          <w:szCs w:val="28"/>
        </w:rPr>
        <w:t xml:space="preserve">540,877,496 </w:t>
      </w:r>
      <w:r w:rsidRPr="00824832">
        <w:rPr>
          <w:rFonts w:ascii="Angsana New" w:hAnsi="Angsana New" w:hint="cs"/>
          <w:sz w:val="28"/>
          <w:szCs w:val="28"/>
          <w:cs/>
        </w:rPr>
        <w:t>บาท</w:t>
      </w:r>
      <w:r w:rsidR="00A77573"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 w:hint="cs"/>
          <w:spacing w:val="4"/>
          <w:sz w:val="28"/>
          <w:szCs w:val="28"/>
          <w:cs/>
        </w:rPr>
        <w:t xml:space="preserve">เป็นทุนจดทะเบียนไม่เกิน </w:t>
      </w:r>
      <w:r w:rsidRPr="00824832">
        <w:rPr>
          <w:rFonts w:ascii="Angsana New" w:hAnsi="Angsana New"/>
          <w:spacing w:val="4"/>
          <w:sz w:val="28"/>
          <w:szCs w:val="28"/>
        </w:rPr>
        <w:t xml:space="preserve">1,784,895,736.50 </w:t>
      </w:r>
      <w:r w:rsidRPr="00824832">
        <w:rPr>
          <w:rFonts w:ascii="Angsana New" w:hAnsi="Angsana New" w:hint="cs"/>
          <w:spacing w:val="4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824832">
        <w:rPr>
          <w:rFonts w:ascii="Angsana New" w:hAnsi="Angsana New"/>
          <w:spacing w:val="4"/>
          <w:sz w:val="28"/>
          <w:szCs w:val="28"/>
        </w:rPr>
        <w:t xml:space="preserve">2,163,509,984 </w:t>
      </w:r>
      <w:r w:rsidRPr="00824832">
        <w:rPr>
          <w:rFonts w:ascii="Angsana New" w:hAnsi="Angsana New" w:hint="cs"/>
          <w:spacing w:val="4"/>
          <w:sz w:val="28"/>
          <w:szCs w:val="28"/>
          <w:cs/>
        </w:rPr>
        <w:t xml:space="preserve">หุ้น มูลค่าที่ตราไว้หุ้นละ </w:t>
      </w:r>
      <w:r w:rsidRPr="00824832">
        <w:rPr>
          <w:rFonts w:ascii="Angsana New" w:hAnsi="Angsana New"/>
          <w:spacing w:val="4"/>
          <w:sz w:val="28"/>
          <w:szCs w:val="28"/>
        </w:rPr>
        <w:t xml:space="preserve">0.50 </w:t>
      </w:r>
      <w:r w:rsidRPr="00824832">
        <w:rPr>
          <w:rFonts w:ascii="Angsana New" w:hAnsi="Angsana New" w:hint="cs"/>
          <w:spacing w:val="4"/>
          <w:sz w:val="28"/>
          <w:szCs w:val="28"/>
          <w:cs/>
        </w:rPr>
        <w:t xml:space="preserve">บาท เพื่อเสนอขายให้แก่ผู้ถือหุ้นเดิมตามสัดส่วนการถือหุ้น </w:t>
      </w:r>
      <w:r w:rsidRPr="00824832">
        <w:rPr>
          <w:rFonts w:ascii="Angsana New" w:hAnsi="Angsana New"/>
          <w:spacing w:val="4"/>
          <w:sz w:val="28"/>
          <w:szCs w:val="28"/>
        </w:rPr>
        <w:t xml:space="preserve">(Right Offering) </w:t>
      </w:r>
      <w:r w:rsidRPr="00824832">
        <w:rPr>
          <w:rFonts w:ascii="Angsana New" w:hAnsi="Angsana New" w:hint="cs"/>
          <w:spacing w:val="4"/>
          <w:sz w:val="28"/>
          <w:szCs w:val="28"/>
          <w:cs/>
        </w:rPr>
        <w:t>และการ</w:t>
      </w:r>
      <w:r w:rsidRPr="00824832">
        <w:rPr>
          <w:rFonts w:ascii="Angsana New" w:hAnsi="Angsana New" w:hint="cs"/>
          <w:sz w:val="28"/>
          <w:szCs w:val="28"/>
          <w:cs/>
        </w:rPr>
        <w:t xml:space="preserve">ออกหุ้นสามัญแบบมอบอำนาจทั่วไปเพื่อจัดสรรให้กับผู้ถือหุ้นเดิมตามสัดส่วนการถือหุ้น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 xml:space="preserve">(General Mandate by Right Offering) </w:t>
      </w:r>
      <w:r w:rsidRPr="00824832">
        <w:rPr>
          <w:rFonts w:ascii="Angsana New" w:hAnsi="Angsana New" w:hint="cs"/>
          <w:sz w:val="28"/>
          <w:szCs w:val="28"/>
          <w:cs/>
        </w:rPr>
        <w:t xml:space="preserve">ในจำนวนไม่เกินร้อยละ </w:t>
      </w:r>
      <w:r w:rsidRPr="00824832">
        <w:rPr>
          <w:rFonts w:ascii="Angsana New" w:hAnsi="Angsana New"/>
          <w:sz w:val="28"/>
          <w:szCs w:val="28"/>
        </w:rPr>
        <w:t xml:space="preserve">30 </w:t>
      </w:r>
      <w:r w:rsidRPr="00824832">
        <w:rPr>
          <w:rFonts w:ascii="Angsana New" w:hAnsi="Angsana New" w:hint="cs"/>
          <w:sz w:val="28"/>
          <w:szCs w:val="28"/>
          <w:cs/>
        </w:rPr>
        <w:t>ของทุนจด</w:t>
      </w:r>
      <w:r w:rsidR="00FE6266" w:rsidRPr="00824832">
        <w:rPr>
          <w:rFonts w:ascii="Angsana New" w:hAnsi="Angsana New" w:hint="cs"/>
          <w:sz w:val="28"/>
          <w:szCs w:val="28"/>
          <w:cs/>
        </w:rPr>
        <w:t xml:space="preserve">ทะเบียนชำระแล้ว </w:t>
      </w:r>
      <w:r w:rsidRPr="00824832">
        <w:rPr>
          <w:rFonts w:ascii="Angsana New" w:hAnsi="Angsana New" w:hint="cs"/>
          <w:sz w:val="28"/>
          <w:szCs w:val="28"/>
          <w:cs/>
        </w:rPr>
        <w:t>คณะกรรมการบริษัทมีมติให้มีการเพิ่มทุนแบบมอบอำนาจทั่วไป</w:t>
      </w:r>
      <w:r w:rsidR="003730AB" w:rsidRPr="00824832">
        <w:rPr>
          <w:rFonts w:ascii="Angsana New" w:hAnsi="Angsana New" w:hint="cs"/>
          <w:sz w:val="28"/>
          <w:szCs w:val="28"/>
          <w:cs/>
        </w:rPr>
        <w:t xml:space="preserve"> (วันที่ </w:t>
      </w:r>
      <w:r w:rsidR="00FE6266" w:rsidRPr="00824832">
        <w:rPr>
          <w:rFonts w:ascii="Angsana New" w:hAnsi="Angsana New"/>
          <w:sz w:val="28"/>
          <w:szCs w:val="28"/>
        </w:rPr>
        <w:t>28</w:t>
      </w:r>
      <w:r w:rsidR="003730AB" w:rsidRPr="00824832">
        <w:rPr>
          <w:rFonts w:ascii="Angsana New" w:hAnsi="Angsana New"/>
          <w:sz w:val="28"/>
          <w:szCs w:val="28"/>
        </w:rPr>
        <w:t xml:space="preserve"> </w:t>
      </w:r>
      <w:r w:rsidR="003730AB" w:rsidRPr="0082483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3730AB" w:rsidRPr="00824832">
        <w:rPr>
          <w:rFonts w:ascii="Angsana New" w:hAnsi="Angsana New"/>
          <w:sz w:val="28"/>
          <w:szCs w:val="28"/>
        </w:rPr>
        <w:t>2562</w:t>
      </w:r>
      <w:r w:rsidR="003730AB" w:rsidRPr="00824832">
        <w:rPr>
          <w:rFonts w:ascii="Angsana New" w:hAnsi="Angsana New" w:hint="cs"/>
          <w:sz w:val="28"/>
          <w:szCs w:val="28"/>
          <w:cs/>
        </w:rPr>
        <w:t>)</w:t>
      </w:r>
      <w:r w:rsidRPr="00824832">
        <w:rPr>
          <w:rFonts w:ascii="Angsana New" w:hAnsi="Angsana New" w:hint="cs"/>
          <w:sz w:val="28"/>
          <w:szCs w:val="28"/>
          <w:cs/>
        </w:rPr>
        <w:t xml:space="preserve"> รวมทั้งการแก้ไขหนังสือบริคณห์สนธิเพื่อให้สอดคล้องกับการเพิ่มทุนจดทะเบียนเพื่อเสนอขายให้แก่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 xml:space="preserve">(Right Offering) </w:t>
      </w:r>
      <w:r w:rsidRPr="00824832">
        <w:rPr>
          <w:rFonts w:ascii="Angsana New" w:hAnsi="Angsana New" w:hint="cs"/>
          <w:sz w:val="28"/>
          <w:szCs w:val="28"/>
          <w:cs/>
        </w:rPr>
        <w:t xml:space="preserve">ดังกล่าว และอนุมัติการจัดสรรหุ้นสามัญออกใหม่ให้แก่ผู้ถือหุ้นเดิมตามสัดส่วนการถือหุ้น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>(Right Offering)</w:t>
      </w:r>
    </w:p>
    <w:p w14:paraId="2F3B7059" w14:textId="77777777" w:rsidR="009F7C25" w:rsidRDefault="009F7C25" w:rsidP="00A008B5">
      <w:pPr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อนุมัติการเพิ่มทุนแบบมอบอำนาจทั่วไปเพื่อจัดสรรให้กับผู้ถือหุ้นเดิมตามสัดส่วนการถือหุ้น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 xml:space="preserve">(General Mandate by Right Offering) </w:t>
      </w:r>
      <w:r w:rsidRPr="00824832">
        <w:rPr>
          <w:rFonts w:ascii="Angsana New" w:hAnsi="Angsana New" w:hint="cs"/>
          <w:sz w:val="28"/>
          <w:szCs w:val="28"/>
          <w:cs/>
        </w:rPr>
        <w:t xml:space="preserve">รวมทั้งการแก้ไขหนังสือบริคณห์สนธิ เพื่อให้สอดคล้องกับการเพิ่มทุนจดทะเบียนแบบมอบอำนาจทั่วไปเพื่อจัดสรรให้กับผู้ถือหุ้นตามสัดส่วนการถือหุ้น </w:t>
      </w:r>
      <w:r w:rsidRPr="00824832">
        <w:rPr>
          <w:rFonts w:ascii="Angsana New" w:hAnsi="Angsana New"/>
          <w:sz w:val="28"/>
          <w:szCs w:val="28"/>
        </w:rPr>
        <w:t>(General Mandate by Right Offering)</w:t>
      </w:r>
    </w:p>
    <w:p w14:paraId="1D984EFD" w14:textId="77777777" w:rsidR="00976D25" w:rsidRDefault="00976D25" w:rsidP="00976D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71B013F" w14:textId="77777777" w:rsidR="00976D25" w:rsidRDefault="00976D25" w:rsidP="00976D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620BB6B6" w14:textId="77777777" w:rsidR="00976D25" w:rsidRDefault="00976D25" w:rsidP="00976D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66D4273" w14:textId="77777777" w:rsidR="00976D25" w:rsidRDefault="00976D25" w:rsidP="00976D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589B29EA" w14:textId="77777777" w:rsidR="00976D25" w:rsidRDefault="00976D25" w:rsidP="00976D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1651C5E0" w14:textId="482527D9" w:rsidR="009F7C25" w:rsidRPr="00824832" w:rsidRDefault="009F7C25" w:rsidP="00A008B5">
      <w:pPr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 w:hint="cs"/>
          <w:sz w:val="28"/>
          <w:szCs w:val="28"/>
          <w:cs/>
        </w:rPr>
        <w:lastRenderedPageBreak/>
        <w:t>อนุมัติการมอบหมายให้คณะกรรมการบ</w:t>
      </w:r>
      <w:r w:rsidR="00E47B91">
        <w:rPr>
          <w:rFonts w:ascii="Angsana New" w:hAnsi="Angsana New" w:hint="cs"/>
          <w:sz w:val="28"/>
          <w:szCs w:val="28"/>
          <w:cs/>
        </w:rPr>
        <w:t>ริษัท มีอำนาจในการดำเนินการต่าง</w:t>
      </w:r>
      <w:r w:rsidR="009177FD">
        <w:rPr>
          <w:rFonts w:ascii="Angsana New" w:hAnsi="Angsana New" w:hint="cs"/>
          <w:sz w:val="28"/>
          <w:szCs w:val="28"/>
          <w:cs/>
        </w:rPr>
        <w:t xml:space="preserve"> </w:t>
      </w:r>
      <w:r w:rsidRPr="00824832">
        <w:rPr>
          <w:rFonts w:ascii="Angsana New" w:hAnsi="Angsana New" w:hint="cs"/>
          <w:sz w:val="28"/>
          <w:szCs w:val="28"/>
          <w:cs/>
        </w:rPr>
        <w:t>ๆ ที่เกี่ยวข้องกับการเสนอขายและจัดสรรหุ้นสามัญเพิ่มทุนของบริษัท</w:t>
      </w:r>
    </w:p>
    <w:p w14:paraId="1E2E4866" w14:textId="2C199FDC" w:rsidR="00CC3C94" w:rsidRPr="00824832" w:rsidRDefault="009177FD" w:rsidP="00CC3C9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เมื่อ</w:t>
      </w:r>
      <w:r w:rsidR="00CC3C94" w:rsidRPr="00824832">
        <w:rPr>
          <w:rFonts w:ascii="Angsana New" w:hAnsi="Angsana New"/>
          <w:sz w:val="28"/>
          <w:szCs w:val="28"/>
          <w:cs/>
        </w:rPr>
        <w:t xml:space="preserve">วันที่ </w:t>
      </w:r>
      <w:r w:rsidR="00CC3C94" w:rsidRPr="00824832">
        <w:rPr>
          <w:rFonts w:ascii="Angsana New" w:hAnsi="Angsana New"/>
          <w:sz w:val="28"/>
          <w:szCs w:val="28"/>
        </w:rPr>
        <w:t xml:space="preserve">4 </w:t>
      </w:r>
      <w:r w:rsidR="00CC3C94" w:rsidRPr="00824832">
        <w:rPr>
          <w:rFonts w:ascii="Angsana New" w:hAnsi="Angsana New"/>
          <w:sz w:val="28"/>
          <w:szCs w:val="28"/>
          <w:cs/>
        </w:rPr>
        <w:t xml:space="preserve">กันยายน </w:t>
      </w:r>
      <w:r w:rsidR="00CC3C94" w:rsidRPr="00824832">
        <w:rPr>
          <w:rFonts w:ascii="Angsana New" w:hAnsi="Angsana New"/>
          <w:sz w:val="28"/>
          <w:szCs w:val="28"/>
        </w:rPr>
        <w:t xml:space="preserve">2562 </w:t>
      </w:r>
      <w:r w:rsidR="00AC5042">
        <w:rPr>
          <w:rFonts w:ascii="Angsana New" w:hAnsi="Angsana New"/>
          <w:sz w:val="28"/>
          <w:szCs w:val="28"/>
          <w:cs/>
        </w:rPr>
        <w:t>บริษัท</w:t>
      </w:r>
      <w:r w:rsidR="00CC3C94" w:rsidRPr="00824832">
        <w:rPr>
          <w:rFonts w:ascii="Angsana New" w:hAnsi="Angsana New"/>
          <w:sz w:val="28"/>
          <w:szCs w:val="28"/>
          <w:cs/>
        </w:rPr>
        <w:t xml:space="preserve">ได้ดำเนินการจดทะเบียนเพิ่มทุนจดทะเบียนของบริษัทในจำนวนไม่เกิน </w:t>
      </w:r>
      <w:r w:rsidR="00CC3C94" w:rsidRPr="00824832">
        <w:rPr>
          <w:rFonts w:ascii="Angsana New" w:hAnsi="Angsana New"/>
          <w:sz w:val="28"/>
          <w:szCs w:val="28"/>
        </w:rPr>
        <w:t xml:space="preserve">1,244,018,240.50 </w:t>
      </w:r>
      <w:r w:rsidR="00CC3C94" w:rsidRPr="00824832">
        <w:rPr>
          <w:rFonts w:ascii="Angsana New" w:hAnsi="Angsana New"/>
          <w:sz w:val="28"/>
          <w:szCs w:val="28"/>
          <w:cs/>
        </w:rPr>
        <w:t xml:space="preserve">บาท ต่อกระทรวงพาณิชย์แล้ว ต่อมาวันที่ </w:t>
      </w:r>
      <w:r w:rsidR="00CC3C94" w:rsidRPr="00824832">
        <w:rPr>
          <w:rFonts w:ascii="Angsana New" w:hAnsi="Angsana New"/>
          <w:sz w:val="28"/>
          <w:szCs w:val="28"/>
        </w:rPr>
        <w:t xml:space="preserve">5 </w:t>
      </w:r>
      <w:r w:rsidR="00CC3C94" w:rsidRPr="00824832">
        <w:rPr>
          <w:rFonts w:ascii="Angsana New" w:hAnsi="Angsana New"/>
          <w:sz w:val="28"/>
          <w:szCs w:val="28"/>
          <w:cs/>
        </w:rPr>
        <w:t xml:space="preserve">กันยายน </w:t>
      </w:r>
      <w:r w:rsidR="00CC3C94" w:rsidRPr="00824832">
        <w:rPr>
          <w:rFonts w:ascii="Angsana New" w:hAnsi="Angsana New"/>
          <w:sz w:val="28"/>
          <w:szCs w:val="28"/>
        </w:rPr>
        <w:t xml:space="preserve">2562 </w:t>
      </w:r>
      <w:r w:rsidR="00CC3C94" w:rsidRPr="00824832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="00CC3C94" w:rsidRPr="009177FD">
        <w:rPr>
          <w:rFonts w:ascii="Angsana New" w:hAnsi="Angsana New"/>
          <w:spacing w:val="-2"/>
          <w:sz w:val="28"/>
          <w:szCs w:val="28"/>
        </w:rPr>
        <w:t xml:space="preserve">16/2562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 xml:space="preserve">ได้อนุมัติให้มีการจัดสรรหุ้นสามัญเพิ่มทุนของบริษัทจำนวนไม่เกิน </w:t>
      </w:r>
      <w:r w:rsidRPr="009177FD">
        <w:rPr>
          <w:rFonts w:ascii="Angsana New" w:hAnsi="Angsana New"/>
          <w:spacing w:val="-2"/>
          <w:sz w:val="28"/>
          <w:szCs w:val="28"/>
        </w:rPr>
        <w:t>2,163,509,</w:t>
      </w:r>
      <w:r w:rsidR="00CC3C94" w:rsidRPr="009177FD">
        <w:rPr>
          <w:rFonts w:ascii="Angsana New" w:hAnsi="Angsana New"/>
          <w:spacing w:val="-2"/>
          <w:sz w:val="28"/>
          <w:szCs w:val="28"/>
        </w:rPr>
        <w:t xml:space="preserve">984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>หุ้น คิดเป็นจำนวนเงินไม่เกิน</w:t>
      </w:r>
      <w:r w:rsidR="00CC3C94" w:rsidRPr="009177F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C3C94" w:rsidRPr="009177FD">
        <w:rPr>
          <w:rFonts w:ascii="Angsana New" w:hAnsi="Angsana New"/>
          <w:spacing w:val="2"/>
          <w:sz w:val="28"/>
          <w:szCs w:val="28"/>
        </w:rPr>
        <w:t xml:space="preserve">1,244,018,240.50 </w:t>
      </w:r>
      <w:r w:rsidR="00CC3C94" w:rsidRPr="009177FD">
        <w:rPr>
          <w:rFonts w:ascii="Angsana New" w:hAnsi="Angsana New"/>
          <w:spacing w:val="2"/>
          <w:sz w:val="28"/>
          <w:szCs w:val="28"/>
          <w:cs/>
        </w:rPr>
        <w:t xml:space="preserve">บาท มูลค่าที่ตราไว้หุ้นละ </w:t>
      </w:r>
      <w:r w:rsidR="00CC3C94" w:rsidRPr="009177FD">
        <w:rPr>
          <w:rFonts w:ascii="Angsana New" w:hAnsi="Angsana New"/>
          <w:spacing w:val="2"/>
          <w:sz w:val="28"/>
          <w:szCs w:val="28"/>
        </w:rPr>
        <w:t xml:space="preserve">0.50 </w:t>
      </w:r>
      <w:r w:rsidR="00CC3C94" w:rsidRPr="009177FD">
        <w:rPr>
          <w:rFonts w:ascii="Angsana New" w:hAnsi="Angsana New"/>
          <w:spacing w:val="2"/>
          <w:sz w:val="28"/>
          <w:szCs w:val="28"/>
          <w:cs/>
        </w:rPr>
        <w:t xml:space="preserve">บาท เพื่อเสนอขายให้แก่ผู้ถือหุ้นเดิมในอัตราส่วน </w:t>
      </w:r>
      <w:r w:rsidR="00CC3C94" w:rsidRPr="009177FD">
        <w:rPr>
          <w:rFonts w:ascii="Angsana New" w:hAnsi="Angsana New"/>
          <w:spacing w:val="2"/>
          <w:sz w:val="28"/>
          <w:szCs w:val="28"/>
        </w:rPr>
        <w:t xml:space="preserve">1 </w:t>
      </w:r>
      <w:r w:rsidR="00CC3C94" w:rsidRPr="009177FD">
        <w:rPr>
          <w:rFonts w:ascii="Angsana New" w:hAnsi="Angsana New"/>
          <w:spacing w:val="2"/>
          <w:sz w:val="28"/>
          <w:szCs w:val="28"/>
          <w:cs/>
        </w:rPr>
        <w:t xml:space="preserve">หุ้นสามัญเดิมต่อ </w:t>
      </w:r>
      <w:r w:rsidR="00CC3C94" w:rsidRPr="009177FD">
        <w:rPr>
          <w:rFonts w:ascii="Angsana New" w:hAnsi="Angsana New"/>
          <w:spacing w:val="2"/>
          <w:sz w:val="28"/>
          <w:szCs w:val="28"/>
        </w:rPr>
        <w:t xml:space="preserve">2 </w:t>
      </w:r>
      <w:r w:rsidR="00CC3C94" w:rsidRPr="009177FD">
        <w:rPr>
          <w:rFonts w:ascii="Angsana New" w:hAnsi="Angsana New"/>
          <w:spacing w:val="2"/>
          <w:sz w:val="28"/>
          <w:szCs w:val="28"/>
          <w:cs/>
        </w:rPr>
        <w:t xml:space="preserve">หุ้นสามัญใหม่ ในราคาเสนอขายหุ้นละ </w:t>
      </w:r>
      <w:r w:rsidR="00CC3C94" w:rsidRPr="009177FD">
        <w:rPr>
          <w:rFonts w:ascii="Angsana New" w:hAnsi="Angsana New"/>
          <w:spacing w:val="2"/>
          <w:sz w:val="28"/>
          <w:szCs w:val="28"/>
        </w:rPr>
        <w:t xml:space="preserve">0.50 </w:t>
      </w:r>
      <w:r w:rsidR="00CC3C94" w:rsidRPr="009177FD">
        <w:rPr>
          <w:rFonts w:ascii="Angsana New" w:hAnsi="Angsana New"/>
          <w:spacing w:val="2"/>
          <w:sz w:val="28"/>
          <w:szCs w:val="28"/>
          <w:cs/>
        </w:rPr>
        <w:t xml:space="preserve">บาท ซึ่งไม่ต่ำกว่ามูลค่าที่ตราไว้หุ้นละ </w:t>
      </w:r>
      <w:r w:rsidR="00CC3C94" w:rsidRPr="009177FD">
        <w:rPr>
          <w:rFonts w:ascii="Angsana New" w:hAnsi="Angsana New"/>
          <w:spacing w:val="2"/>
          <w:sz w:val="28"/>
          <w:szCs w:val="28"/>
        </w:rPr>
        <w:t xml:space="preserve">0.50 </w:t>
      </w:r>
      <w:r w:rsidR="00CC3C94" w:rsidRPr="009177FD">
        <w:rPr>
          <w:rFonts w:ascii="Angsana New" w:hAnsi="Angsana New"/>
          <w:spacing w:val="2"/>
          <w:sz w:val="28"/>
          <w:szCs w:val="28"/>
          <w:cs/>
        </w:rPr>
        <w:t>บาท หรือ ราคาตลาด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 xml:space="preserve">ถัวเฉลี่ยถ่วงน้ำหนักย้อนหลัง </w:t>
      </w:r>
      <w:r w:rsidR="00CC3C94" w:rsidRPr="009177FD">
        <w:rPr>
          <w:rFonts w:ascii="Angsana New" w:hAnsi="Angsana New"/>
          <w:spacing w:val="-2"/>
          <w:sz w:val="28"/>
          <w:szCs w:val="28"/>
        </w:rPr>
        <w:t xml:space="preserve">15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>วันทำการ</w:t>
      </w:r>
      <w:r w:rsidRPr="009177FD">
        <w:rPr>
          <w:rFonts w:ascii="Angsana New" w:hAnsi="Angsana New"/>
          <w:spacing w:val="-2"/>
          <w:sz w:val="28"/>
          <w:szCs w:val="28"/>
        </w:rPr>
        <w:t xml:space="preserve">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 xml:space="preserve">โดยมีวันกำหนดรายชื่อผู้ถือหุ้นที่มีสิทธิในการจองซื้อหุ้นเพิ่มทุนตามสัดส่วนการถือหุ้นในวันที่ </w:t>
      </w:r>
      <w:r w:rsidR="00CC3C94" w:rsidRPr="009177FD">
        <w:rPr>
          <w:rFonts w:ascii="Angsana New" w:hAnsi="Angsana New"/>
          <w:spacing w:val="-2"/>
          <w:sz w:val="28"/>
          <w:szCs w:val="28"/>
        </w:rPr>
        <w:t xml:space="preserve">20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 xml:space="preserve">กันยายน </w:t>
      </w:r>
      <w:r w:rsidR="00CC3C94" w:rsidRPr="009177FD">
        <w:rPr>
          <w:rFonts w:ascii="Angsana New" w:hAnsi="Angsana New"/>
          <w:spacing w:val="-2"/>
          <w:sz w:val="28"/>
          <w:szCs w:val="28"/>
        </w:rPr>
        <w:t xml:space="preserve">2562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 xml:space="preserve">กำหนดวันจองซื้อหุ้นสามัญเพิ่มทุนในวันที่ </w:t>
      </w:r>
      <w:r w:rsidR="00CC3C94" w:rsidRPr="009177FD">
        <w:rPr>
          <w:rFonts w:ascii="Angsana New" w:hAnsi="Angsana New"/>
          <w:spacing w:val="-2"/>
          <w:sz w:val="28"/>
          <w:szCs w:val="28"/>
        </w:rPr>
        <w:t xml:space="preserve">3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="00CC3C94" w:rsidRPr="009177FD">
        <w:rPr>
          <w:rFonts w:ascii="Angsana New" w:hAnsi="Angsana New"/>
          <w:spacing w:val="-2"/>
          <w:sz w:val="28"/>
          <w:szCs w:val="28"/>
        </w:rPr>
        <w:t xml:space="preserve">2562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 xml:space="preserve">ถึงวันที่ </w:t>
      </w:r>
      <w:r w:rsidR="00CC3C94" w:rsidRPr="009177FD">
        <w:rPr>
          <w:rFonts w:ascii="Angsana New" w:hAnsi="Angsana New"/>
          <w:spacing w:val="-2"/>
          <w:sz w:val="28"/>
          <w:szCs w:val="28"/>
        </w:rPr>
        <w:t xml:space="preserve">9 </w:t>
      </w:r>
      <w:r w:rsidR="00CC3C94" w:rsidRPr="009177FD">
        <w:rPr>
          <w:rFonts w:ascii="Angsana New" w:hAnsi="Angsana New"/>
          <w:spacing w:val="-2"/>
          <w:sz w:val="28"/>
          <w:szCs w:val="28"/>
          <w:cs/>
        </w:rPr>
        <w:t xml:space="preserve">ตุลาคม </w:t>
      </w:r>
      <w:r w:rsidR="00CC3C94" w:rsidRPr="009177FD">
        <w:rPr>
          <w:rFonts w:ascii="Angsana New" w:hAnsi="Angsana New"/>
          <w:spacing w:val="-2"/>
          <w:sz w:val="28"/>
          <w:szCs w:val="28"/>
        </w:rPr>
        <w:t>2562</w:t>
      </w:r>
    </w:p>
    <w:p w14:paraId="74C424B6" w14:textId="7C168546" w:rsidR="00CC3C94" w:rsidRPr="00060F84" w:rsidRDefault="00CC3C94" w:rsidP="00CC3C9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9177FD">
        <w:rPr>
          <w:rFonts w:ascii="Angsana New" w:hAnsi="Angsana New"/>
          <w:spacing w:val="-6"/>
          <w:sz w:val="28"/>
          <w:szCs w:val="28"/>
          <w:cs/>
        </w:rPr>
        <w:t xml:space="preserve">ภายหลังจากระยะเวลาจองซื้อหุ้น มีผู้ใช้สิทธิซื้อหุ้นสามัญเพิ่มทุนจำนวน </w:t>
      </w:r>
      <w:r w:rsidRPr="009177FD">
        <w:rPr>
          <w:rFonts w:ascii="Angsana New" w:hAnsi="Angsana New"/>
          <w:spacing w:val="-6"/>
          <w:sz w:val="28"/>
          <w:szCs w:val="28"/>
        </w:rPr>
        <w:t xml:space="preserve">821,158,774 </w:t>
      </w:r>
      <w:r w:rsidRPr="009177FD">
        <w:rPr>
          <w:rFonts w:ascii="Angsana New" w:hAnsi="Angsana New"/>
          <w:spacing w:val="-6"/>
          <w:sz w:val="28"/>
          <w:szCs w:val="28"/>
          <w:cs/>
        </w:rPr>
        <w:t xml:space="preserve">หุ้น คิดเป็นจำนวน </w:t>
      </w:r>
      <w:r w:rsidRPr="009177FD">
        <w:rPr>
          <w:rFonts w:ascii="Angsana New" w:hAnsi="Angsana New"/>
          <w:spacing w:val="-6"/>
          <w:sz w:val="28"/>
          <w:szCs w:val="28"/>
        </w:rPr>
        <w:t xml:space="preserve">410,579,387 </w:t>
      </w:r>
      <w:r w:rsidRPr="009177FD">
        <w:rPr>
          <w:rFonts w:ascii="Angsana New" w:hAnsi="Angsana New"/>
          <w:spacing w:val="-6"/>
          <w:sz w:val="28"/>
          <w:szCs w:val="28"/>
          <w:cs/>
        </w:rPr>
        <w:t>บาท</w:t>
      </w:r>
      <w:r w:rsidRPr="00500131">
        <w:rPr>
          <w:rFonts w:ascii="Angsana New" w:hAnsi="Angsana New"/>
          <w:sz w:val="28"/>
          <w:szCs w:val="28"/>
          <w:cs/>
        </w:rPr>
        <w:t xml:space="preserve"> และบริษัทได้จดทะเบียนเปลี่ยนแปลงทุนที่ชำระแล้วจาก </w:t>
      </w:r>
      <w:r w:rsidRPr="00500131">
        <w:rPr>
          <w:rFonts w:ascii="Angsana New" w:hAnsi="Angsana New"/>
          <w:sz w:val="28"/>
          <w:szCs w:val="28"/>
        </w:rPr>
        <w:t xml:space="preserve">540,877,496 </w:t>
      </w:r>
      <w:r w:rsidRPr="00500131">
        <w:rPr>
          <w:rFonts w:ascii="Angsana New" w:hAnsi="Angsana New"/>
          <w:sz w:val="28"/>
          <w:szCs w:val="28"/>
          <w:cs/>
        </w:rPr>
        <w:t xml:space="preserve">บาท เป็น </w:t>
      </w:r>
      <w:r w:rsidRPr="00500131">
        <w:rPr>
          <w:rFonts w:ascii="Angsana New" w:hAnsi="Angsana New"/>
          <w:sz w:val="28"/>
          <w:szCs w:val="28"/>
        </w:rPr>
        <w:t xml:space="preserve">951,456,883 </w:t>
      </w:r>
      <w:r w:rsidRPr="00500131">
        <w:rPr>
          <w:rFonts w:ascii="Angsana New" w:hAnsi="Angsana New"/>
          <w:sz w:val="28"/>
          <w:szCs w:val="28"/>
          <w:cs/>
        </w:rPr>
        <w:t xml:space="preserve">บาท กับกระทรวงพาณิชย์เมื่อวันที่ </w:t>
      </w:r>
      <w:r w:rsidRPr="00500131">
        <w:rPr>
          <w:rFonts w:ascii="Angsana New" w:hAnsi="Angsana New"/>
          <w:sz w:val="28"/>
          <w:szCs w:val="28"/>
        </w:rPr>
        <w:t xml:space="preserve">17 </w:t>
      </w:r>
      <w:r w:rsidRPr="00500131">
        <w:rPr>
          <w:rFonts w:ascii="Angsana New" w:hAnsi="Angsana New"/>
          <w:sz w:val="28"/>
          <w:szCs w:val="28"/>
          <w:cs/>
        </w:rPr>
        <w:t xml:space="preserve">ตุลาคม </w:t>
      </w:r>
      <w:r w:rsidRPr="00500131">
        <w:rPr>
          <w:rFonts w:ascii="Angsana New" w:hAnsi="Angsana New"/>
          <w:sz w:val="28"/>
          <w:szCs w:val="28"/>
        </w:rPr>
        <w:t>2562</w:t>
      </w:r>
      <w:r w:rsidR="00060F84">
        <w:rPr>
          <w:rFonts w:ascii="Angsana New" w:hAnsi="Angsana New" w:hint="cs"/>
          <w:sz w:val="28"/>
          <w:szCs w:val="28"/>
          <w:cs/>
        </w:rPr>
        <w:t xml:space="preserve"> สำหรับหุ้นที่เหลือจากการใช้สิทธิจองซื้อหุ้นเพิ่มทุนของผู้ถือหุ้นเดิมตามสัดส่วน บริษัทจะขออนุมัติการล</w:t>
      </w:r>
      <w:r w:rsidR="003E3E7E">
        <w:rPr>
          <w:rFonts w:ascii="Angsana New" w:hAnsi="Angsana New" w:hint="cs"/>
          <w:sz w:val="28"/>
          <w:szCs w:val="28"/>
          <w:cs/>
        </w:rPr>
        <w:t>ด</w:t>
      </w:r>
      <w:r w:rsidR="00060F84">
        <w:rPr>
          <w:rFonts w:ascii="Angsana New" w:hAnsi="Angsana New" w:hint="cs"/>
          <w:sz w:val="28"/>
          <w:szCs w:val="28"/>
          <w:cs/>
        </w:rPr>
        <w:t>ทุนจดทะเบียนในการประชุมผู้ถือหุ้นครั้งถัดไป</w:t>
      </w:r>
    </w:p>
    <w:p w14:paraId="38E6DBCC" w14:textId="77777777" w:rsidR="006A728D" w:rsidRPr="00824832" w:rsidRDefault="009B73F5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ส่วนต่ำกว่า</w:t>
      </w:r>
      <w:r w:rsidR="006A728D" w:rsidRPr="00824832">
        <w:rPr>
          <w:b/>
          <w:bCs/>
          <w:u w:val="none"/>
          <w:cs/>
        </w:rPr>
        <w:t>มูลค่าหุ้น</w:t>
      </w:r>
      <w:r w:rsidRPr="00824832">
        <w:rPr>
          <w:b/>
          <w:bCs/>
          <w:u w:val="none"/>
          <w:cs/>
        </w:rPr>
        <w:t>สามัญ</w:t>
      </w:r>
    </w:p>
    <w:p w14:paraId="0B8B054B" w14:textId="1416C2B9" w:rsidR="0002387E" w:rsidRPr="00824832" w:rsidRDefault="009B73F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824832">
        <w:rPr>
          <w:rFonts w:ascii="Angsana New" w:hAnsi="Angsana New"/>
          <w:spacing w:val="8"/>
          <w:sz w:val="28"/>
          <w:szCs w:val="28"/>
          <w:cs/>
        </w:rPr>
        <w:t>ส่วนต่ำกว่า</w:t>
      </w:r>
      <w:r w:rsidR="006A728D" w:rsidRPr="00824832">
        <w:rPr>
          <w:rFonts w:ascii="Angsana New" w:hAnsi="Angsana New"/>
          <w:spacing w:val="8"/>
          <w:sz w:val="28"/>
          <w:szCs w:val="28"/>
          <w:cs/>
        </w:rPr>
        <w:t>มูลค่าหุ้น</w:t>
      </w:r>
      <w:r w:rsidRPr="00824832">
        <w:rPr>
          <w:rFonts w:ascii="Angsana New" w:hAnsi="Angsana New"/>
          <w:spacing w:val="8"/>
          <w:sz w:val="28"/>
          <w:szCs w:val="28"/>
          <w:cs/>
        </w:rPr>
        <w:t>สามัญ</w:t>
      </w:r>
      <w:r w:rsidR="006A728D" w:rsidRPr="00824832">
        <w:rPr>
          <w:rFonts w:ascii="Angsana New" w:hAnsi="Angsana New"/>
          <w:spacing w:val="8"/>
          <w:sz w:val="28"/>
          <w:szCs w:val="28"/>
          <w:cs/>
        </w:rPr>
        <w:t>ได้แก่ส่วนต่างของจำนวนเงินที่บริษั</w:t>
      </w:r>
      <w:r w:rsidRPr="00824832">
        <w:rPr>
          <w:rFonts w:ascii="Angsana New" w:hAnsi="Angsana New"/>
          <w:spacing w:val="8"/>
          <w:sz w:val="28"/>
          <w:szCs w:val="28"/>
          <w:cs/>
        </w:rPr>
        <w:t>ทได้รับจากการออกจำหน่ายหุ้นต่ำ</w:t>
      </w:r>
      <w:r w:rsidR="006A728D" w:rsidRPr="00824832">
        <w:rPr>
          <w:rFonts w:ascii="Angsana New" w:hAnsi="Angsana New"/>
          <w:spacing w:val="8"/>
          <w:sz w:val="28"/>
          <w:szCs w:val="28"/>
          <w:cs/>
        </w:rPr>
        <w:t>กว่ามูลค่าหุ้น</w:t>
      </w:r>
      <w:r w:rsidRPr="00824832">
        <w:rPr>
          <w:rFonts w:ascii="Angsana New" w:hAnsi="Angsana New"/>
          <w:spacing w:val="8"/>
          <w:sz w:val="28"/>
          <w:szCs w:val="28"/>
          <w:cs/>
        </w:rPr>
        <w:t>สามัญ</w:t>
      </w:r>
      <w:r w:rsidR="006A728D" w:rsidRPr="00824832">
        <w:rPr>
          <w:rFonts w:ascii="Angsana New" w:hAnsi="Angsana New"/>
          <w:spacing w:val="8"/>
          <w:sz w:val="28"/>
          <w:szCs w:val="28"/>
          <w:cs/>
        </w:rPr>
        <w:t>ที่</w:t>
      </w:r>
      <w:r w:rsidR="006A728D" w:rsidRPr="00824832">
        <w:rPr>
          <w:rFonts w:ascii="Angsana New" w:hAnsi="Angsana New"/>
          <w:spacing w:val="4"/>
          <w:sz w:val="28"/>
          <w:szCs w:val="28"/>
          <w:cs/>
        </w:rPr>
        <w:t>จดทะเบียนไว้</w:t>
      </w:r>
    </w:p>
    <w:p w14:paraId="2905AD46" w14:textId="1712E8F6" w:rsidR="00D20A71" w:rsidRPr="00D20A71" w:rsidRDefault="00D20A71" w:rsidP="00D20A7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8"/>
          <w:sz w:val="28"/>
          <w:szCs w:val="28"/>
        </w:rPr>
      </w:pPr>
      <w:r w:rsidRPr="00D20A71">
        <w:rPr>
          <w:rFonts w:ascii="Angsana New" w:hAnsi="Angsana New" w:hint="cs"/>
          <w:spacing w:val="8"/>
          <w:sz w:val="28"/>
          <w:szCs w:val="28"/>
          <w:cs/>
        </w:rPr>
        <w:t>จากการที่</w:t>
      </w:r>
      <w:r w:rsidRPr="00D20A71">
        <w:rPr>
          <w:rFonts w:ascii="Angsana New" w:hAnsi="Angsana New"/>
          <w:spacing w:val="8"/>
          <w:sz w:val="28"/>
          <w:szCs w:val="28"/>
          <w:cs/>
        </w:rPr>
        <w:t>บริษัทได้จดทะเบียนลดทุนโดยการลดมูลค่าหุ้นที่ตราไว้และได้นำทุนจดทะเบียนที่ลดลงไปชดเชยกับส่วนต่ำกว่ามูลค่าหุ้นสามัญจนครบแล้ว จึงนำไปชดเชยกับขาดทุน</w:t>
      </w:r>
      <w:r w:rsidR="00AF1F46">
        <w:rPr>
          <w:rFonts w:ascii="Angsana New" w:hAnsi="Angsana New" w:hint="cs"/>
          <w:spacing w:val="8"/>
          <w:sz w:val="28"/>
          <w:szCs w:val="28"/>
          <w:cs/>
        </w:rPr>
        <w:t>ส</w:t>
      </w:r>
      <w:r w:rsidRPr="00D20A71">
        <w:rPr>
          <w:rFonts w:ascii="Angsana New" w:hAnsi="Angsana New"/>
          <w:spacing w:val="8"/>
          <w:sz w:val="28"/>
          <w:szCs w:val="28"/>
          <w:cs/>
        </w:rPr>
        <w:t>ะสม</w:t>
      </w:r>
    </w:p>
    <w:p w14:paraId="6F56BC1A" w14:textId="77777777" w:rsidR="006A728D" w:rsidRPr="00824832" w:rsidRDefault="009B73F5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ทุน</w:t>
      </w:r>
      <w:r w:rsidR="006A728D" w:rsidRPr="00824832">
        <w:rPr>
          <w:b/>
          <w:bCs/>
          <w:u w:val="none"/>
          <w:cs/>
        </w:rPr>
        <w:t>สำรองตามกฎหมาย</w:t>
      </w:r>
    </w:p>
    <w:p w14:paraId="6D7B1193" w14:textId="77777777" w:rsidR="006A728D" w:rsidRDefault="006A728D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824832">
        <w:rPr>
          <w:rFonts w:ascii="Angsana New" w:hAnsi="Angsana New"/>
          <w:spacing w:val="6"/>
          <w:sz w:val="28"/>
          <w:szCs w:val="28"/>
        </w:rPr>
        <w:t>2535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824832">
        <w:rPr>
          <w:rFonts w:ascii="Angsana New" w:hAnsi="Angsana New"/>
          <w:spacing w:val="6"/>
          <w:sz w:val="28"/>
          <w:szCs w:val="28"/>
        </w:rPr>
        <w:t>5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824832">
        <w:rPr>
          <w:rFonts w:ascii="Angsana New" w:hAnsi="Angsana New"/>
          <w:spacing w:val="6"/>
          <w:sz w:val="28"/>
          <w:szCs w:val="28"/>
        </w:rPr>
        <w:t>10</w:t>
      </w:r>
      <w:r w:rsidRPr="00824832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824832">
        <w:rPr>
          <w:rFonts w:ascii="Angsana New" w:hAnsi="Angsana New"/>
          <w:spacing w:val="6"/>
          <w:sz w:val="28"/>
          <w:szCs w:val="28"/>
          <w:cs/>
        </w:rPr>
        <w:t>ทุน</w:t>
      </w:r>
      <w:r w:rsidRPr="00824832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14:paraId="5C618E16" w14:textId="77777777" w:rsidR="00942D9E" w:rsidRDefault="00942D9E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2594C7F9" w14:textId="77777777" w:rsidR="00942D9E" w:rsidRDefault="00942D9E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57C85719" w14:textId="77777777" w:rsidR="00942D9E" w:rsidRDefault="00942D9E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3BC24A66" w14:textId="77777777" w:rsidR="00942D9E" w:rsidRDefault="00942D9E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27AD0F9C" w14:textId="77777777" w:rsidR="00942D9E" w:rsidRDefault="00942D9E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353CA45F" w14:textId="77777777" w:rsidR="00942D9E" w:rsidRDefault="00942D9E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727A9C09" w14:textId="77777777" w:rsidR="00942D9E" w:rsidRDefault="00942D9E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64C10911" w14:textId="77777777" w:rsidR="00942D9E" w:rsidRDefault="00942D9E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14:paraId="21F3496F" w14:textId="77777777" w:rsidR="00E96B61" w:rsidRPr="00824832" w:rsidRDefault="00E96B61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824832">
        <w:rPr>
          <w:rFonts w:hint="cs"/>
          <w:b/>
          <w:bCs/>
          <w:u w:val="none"/>
          <w:cs/>
        </w:rPr>
        <w:lastRenderedPageBreak/>
        <w:t>กำไร (ข</w:t>
      </w:r>
      <w:r w:rsidRPr="00824832">
        <w:rPr>
          <w:b/>
          <w:bCs/>
          <w:u w:val="none"/>
          <w:cs/>
        </w:rPr>
        <w:t>าดทุน</w:t>
      </w:r>
      <w:r w:rsidRPr="00824832">
        <w:rPr>
          <w:rFonts w:hint="cs"/>
          <w:b/>
          <w:bCs/>
          <w:u w:val="none"/>
          <w:cs/>
        </w:rPr>
        <w:t xml:space="preserve">) </w:t>
      </w:r>
      <w:r w:rsidRPr="00824832">
        <w:rPr>
          <w:b/>
          <w:bCs/>
          <w:u w:val="none"/>
          <w:cs/>
        </w:rPr>
        <w:t>ต่อหุ้น</w:t>
      </w:r>
    </w:p>
    <w:p w14:paraId="0D54D9FB" w14:textId="77777777" w:rsidR="00E96B61" w:rsidRPr="00824832" w:rsidRDefault="00E96B61" w:rsidP="00641850">
      <w:pPr>
        <w:tabs>
          <w:tab w:val="clear" w:pos="227"/>
          <w:tab w:val="clear" w:pos="454"/>
          <w:tab w:val="clear" w:pos="680"/>
          <w:tab w:val="left" w:pos="540"/>
        </w:tabs>
        <w:ind w:left="540" w:hanging="9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824832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กำไร (</w:t>
      </w:r>
      <w:r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ขาดทุน</w:t>
      </w:r>
      <w:r w:rsidRPr="00824832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) </w:t>
      </w:r>
      <w:r w:rsidRPr="00824832">
        <w:rPr>
          <w:rFonts w:ascii="Angsana New" w:hAnsi="Angsana New"/>
          <w:b/>
          <w:bCs/>
          <w:i/>
          <w:iCs/>
          <w:sz w:val="28"/>
          <w:szCs w:val="28"/>
          <w:cs/>
        </w:rPr>
        <w:t>ต่อหุ้นขั้นพื้นฐาน</w:t>
      </w:r>
    </w:p>
    <w:p w14:paraId="0B3B1D92" w14:textId="77777777" w:rsidR="00943803" w:rsidRPr="00824832" w:rsidRDefault="00E96B61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 w:hint="cs"/>
          <w:sz w:val="28"/>
          <w:szCs w:val="28"/>
          <w:cs/>
        </w:rPr>
        <w:t>กำไร (</w:t>
      </w:r>
      <w:r w:rsidRPr="00824832">
        <w:rPr>
          <w:rFonts w:ascii="Angsana New" w:hAnsi="Angsana New"/>
          <w:sz w:val="28"/>
          <w:szCs w:val="28"/>
          <w:cs/>
        </w:rPr>
        <w:t>ขาดทุน</w:t>
      </w:r>
      <w:r w:rsidRPr="00824832">
        <w:rPr>
          <w:rFonts w:ascii="Angsana New" w:hAnsi="Angsana New" w:hint="cs"/>
          <w:sz w:val="28"/>
          <w:szCs w:val="28"/>
          <w:cs/>
        </w:rPr>
        <w:t xml:space="preserve">) </w:t>
      </w:r>
      <w:r w:rsidRPr="00824832">
        <w:rPr>
          <w:rFonts w:ascii="Angsana New" w:hAnsi="Angsana New"/>
          <w:sz w:val="28"/>
          <w:szCs w:val="28"/>
          <w:cs/>
        </w:rPr>
        <w:t>ต่อหุ้นขั้นพื้นฐานคำนวณโดยหาร</w:t>
      </w:r>
      <w:r w:rsidRPr="00824832">
        <w:rPr>
          <w:rFonts w:ascii="Angsana New" w:hAnsi="Angsana New" w:hint="cs"/>
          <w:sz w:val="28"/>
          <w:szCs w:val="28"/>
          <w:cs/>
        </w:rPr>
        <w:t xml:space="preserve">กำไร </w:t>
      </w:r>
      <w:r w:rsidRPr="00824832">
        <w:rPr>
          <w:rFonts w:ascii="Angsana New" w:hAnsi="Angsana New"/>
          <w:sz w:val="28"/>
          <w:szCs w:val="28"/>
        </w:rPr>
        <w:t>(</w:t>
      </w:r>
      <w:r w:rsidRPr="00824832">
        <w:rPr>
          <w:rFonts w:ascii="Angsana New" w:hAnsi="Angsana New"/>
          <w:sz w:val="28"/>
          <w:szCs w:val="28"/>
          <w:cs/>
        </w:rPr>
        <w:t>ขาดทุน</w:t>
      </w:r>
      <w:r w:rsidRPr="00824832">
        <w:rPr>
          <w:rFonts w:ascii="Angsana New" w:hAnsi="Angsana New"/>
          <w:sz w:val="28"/>
          <w:szCs w:val="28"/>
        </w:rPr>
        <w:t xml:space="preserve">) </w:t>
      </w:r>
      <w:r w:rsidRPr="00824832">
        <w:rPr>
          <w:rFonts w:ascii="Angsana New" w:hAnsi="Angsana New"/>
          <w:sz w:val="28"/>
          <w:szCs w:val="28"/>
          <w:cs/>
        </w:rPr>
        <w:t>สำหรับงวดด้วยจำนวนหุ้นถัวเฉลี่ยถ่วงน้ำหนักที่ออกในระหว่างงวด</w:t>
      </w:r>
    </w:p>
    <w:p w14:paraId="75EA2408" w14:textId="77777777" w:rsidR="003F76D4" w:rsidRPr="00824832" w:rsidRDefault="00943803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824832">
        <w:rPr>
          <w:rFonts w:ascii="Angsana New" w:hAnsi="Angsana New"/>
          <w:sz w:val="28"/>
          <w:szCs w:val="28"/>
          <w:cs/>
        </w:rPr>
        <w:t>จำนวนหุ้นถัวเฉลี่ยถ่วงน้ำหนักขั้นพื้นฐาน</w:t>
      </w:r>
      <w:r w:rsidR="00D35383" w:rsidRPr="00824832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3C5177" w:rsidRPr="00824832">
        <w:rPr>
          <w:rFonts w:ascii="Angsana New" w:hAnsi="Angsana New" w:hint="cs"/>
          <w:sz w:val="28"/>
          <w:szCs w:val="28"/>
          <w:cs/>
        </w:rPr>
        <w:t>และ</w:t>
      </w:r>
      <w:r w:rsidR="00DB4031" w:rsidRPr="00824832">
        <w:rPr>
          <w:rFonts w:ascii="Angsana New" w:hAnsi="Angsana New"/>
          <w:sz w:val="28"/>
          <w:szCs w:val="28"/>
          <w:cs/>
        </w:rPr>
        <w:t>เก้า</w:t>
      </w:r>
      <w:r w:rsidR="003C5177" w:rsidRPr="00824832">
        <w:rPr>
          <w:rFonts w:ascii="Angsana New" w:hAnsi="Angsana New"/>
          <w:sz w:val="28"/>
          <w:szCs w:val="28"/>
          <w:cs/>
        </w:rPr>
        <w:t>เดือน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B4D20" w:rsidRPr="00824832">
        <w:rPr>
          <w:rFonts w:ascii="Angsana New" w:hAnsi="Angsana New"/>
          <w:sz w:val="28"/>
          <w:szCs w:val="28"/>
        </w:rPr>
        <w:t>30</w:t>
      </w:r>
      <w:r w:rsidR="0096735A" w:rsidRPr="00824832">
        <w:rPr>
          <w:rFonts w:ascii="Angsana New" w:hAnsi="Angsana New"/>
          <w:sz w:val="28"/>
          <w:szCs w:val="28"/>
        </w:rPr>
        <w:t xml:space="preserve"> </w:t>
      </w:r>
      <w:r w:rsidR="00DB4031" w:rsidRPr="00824832">
        <w:rPr>
          <w:rFonts w:ascii="Angsana New" w:hAnsi="Angsana New"/>
          <w:sz w:val="28"/>
          <w:szCs w:val="28"/>
          <w:cs/>
        </w:rPr>
        <w:t>กันยายน</w:t>
      </w:r>
      <w:r w:rsidR="0096735A" w:rsidRPr="00824832">
        <w:rPr>
          <w:rFonts w:ascii="Angsana New" w:hAnsi="Angsana New"/>
          <w:sz w:val="28"/>
          <w:szCs w:val="28"/>
          <w:cs/>
        </w:rPr>
        <w:t xml:space="preserve"> </w:t>
      </w:r>
      <w:r w:rsidR="00DB4D20" w:rsidRPr="00824832">
        <w:rPr>
          <w:rFonts w:ascii="Angsana New" w:hAnsi="Angsana New"/>
          <w:sz w:val="28"/>
          <w:szCs w:val="28"/>
        </w:rPr>
        <w:t>2562</w:t>
      </w:r>
      <w:r w:rsidR="0096735A" w:rsidRPr="00824832">
        <w:rPr>
          <w:rFonts w:ascii="Angsana New" w:hAnsi="Angsana New"/>
          <w:sz w:val="28"/>
          <w:szCs w:val="28"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และ</w:t>
      </w:r>
      <w:r w:rsidR="00D35383" w:rsidRPr="00824832">
        <w:rPr>
          <w:rFonts w:ascii="Angsana New" w:hAnsi="Angsana New"/>
          <w:sz w:val="28"/>
          <w:szCs w:val="28"/>
        </w:rPr>
        <w:t xml:space="preserve"> 256</w:t>
      </w:r>
      <w:r w:rsidR="00FA4350" w:rsidRPr="00824832">
        <w:rPr>
          <w:rFonts w:ascii="Angsana New" w:hAnsi="Angsana New"/>
          <w:sz w:val="28"/>
          <w:szCs w:val="28"/>
        </w:rPr>
        <w:t>1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 คำนวณได้ดังนี้</w:t>
      </w:r>
    </w:p>
    <w:tbl>
      <w:tblPr>
        <w:tblW w:w="955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080"/>
      </w:tblGrid>
      <w:tr w:rsidR="003C5177" w:rsidRPr="00824832" w14:paraId="2D8D10B1" w14:textId="77777777" w:rsidTr="00102283">
        <w:tc>
          <w:tcPr>
            <w:tcW w:w="4428" w:type="dxa"/>
          </w:tcPr>
          <w:p w14:paraId="32753760" w14:textId="77777777" w:rsidR="003C5177" w:rsidRPr="00824832" w:rsidRDefault="003C5177" w:rsidP="00F80EC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A2A13" w14:textId="77777777" w:rsidR="003C5177" w:rsidRPr="00824832" w:rsidRDefault="003C5177" w:rsidP="00F80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</w:p>
        </w:tc>
      </w:tr>
      <w:tr w:rsidR="003F76D4" w:rsidRPr="00824832" w14:paraId="40E0B72E" w14:textId="77777777" w:rsidTr="00102283">
        <w:tc>
          <w:tcPr>
            <w:tcW w:w="4428" w:type="dxa"/>
          </w:tcPr>
          <w:p w14:paraId="17C61E76" w14:textId="77777777" w:rsidR="003F76D4" w:rsidRPr="00824832" w:rsidRDefault="003F76D4" w:rsidP="00F80EC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B4546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47ED4EF1" w14:textId="77777777" w:rsidR="003F76D4" w:rsidRPr="00824832" w:rsidRDefault="00DB4D20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C16779" w:rsidRPr="0082483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C5177" w:rsidRPr="00824832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5FA5C73" w14:textId="77777777" w:rsidR="003F76D4" w:rsidRPr="00824832" w:rsidRDefault="003F76D4" w:rsidP="00F80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98D02" w14:textId="77777777" w:rsidR="003C5177" w:rsidRPr="00824832" w:rsidRDefault="003F76D4" w:rsidP="00F80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</w:t>
            </w:r>
            <w:r w:rsidR="00DB4031" w:rsidRPr="0082483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เก้า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เดือน</w:t>
            </w:r>
          </w:p>
          <w:p w14:paraId="0963487E" w14:textId="77777777" w:rsidR="003F76D4" w:rsidRPr="00824832" w:rsidRDefault="00DB4D20" w:rsidP="001022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C16779" w:rsidRPr="0082483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F76D4" w:rsidRPr="0082483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DB4031" w:rsidRPr="0082483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กันยายน</w:t>
            </w:r>
          </w:p>
        </w:tc>
      </w:tr>
      <w:tr w:rsidR="003C5177" w:rsidRPr="00824832" w14:paraId="456FEA4A" w14:textId="77777777" w:rsidTr="00102283">
        <w:tc>
          <w:tcPr>
            <w:tcW w:w="4428" w:type="dxa"/>
          </w:tcPr>
          <w:p w14:paraId="07E03C67" w14:textId="77777777" w:rsidR="003C5177" w:rsidRPr="00824832" w:rsidRDefault="003C5177" w:rsidP="003C517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9E2FB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F058D6E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0F6B0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18AFDD5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8B6FB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6D0BCE3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B1420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C5177" w:rsidRPr="00824832" w14:paraId="3330C503" w14:textId="77777777" w:rsidTr="00102283">
        <w:trPr>
          <w:trHeight w:hRule="exact" w:val="170"/>
        </w:trPr>
        <w:tc>
          <w:tcPr>
            <w:tcW w:w="4428" w:type="dxa"/>
          </w:tcPr>
          <w:p w14:paraId="717BEA7A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9DF431B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1E3528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EA0AE9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B15C24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8C691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67B53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5E00B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7127" w:rsidRPr="00824832" w14:paraId="398B2CDD" w14:textId="77777777" w:rsidTr="0001089F">
        <w:tc>
          <w:tcPr>
            <w:tcW w:w="4428" w:type="dxa"/>
          </w:tcPr>
          <w:p w14:paraId="7102D4B6" w14:textId="77777777" w:rsidR="00CF7127" w:rsidRPr="00824832" w:rsidRDefault="00CF7127" w:rsidP="00CF712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จำนวนหุ้นที่มีอยู่ ณ วันต้นงวด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350B" w14:textId="46A44BFF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1,081,755 </w:t>
            </w:r>
          </w:p>
        </w:tc>
        <w:tc>
          <w:tcPr>
            <w:tcW w:w="270" w:type="dxa"/>
          </w:tcPr>
          <w:p w14:paraId="6DAAA243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1FD82E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1,081,733</w:t>
            </w:r>
          </w:p>
        </w:tc>
        <w:tc>
          <w:tcPr>
            <w:tcW w:w="270" w:type="dxa"/>
          </w:tcPr>
          <w:p w14:paraId="4EB52FA8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21CCC" w14:textId="655053C9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1,081,755 </w:t>
            </w:r>
          </w:p>
        </w:tc>
        <w:tc>
          <w:tcPr>
            <w:tcW w:w="270" w:type="dxa"/>
          </w:tcPr>
          <w:p w14:paraId="3E476CA4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1FA1B3" w14:textId="77777777" w:rsidR="00CF7127" w:rsidRPr="00824832" w:rsidRDefault="00CF7127" w:rsidP="00CF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1,052,232</w:t>
            </w:r>
          </w:p>
        </w:tc>
      </w:tr>
      <w:tr w:rsidR="00316201" w:rsidRPr="00824832" w14:paraId="1195F2FC" w14:textId="77777777" w:rsidTr="0001089F">
        <w:trPr>
          <w:trHeight w:val="139"/>
        </w:trPr>
        <w:tc>
          <w:tcPr>
            <w:tcW w:w="4428" w:type="dxa"/>
          </w:tcPr>
          <w:p w14:paraId="2B44F626" w14:textId="77777777" w:rsidR="00316201" w:rsidRPr="00824832" w:rsidRDefault="00316201" w:rsidP="00316201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3DDCF" w14:textId="1A8E6C98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C81050D" w14:textId="77777777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B75B4" w14:textId="77777777" w:rsidR="00316201" w:rsidRPr="00824832" w:rsidRDefault="00316201" w:rsidP="0031620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78CF33C8" w14:textId="77777777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2851B" w14:textId="6EBA07CC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BB9239E" w14:textId="77777777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830D3" w14:textId="77777777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23,795</w:t>
            </w:r>
          </w:p>
        </w:tc>
      </w:tr>
      <w:tr w:rsidR="00316201" w:rsidRPr="001E5DF6" w14:paraId="4C797CC2" w14:textId="77777777" w:rsidTr="009177FD">
        <w:tc>
          <w:tcPr>
            <w:tcW w:w="4428" w:type="dxa"/>
          </w:tcPr>
          <w:p w14:paraId="40976957" w14:textId="77777777" w:rsidR="00316201" w:rsidRPr="00824832" w:rsidRDefault="00316201" w:rsidP="00316201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B10680" w14:textId="4EBB5C14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1,081,755</w:t>
            </w:r>
            <w:r w:rsidRPr="0082483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1531273" w14:textId="77777777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7973A" w14:textId="77777777" w:rsidR="00316201" w:rsidRPr="00824832" w:rsidRDefault="00316201" w:rsidP="0031620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1,081,755</w:t>
            </w:r>
          </w:p>
        </w:tc>
        <w:tc>
          <w:tcPr>
            <w:tcW w:w="270" w:type="dxa"/>
          </w:tcPr>
          <w:p w14:paraId="5771508E" w14:textId="77777777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2C322D" w14:textId="6DA0482D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1,081,755</w:t>
            </w:r>
            <w:r w:rsidRPr="0082483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78DB2FB" w14:textId="77777777" w:rsidR="00316201" w:rsidRPr="00824832" w:rsidRDefault="00316201" w:rsidP="0031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7F75C" w14:textId="77777777" w:rsidR="00316201" w:rsidRPr="001E5DF6" w:rsidRDefault="00316201" w:rsidP="0031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1,076,027</w:t>
            </w:r>
          </w:p>
        </w:tc>
      </w:tr>
    </w:tbl>
    <w:p w14:paraId="6BB3ED60" w14:textId="77777777" w:rsidR="003F2A02" w:rsidRPr="00E4284A" w:rsidRDefault="00DA054C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การรายงานข้อมูลตามประเภทการรับประกันภัย</w:t>
      </w:r>
    </w:p>
    <w:p w14:paraId="70A65FFA" w14:textId="77777777" w:rsidR="004B00B0" w:rsidRPr="00C3124B" w:rsidRDefault="009756D8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C3124B">
        <w:rPr>
          <w:rFonts w:ascii="Angsana New" w:hAnsi="Angsana New"/>
          <w:sz w:val="28"/>
          <w:szCs w:val="28"/>
          <w:cs/>
        </w:rPr>
        <w:t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6512BD">
        <w:rPr>
          <w:rFonts w:ascii="Angsana New" w:hAnsi="Angsana New"/>
          <w:spacing w:val="2"/>
          <w:sz w:val="28"/>
          <w:szCs w:val="28"/>
        </w:rPr>
        <w:t xml:space="preserve">2559 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ลงวันที่ </w:t>
      </w:r>
      <w:r w:rsidR="006512BD">
        <w:rPr>
          <w:rFonts w:ascii="Angsana New" w:hAnsi="Angsana New"/>
          <w:spacing w:val="2"/>
          <w:sz w:val="28"/>
          <w:szCs w:val="28"/>
        </w:rPr>
        <w:t xml:space="preserve">4 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มีนาคม </w:t>
      </w:r>
      <w:r w:rsidR="006512BD">
        <w:rPr>
          <w:rFonts w:ascii="Angsana New" w:hAnsi="Angsana New"/>
          <w:spacing w:val="2"/>
          <w:sz w:val="28"/>
          <w:szCs w:val="28"/>
        </w:rPr>
        <w:t xml:space="preserve">2559 </w:t>
      </w:r>
      <w:r w:rsidRPr="00C3124B">
        <w:rPr>
          <w:rFonts w:ascii="Angsana New" w:hAnsi="Angsana New"/>
          <w:sz w:val="28"/>
          <w:szCs w:val="28"/>
          <w:cs/>
        </w:rPr>
        <w:t>ข้อมูลนี้เป็นข้อมูลเดียวกับที่ฝ่ายบริหารได้สอบทานเป็นประจำ</w:t>
      </w:r>
    </w:p>
    <w:p w14:paraId="39BCED6F" w14:textId="77777777" w:rsidR="00F72D80" w:rsidRPr="005067F3" w:rsidRDefault="00F72D80" w:rsidP="00F7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bookmarkStart w:id="8" w:name="OLE_LINK5"/>
    </w:p>
    <w:p w14:paraId="1FED9FA8" w14:textId="77777777" w:rsidR="00024CA0" w:rsidRPr="00824832" w:rsidRDefault="00424055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pacing w:val="-10"/>
          <w:sz w:val="28"/>
          <w:szCs w:val="28"/>
          <w:cs/>
        </w:rPr>
        <w:br w:type="page"/>
      </w:r>
      <w:r w:rsidR="00AC4793" w:rsidRPr="00824832">
        <w:rPr>
          <w:rFonts w:ascii="Angsana New" w:hAnsi="Angsana New"/>
          <w:sz w:val="28"/>
          <w:szCs w:val="28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งวดสามเดือนสิ้นสุดวันที่</w:t>
      </w:r>
      <w:r w:rsidR="00AC4793" w:rsidRPr="00824832">
        <w:rPr>
          <w:rFonts w:ascii="Angsana New" w:hAnsi="Angsana New"/>
          <w:sz w:val="28"/>
          <w:szCs w:val="28"/>
        </w:rPr>
        <w:t xml:space="preserve"> </w:t>
      </w:r>
      <w:r w:rsidR="00AC4793" w:rsidRPr="00824832">
        <w:rPr>
          <w:rFonts w:ascii="Angsana New" w:hAnsi="Angsana New"/>
          <w:sz w:val="28"/>
          <w:szCs w:val="28"/>
        </w:rPr>
        <w:br/>
        <w:t xml:space="preserve">30 </w:t>
      </w:r>
      <w:r w:rsidR="00DB4031" w:rsidRPr="00824832">
        <w:rPr>
          <w:rFonts w:ascii="Angsana New" w:hAnsi="Angsana New" w:hint="cs"/>
          <w:sz w:val="28"/>
          <w:szCs w:val="28"/>
          <w:cs/>
        </w:rPr>
        <w:t>กันยายน</w:t>
      </w:r>
      <w:r w:rsidR="00AC4793" w:rsidRPr="00824832">
        <w:rPr>
          <w:rFonts w:ascii="Angsana New" w:hAnsi="Angsana New"/>
          <w:sz w:val="28"/>
          <w:szCs w:val="28"/>
          <w:cs/>
        </w:rPr>
        <w:t xml:space="preserve"> </w:t>
      </w:r>
      <w:r w:rsidR="00AC4793" w:rsidRPr="00824832">
        <w:rPr>
          <w:rFonts w:ascii="Angsana New" w:hAnsi="Angsana New"/>
          <w:sz w:val="28"/>
          <w:szCs w:val="28"/>
        </w:rPr>
        <w:t xml:space="preserve">2562 </w:t>
      </w:r>
      <w:r w:rsidR="00AC4793" w:rsidRPr="0082483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823"/>
        <w:gridCol w:w="884"/>
        <w:gridCol w:w="106"/>
        <w:gridCol w:w="884"/>
        <w:gridCol w:w="106"/>
        <w:gridCol w:w="884"/>
        <w:gridCol w:w="106"/>
        <w:gridCol w:w="974"/>
        <w:gridCol w:w="106"/>
        <w:gridCol w:w="794"/>
        <w:gridCol w:w="106"/>
        <w:gridCol w:w="947"/>
      </w:tblGrid>
      <w:tr w:rsidR="00717871" w:rsidRPr="00824832" w14:paraId="49B3D1E2" w14:textId="77777777" w:rsidTr="00AA2F44">
        <w:trPr>
          <w:tblHeader/>
        </w:trPr>
        <w:tc>
          <w:tcPr>
            <w:tcW w:w="3823" w:type="dxa"/>
            <w:tcBorders>
              <w:top w:val="nil"/>
              <w:bottom w:val="nil"/>
            </w:tcBorders>
          </w:tcPr>
          <w:p w14:paraId="7A12ABD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97" w:type="dxa"/>
            <w:gridSpan w:val="11"/>
            <w:tcBorders>
              <w:top w:val="nil"/>
              <w:bottom w:val="single" w:sz="4" w:space="0" w:color="auto"/>
            </w:tcBorders>
          </w:tcPr>
          <w:p w14:paraId="3956958B" w14:textId="77777777" w:rsidR="00E34487" w:rsidRPr="00AC5042" w:rsidRDefault="000911E1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="00E34487" w:rsidRPr="00AC504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AA2F44" w:rsidRPr="00824832" w14:paraId="03D7C537" w14:textId="77777777" w:rsidTr="00AA2F44">
        <w:trPr>
          <w:tblHeader/>
        </w:trPr>
        <w:tc>
          <w:tcPr>
            <w:tcW w:w="3823" w:type="dxa"/>
            <w:tcBorders>
              <w:top w:val="nil"/>
            </w:tcBorders>
          </w:tcPr>
          <w:p w14:paraId="1287A38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898E5A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CB01F2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2BA8C89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0524B23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6BD480AD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259514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78EED6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1354FA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053D49A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1B3E736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14:paraId="45DE7FC0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A2F44" w:rsidRPr="00824832" w14:paraId="62A4C910" w14:textId="77777777" w:rsidTr="00AA2F44">
        <w:trPr>
          <w:tblHeader/>
        </w:trPr>
        <w:tc>
          <w:tcPr>
            <w:tcW w:w="3823" w:type="dxa"/>
          </w:tcPr>
          <w:p w14:paraId="07B5880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5A2F4A9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634DF7A5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41225EE4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5E9F248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1A48FE6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7D54611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291DF851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7DCBF531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14:paraId="148A5ABB" w14:textId="77777777" w:rsidR="00E34487" w:rsidRPr="00AC5042" w:rsidRDefault="006950A3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1AC76A37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47" w:type="dxa"/>
            <w:tcBorders>
              <w:bottom w:val="nil"/>
            </w:tcBorders>
            <w:vAlign w:val="bottom"/>
          </w:tcPr>
          <w:p w14:paraId="6F426EE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F44" w:rsidRPr="00824832" w14:paraId="6AE22775" w14:textId="77777777" w:rsidTr="00AA2F44">
        <w:trPr>
          <w:tblHeader/>
        </w:trPr>
        <w:tc>
          <w:tcPr>
            <w:tcW w:w="3823" w:type="dxa"/>
          </w:tcPr>
          <w:p w14:paraId="66C2597B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48EFA86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2D1BBC9A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1C1F233C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71976C9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592ECF9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73DF177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509520BA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04156567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14:paraId="43DFCE20" w14:textId="77777777" w:rsidR="00E34487" w:rsidRPr="00AC5042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7BF373D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vAlign w:val="bottom"/>
          </w:tcPr>
          <w:p w14:paraId="45AF2318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A2F44" w:rsidRPr="00824832" w14:paraId="6E492C5F" w14:textId="77777777" w:rsidTr="00AA2F44">
        <w:tc>
          <w:tcPr>
            <w:tcW w:w="3823" w:type="dxa"/>
          </w:tcPr>
          <w:p w14:paraId="0110A83F" w14:textId="77777777" w:rsidR="00E34487" w:rsidRPr="00AC5042" w:rsidRDefault="00E34487" w:rsidP="008501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84" w:type="dxa"/>
          </w:tcPr>
          <w:p w14:paraId="77132C5C" w14:textId="77777777" w:rsidR="00E34487" w:rsidRPr="00AC5042" w:rsidRDefault="00E34487" w:rsidP="0022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599BD76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6606166E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12976D81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5650A4C9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6ECE925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05D07C28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A37C3B4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94" w:type="dxa"/>
          </w:tcPr>
          <w:p w14:paraId="385B9A92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D45A623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47" w:type="dxa"/>
          </w:tcPr>
          <w:p w14:paraId="6403510C" w14:textId="77777777" w:rsidR="00E34487" w:rsidRPr="00AC5042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AA2F44" w:rsidRPr="00824832" w14:paraId="6BBEBC2F" w14:textId="77777777" w:rsidTr="00AA2F44">
        <w:tc>
          <w:tcPr>
            <w:tcW w:w="3823" w:type="dxa"/>
          </w:tcPr>
          <w:p w14:paraId="083831C0" w14:textId="77777777" w:rsidR="00A6620D" w:rsidRPr="00AC5042" w:rsidRDefault="00A6620D" w:rsidP="00A662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94254" w14:textId="1A5B814D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27778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E003F" w14:textId="28DE8995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3</w:t>
            </w:r>
            <w:r w:rsidR="00614245">
              <w:rPr>
                <w:rFonts w:ascii="Angsana New" w:hAnsi="Angsana New"/>
                <w:sz w:val="28"/>
                <w:szCs w:val="28"/>
              </w:rPr>
              <w:t>,</w:t>
            </w:r>
            <w:r w:rsidRPr="00AC5042"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C5FEF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190EA4" w14:textId="5CE9F0F3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135,715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399F8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6AA9E" w14:textId="0A4202A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10,364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C3BFA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5B1B8" w14:textId="1542B230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FE01F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5DDE6" w14:textId="226B5EAB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151,293</w:t>
            </w:r>
          </w:p>
        </w:tc>
      </w:tr>
      <w:tr w:rsidR="00AA2F44" w:rsidRPr="00824832" w14:paraId="595D0D3C" w14:textId="77777777" w:rsidTr="0043410A">
        <w:tc>
          <w:tcPr>
            <w:tcW w:w="3823" w:type="dxa"/>
          </w:tcPr>
          <w:p w14:paraId="64BA42AC" w14:textId="1BDF86D5" w:rsidR="00A6620D" w:rsidRPr="00AC5042" w:rsidRDefault="00AA2F44" w:rsidP="00AA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CA483" w14:textId="26581A3F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(2,032)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0223D" w14:textId="319A1B9D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0E402C" w14:textId="4285786A" w:rsidR="00A6620D" w:rsidRPr="00AC5042" w:rsidRDefault="00AA2F44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A6620D" w:rsidRPr="002E7202">
              <w:rPr>
                <w:rFonts w:asciiTheme="majorBidi" w:hAnsiTheme="majorBidi" w:cstheme="majorBidi"/>
                <w:sz w:val="28"/>
                <w:szCs w:val="28"/>
              </w:rPr>
              <w:t>(2,139)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0B2CC" w14:textId="208C3942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81BA5" w14:textId="05262863" w:rsidR="00A6620D" w:rsidRPr="00AC5042" w:rsidRDefault="00AA2F44" w:rsidP="000C18FD">
            <w:pPr>
              <w:tabs>
                <w:tab w:val="clear" w:pos="680"/>
                <w:tab w:val="clear" w:pos="90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A6620D" w:rsidRPr="002E7202">
              <w:rPr>
                <w:rFonts w:asciiTheme="majorBidi" w:hAnsiTheme="majorBidi" w:cstheme="majorBidi"/>
                <w:sz w:val="28"/>
                <w:szCs w:val="28"/>
              </w:rPr>
              <w:t>(41,017)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9531F" w14:textId="5D93496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A69F5B" w14:textId="02019DA5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   (7,422)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C50C2" w14:textId="10583AEE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F2EF20" w14:textId="457988B1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C97DC" w14:textId="0D7E365F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AA8DE" w14:textId="1CF39CE2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(52,610)</w:t>
            </w:r>
          </w:p>
        </w:tc>
      </w:tr>
      <w:tr w:rsidR="00AA2F44" w:rsidRPr="00824832" w14:paraId="09EC093E" w14:textId="77777777" w:rsidTr="0043410A">
        <w:tc>
          <w:tcPr>
            <w:tcW w:w="3823" w:type="dxa"/>
          </w:tcPr>
          <w:p w14:paraId="61D1A6AA" w14:textId="77777777" w:rsidR="00A6620D" w:rsidRPr="00AC5042" w:rsidRDefault="00A6620D" w:rsidP="00A662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3A8DD" w14:textId="433B2C88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159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20FB6" w14:textId="77777777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266" w14:textId="6FC677FE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884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44F42" w14:textId="77777777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16667" w14:textId="1576206B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94,698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4592" w14:textId="77777777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3EF2C" w14:textId="61304FE6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2,942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B2B7F" w14:textId="77777777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0900A" w14:textId="352B823E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28E7F" w14:textId="77777777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18730" w14:textId="50283333" w:rsidR="00A6620D" w:rsidRPr="00AC5042" w:rsidRDefault="00A6620D" w:rsidP="00AC504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98,683 </w:t>
            </w:r>
          </w:p>
        </w:tc>
      </w:tr>
      <w:tr w:rsidR="00AA2F44" w:rsidRPr="00824832" w14:paraId="44C68EBE" w14:textId="77777777" w:rsidTr="0043410A">
        <w:tc>
          <w:tcPr>
            <w:tcW w:w="3823" w:type="dxa"/>
          </w:tcPr>
          <w:p w14:paraId="3F2B49F8" w14:textId="77777777" w:rsidR="00A6620D" w:rsidRPr="00AC5042" w:rsidRDefault="00A6620D" w:rsidP="00A6620D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AC50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6BD79FB4" w14:textId="40A6903C" w:rsidR="00A6620D" w:rsidRPr="00AC5042" w:rsidRDefault="00A6620D" w:rsidP="00921B7A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="00921B7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21B7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921B7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6AD9B" w14:textId="79CFF11B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662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FED4" w14:textId="4FAD1A79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2FDF4" w14:textId="56306892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(732)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56BE7" w14:textId="6B742F7C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97D32" w14:textId="1A289E4E" w:rsidR="00A6620D" w:rsidRPr="00AC5042" w:rsidRDefault="00AC5042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6620D" w:rsidRPr="002E7202">
              <w:rPr>
                <w:rFonts w:asciiTheme="majorBidi" w:hAnsiTheme="majorBidi" w:cstheme="majorBidi"/>
                <w:sz w:val="28"/>
                <w:szCs w:val="28"/>
              </w:rPr>
              <w:t>(54,007)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4BFCD" w14:textId="119C1941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F171B" w14:textId="4B6B6233" w:rsidR="00A6620D" w:rsidRPr="00AC5042" w:rsidRDefault="00AC5042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6620D" w:rsidRPr="002E7202">
              <w:rPr>
                <w:rFonts w:asciiTheme="majorBidi" w:hAnsiTheme="majorBidi" w:cstheme="majorBidi"/>
                <w:sz w:val="28"/>
                <w:szCs w:val="28"/>
              </w:rPr>
              <w:t>(170)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3568" w14:textId="61A2CD9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BC55F" w14:textId="12AC43C2" w:rsidR="00A6620D" w:rsidRPr="00AC5042" w:rsidRDefault="00AC5042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A6620D"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FD19C" w14:textId="1342F116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93080" w14:textId="234DD414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(54,247)</w:t>
            </w:r>
          </w:p>
        </w:tc>
      </w:tr>
      <w:tr w:rsidR="00AA2F44" w:rsidRPr="00824832" w14:paraId="2B6A7A98" w14:textId="77777777" w:rsidTr="0043410A">
        <w:tc>
          <w:tcPr>
            <w:tcW w:w="3823" w:type="dxa"/>
          </w:tcPr>
          <w:p w14:paraId="105EECC3" w14:textId="77777777" w:rsidR="008D3D34" w:rsidRPr="00AC5042" w:rsidRDefault="008D3D34" w:rsidP="008D3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DB13C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50DB5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BBA76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D1550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76CBD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35DDB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49A8A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95CE6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DC94F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0A8F3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E5688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F44" w:rsidRPr="00824832" w14:paraId="2FC0CD1A" w14:textId="77777777" w:rsidTr="00AA2F44">
        <w:tc>
          <w:tcPr>
            <w:tcW w:w="3823" w:type="dxa"/>
          </w:tcPr>
          <w:p w14:paraId="2EEDF53B" w14:textId="77777777" w:rsidR="008D3D34" w:rsidRPr="00AC5042" w:rsidRDefault="008D3D34" w:rsidP="008D3D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5B45E" w14:textId="34298F45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5757A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8C8ED" w14:textId="35C865C9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0EC76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C45D5" w14:textId="60490833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40,691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FC37D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B5459" w14:textId="79FB64BF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FAE2D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9D801" w14:textId="2BF64449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0682C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9103E" w14:textId="6D414BF9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44,436</w:t>
            </w:r>
          </w:p>
        </w:tc>
      </w:tr>
      <w:tr w:rsidR="00AA2F44" w:rsidRPr="00824832" w14:paraId="4A7BB3A3" w14:textId="77777777" w:rsidTr="00AA2F44">
        <w:trPr>
          <w:trHeight w:val="378"/>
        </w:trPr>
        <w:tc>
          <w:tcPr>
            <w:tcW w:w="3823" w:type="dxa"/>
          </w:tcPr>
          <w:p w14:paraId="1289293A" w14:textId="77777777" w:rsidR="008D3D34" w:rsidRPr="00AC5042" w:rsidRDefault="008D3D34" w:rsidP="008D3D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F5430" w14:textId="62CE1C26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D7F2C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146446" w14:textId="53CA8933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78821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E2464" w14:textId="053475C5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13,126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6F854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18CDA" w14:textId="5C1DEAA1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2,667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554F9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99CC3" w14:textId="21A6657C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FC98C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3B822" w14:textId="5FDF15BC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17,267</w:t>
            </w:r>
          </w:p>
        </w:tc>
      </w:tr>
      <w:tr w:rsidR="00AA2F44" w:rsidRPr="00824832" w14:paraId="50BC68CC" w14:textId="77777777" w:rsidTr="008F3C29">
        <w:trPr>
          <w:trHeight w:val="306"/>
        </w:trPr>
        <w:tc>
          <w:tcPr>
            <w:tcW w:w="3823" w:type="dxa"/>
          </w:tcPr>
          <w:p w14:paraId="06A75267" w14:textId="77777777" w:rsidR="008D3D34" w:rsidRPr="00AC5042" w:rsidRDefault="008D3D34" w:rsidP="008D3D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0F941" w14:textId="3759EF4A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72987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0DDA2" w14:textId="28D8AC6E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37587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0A88A" w14:textId="28B28381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E9092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D1418" w14:textId="3798070E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BB81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E1515" w14:textId="44C216E1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BC2F0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231C6" w14:textId="17B5F59A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</w:tr>
      <w:tr w:rsidR="00AA2F44" w:rsidRPr="00824832" w14:paraId="1A8E0EA3" w14:textId="77777777" w:rsidTr="00AA2F44">
        <w:tc>
          <w:tcPr>
            <w:tcW w:w="3823" w:type="dxa"/>
          </w:tcPr>
          <w:p w14:paraId="670D3B37" w14:textId="5035D857" w:rsidR="008D3D34" w:rsidRPr="00AC5042" w:rsidRDefault="0061624F" w:rsidP="008D3D3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8D3D34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59669" w14:textId="059586B6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7DD10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87B05" w14:textId="28E1D929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42357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CA71B" w14:textId="7AF64265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3A33B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9E1E8" w14:textId="399E4DE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C4219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07120" w14:textId="5094D7A2" w:rsidR="008D3D34" w:rsidRPr="00AC5042" w:rsidRDefault="008D3D34" w:rsidP="00E47B9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9,96</w:t>
            </w:r>
            <w:r w:rsidR="00E47B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0D3BC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47978F" w14:textId="0A4F4EBC" w:rsidR="008D3D34" w:rsidRPr="00AC5042" w:rsidRDefault="008D3D34" w:rsidP="00E47B9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9,96</w:t>
            </w:r>
            <w:r w:rsidR="00E47B9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A2F44" w:rsidRPr="00824832" w14:paraId="472A75B8" w14:textId="77777777" w:rsidTr="00AA2F44">
        <w:tc>
          <w:tcPr>
            <w:tcW w:w="3823" w:type="dxa"/>
          </w:tcPr>
          <w:p w14:paraId="56D433D8" w14:textId="2FB3820B" w:rsidR="008D3D34" w:rsidRPr="00AC5042" w:rsidRDefault="0061624F" w:rsidP="008D3D3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8D3D34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5BAE4" w14:textId="43A55EBB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F7301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BAD5A" w14:textId="5F0CBD8E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6342E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CA46C" w14:textId="16DADC44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CA9A9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59DED" w14:textId="05FA5E4C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8454B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3730EC" w14:textId="637BA1A1" w:rsidR="008D3D34" w:rsidRPr="00AC5042" w:rsidRDefault="00557A2D" w:rsidP="00E47B9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7B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D3D34" w:rsidRPr="00AC50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CD67B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CF331" w14:textId="7AE525E2" w:rsidR="008D3D34" w:rsidRPr="00AC5042" w:rsidRDefault="00557A2D" w:rsidP="00E47B9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47B9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8D3D34" w:rsidRPr="00AC504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2F44" w:rsidRPr="00824832" w14:paraId="41007588" w14:textId="77777777" w:rsidTr="0043410A">
        <w:tc>
          <w:tcPr>
            <w:tcW w:w="3823" w:type="dxa"/>
          </w:tcPr>
          <w:p w14:paraId="19A16536" w14:textId="121A325E" w:rsidR="00A6620D" w:rsidRPr="00AC5042" w:rsidRDefault="00A6620D" w:rsidP="00A6620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B48FA6" w14:textId="61694161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7B4A3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9A92E" w14:textId="377AACBA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C2CFD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96D999" w14:textId="784131F6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6ADCE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68EFA" w14:textId="7B01E565" w:rsidR="00A6620D" w:rsidRPr="00AC5042" w:rsidRDefault="00AC5042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A6620D"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7F02D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5C2A5" w14:textId="12CA5565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6,847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8F4AD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AF8EA7" w14:textId="773AC759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6,847 </w:t>
            </w:r>
          </w:p>
        </w:tc>
      </w:tr>
      <w:tr w:rsidR="00AA2F44" w:rsidRPr="00824832" w14:paraId="7500793E" w14:textId="77777777" w:rsidTr="0043410A">
        <w:tc>
          <w:tcPr>
            <w:tcW w:w="3823" w:type="dxa"/>
          </w:tcPr>
          <w:p w14:paraId="42F2E24B" w14:textId="77777777" w:rsidR="00A6620D" w:rsidRPr="00AC5042" w:rsidRDefault="00A6620D" w:rsidP="00A662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037E6" w14:textId="57A7752B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1,493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D7EE6" w14:textId="3B3DD20D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9F947" w14:textId="4E46D2FA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954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C35B" w14:textId="5FF28982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F3421" w14:textId="40019014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53,817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FA70F" w14:textId="3CDEA3FF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08D8D2" w14:textId="0E18B14B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5,439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2B932" w14:textId="3352ED65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782E3" w14:textId="64563002" w:rsidR="00A6620D" w:rsidRPr="00AC5042" w:rsidRDefault="00557A2D" w:rsidP="00AC504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18,264</w:t>
            </w:r>
            <w:r w:rsidR="00A6620D"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5227F" w14:textId="12487648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9286B" w14:textId="597CAB8B" w:rsidR="00A6620D" w:rsidRPr="00AC5042" w:rsidRDefault="00A6620D" w:rsidP="00557A2D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79,96</w:t>
            </w:r>
            <w:r w:rsidR="00557A2D" w:rsidRPr="00AC504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A2F44" w:rsidRPr="00824832" w14:paraId="17A237C3" w14:textId="77777777" w:rsidTr="0043410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823" w:type="dxa"/>
          </w:tcPr>
          <w:p w14:paraId="2E3840C7" w14:textId="77777777" w:rsidR="008D3D34" w:rsidRPr="00AC5042" w:rsidRDefault="008D3D34" w:rsidP="008D3D3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9D282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D9240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096F7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C42EC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00C41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3267B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802BE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E067E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BF6F4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DA6B0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082AE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F44" w:rsidRPr="00824832" w14:paraId="5D7A78AD" w14:textId="77777777" w:rsidTr="00AA2F44">
        <w:tc>
          <w:tcPr>
            <w:tcW w:w="3823" w:type="dxa"/>
          </w:tcPr>
          <w:p w14:paraId="4541F2B4" w14:textId="77777777" w:rsidR="008D3D34" w:rsidRPr="00AC5042" w:rsidRDefault="008D3D34" w:rsidP="008D3D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8CC72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7D7DB" w14:textId="77777777" w:rsidR="008D3D34" w:rsidRPr="00AC5042" w:rsidRDefault="008D3D34" w:rsidP="008D3D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0A701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39EEB" w14:textId="77777777" w:rsidR="008D3D34" w:rsidRPr="00AC5042" w:rsidRDefault="008D3D34" w:rsidP="008D3D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467C7" w14:textId="77777777" w:rsidR="008D3D34" w:rsidRPr="00AC5042" w:rsidRDefault="008D3D34" w:rsidP="008D3D34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DFEEE" w14:textId="77777777" w:rsidR="008D3D34" w:rsidRPr="00AC5042" w:rsidRDefault="008D3D34" w:rsidP="008D3D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9CECC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F35E3" w14:textId="77777777" w:rsidR="008D3D34" w:rsidRPr="00AC5042" w:rsidRDefault="008D3D34" w:rsidP="008D3D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30DC5" w14:textId="77777777" w:rsidR="008D3D34" w:rsidRPr="00AC5042" w:rsidRDefault="008D3D34" w:rsidP="008D3D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42346" w14:textId="77777777" w:rsidR="008D3D34" w:rsidRPr="00AC5042" w:rsidRDefault="008D3D34" w:rsidP="008D3D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9ECB4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A2F44" w:rsidRPr="00824832" w14:paraId="5C2DB3B9" w14:textId="77777777" w:rsidTr="00AA2F44">
        <w:tc>
          <w:tcPr>
            <w:tcW w:w="3823" w:type="dxa"/>
          </w:tcPr>
          <w:p w14:paraId="3E746308" w14:textId="77777777" w:rsidR="00A6620D" w:rsidRPr="00AC5042" w:rsidRDefault="00A6620D" w:rsidP="00A662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8101D" w14:textId="5C02A31B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1,983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ED2B8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6C0CD" w14:textId="6C382D34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F37CA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C0685" w14:textId="422B2165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47,928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2E765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3E7AD" w14:textId="16551CC4" w:rsidR="00A6620D" w:rsidRPr="00AC5042" w:rsidRDefault="00A6620D" w:rsidP="00024C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31,03</w:t>
            </w:r>
            <w:r w:rsidR="00024C49">
              <w:rPr>
                <w:rFonts w:ascii="Angsana New" w:hAnsi="Angsana New"/>
                <w:sz w:val="28"/>
                <w:szCs w:val="28"/>
              </w:rPr>
              <w:t>5</w:t>
            </w:r>
            <w:r w:rsidRPr="00AC50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BDDD1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99270" w14:textId="075D978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3A1A9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DBB78" w14:textId="2068C52C" w:rsidR="00A6620D" w:rsidRPr="00AC5042" w:rsidRDefault="00557A2D" w:rsidP="00024C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80,88</w:t>
            </w:r>
            <w:r w:rsidR="00024C4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A2F44" w:rsidRPr="00824832" w14:paraId="6D8CECDD" w14:textId="77777777" w:rsidTr="00AA2F44">
        <w:tc>
          <w:tcPr>
            <w:tcW w:w="3823" w:type="dxa"/>
          </w:tcPr>
          <w:p w14:paraId="6054A4D6" w14:textId="77777777" w:rsidR="008D3D34" w:rsidRPr="00AC5042" w:rsidRDefault="008D3D34" w:rsidP="008D3D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47D69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BEC8E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EBB09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A0BA1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D04A5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7E9D0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18910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3DCA3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45166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39D61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97EA9" w14:textId="77777777" w:rsidR="008D3D34" w:rsidRPr="00AC5042" w:rsidRDefault="008D3D34" w:rsidP="008D3D3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2F44" w:rsidRPr="00824832" w14:paraId="12268885" w14:textId="77777777" w:rsidTr="0043410A">
        <w:tc>
          <w:tcPr>
            <w:tcW w:w="3823" w:type="dxa"/>
          </w:tcPr>
          <w:p w14:paraId="5267C176" w14:textId="77777777" w:rsidR="00A6620D" w:rsidRPr="00AC5042" w:rsidRDefault="00A6620D" w:rsidP="00A66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5AA59" w14:textId="64C07535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45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51A68" w14:textId="0441F0BA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A2EE36" w14:textId="355D10F4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115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94CB5" w14:textId="60AE6840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209358" w14:textId="4E601ED5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(23,004)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17DC5" w14:textId="5B65039C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2D07F" w14:textId="588BA213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57A2D" w:rsidRPr="002E7202">
              <w:rPr>
                <w:rFonts w:asciiTheme="majorBidi" w:hAnsiTheme="majorBidi" w:cstheme="majorBidi"/>
                <w:sz w:val="28"/>
                <w:szCs w:val="28"/>
              </w:rPr>
              <w:t>(25,060</w:t>
            </w:r>
            <w:r w:rsidRPr="002E72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5818F" w14:textId="743EAA0D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483AAA" w14:textId="7FD5A4CA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F855E" w14:textId="3887683A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C397F" w14:textId="465D6DF6" w:rsidR="00A6620D" w:rsidRPr="00AC5042" w:rsidRDefault="00A6620D" w:rsidP="002E720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(47,90</w:t>
            </w:r>
            <w:r w:rsidR="00557A2D" w:rsidRPr="002E720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E720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A2F44" w:rsidRPr="00824832" w14:paraId="1FA4FE21" w14:textId="77777777" w:rsidTr="0043410A">
        <w:tc>
          <w:tcPr>
            <w:tcW w:w="3823" w:type="dxa"/>
          </w:tcPr>
          <w:p w14:paraId="6B4FFF73" w14:textId="77777777" w:rsidR="00A6620D" w:rsidRPr="00AC5042" w:rsidRDefault="00A6620D" w:rsidP="00A662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7D443" w14:textId="09504BF0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2,028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67075A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1C8A8" w14:textId="421FDD2F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52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BC162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689BF" w14:textId="5B751B08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24,924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F2041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53C7A" w14:textId="7DDE98E7" w:rsidR="00A6620D" w:rsidRPr="00AC5042" w:rsidRDefault="00A6620D" w:rsidP="00024C4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5,97</w:t>
            </w:r>
            <w:r w:rsidR="00024C49">
              <w:rPr>
                <w:rFonts w:ascii="Angsana New" w:hAnsi="Angsana New"/>
                <w:sz w:val="28"/>
                <w:szCs w:val="28"/>
              </w:rPr>
              <w:t>5</w:t>
            </w:r>
            <w:r w:rsidRPr="00AC50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DC627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771A1" w14:textId="6E011F2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4EEE74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E9E20" w14:textId="79EDF2A4" w:rsidR="00A6620D" w:rsidRPr="00AC5042" w:rsidRDefault="00A6620D" w:rsidP="00024C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>32,97</w:t>
            </w:r>
            <w:r w:rsidR="00024C49">
              <w:rPr>
                <w:rFonts w:ascii="Angsana New" w:hAnsi="Angsana New"/>
                <w:sz w:val="28"/>
                <w:szCs w:val="28"/>
              </w:rPr>
              <w:t>9</w:t>
            </w:r>
            <w:r w:rsidRPr="00AC50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A2F44" w:rsidRPr="00824832" w14:paraId="243471BC" w14:textId="77777777" w:rsidTr="00AA2F44">
        <w:tc>
          <w:tcPr>
            <w:tcW w:w="3823" w:type="dxa"/>
          </w:tcPr>
          <w:p w14:paraId="17B5FCED" w14:textId="77777777" w:rsidR="00A6620D" w:rsidRPr="00AC5042" w:rsidRDefault="00A6620D" w:rsidP="00A662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4C7C5" w14:textId="43F813B8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504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0A8D6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9CC2C" w14:textId="3C14FE13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393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A70D4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73B60" w14:textId="0C63EFC1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21,196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D9ADA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A9A41" w14:textId="70F17236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1,861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C693C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DF06D" w14:textId="79B77D2C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D3FF8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BD3AD" w14:textId="1F195914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="Angsana New" w:hAnsi="Angsana New"/>
                <w:sz w:val="28"/>
                <w:szCs w:val="28"/>
              </w:rPr>
              <w:t xml:space="preserve">23,954 </w:t>
            </w:r>
          </w:p>
        </w:tc>
      </w:tr>
      <w:tr w:rsidR="00AA2F44" w:rsidRPr="00824832" w14:paraId="34AE8999" w14:textId="77777777" w:rsidTr="00AA2F44">
        <w:tc>
          <w:tcPr>
            <w:tcW w:w="3823" w:type="dxa"/>
          </w:tcPr>
          <w:p w14:paraId="0AFC03A1" w14:textId="77777777" w:rsidR="00A6620D" w:rsidRPr="00AC5042" w:rsidRDefault="00A6620D" w:rsidP="00A6620D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3F229" w14:textId="0A9B7411" w:rsidR="00A6620D" w:rsidRPr="00AC5042" w:rsidRDefault="009E129B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  <w:r w:rsidR="00A6620D" w:rsidRPr="00AC504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DCAFC" w14:textId="77777777" w:rsidR="00A6620D" w:rsidRPr="00AC5042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11950" w14:textId="56040320" w:rsidR="00A6620D" w:rsidRPr="00257F33" w:rsidRDefault="009E129B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>157</w:t>
            </w:r>
            <w:r w:rsidR="00A6620D" w:rsidRPr="00257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4E95A" w14:textId="77777777" w:rsidR="00A6620D" w:rsidRPr="00257F33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912FE" w14:textId="103705D1" w:rsidR="00A6620D" w:rsidRPr="00257F33" w:rsidRDefault="009E129B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>17,189</w:t>
            </w:r>
            <w:r w:rsidR="00A6620D" w:rsidRPr="00257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A3FF6" w14:textId="77777777" w:rsidR="00A6620D" w:rsidRPr="00257F33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4A837" w14:textId="20A97F99" w:rsidR="00A6620D" w:rsidRPr="00257F33" w:rsidRDefault="009E129B" w:rsidP="00024C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>52</w:t>
            </w:r>
            <w:r w:rsidR="00024C49">
              <w:rPr>
                <w:rFonts w:ascii="Angsana New" w:hAnsi="Angsana New"/>
                <w:sz w:val="28"/>
                <w:szCs w:val="28"/>
              </w:rPr>
              <w:t>3</w:t>
            </w:r>
            <w:r w:rsidR="00A6620D" w:rsidRPr="00257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653BF" w14:textId="77777777" w:rsidR="00A6620D" w:rsidRPr="00257F33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79356" w14:textId="7E3F5A5B" w:rsidR="00A6620D" w:rsidRPr="00257F33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C38FD" w14:textId="77777777" w:rsidR="00A6620D" w:rsidRPr="00257F33" w:rsidRDefault="00A6620D" w:rsidP="00A6620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3075F" w14:textId="4B4253A9" w:rsidR="00A6620D" w:rsidRPr="00257F33" w:rsidRDefault="00A6620D" w:rsidP="00024C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7F33">
              <w:rPr>
                <w:rFonts w:ascii="Angsana New" w:hAnsi="Angsana New"/>
                <w:sz w:val="28"/>
                <w:szCs w:val="28"/>
              </w:rPr>
              <w:t>17,94</w:t>
            </w:r>
            <w:r w:rsidR="00024C49">
              <w:rPr>
                <w:rFonts w:ascii="Angsana New" w:hAnsi="Angsana New"/>
                <w:sz w:val="28"/>
                <w:szCs w:val="28"/>
              </w:rPr>
              <w:t>0</w:t>
            </w:r>
            <w:r w:rsidRPr="00257F3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A2F44" w:rsidRPr="00824832" w14:paraId="572D4F79" w14:textId="77777777" w:rsidTr="0043410A">
        <w:tc>
          <w:tcPr>
            <w:tcW w:w="3823" w:type="dxa"/>
          </w:tcPr>
          <w:p w14:paraId="26E1945E" w14:textId="77777777" w:rsidR="00A6620D" w:rsidRPr="00AC5042" w:rsidRDefault="00A6620D" w:rsidP="00A6620D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58F33" w14:textId="55C0249E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36214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68F33" w14:textId="5F7A4FCA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09422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FB8E3" w14:textId="7253E699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1,386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4C2D2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22AA69" w14:textId="2BB03D8D" w:rsidR="00A6620D" w:rsidRPr="00AC5042" w:rsidRDefault="009E129B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(1,183)</w:t>
            </w:r>
            <w:r w:rsidR="00A6620D"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059DB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B40CFC" w14:textId="62CD75C1" w:rsidR="00A6620D" w:rsidRPr="00AC5042" w:rsidRDefault="009E129B" w:rsidP="00257F3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30,29</w:t>
            </w:r>
            <w:r w:rsidR="00257F3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620D"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304FF" w14:textId="77777777" w:rsidR="00A6620D" w:rsidRPr="00AC504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C3A8BD" w14:textId="7ECBF669" w:rsidR="00A6620D" w:rsidRPr="00AC5042" w:rsidRDefault="00A6620D" w:rsidP="00257F3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>30,56</w:t>
            </w:r>
            <w:r w:rsidR="00257F3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A2F44" w:rsidRPr="00824832" w14:paraId="3906824C" w14:textId="77777777" w:rsidTr="0043410A">
        <w:tc>
          <w:tcPr>
            <w:tcW w:w="3823" w:type="dxa"/>
          </w:tcPr>
          <w:p w14:paraId="004EB5B2" w14:textId="77777777" w:rsidR="00A6620D" w:rsidRPr="00AC5042" w:rsidRDefault="00A6620D" w:rsidP="00A6620D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D0DE2" w14:textId="4FE66494" w:rsidR="00A6620D" w:rsidRPr="002E7202" w:rsidRDefault="009E129B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2,639</w:t>
            </w:r>
            <w:r w:rsidR="00A6620D"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A74FD" w14:textId="141C06D9" w:rsidR="00A6620D" w:rsidRPr="002E720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D6E6A1" w14:textId="56107D6D" w:rsidR="00A6620D" w:rsidRPr="002E7202" w:rsidRDefault="009E129B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  <w:r w:rsidR="00A6620D"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A645C" w14:textId="779B7AE2" w:rsidR="00A6620D" w:rsidRPr="002E720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C90E44" w14:textId="6558F2BB" w:rsidR="00A6620D" w:rsidRPr="002E7202" w:rsidRDefault="009E129B" w:rsidP="009E129B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64,695</w:t>
            </w:r>
            <w:r w:rsidR="00A6620D"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50F4F" w14:textId="5E4C35DA" w:rsidR="00A6620D" w:rsidRPr="002E720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923EA" w14:textId="23BF122E" w:rsidR="00A6620D" w:rsidRPr="002E7202" w:rsidRDefault="009E129B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7,176</w:t>
            </w:r>
            <w:r w:rsidR="00A6620D"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39629" w14:textId="3410874C" w:rsidR="00A6620D" w:rsidRPr="002E720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67AE" w14:textId="1B01EEFF" w:rsidR="00A6620D" w:rsidRPr="002E7202" w:rsidRDefault="00257F33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30,291</w:t>
            </w:r>
            <w:r w:rsidR="00A6620D"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2A4E50" w14:textId="050B1AEA" w:rsidR="00A6620D" w:rsidRPr="002E7202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0B0D34" w14:textId="3B3985B5" w:rsidR="00A6620D" w:rsidRPr="002E7202" w:rsidRDefault="00A6620D" w:rsidP="00257F3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105,4</w:t>
            </w:r>
            <w:r w:rsidR="00257F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2E72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A2F44" w:rsidRPr="00824832" w14:paraId="37DADC0B" w14:textId="77777777" w:rsidTr="0043410A">
        <w:tc>
          <w:tcPr>
            <w:tcW w:w="3823" w:type="dxa"/>
          </w:tcPr>
          <w:p w14:paraId="49C16192" w14:textId="77777777" w:rsidR="00A6620D" w:rsidRPr="00AC5042" w:rsidRDefault="00A6620D" w:rsidP="00A6620D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C8EE37" w14:textId="4606A1DC" w:rsidR="00A6620D" w:rsidRPr="00AC5042" w:rsidRDefault="00A6620D" w:rsidP="009E129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(1,</w:t>
            </w:r>
            <w:r w:rsidR="009E129B"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77518" w14:textId="375AAA70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03EDA5" w14:textId="4D65AB1F" w:rsidR="00A6620D" w:rsidRPr="00AC5042" w:rsidRDefault="00373309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  <w:r w:rsidR="00A6620D"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070D7" w14:textId="0449DB6F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B5ADCB" w14:textId="71A5E522" w:rsidR="00A6620D" w:rsidRPr="00AC5042" w:rsidRDefault="00A6620D" w:rsidP="003733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373309">
              <w:rPr>
                <w:rFonts w:ascii="Angsana New" w:hAnsi="Angsana New"/>
                <w:b/>
                <w:bCs/>
                <w:sz w:val="28"/>
                <w:szCs w:val="28"/>
              </w:rPr>
              <w:t>10,878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900E0" w14:textId="4C5AC196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037572" w14:textId="2E91359D" w:rsidR="00A6620D" w:rsidRPr="00AC5042" w:rsidRDefault="00A6620D" w:rsidP="003733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373309">
              <w:rPr>
                <w:rFonts w:ascii="Angsana New" w:hAnsi="Angsana New"/>
                <w:b/>
                <w:bCs/>
                <w:sz w:val="28"/>
                <w:szCs w:val="28"/>
              </w:rPr>
              <w:t>1,737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D4CF6" w14:textId="33F49666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3E5C33" w14:textId="3F214339" w:rsidR="00A6620D" w:rsidRPr="00AC5042" w:rsidRDefault="00A6620D" w:rsidP="003733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257F33">
              <w:rPr>
                <w:rFonts w:ascii="Angsana New" w:hAnsi="Angsana New"/>
                <w:b/>
                <w:bCs/>
                <w:sz w:val="28"/>
                <w:szCs w:val="28"/>
              </w:rPr>
              <w:t>12,027</w:t>
            </w: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3DA67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EA55F" w14:textId="3C67AF1E" w:rsidR="00A6620D" w:rsidRPr="00AC5042" w:rsidRDefault="00373309" w:rsidP="00257F3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(25,47</w:t>
            </w:r>
            <w:r w:rsidR="00257F3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6620D" w:rsidRPr="00AC504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AA2F44" w:rsidRPr="00824832" w14:paraId="733BB66E" w14:textId="77777777" w:rsidTr="0043410A">
        <w:tc>
          <w:tcPr>
            <w:tcW w:w="3823" w:type="dxa"/>
            <w:tcBorders>
              <w:bottom w:val="nil"/>
            </w:tcBorders>
          </w:tcPr>
          <w:p w14:paraId="6238641E" w14:textId="0B67A442" w:rsidR="00A6620D" w:rsidRPr="00AC5042" w:rsidRDefault="0061624F" w:rsidP="00A6620D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="00A6620D"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5AFBD" w14:textId="1800B3E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39B28" w14:textId="7D85FB25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441E4" w14:textId="4F39F55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0CB67" w14:textId="22E8921C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806C2" w14:textId="794338D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8203D" w14:textId="31B7F51D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97CE1" w14:textId="12A3D1E5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8B0D5" w14:textId="4C707E23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4C733" w14:textId="162960BA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AD7FA" w14:textId="77777777" w:rsidR="00A6620D" w:rsidRPr="00AC5042" w:rsidRDefault="00A6620D" w:rsidP="00A6620D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8C739A" w14:textId="3E09053F" w:rsidR="00A6620D" w:rsidRPr="002E7202" w:rsidDel="001E262A" w:rsidRDefault="00A6620D" w:rsidP="002E7202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E7202">
              <w:rPr>
                <w:rFonts w:asciiTheme="majorBidi" w:hAnsiTheme="majorBidi" w:cstheme="majorBidi"/>
                <w:sz w:val="28"/>
                <w:szCs w:val="28"/>
              </w:rPr>
              <w:t xml:space="preserve"> (17,600)</w:t>
            </w:r>
          </w:p>
        </w:tc>
      </w:tr>
      <w:tr w:rsidR="00AA2F44" w:rsidRPr="00824832" w14:paraId="35A44FF7" w14:textId="77777777" w:rsidTr="0043410A">
        <w:trPr>
          <w:trHeight w:val="405"/>
        </w:trPr>
        <w:tc>
          <w:tcPr>
            <w:tcW w:w="3823" w:type="dxa"/>
            <w:tcBorders>
              <w:top w:val="nil"/>
              <w:bottom w:val="nil"/>
            </w:tcBorders>
          </w:tcPr>
          <w:p w14:paraId="54D291D8" w14:textId="2383D80B" w:rsidR="008D3D34" w:rsidRPr="00AC5042" w:rsidRDefault="0061624F" w:rsidP="008D3D34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9" w:name="_Hlk23504798"/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8D3D34" w:rsidRPr="00AC50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1FD49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EAFFC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247EA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DAF1B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36325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4F18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A1E98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45CA7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32551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B8C8A" w14:textId="77777777" w:rsidR="008D3D34" w:rsidRPr="00AC5042" w:rsidRDefault="008D3D34" w:rsidP="008D3D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EB4434" w14:textId="0C4A188C" w:rsidR="008D3D34" w:rsidRPr="00AC5042" w:rsidRDefault="00BA6487" w:rsidP="00257F3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(43</w:t>
            </w:r>
            <w:r w:rsidR="008D3D34" w:rsidRPr="00AC504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E06EA">
              <w:rPr>
                <w:rFonts w:ascii="Angsana New" w:hAnsi="Angsana New"/>
                <w:b/>
                <w:bCs/>
                <w:sz w:val="28"/>
                <w:szCs w:val="28"/>
              </w:rPr>
              <w:t>07</w:t>
            </w:r>
            <w:r w:rsidR="00257F3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D3D34" w:rsidRPr="00AC504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</w:p>
        </w:tc>
      </w:tr>
      <w:bookmarkEnd w:id="8"/>
      <w:bookmarkEnd w:id="9"/>
    </w:tbl>
    <w:p w14:paraId="7B9C7EBC" w14:textId="77777777" w:rsidR="00D35383" w:rsidRPr="00824832" w:rsidRDefault="00EC4560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Theme="majorBidi" w:hAnsiTheme="majorBidi" w:cstheme="majorBidi"/>
          <w:sz w:val="28"/>
          <w:szCs w:val="28"/>
          <w:cs/>
        </w:rPr>
        <w:br w:type="page"/>
      </w:r>
      <w:r w:rsidR="00D35383" w:rsidRPr="00824832">
        <w:rPr>
          <w:rFonts w:ascii="Angsana New" w:hAnsi="Angsana New"/>
          <w:sz w:val="28"/>
          <w:szCs w:val="28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งวดสามเดือนสิ้นสุดวันที่</w:t>
      </w:r>
      <w:r w:rsidR="006C200B" w:rsidRPr="00824832">
        <w:rPr>
          <w:rFonts w:ascii="Angsana New" w:hAnsi="Angsana New"/>
          <w:sz w:val="28"/>
          <w:szCs w:val="28"/>
        </w:rPr>
        <w:t xml:space="preserve"> </w:t>
      </w:r>
      <w:r w:rsidR="000770A4" w:rsidRPr="00824832">
        <w:rPr>
          <w:rFonts w:ascii="Angsana New" w:hAnsi="Angsana New"/>
          <w:sz w:val="28"/>
          <w:szCs w:val="28"/>
        </w:rPr>
        <w:br/>
      </w:r>
      <w:r w:rsidR="008B331B" w:rsidRPr="00824832">
        <w:rPr>
          <w:rFonts w:ascii="Angsana New" w:hAnsi="Angsana New"/>
          <w:sz w:val="28"/>
          <w:szCs w:val="28"/>
        </w:rPr>
        <w:t xml:space="preserve">30 </w:t>
      </w:r>
      <w:r w:rsidR="00DB4031" w:rsidRPr="00824832">
        <w:rPr>
          <w:rFonts w:ascii="Angsana New" w:hAnsi="Angsana New" w:hint="cs"/>
          <w:sz w:val="28"/>
          <w:szCs w:val="28"/>
          <w:cs/>
        </w:rPr>
        <w:t>กันยายน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 </w:t>
      </w:r>
      <w:r w:rsidR="006C200B" w:rsidRPr="00824832">
        <w:rPr>
          <w:rFonts w:ascii="Angsana New" w:hAnsi="Angsana New"/>
          <w:sz w:val="28"/>
          <w:szCs w:val="28"/>
        </w:rPr>
        <w:t>2561</w:t>
      </w:r>
      <w:r w:rsidR="002D54D0" w:rsidRPr="00824832">
        <w:rPr>
          <w:rFonts w:ascii="Angsana New" w:hAnsi="Angsana New"/>
          <w:sz w:val="28"/>
          <w:szCs w:val="28"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823"/>
        <w:gridCol w:w="900"/>
        <w:gridCol w:w="106"/>
        <w:gridCol w:w="884"/>
        <w:gridCol w:w="106"/>
        <w:gridCol w:w="884"/>
        <w:gridCol w:w="106"/>
        <w:gridCol w:w="974"/>
        <w:gridCol w:w="106"/>
        <w:gridCol w:w="794"/>
        <w:gridCol w:w="106"/>
        <w:gridCol w:w="974"/>
      </w:tblGrid>
      <w:tr w:rsidR="00126971" w:rsidRPr="00824832" w14:paraId="00918E33" w14:textId="77777777" w:rsidTr="00895FAC">
        <w:trPr>
          <w:tblHeader/>
        </w:trPr>
        <w:tc>
          <w:tcPr>
            <w:tcW w:w="3823" w:type="dxa"/>
            <w:tcBorders>
              <w:top w:val="nil"/>
              <w:bottom w:val="nil"/>
            </w:tcBorders>
          </w:tcPr>
          <w:p w14:paraId="3DB6E17E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940" w:type="dxa"/>
            <w:gridSpan w:val="11"/>
            <w:tcBorders>
              <w:top w:val="nil"/>
              <w:bottom w:val="single" w:sz="4" w:space="0" w:color="auto"/>
            </w:tcBorders>
          </w:tcPr>
          <w:p w14:paraId="2BF56788" w14:textId="77777777" w:rsidR="00126971" w:rsidRPr="00824832" w:rsidRDefault="000911E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</w:t>
            </w:r>
            <w:r w:rsidR="00126971"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0770A4" w:rsidRPr="00824832" w14:paraId="2726D2C8" w14:textId="77777777" w:rsidTr="00895FAC">
        <w:trPr>
          <w:tblHeader/>
        </w:trPr>
        <w:tc>
          <w:tcPr>
            <w:tcW w:w="3823" w:type="dxa"/>
            <w:tcBorders>
              <w:top w:val="nil"/>
            </w:tcBorders>
          </w:tcPr>
          <w:p w14:paraId="6B08DA12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A2D070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A232D47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328CFFC5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63CEF86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4ABDC20B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6CC9FC15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1BD89489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5EC71C9E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17A1B2DE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31579D7B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9413F52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770A4" w:rsidRPr="00824832" w14:paraId="62770029" w14:textId="77777777" w:rsidTr="00895FAC">
        <w:trPr>
          <w:tblHeader/>
        </w:trPr>
        <w:tc>
          <w:tcPr>
            <w:tcW w:w="3823" w:type="dxa"/>
          </w:tcPr>
          <w:p w14:paraId="1770F9A8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42661F1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2F88586E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1CB553CC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735C78CC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3D931316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4E4FF8E6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6D0C7B73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12E8DA33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14:paraId="0A078DE7" w14:textId="77777777" w:rsidR="00126971" w:rsidRPr="00824832" w:rsidRDefault="009E3D9C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5EDB934F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28AF26FA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0A4" w:rsidRPr="00824832" w14:paraId="068878F9" w14:textId="77777777" w:rsidTr="00895FAC">
        <w:trPr>
          <w:tblHeader/>
        </w:trPr>
        <w:tc>
          <w:tcPr>
            <w:tcW w:w="3823" w:type="dxa"/>
          </w:tcPr>
          <w:p w14:paraId="0A4E1FB5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72230B10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456C5A60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68D3EE90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2573F46A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6C7441C6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430C3CC5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7842483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3379925A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</w:tcPr>
          <w:p w14:paraId="59F05B96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74F681F9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2FE530A8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770A4" w:rsidRPr="00824832" w14:paraId="328EB578" w14:textId="77777777" w:rsidTr="00895FAC">
        <w:tc>
          <w:tcPr>
            <w:tcW w:w="3823" w:type="dxa"/>
          </w:tcPr>
          <w:p w14:paraId="3C959710" w14:textId="77777777" w:rsidR="00126971" w:rsidRPr="00824832" w:rsidRDefault="00126971" w:rsidP="00C034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51D119E7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DDB8BA2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4A88A217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6BF16D5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1BDBD85A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C07A89F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2CDCB0E2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297A8EC4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94" w:type="dxa"/>
          </w:tcPr>
          <w:p w14:paraId="5DC3C5AD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A835AD6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14:paraId="5C40872D" w14:textId="77777777" w:rsidR="00126971" w:rsidRPr="00824832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770A4" w:rsidRPr="00824832" w14:paraId="353932F0" w14:textId="77777777" w:rsidTr="00895FAC">
        <w:tc>
          <w:tcPr>
            <w:tcW w:w="3823" w:type="dxa"/>
          </w:tcPr>
          <w:p w14:paraId="27D49A8E" w14:textId="77777777" w:rsidR="00126971" w:rsidRPr="00824832" w:rsidRDefault="00126971" w:rsidP="00C03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00" w:type="dxa"/>
            <w:tcBorders>
              <w:bottom w:val="nil"/>
            </w:tcBorders>
          </w:tcPr>
          <w:p w14:paraId="223A0AE3" w14:textId="77777777" w:rsidR="00126971" w:rsidRPr="00824832" w:rsidRDefault="009753AB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5,038</w:t>
            </w:r>
            <w:r w:rsidR="00126971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27C05D04" w14:textId="77777777" w:rsidR="00126971" w:rsidRPr="00824832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19BD1EEC" w14:textId="300769E4" w:rsidR="00126971" w:rsidRPr="00824832" w:rsidRDefault="009753AB" w:rsidP="00C10DF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C10DF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6" w:type="dxa"/>
          </w:tcPr>
          <w:p w14:paraId="07580D9E" w14:textId="77777777" w:rsidR="00126971" w:rsidRPr="00824832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580F1D9F" w14:textId="77777777" w:rsidR="00126971" w:rsidRPr="00824832" w:rsidRDefault="009753AB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87,517</w:t>
            </w:r>
          </w:p>
        </w:tc>
        <w:tc>
          <w:tcPr>
            <w:tcW w:w="106" w:type="dxa"/>
          </w:tcPr>
          <w:p w14:paraId="56F03194" w14:textId="77777777" w:rsidR="00126971" w:rsidRPr="00824832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57AAEC48" w14:textId="77777777" w:rsidR="00126971" w:rsidRPr="00824832" w:rsidRDefault="009A1A0C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19,258</w:t>
            </w:r>
          </w:p>
        </w:tc>
        <w:tc>
          <w:tcPr>
            <w:tcW w:w="106" w:type="dxa"/>
          </w:tcPr>
          <w:p w14:paraId="5337671D" w14:textId="77777777" w:rsidR="00126971" w:rsidRPr="00824832" w:rsidRDefault="00126971" w:rsidP="00C034B2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0F7B9F07" w14:textId="77777777" w:rsidR="00126971" w:rsidRPr="00824832" w:rsidRDefault="009A1A0C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4907AB4" w14:textId="77777777" w:rsidR="00126971" w:rsidRPr="00824832" w:rsidRDefault="00126971" w:rsidP="00C034B2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05C016D9" w14:textId="793DCCE8" w:rsidR="00126971" w:rsidRPr="00824832" w:rsidRDefault="009A1A0C" w:rsidP="00C10DF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112,30</w:t>
            </w:r>
            <w:r w:rsidR="00C10D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20896" w:rsidRPr="00824832" w14:paraId="7D6D3BC6" w14:textId="77777777" w:rsidTr="00895FAC">
        <w:tc>
          <w:tcPr>
            <w:tcW w:w="3823" w:type="dxa"/>
          </w:tcPr>
          <w:p w14:paraId="6E63EC30" w14:textId="77777777" w:rsidR="00E20896" w:rsidRPr="00824832" w:rsidRDefault="00E20896" w:rsidP="00E208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A68E6D3" w14:textId="77777777" w:rsidR="00E20896" w:rsidRPr="00824832" w:rsidDel="000F5309" w:rsidRDefault="009753AB" w:rsidP="00895FAC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(3,232</w:t>
            </w:r>
            <w:r w:rsidR="008C2B93"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756BEA04" w14:textId="77777777" w:rsidR="00E20896" w:rsidRPr="00824832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47FD9297" w14:textId="69D23F17" w:rsidR="00E20896" w:rsidRPr="00824832" w:rsidRDefault="00C10DF9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(243</w:t>
            </w:r>
            <w:r w:rsidR="009753AB"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vAlign w:val="bottom"/>
          </w:tcPr>
          <w:p w14:paraId="65ED7D80" w14:textId="77777777" w:rsidR="00E20896" w:rsidRPr="00824832" w:rsidRDefault="00E20896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62F47EC0" w14:textId="77777777" w:rsidR="00E20896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(39,197)</w:t>
            </w:r>
          </w:p>
        </w:tc>
        <w:tc>
          <w:tcPr>
            <w:tcW w:w="106" w:type="dxa"/>
            <w:vAlign w:val="bottom"/>
          </w:tcPr>
          <w:p w14:paraId="58AF7120" w14:textId="77777777" w:rsidR="00E20896" w:rsidRPr="00824832" w:rsidRDefault="00E20896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5D93CF9C" w14:textId="77777777" w:rsidR="00E20896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(14,413)</w:t>
            </w:r>
          </w:p>
        </w:tc>
        <w:tc>
          <w:tcPr>
            <w:tcW w:w="106" w:type="dxa"/>
            <w:vAlign w:val="bottom"/>
          </w:tcPr>
          <w:p w14:paraId="0A907E99" w14:textId="77777777" w:rsidR="00E20896" w:rsidRPr="00824832" w:rsidRDefault="00E20896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vAlign w:val="bottom"/>
          </w:tcPr>
          <w:p w14:paraId="64556EC6" w14:textId="77777777" w:rsidR="00E20896" w:rsidRPr="00824832" w:rsidRDefault="009A1A0C" w:rsidP="00975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3C878ECD" w14:textId="77777777" w:rsidR="00E20896" w:rsidRPr="00824832" w:rsidRDefault="00E20896" w:rsidP="009753AB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377E2564" w14:textId="1401116B" w:rsidR="00E20896" w:rsidRPr="00824832" w:rsidRDefault="00C10DF9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(57,085</w:t>
            </w:r>
            <w:r w:rsidR="009A1A0C"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0896" w:rsidRPr="00824832" w14:paraId="416B6142" w14:textId="77777777" w:rsidTr="00895FAC">
        <w:tc>
          <w:tcPr>
            <w:tcW w:w="3823" w:type="dxa"/>
          </w:tcPr>
          <w:p w14:paraId="629B21F3" w14:textId="77777777" w:rsidR="00E20896" w:rsidRPr="00824832" w:rsidRDefault="00E20896" w:rsidP="00E208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4724D67" w14:textId="77777777" w:rsidR="00E20896" w:rsidRPr="00824832" w:rsidRDefault="009753AB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1,806</w:t>
            </w:r>
            <w:r w:rsidR="00E20896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14:paraId="6010585C" w14:textId="77777777" w:rsidR="00E20896" w:rsidRPr="00824832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6E1AA9A5" w14:textId="77777777" w:rsidR="00E20896" w:rsidRPr="00824832" w:rsidRDefault="009753AB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06" w:type="dxa"/>
            <w:tcBorders>
              <w:bottom w:val="nil"/>
            </w:tcBorders>
          </w:tcPr>
          <w:p w14:paraId="0FEB122F" w14:textId="77777777" w:rsidR="00E20896" w:rsidRPr="00824832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482556A3" w14:textId="77777777" w:rsidR="00E20896" w:rsidRPr="00824832" w:rsidRDefault="009753AB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48,320</w:t>
            </w:r>
          </w:p>
        </w:tc>
        <w:tc>
          <w:tcPr>
            <w:tcW w:w="106" w:type="dxa"/>
            <w:tcBorders>
              <w:bottom w:val="nil"/>
            </w:tcBorders>
          </w:tcPr>
          <w:p w14:paraId="5B798294" w14:textId="77777777" w:rsidR="00E20896" w:rsidRPr="00824832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14:paraId="5F936006" w14:textId="77777777" w:rsidR="00E20896" w:rsidRPr="00824832" w:rsidRDefault="009A1A0C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4,845</w:t>
            </w:r>
          </w:p>
        </w:tc>
        <w:tc>
          <w:tcPr>
            <w:tcW w:w="106" w:type="dxa"/>
            <w:tcBorders>
              <w:bottom w:val="nil"/>
            </w:tcBorders>
          </w:tcPr>
          <w:p w14:paraId="33D7B47A" w14:textId="77777777" w:rsidR="00E20896" w:rsidRPr="00824832" w:rsidRDefault="00E20896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14:paraId="75336E2E" w14:textId="77777777" w:rsidR="00E20896" w:rsidRPr="00824832" w:rsidRDefault="009A1A0C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14:paraId="5116CDF3" w14:textId="77777777" w:rsidR="00E20896" w:rsidRPr="00824832" w:rsidRDefault="00E20896" w:rsidP="00E20896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14:paraId="72E7CB33" w14:textId="77777777" w:rsidR="00E20896" w:rsidRPr="00824832" w:rsidRDefault="009A1A0C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55,216</w:t>
            </w:r>
          </w:p>
        </w:tc>
      </w:tr>
      <w:tr w:rsidR="00643534" w:rsidRPr="00824832" w14:paraId="486F7A76" w14:textId="77777777" w:rsidTr="00895FAC">
        <w:tc>
          <w:tcPr>
            <w:tcW w:w="3823" w:type="dxa"/>
          </w:tcPr>
          <w:p w14:paraId="4F7EF306" w14:textId="77777777" w:rsidR="00643534" w:rsidRPr="00824832" w:rsidRDefault="00643534" w:rsidP="0064353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บวก </w:t>
            </w:r>
            <w:r w:rsidRPr="0082483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248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2483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543E030C" w14:textId="7579F23D" w:rsidR="00643534" w:rsidRPr="00824832" w:rsidRDefault="00643534" w:rsidP="006950A3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 w:rsidR="0080607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80607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6950A3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A07C357" w14:textId="77777777" w:rsidR="00643534" w:rsidRPr="00824832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DDD498" w14:textId="77777777" w:rsidR="00643534" w:rsidRPr="00824832" w:rsidRDefault="009753AB" w:rsidP="006950A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643534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731ABF3" w14:textId="77777777" w:rsidR="00643534" w:rsidRPr="00824832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579E7639" w14:textId="77777777" w:rsidR="00643534" w:rsidRPr="00824832" w:rsidRDefault="009753AB" w:rsidP="009753AB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752A4697" w14:textId="77777777" w:rsidR="00643534" w:rsidRPr="00824832" w:rsidRDefault="00643534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71E2FF8B" w14:textId="2FC68A52" w:rsidR="00643534" w:rsidRPr="00824832" w:rsidRDefault="009753AB" w:rsidP="009753AB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42,74</w:t>
            </w:r>
            <w:r w:rsidR="00C10D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2C727EE5" w14:textId="77777777" w:rsidR="00643534" w:rsidRPr="00824832" w:rsidRDefault="00643534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3F7AD35C" w14:textId="77777777" w:rsidR="00643534" w:rsidRPr="00824832" w:rsidRDefault="009A1A0C" w:rsidP="009753AB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660B44CA" w14:textId="77777777" w:rsidR="00643534" w:rsidRPr="00824832" w:rsidRDefault="00643534" w:rsidP="009753A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vAlign w:val="bottom"/>
          </w:tcPr>
          <w:p w14:paraId="595AE774" w14:textId="77777777" w:rsidR="00643534" w:rsidRPr="00824832" w:rsidRDefault="009A1A0C" w:rsidP="00975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0F6E2077" w14:textId="77777777" w:rsidR="00643534" w:rsidRPr="00824832" w:rsidRDefault="00643534" w:rsidP="009753A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0EE0281C" w14:textId="3B7F2030" w:rsidR="00643534" w:rsidRPr="00824832" w:rsidDel="001E262A" w:rsidRDefault="009A1A0C" w:rsidP="00C10DF9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43,54</w:t>
            </w:r>
            <w:r w:rsidR="00C10DF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43534" w:rsidRPr="00824832" w14:paraId="1CFD4350" w14:textId="77777777" w:rsidTr="00895FAC">
        <w:tc>
          <w:tcPr>
            <w:tcW w:w="3823" w:type="dxa"/>
          </w:tcPr>
          <w:p w14:paraId="77B9D4DC" w14:textId="77777777" w:rsidR="00643534" w:rsidRPr="00824832" w:rsidRDefault="00643534" w:rsidP="00643534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F27ED84" w14:textId="77777777" w:rsidR="00643534" w:rsidRPr="00824832" w:rsidDel="000F5309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9CFA284" w14:textId="77777777" w:rsidR="00643534" w:rsidRPr="00824832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1D9A7952" w14:textId="77777777" w:rsidR="00643534" w:rsidRPr="00824832" w:rsidDel="000F5309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A2D10AF" w14:textId="77777777" w:rsidR="00643534" w:rsidRPr="00824832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3DE5F7DE" w14:textId="77777777" w:rsidR="00643534" w:rsidRPr="00824832" w:rsidDel="000F5309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A62E7E0" w14:textId="77777777" w:rsidR="00643534" w:rsidRPr="00824832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14:paraId="7F66493F" w14:textId="77777777" w:rsidR="00643534" w:rsidRPr="00824832" w:rsidDel="000F5309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2150407" w14:textId="77777777" w:rsidR="00643534" w:rsidRPr="00824832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14:paraId="4B484A0C" w14:textId="77777777" w:rsidR="00643534" w:rsidRPr="00824832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F4D8F78" w14:textId="77777777" w:rsidR="00643534" w:rsidRPr="00824832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14:paraId="4D85B1A7" w14:textId="77777777" w:rsidR="00643534" w:rsidRPr="00824832" w:rsidDel="000F5309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3534" w:rsidRPr="00824832" w14:paraId="75E13356" w14:textId="77777777" w:rsidTr="00895FAC">
        <w:tc>
          <w:tcPr>
            <w:tcW w:w="3823" w:type="dxa"/>
          </w:tcPr>
          <w:p w14:paraId="3B0C2044" w14:textId="77777777" w:rsidR="00643534" w:rsidRPr="00824832" w:rsidRDefault="00643534" w:rsidP="00643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3EA020" w14:textId="77777777" w:rsidR="00643534" w:rsidRPr="00824832" w:rsidRDefault="009753AB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2,659</w:t>
            </w:r>
            <w:r w:rsidR="00643534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C91DA26" w14:textId="77777777" w:rsidR="00643534" w:rsidRPr="00824832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26A9435" w14:textId="77777777" w:rsidR="00643534" w:rsidRPr="00824832" w:rsidRDefault="009753AB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DC49C21" w14:textId="77777777" w:rsidR="00643534" w:rsidRPr="00824832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AA686E3" w14:textId="59AE7447" w:rsidR="00643534" w:rsidRPr="00824832" w:rsidRDefault="009753AB" w:rsidP="00C10DF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91,06</w:t>
            </w:r>
            <w:r w:rsidR="00C10D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19197B1" w14:textId="77777777" w:rsidR="00643534" w:rsidRPr="00824832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09754A5B" w14:textId="77777777" w:rsidR="00643534" w:rsidRPr="00824832" w:rsidRDefault="009A1A0C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4,781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3B22B7E" w14:textId="77777777" w:rsidR="00643534" w:rsidRPr="00824832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153B87F2" w14:textId="77777777" w:rsidR="00643534" w:rsidRPr="00824832" w:rsidRDefault="009A1A0C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7DB1C77" w14:textId="77777777" w:rsidR="00643534" w:rsidRPr="00824832" w:rsidRDefault="00643534" w:rsidP="00643534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BDFDAFF" w14:textId="7F9A5EBF" w:rsidR="00643534" w:rsidRPr="00824832" w:rsidRDefault="009A1A0C" w:rsidP="00C10DF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98,76</w:t>
            </w:r>
            <w:r w:rsidR="00C10D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43534" w:rsidRPr="00824832" w14:paraId="2A4A403B" w14:textId="77777777" w:rsidTr="00895FAC">
        <w:tc>
          <w:tcPr>
            <w:tcW w:w="3823" w:type="dxa"/>
          </w:tcPr>
          <w:p w14:paraId="5B7B6E1D" w14:textId="77777777" w:rsidR="00643534" w:rsidRPr="00824832" w:rsidRDefault="00643534" w:rsidP="00643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3C42C0" w14:textId="77777777" w:rsidR="00643534" w:rsidRPr="00824832" w:rsidRDefault="009753AB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1,111</w:t>
            </w:r>
            <w:r w:rsidR="00643534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7D98F07" w14:textId="77777777" w:rsidR="00643534" w:rsidRPr="00824832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4050B9C3" w14:textId="77777777" w:rsidR="00643534" w:rsidRPr="00824832" w:rsidRDefault="009753AB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3F34CD9" w14:textId="77777777" w:rsidR="00643534" w:rsidRPr="00824832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7D806F5" w14:textId="77777777" w:rsidR="00643534" w:rsidRPr="00824832" w:rsidRDefault="009753AB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15,623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58FD506" w14:textId="77777777" w:rsidR="00643534" w:rsidRPr="00824832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49EC0FDC" w14:textId="77777777" w:rsidR="00643534" w:rsidRPr="00824832" w:rsidRDefault="009A1A0C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4,981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0294C1C" w14:textId="77777777" w:rsidR="00643534" w:rsidRPr="00824832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4B5971D6" w14:textId="77777777" w:rsidR="00643534" w:rsidRPr="00824832" w:rsidRDefault="009A1A0C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1710A44" w14:textId="77777777" w:rsidR="00643534" w:rsidRPr="00824832" w:rsidRDefault="00643534" w:rsidP="00643534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8A3ADAB" w14:textId="77777777" w:rsidR="00643534" w:rsidRPr="00824832" w:rsidRDefault="009A1A0C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21,805</w:t>
            </w:r>
          </w:p>
        </w:tc>
      </w:tr>
      <w:tr w:rsidR="009753AB" w:rsidRPr="00824832" w14:paraId="218CFB62" w14:textId="77777777" w:rsidTr="00895FAC">
        <w:tc>
          <w:tcPr>
            <w:tcW w:w="3823" w:type="dxa"/>
          </w:tcPr>
          <w:p w14:paraId="7D8ED95E" w14:textId="77777777" w:rsidR="009753AB" w:rsidRPr="00824832" w:rsidRDefault="009753AB" w:rsidP="009753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C35E55B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AACB7C9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F13913A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CB75DE6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119A15E7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F46EE1F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F2A05BC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A2ADB68" w14:textId="77777777" w:rsidR="009753AB" w:rsidRPr="00824832" w:rsidRDefault="009753AB" w:rsidP="009753AB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9300403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2,295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216E21F" w14:textId="77777777" w:rsidR="009753AB" w:rsidRPr="00824832" w:rsidRDefault="009753AB" w:rsidP="009753AB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2EDA2D7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2,295</w:t>
            </w:r>
          </w:p>
        </w:tc>
      </w:tr>
      <w:tr w:rsidR="009753AB" w:rsidRPr="00824832" w14:paraId="1E01B1E5" w14:textId="77777777" w:rsidTr="00895FAC">
        <w:tc>
          <w:tcPr>
            <w:tcW w:w="3823" w:type="dxa"/>
          </w:tcPr>
          <w:p w14:paraId="38949A05" w14:textId="77777777" w:rsidR="009753AB" w:rsidRPr="00824832" w:rsidRDefault="001F683D" w:rsidP="009753A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9753AB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E58D3B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C67DAFC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748EB7C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37ECA4B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2235558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08DF05B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04A8F4D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7685850" w14:textId="77777777" w:rsidR="009753AB" w:rsidRPr="00824832" w:rsidRDefault="009753AB" w:rsidP="009753AB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3910B8A6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(7,292)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1888C00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E6FB1B7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(7,292)</w:t>
            </w:r>
          </w:p>
        </w:tc>
      </w:tr>
      <w:tr w:rsidR="009753AB" w:rsidRPr="00824832" w14:paraId="264D28E8" w14:textId="77777777" w:rsidTr="00895FAC">
        <w:tc>
          <w:tcPr>
            <w:tcW w:w="3823" w:type="dxa"/>
          </w:tcPr>
          <w:p w14:paraId="42124DC5" w14:textId="35E42A5D" w:rsidR="009753AB" w:rsidRPr="00824832" w:rsidRDefault="00CC5439" w:rsidP="009753A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9753AB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900" w:type="dxa"/>
            <w:tcBorders>
              <w:top w:val="nil"/>
            </w:tcBorders>
          </w:tcPr>
          <w:p w14:paraId="533E6584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1BC968D3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18C72166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2A59091E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34BF8D2E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3397E9EA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65F5856E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170CBB7C" w14:textId="77777777" w:rsidR="009753AB" w:rsidRPr="00824832" w:rsidRDefault="009753AB" w:rsidP="009753AB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</w:tcBorders>
          </w:tcPr>
          <w:p w14:paraId="5E813473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12,420</w:t>
            </w:r>
          </w:p>
        </w:tc>
        <w:tc>
          <w:tcPr>
            <w:tcW w:w="106" w:type="dxa"/>
            <w:tcBorders>
              <w:top w:val="nil"/>
            </w:tcBorders>
          </w:tcPr>
          <w:p w14:paraId="1DC606A8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50FA1D91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12,420</w:t>
            </w:r>
          </w:p>
        </w:tc>
      </w:tr>
      <w:tr w:rsidR="009753AB" w:rsidRPr="00824832" w14:paraId="05CC7402" w14:textId="77777777" w:rsidTr="00895FAC">
        <w:tc>
          <w:tcPr>
            <w:tcW w:w="3823" w:type="dxa"/>
          </w:tcPr>
          <w:p w14:paraId="79270EF7" w14:textId="77777777" w:rsidR="009753AB" w:rsidRPr="00824832" w:rsidRDefault="009753AB" w:rsidP="009753A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ตัดจำหน่ายเจ้าหนี้ประกันภัยต่อ</w:t>
            </w:r>
          </w:p>
        </w:tc>
        <w:tc>
          <w:tcPr>
            <w:tcW w:w="900" w:type="dxa"/>
            <w:tcBorders>
              <w:top w:val="nil"/>
            </w:tcBorders>
          </w:tcPr>
          <w:p w14:paraId="6A760CE5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4DD98E13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2E2C436C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06" w:type="dxa"/>
            <w:tcBorders>
              <w:top w:val="nil"/>
            </w:tcBorders>
          </w:tcPr>
          <w:p w14:paraId="73235BE0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2E8891D1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484ED910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13EA285C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6,53</w:t>
            </w:r>
            <w:r w:rsidR="003965C3" w:rsidRPr="0082483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" w:type="dxa"/>
            <w:tcBorders>
              <w:top w:val="nil"/>
            </w:tcBorders>
          </w:tcPr>
          <w:p w14:paraId="191B1A54" w14:textId="77777777" w:rsidR="009753AB" w:rsidRPr="00824832" w:rsidRDefault="009753AB" w:rsidP="009753AB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</w:tcBorders>
          </w:tcPr>
          <w:p w14:paraId="3FCDD83D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56ED8030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14:paraId="705B9E15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6,64</w:t>
            </w:r>
            <w:r w:rsidR="00CA56ED" w:rsidRPr="008248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753AB" w:rsidRPr="00824832" w14:paraId="1B24B44C" w14:textId="77777777" w:rsidTr="00895FAC">
        <w:tc>
          <w:tcPr>
            <w:tcW w:w="3823" w:type="dxa"/>
          </w:tcPr>
          <w:p w14:paraId="0F8B2541" w14:textId="77777777" w:rsidR="009753AB" w:rsidRPr="00824832" w:rsidRDefault="009753AB" w:rsidP="009753A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820EEC0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274282C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D35F374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9C99052" w14:textId="77777777" w:rsidR="009753AB" w:rsidRPr="00824832" w:rsidRDefault="009753AB" w:rsidP="009753AB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34B251D6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7FA537D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1961A699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5240FA4C" w14:textId="77777777" w:rsidR="009753AB" w:rsidRPr="00824832" w:rsidRDefault="009753AB" w:rsidP="009753AB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21CF10B9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3,468</w:t>
            </w:r>
          </w:p>
        </w:tc>
        <w:tc>
          <w:tcPr>
            <w:tcW w:w="106" w:type="dxa"/>
            <w:tcBorders>
              <w:bottom w:val="nil"/>
            </w:tcBorders>
          </w:tcPr>
          <w:p w14:paraId="1FC15E41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58499D4F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3,468</w:t>
            </w:r>
          </w:p>
        </w:tc>
      </w:tr>
      <w:tr w:rsidR="009753AB" w:rsidRPr="00824832" w14:paraId="45B64E66" w14:textId="77777777" w:rsidTr="00895FAC">
        <w:tc>
          <w:tcPr>
            <w:tcW w:w="3823" w:type="dxa"/>
          </w:tcPr>
          <w:p w14:paraId="6A257DDB" w14:textId="77777777" w:rsidR="009753AB" w:rsidRPr="00824832" w:rsidRDefault="009753AB" w:rsidP="009753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B5A27E1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3,770 </w:t>
            </w:r>
          </w:p>
        </w:tc>
        <w:tc>
          <w:tcPr>
            <w:tcW w:w="106" w:type="dxa"/>
          </w:tcPr>
          <w:p w14:paraId="0CB8BD1B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263B6A89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</w:t>
            </w:r>
          </w:p>
        </w:tc>
        <w:tc>
          <w:tcPr>
            <w:tcW w:w="106" w:type="dxa"/>
          </w:tcPr>
          <w:p w14:paraId="5072C650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5E2EBBE9" w14:textId="3339FA1C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106,68</w:t>
            </w:r>
            <w:r w:rsidR="00C10D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06" w:type="dxa"/>
          </w:tcPr>
          <w:p w14:paraId="41EBB31C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0A430E5E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16,29</w:t>
            </w:r>
            <w:r w:rsidR="003965C3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6" w:type="dxa"/>
          </w:tcPr>
          <w:p w14:paraId="498AF3C8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72B70C01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10,891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3548616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0CA8E06C" w14:textId="7172F838" w:rsidR="009753AB" w:rsidRPr="00824832" w:rsidRDefault="009A1A0C" w:rsidP="00C10DF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138,10</w:t>
            </w:r>
            <w:r w:rsidR="00C10D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9753AB" w:rsidRPr="00824832" w14:paraId="7B8EF52B" w14:textId="77777777" w:rsidTr="008F3C29">
        <w:trPr>
          <w:trHeight w:val="206"/>
        </w:trPr>
        <w:tc>
          <w:tcPr>
            <w:tcW w:w="3823" w:type="dxa"/>
          </w:tcPr>
          <w:p w14:paraId="7DEA7D9C" w14:textId="77777777" w:rsidR="009753AB" w:rsidRPr="008F3C29" w:rsidRDefault="009753AB" w:rsidP="009753A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7E1D2B8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1D5D98DD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2ABE1CB8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5A608ECA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4552D451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15A807B6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14:paraId="6A3C9440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311051DD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nil"/>
            </w:tcBorders>
          </w:tcPr>
          <w:p w14:paraId="5A21535D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B880CF2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14:paraId="3D658AEA" w14:textId="77777777" w:rsidR="009753AB" w:rsidRPr="008F3C29" w:rsidRDefault="009753AB" w:rsidP="009753AB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9753AB" w:rsidRPr="00824832" w14:paraId="16A81D35" w14:textId="77777777" w:rsidTr="00895FAC">
        <w:tc>
          <w:tcPr>
            <w:tcW w:w="3823" w:type="dxa"/>
          </w:tcPr>
          <w:p w14:paraId="36605B5F" w14:textId="77777777" w:rsidR="009753AB" w:rsidRPr="00824832" w:rsidRDefault="009753AB" w:rsidP="009753A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9E22F4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2AFC382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1BEC160A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B163FDE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2F9D175E" w14:textId="77777777" w:rsidR="009753AB" w:rsidRPr="00824832" w:rsidRDefault="009753AB" w:rsidP="009753AB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8964452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7C7C917" w14:textId="77777777" w:rsidR="009753AB" w:rsidRPr="00824832" w:rsidRDefault="009753AB" w:rsidP="00975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67A6640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0B1787E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3687269" w14:textId="77777777" w:rsidR="009753AB" w:rsidRPr="00824832" w:rsidRDefault="009753AB" w:rsidP="009753AB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8F9EA8E" w14:textId="77777777" w:rsidR="009753AB" w:rsidRPr="00824832" w:rsidRDefault="009753AB" w:rsidP="00975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6891" w:rsidRPr="00824832" w14:paraId="3EC3639D" w14:textId="77777777" w:rsidTr="00AA2F44">
        <w:tc>
          <w:tcPr>
            <w:tcW w:w="3823" w:type="dxa"/>
          </w:tcPr>
          <w:p w14:paraId="4A754901" w14:textId="77777777" w:rsidR="00326891" w:rsidRPr="00824832" w:rsidRDefault="00326891" w:rsidP="0032689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E8189" w14:textId="397243C6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C13E6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4420E" w14:textId="3B071492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71BAF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DC125" w14:textId="192E7848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80,293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78799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9ECA6" w14:textId="0DD33BC5" w:rsidR="00326891" w:rsidRPr="00824832" w:rsidRDefault="00600FC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326891">
              <w:rPr>
                <w:rFonts w:ascii="Angsana New" w:hAnsi="Angsana New"/>
                <w:color w:val="000000"/>
                <w:sz w:val="28"/>
                <w:szCs w:val="28"/>
              </w:rPr>
              <w:t>5,031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B85DB7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02547" w14:textId="2D6490DF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2C891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655038" w14:textId="29EF112A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78,936</w:t>
            </w:r>
          </w:p>
        </w:tc>
      </w:tr>
      <w:tr w:rsidR="008F3C29" w:rsidRPr="00824832" w14:paraId="5FA5AB7F" w14:textId="77777777" w:rsidTr="00AA2F44">
        <w:tc>
          <w:tcPr>
            <w:tcW w:w="3823" w:type="dxa"/>
          </w:tcPr>
          <w:p w14:paraId="3CBA3283" w14:textId="5C3318B1" w:rsidR="008F3C29" w:rsidRPr="00824832" w:rsidRDefault="008F3C29" w:rsidP="003268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504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AC504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0ACFF" w14:textId="77777777" w:rsidR="008F3C29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99192" w14:textId="77777777" w:rsidR="008F3C29" w:rsidRPr="00824832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26D33" w14:textId="77777777" w:rsidR="008F3C29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40B3B" w14:textId="77777777" w:rsidR="008F3C29" w:rsidRPr="00824832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F97C5" w14:textId="77777777" w:rsidR="008F3C29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E4964" w14:textId="77777777" w:rsidR="008F3C29" w:rsidRPr="00824832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25F96" w14:textId="77777777" w:rsidR="008F3C29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9EAAA" w14:textId="77777777" w:rsidR="008F3C29" w:rsidRPr="00824832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C4843" w14:textId="77777777" w:rsidR="008F3C29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CF747" w14:textId="77777777" w:rsidR="008F3C29" w:rsidRPr="00824832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71677" w14:textId="77777777" w:rsidR="008F3C29" w:rsidRDefault="008F3C29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6891" w:rsidRPr="00824832" w14:paraId="6785D6F8" w14:textId="77777777" w:rsidTr="0043410A">
        <w:tc>
          <w:tcPr>
            <w:tcW w:w="3823" w:type="dxa"/>
          </w:tcPr>
          <w:p w14:paraId="68D14DD5" w14:textId="15A6BE80" w:rsidR="00326891" w:rsidRPr="00824832" w:rsidRDefault="008F3C29" w:rsidP="00326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C504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504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A3CF60" w14:textId="00104096" w:rsidR="00326891" w:rsidRPr="00824832" w:rsidRDefault="00600FC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1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6891" w:rsidRPr="00A251BA">
              <w:rPr>
                <w:rFonts w:asciiTheme="majorBidi" w:hAnsiTheme="majorBidi" w:cstheme="majorBidi"/>
                <w:sz w:val="28"/>
                <w:szCs w:val="28"/>
              </w:rPr>
              <w:t>3,091</w:t>
            </w:r>
            <w:r w:rsidRPr="00A251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77E66" w14:textId="77777777" w:rsidR="00326891" w:rsidRPr="00824832" w:rsidRDefault="0032689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8F7CE" w14:textId="1D2319AA" w:rsidR="00326891" w:rsidRPr="00824832" w:rsidRDefault="0032689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1BA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77120" w14:textId="77777777" w:rsidR="00326891" w:rsidRPr="00824832" w:rsidRDefault="0032689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6BC9EA" w14:textId="2DE940F4" w:rsidR="00326891" w:rsidRPr="00824832" w:rsidRDefault="00600FC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1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6891" w:rsidRPr="00A251BA">
              <w:rPr>
                <w:rFonts w:asciiTheme="majorBidi" w:hAnsiTheme="majorBidi" w:cstheme="majorBidi"/>
                <w:sz w:val="28"/>
                <w:szCs w:val="28"/>
              </w:rPr>
              <w:t>33,199</w:t>
            </w:r>
            <w:r w:rsidRPr="00A251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E086D" w14:textId="77777777" w:rsidR="00326891" w:rsidRPr="00824832" w:rsidRDefault="0032689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5FF17" w14:textId="6FF878FF" w:rsidR="00326891" w:rsidRPr="00824832" w:rsidRDefault="0032689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1BA">
              <w:rPr>
                <w:rFonts w:asciiTheme="majorBidi" w:hAnsiTheme="majorBidi" w:cstheme="majorBidi"/>
                <w:sz w:val="28"/>
                <w:szCs w:val="28"/>
              </w:rPr>
              <w:t>7,090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7BF63" w14:textId="77777777" w:rsidR="00326891" w:rsidRPr="00824832" w:rsidRDefault="0032689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163558" w14:textId="189B1C31" w:rsidR="00326891" w:rsidRPr="00824832" w:rsidRDefault="0032689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1B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95EE3" w14:textId="77777777" w:rsidR="00326891" w:rsidRPr="00824832" w:rsidRDefault="0032689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A1649" w14:textId="21718EFF" w:rsidR="00326891" w:rsidRPr="00824832" w:rsidRDefault="00600FC1" w:rsidP="00A251BA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1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6891" w:rsidRPr="00A251BA">
              <w:rPr>
                <w:rFonts w:asciiTheme="majorBidi" w:hAnsiTheme="majorBidi" w:cstheme="majorBidi"/>
                <w:sz w:val="28"/>
                <w:szCs w:val="28"/>
              </w:rPr>
              <w:t>29,149</w:t>
            </w:r>
            <w:r w:rsidRPr="00A251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6891" w:rsidRPr="00824832" w14:paraId="7BBB9BF6" w14:textId="77777777" w:rsidTr="0043410A">
        <w:tc>
          <w:tcPr>
            <w:tcW w:w="3823" w:type="dxa"/>
          </w:tcPr>
          <w:p w14:paraId="1494C9E1" w14:textId="77777777" w:rsidR="00326891" w:rsidRPr="00824832" w:rsidRDefault="00326891" w:rsidP="0032689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171CA" w14:textId="77B49C4C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71CEF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DF2C3" w14:textId="4969B3AC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6F8EF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8B75A" w14:textId="6DCF4F4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47,094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EB8F5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A70DC" w14:textId="628F534F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2,05</w:t>
            </w:r>
            <w:r w:rsidR="00600FC1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88A4D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E98C4" w14:textId="070393B8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78D84" w14:textId="77777777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CD386" w14:textId="64292F3B" w:rsidR="00326891" w:rsidRPr="00824832" w:rsidRDefault="00326891" w:rsidP="0032689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49,787</w:t>
            </w:r>
          </w:p>
        </w:tc>
      </w:tr>
      <w:tr w:rsidR="009753AB" w:rsidRPr="00824832" w14:paraId="16204ECF" w14:textId="77777777" w:rsidTr="00895FAC">
        <w:tc>
          <w:tcPr>
            <w:tcW w:w="3823" w:type="dxa"/>
          </w:tcPr>
          <w:p w14:paraId="675B15DD" w14:textId="77777777" w:rsidR="009753AB" w:rsidRPr="00824832" w:rsidRDefault="009753AB" w:rsidP="009753A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00" w:type="dxa"/>
          </w:tcPr>
          <w:p w14:paraId="2C62B5E6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1,176 </w:t>
            </w:r>
          </w:p>
        </w:tc>
        <w:tc>
          <w:tcPr>
            <w:tcW w:w="106" w:type="dxa"/>
          </w:tcPr>
          <w:p w14:paraId="61E900A2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42CA3D03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06" w:type="dxa"/>
          </w:tcPr>
          <w:p w14:paraId="63938716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14:paraId="2DB23F85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15,206</w:t>
            </w:r>
          </w:p>
        </w:tc>
        <w:tc>
          <w:tcPr>
            <w:tcW w:w="106" w:type="dxa"/>
          </w:tcPr>
          <w:p w14:paraId="2A3B93B4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4A9E37AF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3,489</w:t>
            </w:r>
          </w:p>
        </w:tc>
        <w:tc>
          <w:tcPr>
            <w:tcW w:w="106" w:type="dxa"/>
          </w:tcPr>
          <w:p w14:paraId="32CAFF81" w14:textId="77777777" w:rsidR="009753AB" w:rsidRPr="00824832" w:rsidRDefault="009753AB" w:rsidP="00975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</w:tcPr>
          <w:p w14:paraId="30B8C3EB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B40CFDC" w14:textId="77777777" w:rsidR="009753AB" w:rsidRPr="00824832" w:rsidRDefault="009753AB" w:rsidP="009753A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14:paraId="4072FB52" w14:textId="77777777" w:rsidR="009753AB" w:rsidRPr="00824832" w:rsidRDefault="00872718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19,946</w:t>
            </w:r>
          </w:p>
        </w:tc>
      </w:tr>
      <w:tr w:rsidR="009753AB" w:rsidRPr="00824832" w14:paraId="7F0EAA74" w14:textId="77777777" w:rsidTr="00895FAC">
        <w:tc>
          <w:tcPr>
            <w:tcW w:w="3823" w:type="dxa"/>
          </w:tcPr>
          <w:p w14:paraId="707C22C1" w14:textId="77777777" w:rsidR="009753AB" w:rsidRPr="00824832" w:rsidRDefault="009753AB" w:rsidP="009753AB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00" w:type="dxa"/>
            <w:tcBorders>
              <w:bottom w:val="nil"/>
            </w:tcBorders>
          </w:tcPr>
          <w:p w14:paraId="654E31DC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206 </w:t>
            </w:r>
          </w:p>
        </w:tc>
        <w:tc>
          <w:tcPr>
            <w:tcW w:w="106" w:type="dxa"/>
            <w:tcBorders>
              <w:bottom w:val="nil"/>
            </w:tcBorders>
          </w:tcPr>
          <w:p w14:paraId="03DBA68F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1C916310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" w:type="dxa"/>
            <w:tcBorders>
              <w:bottom w:val="nil"/>
            </w:tcBorders>
          </w:tcPr>
          <w:p w14:paraId="10922F9D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5339427F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6,064</w:t>
            </w:r>
          </w:p>
        </w:tc>
        <w:tc>
          <w:tcPr>
            <w:tcW w:w="106" w:type="dxa"/>
            <w:tcBorders>
              <w:bottom w:val="nil"/>
            </w:tcBorders>
          </w:tcPr>
          <w:p w14:paraId="56B8DF46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0D5A51CE" w14:textId="41E262F0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1,08</w:t>
            </w:r>
            <w:r w:rsidR="00600FC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6" w:type="dxa"/>
            <w:tcBorders>
              <w:bottom w:val="nil"/>
            </w:tcBorders>
          </w:tcPr>
          <w:p w14:paraId="5D01095A" w14:textId="77777777" w:rsidR="009753AB" w:rsidRPr="00824832" w:rsidRDefault="009753AB" w:rsidP="009753A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bottom w:val="nil"/>
            </w:tcBorders>
          </w:tcPr>
          <w:p w14:paraId="0BD0A068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14:paraId="5DA68009" w14:textId="77777777" w:rsidR="009753AB" w:rsidRPr="00824832" w:rsidRDefault="009753AB" w:rsidP="009753A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578AB355" w14:textId="77777777" w:rsidR="009753AB" w:rsidRPr="00824832" w:rsidRDefault="00872718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7,397</w:t>
            </w:r>
          </w:p>
        </w:tc>
      </w:tr>
      <w:tr w:rsidR="009753AB" w:rsidRPr="00824832" w14:paraId="3FE6AC56" w14:textId="77777777" w:rsidTr="00895FAC">
        <w:tc>
          <w:tcPr>
            <w:tcW w:w="3823" w:type="dxa"/>
          </w:tcPr>
          <w:p w14:paraId="70AE1787" w14:textId="77777777" w:rsidR="009753AB" w:rsidRPr="00824832" w:rsidRDefault="009753AB" w:rsidP="009753AB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1C98BC1" w14:textId="77777777" w:rsidR="009753AB" w:rsidRPr="00824832" w:rsidRDefault="009753AB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2,927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C0352BE" w14:textId="77777777" w:rsidR="009753AB" w:rsidRPr="00824832" w:rsidRDefault="009753AB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689FE83" w14:textId="77777777" w:rsidR="009753AB" w:rsidRPr="00824832" w:rsidRDefault="009753AB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6F5F056" w14:textId="77777777" w:rsidR="009753AB" w:rsidRPr="00824832" w:rsidRDefault="009753AB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4411D9C0" w14:textId="77777777" w:rsidR="009753AB" w:rsidRPr="00824832" w:rsidRDefault="009753AB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67,730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BDB71AA" w14:textId="77777777" w:rsidR="009753AB" w:rsidRPr="00824832" w:rsidRDefault="009753AB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CA47B93" w14:textId="77777777" w:rsidR="009753AB" w:rsidRPr="00824832" w:rsidRDefault="009A1A0C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15,520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D2570C6" w14:textId="77777777" w:rsidR="009753AB" w:rsidRPr="00824832" w:rsidRDefault="009753AB" w:rsidP="00277E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0642283" w14:textId="77777777" w:rsidR="009753AB" w:rsidRPr="00824832" w:rsidRDefault="008C2116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C8CD979" w14:textId="77777777" w:rsidR="009753AB" w:rsidRPr="00824832" w:rsidRDefault="009753AB" w:rsidP="00277EE4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427FE7A6" w14:textId="77777777" w:rsidR="009753AB" w:rsidRPr="00824832" w:rsidRDefault="008C2116" w:rsidP="00277EE4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87,376</w:t>
            </w:r>
          </w:p>
        </w:tc>
      </w:tr>
      <w:tr w:rsidR="009753AB" w:rsidRPr="00824832" w14:paraId="770049A8" w14:textId="77777777" w:rsidTr="00895FAC">
        <w:tc>
          <w:tcPr>
            <w:tcW w:w="3823" w:type="dxa"/>
          </w:tcPr>
          <w:p w14:paraId="0F6E41B4" w14:textId="77777777" w:rsidR="009753AB" w:rsidRPr="00824832" w:rsidRDefault="009753AB" w:rsidP="009753AB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DB3D6E" w14:textId="76D64E1C" w:rsidR="009753AB" w:rsidRPr="00824832" w:rsidRDefault="009753AB" w:rsidP="006A5A1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4,88</w:t>
            </w:r>
            <w:r w:rsidR="006A5A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5CD070C9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4383C854" w14:textId="197B0B70" w:rsidR="009753AB" w:rsidRPr="00824832" w:rsidRDefault="009753AB" w:rsidP="00C10DF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C10D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6" w:type="dxa"/>
          </w:tcPr>
          <w:p w14:paraId="31A91B47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3F8847B0" w14:textId="628170B7" w:rsidR="009753AB" w:rsidRPr="00824832" w:rsidRDefault="00F92049" w:rsidP="00C10DF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136,09</w:t>
            </w:r>
            <w:r w:rsidR="00C10D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6" w:type="dxa"/>
          </w:tcPr>
          <w:p w14:paraId="6A32FD0F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41230549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22,155</w:t>
            </w:r>
          </w:p>
        </w:tc>
        <w:tc>
          <w:tcPr>
            <w:tcW w:w="106" w:type="dxa"/>
          </w:tcPr>
          <w:p w14:paraId="778E9D61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538869A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4909F3B" w14:textId="77777777" w:rsidR="009753AB" w:rsidRPr="00824832" w:rsidRDefault="009753AB" w:rsidP="00975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4B3979BE" w14:textId="347A69D0" w:rsidR="009753AB" w:rsidRPr="00824832" w:rsidRDefault="00872718" w:rsidP="006A5A1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164,50</w:t>
            </w:r>
            <w:r w:rsidR="006A5A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9753AB" w:rsidRPr="00824832" w14:paraId="3FB19518" w14:textId="77777777" w:rsidTr="0043410A">
        <w:tc>
          <w:tcPr>
            <w:tcW w:w="3823" w:type="dxa"/>
          </w:tcPr>
          <w:p w14:paraId="6116B7DA" w14:textId="77777777" w:rsidR="009753AB" w:rsidRPr="00824832" w:rsidRDefault="009753AB" w:rsidP="009753A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980FEB" w14:textId="4D123FB2" w:rsidR="009753AB" w:rsidRPr="00824832" w:rsidRDefault="00C10DF9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(1,119</w:t>
            </w:r>
            <w:r w:rsidR="009753AB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</w:p>
        </w:tc>
        <w:tc>
          <w:tcPr>
            <w:tcW w:w="106" w:type="dxa"/>
          </w:tcPr>
          <w:p w14:paraId="47A78F86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239E9C4" w14:textId="638F2759" w:rsidR="009753AB" w:rsidRPr="00824832" w:rsidRDefault="009753AB" w:rsidP="00C10DF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</w:t>
            </w:r>
            <w:r w:rsidR="00C10D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02C9AEC4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E424F47" w14:textId="6A38DBEA" w:rsidR="009753AB" w:rsidRPr="00824832" w:rsidRDefault="00C10DF9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(29,405</w:t>
            </w:r>
            <w:r w:rsidR="009753AB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20E81881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0300C42F" w14:textId="77777777" w:rsidR="009753AB" w:rsidRPr="00824832" w:rsidRDefault="00152334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(5,857</w:t>
            </w:r>
            <w:r w:rsidR="009A1A0C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4F72ECA1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06ECC71E" w14:textId="77777777" w:rsidR="009753AB" w:rsidRPr="00824832" w:rsidRDefault="009A1A0C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10,324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49F8039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14:paraId="3606D8A2" w14:textId="77777777" w:rsidR="009753AB" w:rsidRPr="00824832" w:rsidRDefault="00872718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(26,405)</w:t>
            </w:r>
          </w:p>
        </w:tc>
      </w:tr>
      <w:tr w:rsidR="009753AB" w:rsidRPr="00824832" w14:paraId="2578CD08" w14:textId="77777777" w:rsidTr="00895FAC">
        <w:tc>
          <w:tcPr>
            <w:tcW w:w="3823" w:type="dxa"/>
            <w:tcBorders>
              <w:bottom w:val="nil"/>
            </w:tcBorders>
          </w:tcPr>
          <w:p w14:paraId="1AB1962F" w14:textId="77777777" w:rsidR="009753AB" w:rsidRPr="00824832" w:rsidRDefault="009753AB" w:rsidP="009753AB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9DB4219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B837553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D38CC7D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709C15B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C4BBA1D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02FE69F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48AF0D72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EA3A448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66E24C86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29E9FF4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14:paraId="6A6AFD00" w14:textId="77777777" w:rsidR="009753AB" w:rsidRPr="00824832" w:rsidDel="001E262A" w:rsidRDefault="00872718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9753AB" w:rsidRPr="00824832" w14:paraId="053D9289" w14:textId="77777777" w:rsidTr="0043410A">
        <w:tc>
          <w:tcPr>
            <w:tcW w:w="3823" w:type="dxa"/>
            <w:tcBorders>
              <w:top w:val="nil"/>
              <w:bottom w:val="nil"/>
            </w:tcBorders>
          </w:tcPr>
          <w:p w14:paraId="265E7231" w14:textId="77777777" w:rsidR="009753AB" w:rsidRPr="00824832" w:rsidRDefault="009753AB" w:rsidP="009753AB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4F83D1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5809D60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42224B69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8B3C553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63A5D43F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BCC5F95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A7BCA25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A06C064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dxa"/>
            <w:tcBorders>
              <w:top w:val="nil"/>
              <w:bottom w:val="nil"/>
            </w:tcBorders>
          </w:tcPr>
          <w:p w14:paraId="100F72BB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BB11E77" w14:textId="77777777" w:rsidR="009753AB" w:rsidRPr="00824832" w:rsidRDefault="009753AB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14EA8D5B" w14:textId="77777777" w:rsidR="009753AB" w:rsidRPr="00824832" w:rsidRDefault="00872718" w:rsidP="009753A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(26,347)</w:t>
            </w:r>
          </w:p>
        </w:tc>
      </w:tr>
    </w:tbl>
    <w:p w14:paraId="6559F011" w14:textId="77777777" w:rsidR="008B331B" w:rsidRPr="00824832" w:rsidRDefault="00AC4793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ข้อมูลทางการเงินแยกตามประเภทของรายได้และค่าใช้จ่ายจากการรับประกันภัยของบริษัทสำหรับงวด</w:t>
      </w:r>
      <w:r w:rsidR="00DB4031" w:rsidRPr="00824832">
        <w:rPr>
          <w:rFonts w:ascii="Angsana New" w:hAnsi="Angsana New"/>
          <w:sz w:val="28"/>
          <w:szCs w:val="28"/>
          <w:cs/>
        </w:rPr>
        <w:t>เก้า</w:t>
      </w:r>
      <w:r w:rsidRPr="00824832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</w:rPr>
        <w:br/>
        <w:t xml:space="preserve">30 </w:t>
      </w:r>
      <w:r w:rsidR="00DB4031" w:rsidRPr="00824832">
        <w:rPr>
          <w:rFonts w:ascii="Angsana New" w:hAnsi="Angsana New" w:hint="cs"/>
          <w:sz w:val="28"/>
          <w:szCs w:val="28"/>
          <w:cs/>
        </w:rPr>
        <w:t>กันยายน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</w:rPr>
        <w:t xml:space="preserve">2562 </w:t>
      </w:r>
      <w:r w:rsidRPr="0082483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5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823"/>
        <w:gridCol w:w="884"/>
        <w:gridCol w:w="106"/>
        <w:gridCol w:w="884"/>
        <w:gridCol w:w="106"/>
        <w:gridCol w:w="884"/>
        <w:gridCol w:w="106"/>
        <w:gridCol w:w="974"/>
        <w:gridCol w:w="106"/>
        <w:gridCol w:w="884"/>
        <w:gridCol w:w="106"/>
        <w:gridCol w:w="990"/>
      </w:tblGrid>
      <w:tr w:rsidR="008B331B" w:rsidRPr="00824832" w14:paraId="14DAE719" w14:textId="77777777" w:rsidTr="008F3C29">
        <w:trPr>
          <w:tblHeader/>
        </w:trPr>
        <w:tc>
          <w:tcPr>
            <w:tcW w:w="3823" w:type="dxa"/>
            <w:tcBorders>
              <w:top w:val="nil"/>
              <w:bottom w:val="nil"/>
            </w:tcBorders>
            <w:shd w:val="clear" w:color="auto" w:fill="auto"/>
          </w:tcPr>
          <w:p w14:paraId="465B9963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11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8434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8B331B" w:rsidRPr="00824832" w14:paraId="5FAAD69A" w14:textId="77777777" w:rsidTr="008F3C29">
        <w:trPr>
          <w:tblHeader/>
        </w:trPr>
        <w:tc>
          <w:tcPr>
            <w:tcW w:w="3823" w:type="dxa"/>
            <w:tcBorders>
              <w:top w:val="nil"/>
            </w:tcBorders>
            <w:shd w:val="clear" w:color="auto" w:fill="auto"/>
          </w:tcPr>
          <w:p w14:paraId="2CE062C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B3F92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2897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1B59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01D6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5A19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4B9C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8E42A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14:paraId="0475C7F3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14:paraId="35845A98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49BA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D2A4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B331B" w:rsidRPr="00824832" w14:paraId="059C4CD7" w14:textId="77777777" w:rsidTr="008F3C29">
        <w:trPr>
          <w:tblHeader/>
        </w:trPr>
        <w:tc>
          <w:tcPr>
            <w:tcW w:w="3823" w:type="dxa"/>
            <w:shd w:val="clear" w:color="auto" w:fill="auto"/>
          </w:tcPr>
          <w:p w14:paraId="37F7CDBA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  <w:vAlign w:val="bottom"/>
          </w:tcPr>
          <w:p w14:paraId="389C351C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BAE332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  <w:vAlign w:val="bottom"/>
          </w:tcPr>
          <w:p w14:paraId="44ED8A6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14:paraId="67E286F3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  <w:vAlign w:val="bottom"/>
          </w:tcPr>
          <w:p w14:paraId="785FFEB4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5BB24D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bottom"/>
          </w:tcPr>
          <w:p w14:paraId="47814A3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shd w:val="clear" w:color="auto" w:fill="auto"/>
          </w:tcPr>
          <w:p w14:paraId="4608C7F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59ED34F6" w14:textId="77777777" w:rsidR="008B331B" w:rsidRPr="00824832" w:rsidRDefault="00EF73DE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C15AB7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65FD5DC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31B" w:rsidRPr="00824832" w14:paraId="37A62485" w14:textId="77777777" w:rsidTr="008F3C29">
        <w:trPr>
          <w:tblHeader/>
        </w:trPr>
        <w:tc>
          <w:tcPr>
            <w:tcW w:w="3823" w:type="dxa"/>
            <w:shd w:val="clear" w:color="auto" w:fill="auto"/>
          </w:tcPr>
          <w:p w14:paraId="583C878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2750E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05897F8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CAF950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CB1B0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D982E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77FFF8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7AEAE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  <w:shd w:val="clear" w:color="auto" w:fill="auto"/>
          </w:tcPr>
          <w:p w14:paraId="1A92B2B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E76D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14:paraId="5982BD1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9D467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331B" w:rsidRPr="00824832" w14:paraId="3C12AB9E" w14:textId="77777777" w:rsidTr="006B49BD">
        <w:tc>
          <w:tcPr>
            <w:tcW w:w="3823" w:type="dxa"/>
            <w:shd w:val="clear" w:color="auto" w:fill="auto"/>
          </w:tcPr>
          <w:p w14:paraId="7BD3C67F" w14:textId="77777777" w:rsidR="008B331B" w:rsidRPr="00824832" w:rsidRDefault="008B331B" w:rsidP="00C809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0673019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</w:tcPr>
          <w:p w14:paraId="051065F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61241DA7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</w:tcPr>
          <w:p w14:paraId="41926B9B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2936EE47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</w:tcPr>
          <w:p w14:paraId="3B5FF2E2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6AF5A0D0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</w:tcPr>
          <w:p w14:paraId="6C274E2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3AEE6BD0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</w:tcPr>
          <w:p w14:paraId="67AADA3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08226A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1089F" w:rsidRPr="00824832" w14:paraId="2E56B153" w14:textId="77777777" w:rsidTr="008F3C29">
        <w:tc>
          <w:tcPr>
            <w:tcW w:w="3823" w:type="dxa"/>
            <w:shd w:val="clear" w:color="auto" w:fill="auto"/>
          </w:tcPr>
          <w:p w14:paraId="334E8E09" w14:textId="77777777" w:rsidR="0001089F" w:rsidRPr="00824832" w:rsidRDefault="0001089F" w:rsidP="000108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BCD9A" w14:textId="294C610F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12,019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B8116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3F14B" w14:textId="4DFB964F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3,41</w:t>
            </w:r>
            <w:r w:rsidR="00FF560B" w:rsidRPr="000D6CD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CD550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03CB2" w14:textId="3631071A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267,427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56250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97540" w14:textId="506E4E26" w:rsidR="0001089F" w:rsidRPr="000D6CD8" w:rsidRDefault="0001089F" w:rsidP="00E207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27,83</w:t>
            </w:r>
            <w:r w:rsidR="00E207C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D816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5BAE8" w14:textId="56DF684A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013F2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A1790" w14:textId="7BC630D0" w:rsidR="0001089F" w:rsidRPr="000D6CD8" w:rsidRDefault="0001089F" w:rsidP="00E207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310,70</w:t>
            </w:r>
            <w:r w:rsidR="00E207C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1089F" w:rsidRPr="00824832" w14:paraId="5E5218F0" w14:textId="77777777" w:rsidTr="0043410A">
        <w:tc>
          <w:tcPr>
            <w:tcW w:w="3823" w:type="dxa"/>
            <w:shd w:val="clear" w:color="auto" w:fill="auto"/>
          </w:tcPr>
          <w:p w14:paraId="34788556" w14:textId="5BCA96E7" w:rsidR="0001089F" w:rsidRPr="00824832" w:rsidRDefault="0061624F" w:rsidP="00616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เบี้ยประกันภัยจ่ายจากการเอาประกันภัยต่อ</w:t>
            </w:r>
            <w:r w:rsidR="0001089F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9FFD00" w14:textId="597A7288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(6,467)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AACA" w14:textId="4988B7E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D9CD4B" w14:textId="3B9BCD1D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(2,318)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57BC7" w14:textId="6318B051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8A70B6" w14:textId="05804809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(93,282)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2D3C7" w14:textId="255841DC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535515" w14:textId="23769A5D" w:rsidR="0001089F" w:rsidRPr="000D6CD8" w:rsidRDefault="00FF560B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(18,325</w:t>
            </w:r>
            <w:r w:rsidR="0001089F" w:rsidRPr="000D6C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3CDA8" w14:textId="28B34ED1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25ADB9" w14:textId="53B0BC9E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6909C" w14:textId="3AB5B9EE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669AEC" w14:textId="795FA776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(120,392)</w:t>
            </w:r>
          </w:p>
        </w:tc>
      </w:tr>
      <w:tr w:rsidR="0001089F" w:rsidRPr="00824832" w14:paraId="707AAA7F" w14:textId="77777777" w:rsidTr="0043410A">
        <w:tc>
          <w:tcPr>
            <w:tcW w:w="3823" w:type="dxa"/>
            <w:shd w:val="clear" w:color="auto" w:fill="auto"/>
          </w:tcPr>
          <w:p w14:paraId="0E939ACA" w14:textId="77777777" w:rsidR="0001089F" w:rsidRPr="00824832" w:rsidRDefault="0001089F" w:rsidP="000108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5E490" w14:textId="02E84081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5,552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E5675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7A0CB" w14:textId="1EA45C6C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1,10</w:t>
            </w:r>
            <w:r w:rsidR="00FF560B" w:rsidRPr="000D6CD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060DD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0E550" w14:textId="6F6B918F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174,145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9FE89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6AAC2" w14:textId="59EB3135" w:rsidR="0001089F" w:rsidRPr="000D6CD8" w:rsidRDefault="0001089F" w:rsidP="00E207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9,51</w:t>
            </w:r>
            <w:r w:rsidR="00E207C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197EA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DB1C4" w14:textId="32394BEC" w:rsidR="0001089F" w:rsidRPr="000D6CD8" w:rsidRDefault="008F3C29" w:rsidP="008F3C2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-</w:t>
            </w:r>
            <w:r w:rsidR="0001089F" w:rsidRPr="000D6CD8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98A2B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63E8E" w14:textId="5329674E" w:rsidR="0001089F" w:rsidRPr="000D6CD8" w:rsidRDefault="0001089F" w:rsidP="00E207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190,30</w:t>
            </w:r>
            <w:r w:rsidR="00E207C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1089F" w:rsidRPr="00824832" w14:paraId="43BAB1F0" w14:textId="77777777" w:rsidTr="0043410A">
        <w:tc>
          <w:tcPr>
            <w:tcW w:w="3823" w:type="dxa"/>
            <w:shd w:val="clear" w:color="auto" w:fill="auto"/>
          </w:tcPr>
          <w:p w14:paraId="2CEBACF8" w14:textId="6C5F024A" w:rsidR="0001089F" w:rsidRPr="00824832" w:rsidRDefault="0001089F" w:rsidP="0001089F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14:paraId="6857700C" w14:textId="5450EFAD" w:rsidR="0001089F" w:rsidRPr="00824832" w:rsidRDefault="0001089F" w:rsidP="0073002C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ที่ยังไม่ถือเป็นรายได้เพิ่มขึ้น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23E7F1" w14:textId="77777777" w:rsidR="0001089F" w:rsidRPr="000D6CD8" w:rsidRDefault="0001089F" w:rsidP="0001089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7260E9" w14:textId="1E22124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CC1B5" w14:textId="7E5957B8" w:rsidR="0001089F" w:rsidRPr="000D6CD8" w:rsidRDefault="0001089F" w:rsidP="0001089F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62D52" w14:textId="77777777" w:rsidR="0001089F" w:rsidRPr="000D6CD8" w:rsidRDefault="0001089F" w:rsidP="0001089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A0085C" w14:textId="2885BA3B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(876)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D6F76" w14:textId="23C50C22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4CDAE0" w14:textId="77777777" w:rsidR="0001089F" w:rsidRPr="000D6CD8" w:rsidRDefault="0001089F" w:rsidP="0001089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559EAFE" w14:textId="78456BFE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(36,374)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98E60A" w14:textId="28C91525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6BE5BB" w14:textId="77777777" w:rsidR="0001089F" w:rsidRPr="000D6CD8" w:rsidRDefault="0001089F" w:rsidP="0001089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BE10B0" w14:textId="6CB13485" w:rsidR="0001089F" w:rsidRPr="000D6CD8" w:rsidRDefault="0001089F" w:rsidP="00E207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(23</w:t>
            </w:r>
            <w:r w:rsidR="00E207C9">
              <w:rPr>
                <w:rFonts w:ascii="Angsana New" w:hAnsi="Angsana New"/>
                <w:sz w:val="28"/>
                <w:szCs w:val="28"/>
              </w:rPr>
              <w:t>8</w:t>
            </w:r>
            <w:r w:rsidRPr="000D6C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2D793" w14:textId="72297869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68CD4" w14:textId="77777777" w:rsidR="0001089F" w:rsidRPr="000D6CD8" w:rsidRDefault="0001089F" w:rsidP="0001089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  <w:p w14:paraId="0764FF9E" w14:textId="0359113A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F0260" w14:textId="79BFF7A3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0120AF" w14:textId="77777777" w:rsidR="0001089F" w:rsidRPr="000D6CD8" w:rsidRDefault="0001089F" w:rsidP="0001089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CFAFCA1" w14:textId="4D6E0C5D" w:rsidR="0001089F" w:rsidRPr="000D6CD8" w:rsidRDefault="0001089F" w:rsidP="00E207C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(38,09</w:t>
            </w:r>
            <w:r w:rsidR="00E207C9">
              <w:rPr>
                <w:rFonts w:ascii="Angsana New" w:hAnsi="Angsana New"/>
                <w:sz w:val="28"/>
                <w:szCs w:val="28"/>
              </w:rPr>
              <w:t>3</w:t>
            </w:r>
            <w:r w:rsidRPr="00552B7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089F" w:rsidRPr="00824832" w14:paraId="358C8CFE" w14:textId="77777777" w:rsidTr="0043410A">
        <w:tc>
          <w:tcPr>
            <w:tcW w:w="3823" w:type="dxa"/>
            <w:shd w:val="clear" w:color="auto" w:fill="auto"/>
          </w:tcPr>
          <w:p w14:paraId="6C490AFE" w14:textId="77777777" w:rsidR="0001089F" w:rsidRPr="00824832" w:rsidRDefault="0001089F" w:rsidP="0001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7A510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43B23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DB63C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4F3D6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B42FE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5D37B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EDAEA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13CEA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ACB3A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35155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3D484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89F" w:rsidRPr="00824832" w14:paraId="10BAFD06" w14:textId="77777777" w:rsidTr="008F3C29">
        <w:tc>
          <w:tcPr>
            <w:tcW w:w="3823" w:type="dxa"/>
            <w:shd w:val="clear" w:color="auto" w:fill="auto"/>
          </w:tcPr>
          <w:p w14:paraId="6C09B939" w14:textId="77777777" w:rsidR="0001089F" w:rsidRPr="00824832" w:rsidRDefault="0001089F" w:rsidP="000108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3AE73" w14:textId="59578934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4,947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85D9A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B9F09" w14:textId="7E58E2AE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0D7B0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F5659" w14:textId="35FAAAE0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137,771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08541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4B7E7" w14:textId="58DD87BE" w:rsidR="0001089F" w:rsidRPr="000D6CD8" w:rsidRDefault="0001089F" w:rsidP="00552B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9,27</w:t>
            </w:r>
            <w:r w:rsidR="00552B7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FCF9E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CAACE" w14:textId="5B226B68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16279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B9A4A" w14:textId="5F9BE3DE" w:rsidR="0001089F" w:rsidRPr="000D6CD8" w:rsidRDefault="0001089F" w:rsidP="00552B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152,21</w:t>
            </w:r>
            <w:r w:rsidR="00552B71" w:rsidRPr="00552B7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01089F" w:rsidRPr="00824832" w14:paraId="4977DCF6" w14:textId="77777777" w:rsidTr="008F3C29">
        <w:trPr>
          <w:trHeight w:val="378"/>
        </w:trPr>
        <w:tc>
          <w:tcPr>
            <w:tcW w:w="3823" w:type="dxa"/>
            <w:shd w:val="clear" w:color="auto" w:fill="auto"/>
          </w:tcPr>
          <w:p w14:paraId="708997A2" w14:textId="77777777" w:rsidR="0001089F" w:rsidRPr="00824832" w:rsidRDefault="0001089F" w:rsidP="000108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  <w:bookmarkStart w:id="10" w:name="_GoBack"/>
            <w:bookmarkEnd w:id="10"/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B147D" w14:textId="2632ACF8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1,813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DFC52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58166" w14:textId="2336C9A3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1F4F4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F18BF" w14:textId="0C3F7849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28,462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524A3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B6577" w14:textId="76220A79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5,780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087C9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5DFAC" w14:textId="527F6A58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27F0F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1376C" w14:textId="62D5EEDC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36,954</w:t>
            </w:r>
          </w:p>
        </w:tc>
      </w:tr>
      <w:tr w:rsidR="0001089F" w:rsidRPr="00824832" w14:paraId="6200D587" w14:textId="77777777" w:rsidTr="008F3C29">
        <w:tc>
          <w:tcPr>
            <w:tcW w:w="3823" w:type="dxa"/>
            <w:shd w:val="clear" w:color="auto" w:fill="auto"/>
          </w:tcPr>
          <w:p w14:paraId="1664A216" w14:textId="77777777" w:rsidR="0001089F" w:rsidRPr="00824832" w:rsidRDefault="0001089F" w:rsidP="000108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AF2DF" w14:textId="6D6EE7CD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4166D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D1D06" w14:textId="3E3AB642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F6FAE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4C53D5" w14:textId="7D1F8B94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8E254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8315" w14:textId="63A706BC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4C347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43E01" w14:textId="17B6D128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4,460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B8394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3AF17" w14:textId="3ED86D5A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4,460</w:t>
            </w:r>
          </w:p>
        </w:tc>
      </w:tr>
      <w:tr w:rsidR="0001089F" w:rsidRPr="00824832" w14:paraId="29ADE2CF" w14:textId="77777777" w:rsidTr="008F3C29">
        <w:tc>
          <w:tcPr>
            <w:tcW w:w="3823" w:type="dxa"/>
            <w:shd w:val="clear" w:color="auto" w:fill="auto"/>
          </w:tcPr>
          <w:p w14:paraId="550C8385" w14:textId="77777777" w:rsidR="0001089F" w:rsidRPr="00824832" w:rsidRDefault="0001089F" w:rsidP="0001089F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E593C" w14:textId="52BF9DE8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23D6C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B1DEB" w14:textId="1C199FA1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7975D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6A034" w14:textId="1E0DAEDE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CC76D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B86F4" w14:textId="1B8F9062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F6EA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1324B" w14:textId="175DA530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10,375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3456E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B7329" w14:textId="7DFAA842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10,375</w:t>
            </w:r>
          </w:p>
        </w:tc>
      </w:tr>
      <w:tr w:rsidR="0001089F" w:rsidRPr="00824832" w14:paraId="1D567720" w14:textId="77777777" w:rsidTr="008F3C29">
        <w:tc>
          <w:tcPr>
            <w:tcW w:w="3823" w:type="dxa"/>
            <w:shd w:val="clear" w:color="auto" w:fill="auto"/>
          </w:tcPr>
          <w:p w14:paraId="0EE2DCDE" w14:textId="77777777" w:rsidR="0001089F" w:rsidRPr="00824832" w:rsidRDefault="0001089F" w:rsidP="0001089F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FF6EF" w14:textId="0DFA4A2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0F0D7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41C8E" w14:textId="55FB62EE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8531E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99671" w14:textId="280F171C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0D404C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875E1" w14:textId="0A8F26E0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F2383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22C49" w14:textId="2B2408D9" w:rsidR="0001089F" w:rsidRPr="000D6CD8" w:rsidRDefault="0001089F" w:rsidP="00552B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(8</w:t>
            </w:r>
            <w:r w:rsidR="00552B7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0D6CD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9C23C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D7036" w14:textId="27F04459" w:rsidR="0001089F" w:rsidRPr="000D6CD8" w:rsidRDefault="0001089F" w:rsidP="00552B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(8</w:t>
            </w:r>
            <w:r w:rsidR="00552B7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0D6CD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036A1" w:rsidRPr="00824832" w14:paraId="77BCCAFC" w14:textId="77777777" w:rsidTr="0043410A">
        <w:tc>
          <w:tcPr>
            <w:tcW w:w="3823" w:type="dxa"/>
            <w:shd w:val="clear" w:color="auto" w:fill="auto"/>
          </w:tcPr>
          <w:p w14:paraId="7B2BD0B6" w14:textId="1F08D296" w:rsidR="009036A1" w:rsidRPr="00824832" w:rsidRDefault="009036A1" w:rsidP="009036A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2C323" w14:textId="21E5D3B5" w:rsidR="009036A1" w:rsidRPr="000D6CD8" w:rsidRDefault="009036A1" w:rsidP="009036A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4FAA5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0591E" w14:textId="08F79488" w:rsidR="009036A1" w:rsidRPr="000D6CD8" w:rsidRDefault="009036A1" w:rsidP="009036A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7B12E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853763" w14:textId="65F64E0F" w:rsidR="009036A1" w:rsidRPr="000D6CD8" w:rsidRDefault="009036A1" w:rsidP="009036A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A863E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CB19E" w14:textId="20F143D3" w:rsidR="009036A1" w:rsidRPr="000D6CD8" w:rsidRDefault="009036A1" w:rsidP="009036A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      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6E3F8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49EAC" w14:textId="351D7AD4" w:rsidR="009036A1" w:rsidRPr="000D6CD8" w:rsidRDefault="009036A1" w:rsidP="009036A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6,847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816CF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DFD35F" w14:textId="07F42063" w:rsidR="009036A1" w:rsidRPr="000D6CD8" w:rsidRDefault="009036A1" w:rsidP="009036A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6,847 </w:t>
            </w:r>
          </w:p>
        </w:tc>
      </w:tr>
      <w:tr w:rsidR="0043410A" w:rsidRPr="00824832" w14:paraId="5FA250CA" w14:textId="77777777" w:rsidTr="0043410A">
        <w:tc>
          <w:tcPr>
            <w:tcW w:w="3823" w:type="dxa"/>
            <w:shd w:val="clear" w:color="auto" w:fill="auto"/>
          </w:tcPr>
          <w:p w14:paraId="1924C03F" w14:textId="77777777" w:rsidR="009036A1" w:rsidRPr="00824832" w:rsidRDefault="009036A1" w:rsidP="009036A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FFE83" w14:textId="46FDE7A3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6,760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3C852" w14:textId="4EA41A43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28DEBC" w14:textId="15AC4324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1,123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5B02E" w14:textId="196AF511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74C567" w14:textId="0C987746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166,233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5E173" w14:textId="202DD646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6DB3D" w14:textId="53183134" w:rsidR="009036A1" w:rsidRPr="000D6CD8" w:rsidRDefault="009036A1" w:rsidP="00552B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15,05</w:t>
            </w:r>
            <w:r w:rsidR="00552B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4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55A32" w14:textId="4808B81A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2225C" w14:textId="0FFCFC4A" w:rsidR="009036A1" w:rsidRPr="000D6CD8" w:rsidRDefault="00552B7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21,60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  <w:r w:rsidR="009036A1"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CDB78" w14:textId="2ADC1875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BC5F57" w14:textId="004860E9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210,772 </w:t>
            </w:r>
          </w:p>
        </w:tc>
      </w:tr>
      <w:tr w:rsidR="0001089F" w:rsidRPr="00824832" w14:paraId="528F17ED" w14:textId="77777777" w:rsidTr="0043410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823" w:type="dxa"/>
            <w:shd w:val="clear" w:color="auto" w:fill="auto"/>
          </w:tcPr>
          <w:p w14:paraId="71023A75" w14:textId="77777777" w:rsidR="0001089F" w:rsidRPr="00824832" w:rsidRDefault="0001089F" w:rsidP="0001089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99BFA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1C13B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CEAE34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DDC75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F26A3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9DC30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0E4EB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AC22A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78EC9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D67E5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7A2D9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89F" w:rsidRPr="00824832" w14:paraId="77879C88" w14:textId="77777777" w:rsidTr="008F3C29">
        <w:tc>
          <w:tcPr>
            <w:tcW w:w="3823" w:type="dxa"/>
            <w:shd w:val="clear" w:color="auto" w:fill="auto"/>
          </w:tcPr>
          <w:p w14:paraId="5695C8AC" w14:textId="77777777" w:rsidR="0001089F" w:rsidRPr="00824832" w:rsidRDefault="0001089F" w:rsidP="0001089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045B3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ECE59" w14:textId="77777777" w:rsidR="0001089F" w:rsidRPr="000D6CD8" w:rsidRDefault="0001089F" w:rsidP="0001089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F22DE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98647" w14:textId="77777777" w:rsidR="0001089F" w:rsidRPr="000D6CD8" w:rsidRDefault="0001089F" w:rsidP="0001089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10D4A" w14:textId="77777777" w:rsidR="0001089F" w:rsidRPr="000D6CD8" w:rsidRDefault="0001089F" w:rsidP="0001089F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78BE6" w14:textId="77777777" w:rsidR="0001089F" w:rsidRPr="000D6CD8" w:rsidRDefault="0001089F" w:rsidP="0001089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EE35A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4CF2F" w14:textId="77777777" w:rsidR="0001089F" w:rsidRPr="000D6CD8" w:rsidRDefault="0001089F" w:rsidP="0001089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D0F98" w14:textId="77777777" w:rsidR="0001089F" w:rsidRPr="000D6CD8" w:rsidRDefault="0001089F" w:rsidP="0001089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C2C09" w14:textId="77777777" w:rsidR="0001089F" w:rsidRPr="000D6CD8" w:rsidRDefault="0001089F" w:rsidP="0001089F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22BD0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36A1" w:rsidRPr="00824832" w14:paraId="13BCF795" w14:textId="77777777" w:rsidTr="008F3C29">
        <w:tc>
          <w:tcPr>
            <w:tcW w:w="3823" w:type="dxa"/>
            <w:shd w:val="clear" w:color="auto" w:fill="auto"/>
          </w:tcPr>
          <w:p w14:paraId="288D02AC" w14:textId="77777777" w:rsidR="009036A1" w:rsidRPr="00824832" w:rsidRDefault="009036A1" w:rsidP="009036A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C3E4D" w14:textId="2326941B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1,000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EE432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50BEF" w14:textId="1A0C9E43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(128)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7AB63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6CD75" w14:textId="71202AA2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134,326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4C8D6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99096" w14:textId="2EEC0F64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43,579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C91F9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8E23C" w14:textId="4865A911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BFD7A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7F774" w14:textId="23A9EADB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178,777 </w:t>
            </w:r>
          </w:p>
        </w:tc>
      </w:tr>
      <w:tr w:rsidR="0001089F" w:rsidRPr="00824832" w14:paraId="140C2710" w14:textId="77777777" w:rsidTr="008F3C29">
        <w:tc>
          <w:tcPr>
            <w:tcW w:w="3823" w:type="dxa"/>
            <w:shd w:val="clear" w:color="auto" w:fill="auto"/>
          </w:tcPr>
          <w:p w14:paraId="5372CBD2" w14:textId="77777777" w:rsidR="0001089F" w:rsidRPr="00824832" w:rsidRDefault="0001089F" w:rsidP="000108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21612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5A820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FA991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06A1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017FE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54C61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00EA9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F5909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7A0D6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2012B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396C8" w14:textId="77777777" w:rsidR="0001089F" w:rsidRPr="000D6CD8" w:rsidRDefault="0001089F" w:rsidP="0001089F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089F" w:rsidRPr="00824832" w14:paraId="04682550" w14:textId="77777777" w:rsidTr="0043410A">
        <w:tc>
          <w:tcPr>
            <w:tcW w:w="3823" w:type="dxa"/>
            <w:shd w:val="clear" w:color="auto" w:fill="auto"/>
          </w:tcPr>
          <w:p w14:paraId="31435154" w14:textId="77777777" w:rsidR="0001089F" w:rsidRPr="00824832" w:rsidRDefault="0001089F" w:rsidP="00010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3C60C" w14:textId="52C524E6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1C5F4" w14:textId="702565C4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3E467" w14:textId="33B99D23" w:rsidR="0001089F" w:rsidRPr="000D6CD8" w:rsidRDefault="0001089F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11</w:t>
            </w:r>
            <w:r w:rsidR="009036A1" w:rsidRPr="000D6CD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E1731" w14:textId="1CDE8F76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C6920" w14:textId="23629E3F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(66,233)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9BE8D" w14:textId="195D9741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FFD77" w14:textId="731EFE16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(34,064)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B9AB1" w14:textId="07067A4C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AA57B0" w14:textId="7A106ED3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2B72E" w14:textId="56A335E5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6A3B0D" w14:textId="0A5CA625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(98,571)</w:t>
            </w:r>
          </w:p>
        </w:tc>
      </w:tr>
      <w:tr w:rsidR="009036A1" w:rsidRPr="00824832" w14:paraId="4A427D6D" w14:textId="77777777" w:rsidTr="0043410A">
        <w:tc>
          <w:tcPr>
            <w:tcW w:w="3823" w:type="dxa"/>
            <w:shd w:val="clear" w:color="auto" w:fill="auto"/>
          </w:tcPr>
          <w:p w14:paraId="2A6C1B65" w14:textId="77777777" w:rsidR="009036A1" w:rsidRPr="00824832" w:rsidRDefault="009036A1" w:rsidP="009036A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3C76A" w14:textId="63789D18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2,611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5D930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A02AB" w14:textId="252F9915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(13)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53A1C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2EB6F" w14:textId="2E107BAB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68,093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EE20F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32009" w14:textId="0126524E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  9,515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0B0CA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DB2613" w14:textId="49651C12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087EF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BBE5A" w14:textId="26327EAF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  80,206 </w:t>
            </w:r>
          </w:p>
        </w:tc>
      </w:tr>
      <w:tr w:rsidR="0001089F" w:rsidRPr="00824832" w14:paraId="1C700FA7" w14:textId="77777777" w:rsidTr="008F3C29">
        <w:tc>
          <w:tcPr>
            <w:tcW w:w="3823" w:type="dxa"/>
            <w:shd w:val="clear" w:color="auto" w:fill="auto"/>
          </w:tcPr>
          <w:p w14:paraId="73D2ACD0" w14:textId="77777777" w:rsidR="0001089F" w:rsidRPr="00824832" w:rsidRDefault="0001089F" w:rsidP="0001089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CAF2E" w14:textId="4EF1D0A0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2,769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96F38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CACC3" w14:textId="232B1711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C5A28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B758B" w14:textId="4A5DD8E1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43,833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91422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656DC" w14:textId="3B86043C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4,995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F0F17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29EAD" w14:textId="46F2CD48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E2AF6" w14:textId="77777777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31095" w14:textId="671A96B9" w:rsidR="0001089F" w:rsidRPr="000D6CD8" w:rsidRDefault="0001089F" w:rsidP="0001089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52,066</w:t>
            </w:r>
          </w:p>
        </w:tc>
      </w:tr>
      <w:tr w:rsidR="009036A1" w:rsidRPr="00824832" w14:paraId="30265F07" w14:textId="77777777" w:rsidTr="008F3C29">
        <w:tc>
          <w:tcPr>
            <w:tcW w:w="3823" w:type="dxa"/>
            <w:shd w:val="clear" w:color="auto" w:fill="auto"/>
          </w:tcPr>
          <w:p w14:paraId="1215463F" w14:textId="77777777" w:rsidR="009036A1" w:rsidRPr="00824832" w:rsidRDefault="009036A1" w:rsidP="009036A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4AACA" w14:textId="2CB74A60" w:rsidR="009036A1" w:rsidRPr="000D6CD8" w:rsidRDefault="003E06EA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</w:t>
            </w:r>
            <w:r w:rsidR="009036A1" w:rsidRPr="000D6C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8E14C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7F93F" w14:textId="218EAF05" w:rsidR="009036A1" w:rsidRPr="000D6CD8" w:rsidRDefault="003E06EA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</w:t>
            </w:r>
            <w:r w:rsidR="009036A1" w:rsidRPr="000D6C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1E185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57A10" w14:textId="2F587C25" w:rsidR="009036A1" w:rsidRPr="000D6CD8" w:rsidRDefault="003E06EA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50,644</w:t>
            </w:r>
            <w:r w:rsidR="009036A1" w:rsidRPr="000D6C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8B458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B699C" w14:textId="2C03D448" w:rsidR="009036A1" w:rsidRPr="000D6CD8" w:rsidRDefault="003E06EA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1,669</w:t>
            </w:r>
            <w:r w:rsidR="009036A1" w:rsidRPr="000D6CD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F771D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96DAC" w14:textId="6BBA2ED3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14D09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4F4F6" w14:textId="1F3AD998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>53,153</w:t>
            </w:r>
          </w:p>
        </w:tc>
      </w:tr>
      <w:tr w:rsidR="009036A1" w:rsidRPr="00824832" w14:paraId="135083A6" w14:textId="77777777" w:rsidTr="0043410A">
        <w:tc>
          <w:tcPr>
            <w:tcW w:w="3823" w:type="dxa"/>
            <w:shd w:val="clear" w:color="auto" w:fill="auto"/>
          </w:tcPr>
          <w:p w14:paraId="4B186B54" w14:textId="77777777" w:rsidR="009036A1" w:rsidRPr="00824832" w:rsidRDefault="009036A1" w:rsidP="009036A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A62EA" w14:textId="25D8CDDB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418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165FB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1FFCA" w14:textId="095E048F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179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EBC4D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CAC099" w14:textId="76E185B0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22,950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B7356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94AE92" w14:textId="03FF2D9F" w:rsidR="009036A1" w:rsidRPr="00552B71" w:rsidRDefault="003E06EA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278</w:t>
            </w:r>
            <w:r w:rsidR="009036A1" w:rsidRPr="00552B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9C220" w14:textId="77777777" w:rsidR="009036A1" w:rsidRPr="00552B71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90A1D" w14:textId="2DAFC7A3" w:rsidR="009036A1" w:rsidRPr="00552B71" w:rsidRDefault="003E06EA" w:rsidP="00552B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>118,43</w:t>
            </w:r>
            <w:r w:rsidR="00552B71" w:rsidRPr="00552B7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9036A1" w:rsidRPr="00552B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C5C3" w14:textId="77777777" w:rsidR="009036A1" w:rsidRPr="00552B71" w:rsidRDefault="009036A1" w:rsidP="009036A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0B1C4" w14:textId="1DA4B9AD" w:rsidR="009036A1" w:rsidRPr="00552B71" w:rsidRDefault="009036A1" w:rsidP="003E06E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2B71">
              <w:rPr>
                <w:rFonts w:ascii="Angsana New" w:hAnsi="Angsana New"/>
                <w:sz w:val="28"/>
                <w:szCs w:val="28"/>
              </w:rPr>
              <w:t xml:space="preserve">      142,25</w:t>
            </w:r>
            <w:r w:rsidR="00552B71" w:rsidRPr="00552B71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552B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3410A" w:rsidRPr="00824832" w14:paraId="7DA45E8E" w14:textId="77777777" w:rsidTr="0061624F">
        <w:tc>
          <w:tcPr>
            <w:tcW w:w="3823" w:type="dxa"/>
            <w:shd w:val="clear" w:color="auto" w:fill="auto"/>
          </w:tcPr>
          <w:p w14:paraId="12D729CF" w14:textId="77777777" w:rsidR="009036A1" w:rsidRPr="00824832" w:rsidRDefault="009036A1" w:rsidP="009036A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6BAE02" w14:textId="273FA8B5" w:rsidR="009036A1" w:rsidRPr="000D6CD8" w:rsidRDefault="009036A1" w:rsidP="003E06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6,</w:t>
            </w:r>
            <w:r w:rsidR="003E06EA">
              <w:rPr>
                <w:rFonts w:ascii="Angsana New" w:hAnsi="Angsana New"/>
                <w:b/>
                <w:bCs/>
                <w:sz w:val="28"/>
                <w:szCs w:val="28"/>
              </w:rPr>
              <w:t>451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F6B54" w14:textId="79A9D213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53EDF" w14:textId="0B3288FA" w:rsidR="009036A1" w:rsidRPr="000D6CD8" w:rsidRDefault="003E06EA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822</w:t>
            </w:r>
            <w:r w:rsidR="009036A1"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9C42F" w14:textId="76BC5D3D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80A62" w14:textId="2B85750A" w:rsidR="009036A1" w:rsidRPr="000D6CD8" w:rsidRDefault="003E06EA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185,520</w:t>
            </w:r>
            <w:r w:rsidR="009036A1"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2F3C5" w14:textId="41AA026A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E9FD0" w14:textId="0D8A4A16" w:rsidR="009036A1" w:rsidRPr="000D6CD8" w:rsidRDefault="003E06EA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16,457</w:t>
            </w:r>
            <w:r w:rsidR="009036A1"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5CC56" w14:textId="2EAC7148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BCD243" w14:textId="1E331E2C" w:rsidR="009036A1" w:rsidRPr="000D6CD8" w:rsidRDefault="003E06EA" w:rsidP="00552B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118,43</w:t>
            </w:r>
            <w:r w:rsidR="00552B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="009036A1"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B3812" w14:textId="1B46C4B0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2DB4F" w14:textId="49D02637" w:rsidR="009036A1" w:rsidRPr="000D6CD8" w:rsidRDefault="009036A1" w:rsidP="00552B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327,68</w:t>
            </w:r>
            <w:r w:rsidR="00552B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036A1" w:rsidRPr="00824832" w14:paraId="114AC941" w14:textId="77777777" w:rsidTr="0061624F">
        <w:tc>
          <w:tcPr>
            <w:tcW w:w="3823" w:type="dxa"/>
            <w:shd w:val="clear" w:color="auto" w:fill="auto"/>
          </w:tcPr>
          <w:p w14:paraId="25CC6D57" w14:textId="77777777" w:rsidR="009036A1" w:rsidRPr="00824832" w:rsidRDefault="009036A1" w:rsidP="009036A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8B70E8" w14:textId="69F538AB" w:rsidR="009036A1" w:rsidRPr="000D6CD8" w:rsidRDefault="009036A1" w:rsidP="003E06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E06EA">
              <w:rPr>
                <w:rFonts w:ascii="Angsana New" w:hAnsi="Angsana New"/>
                <w:b/>
                <w:bCs/>
                <w:sz w:val="28"/>
                <w:szCs w:val="28"/>
              </w:rPr>
              <w:t>309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774701" w14:textId="5729F178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EBB939" w14:textId="329DD50E" w:rsidR="009036A1" w:rsidRPr="000D6CD8" w:rsidRDefault="003E06EA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301</w:t>
            </w:r>
            <w:r w:rsidR="009036A1"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D7A9A" w14:textId="5ADA3555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C536F2" w14:textId="57CB705A" w:rsidR="009036A1" w:rsidRPr="000D6CD8" w:rsidRDefault="009036A1" w:rsidP="003E06E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3E06EA">
              <w:rPr>
                <w:rFonts w:ascii="Angsana New" w:hAnsi="Angsana New"/>
                <w:b/>
                <w:bCs/>
                <w:sz w:val="28"/>
                <w:szCs w:val="28"/>
              </w:rPr>
              <w:t>19,287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9A2F3" w14:textId="0E87044F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4D3799" w14:textId="3136C4CE" w:rsidR="009036A1" w:rsidRPr="000D6CD8" w:rsidRDefault="009036A1" w:rsidP="007C7F07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3E06EA">
              <w:rPr>
                <w:rFonts w:ascii="Angsana New" w:hAnsi="Angsana New"/>
                <w:b/>
                <w:bCs/>
                <w:sz w:val="28"/>
                <w:szCs w:val="28"/>
              </w:rPr>
              <w:t>1,40</w:t>
            </w:r>
            <w:r w:rsidR="007C7F07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A8A9A" w14:textId="79E354EA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83FB41" w14:textId="243D8586" w:rsidR="009036A1" w:rsidRPr="000D6CD8" w:rsidRDefault="009036A1" w:rsidP="00552B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3E06EA">
              <w:rPr>
                <w:rFonts w:ascii="Angsana New" w:hAnsi="Angsana New"/>
                <w:b/>
                <w:bCs/>
                <w:sz w:val="28"/>
                <w:szCs w:val="28"/>
              </w:rPr>
              <w:t>96,83</w:t>
            </w:r>
            <w:r w:rsidR="00552B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AD2A1" w14:textId="77777777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F3CC3" w14:textId="368052EA" w:rsidR="009036A1" w:rsidRPr="000D6CD8" w:rsidRDefault="009036A1" w:rsidP="009036A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(116,</w:t>
            </w:r>
            <w:r w:rsidR="00552B71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  <w:r w:rsidR="00552B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9036A1" w:rsidRPr="00824832" w14:paraId="3DAF6731" w14:textId="77777777" w:rsidTr="001B590C">
        <w:tc>
          <w:tcPr>
            <w:tcW w:w="3823" w:type="dxa"/>
            <w:tcBorders>
              <w:bottom w:val="nil"/>
            </w:tcBorders>
            <w:shd w:val="clear" w:color="auto" w:fill="auto"/>
          </w:tcPr>
          <w:p w14:paraId="7D176FDE" w14:textId="77777777" w:rsidR="009036A1" w:rsidRPr="00824832" w:rsidRDefault="009036A1" w:rsidP="009036A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B8CC4" w14:textId="1B385374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3EB15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E6116" w14:textId="5AE6380B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F8EBD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3CB58" w14:textId="4D00F2F5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CAAFD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87257" w14:textId="38758F99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769EB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72F05" w14:textId="1112BE52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393B5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645C4" w14:textId="3A79DA37" w:rsidR="009036A1" w:rsidRPr="000D6CD8" w:rsidDel="001E262A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D6CD8">
              <w:rPr>
                <w:rFonts w:ascii="Angsana New" w:hAnsi="Angsana New"/>
                <w:sz w:val="28"/>
                <w:szCs w:val="28"/>
              </w:rPr>
              <w:t xml:space="preserve">      112,974 </w:t>
            </w:r>
          </w:p>
        </w:tc>
      </w:tr>
      <w:tr w:rsidR="009036A1" w:rsidRPr="00824832" w14:paraId="445C23A9" w14:textId="77777777" w:rsidTr="001B590C">
        <w:trPr>
          <w:trHeight w:val="405"/>
        </w:trPr>
        <w:tc>
          <w:tcPr>
            <w:tcW w:w="3823" w:type="dxa"/>
            <w:tcBorders>
              <w:top w:val="nil"/>
              <w:bottom w:val="nil"/>
            </w:tcBorders>
            <w:shd w:val="clear" w:color="auto" w:fill="auto"/>
          </w:tcPr>
          <w:p w14:paraId="0D16875D" w14:textId="14E85941" w:rsidR="009036A1" w:rsidRPr="00824832" w:rsidRDefault="0061624F" w:rsidP="009036A1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9036A1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53B5FB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924B2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17137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13FCB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92F67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6865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DCCB3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2B8FC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F59BC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2785B" w14:textId="77777777" w:rsidR="009036A1" w:rsidRPr="000D6CD8" w:rsidRDefault="009036A1" w:rsidP="009036A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D02D06" w14:textId="0F70674F" w:rsidR="009036A1" w:rsidRPr="000D6CD8" w:rsidRDefault="003E06EA" w:rsidP="00552B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(3,93</w:t>
            </w:r>
            <w:r w:rsidR="00552B7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7</w:t>
            </w:r>
            <w:r w:rsidR="009036A1" w:rsidRPr="000D6CD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1DD0D420" w14:textId="77777777" w:rsidR="008B331B" w:rsidRPr="00824832" w:rsidRDefault="008B331B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Theme="majorBidi" w:hAnsiTheme="majorBidi" w:cstheme="majorBidi"/>
          <w:sz w:val="28"/>
          <w:szCs w:val="28"/>
          <w:cs/>
        </w:rPr>
        <w:br w:type="page"/>
      </w:r>
      <w:r w:rsidRPr="00824832">
        <w:rPr>
          <w:rFonts w:ascii="Angsana New" w:hAnsi="Angsana New"/>
          <w:sz w:val="28"/>
          <w:szCs w:val="28"/>
          <w:cs/>
        </w:rPr>
        <w:lastRenderedPageBreak/>
        <w:t>ข้อมูลทางการเงินแยกตามประเภทของรายได้และค่าใช้จ่ายจากการร</w:t>
      </w:r>
      <w:r w:rsidR="00924CCD" w:rsidRPr="00824832">
        <w:rPr>
          <w:rFonts w:ascii="Angsana New" w:hAnsi="Angsana New"/>
          <w:sz w:val="28"/>
          <w:szCs w:val="28"/>
          <w:cs/>
        </w:rPr>
        <w:t>ับประกันภัยของบริษัทสำหรับงวด</w:t>
      </w:r>
      <w:r w:rsidR="00DB4031" w:rsidRPr="00824832">
        <w:rPr>
          <w:rFonts w:ascii="Angsana New" w:hAnsi="Angsana New"/>
          <w:sz w:val="28"/>
          <w:szCs w:val="28"/>
          <w:cs/>
        </w:rPr>
        <w:t>เก้า</w:t>
      </w:r>
      <w:r w:rsidRPr="00824832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</w:rPr>
        <w:br/>
      </w:r>
      <w:r w:rsidR="00924CCD" w:rsidRPr="00824832">
        <w:rPr>
          <w:rFonts w:ascii="Angsana New" w:hAnsi="Angsana New"/>
          <w:sz w:val="28"/>
          <w:szCs w:val="28"/>
        </w:rPr>
        <w:t xml:space="preserve">30 </w:t>
      </w:r>
      <w:r w:rsidR="00DB4031" w:rsidRPr="00824832">
        <w:rPr>
          <w:rFonts w:ascii="Angsana New" w:hAnsi="Angsana New" w:hint="cs"/>
          <w:sz w:val="28"/>
          <w:szCs w:val="28"/>
          <w:cs/>
        </w:rPr>
        <w:t>กันยายน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</w:rPr>
        <w:t xml:space="preserve">2561 </w:t>
      </w:r>
      <w:r w:rsidRPr="0082483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510"/>
        <w:gridCol w:w="974"/>
        <w:gridCol w:w="106"/>
        <w:gridCol w:w="884"/>
        <w:gridCol w:w="106"/>
        <w:gridCol w:w="884"/>
        <w:gridCol w:w="106"/>
        <w:gridCol w:w="1064"/>
        <w:gridCol w:w="106"/>
        <w:gridCol w:w="884"/>
        <w:gridCol w:w="106"/>
        <w:gridCol w:w="900"/>
      </w:tblGrid>
      <w:tr w:rsidR="008B331B" w:rsidRPr="00824832" w14:paraId="45ED3554" w14:textId="77777777" w:rsidTr="00E20896">
        <w:trPr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6F669F4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11"/>
            <w:tcBorders>
              <w:top w:val="nil"/>
              <w:bottom w:val="single" w:sz="4" w:space="0" w:color="auto"/>
            </w:tcBorders>
          </w:tcPr>
          <w:p w14:paraId="4EF91D7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E20896" w:rsidRPr="00824832" w14:paraId="102F78BF" w14:textId="77777777" w:rsidTr="00E20896">
        <w:trPr>
          <w:tblHeader/>
        </w:trPr>
        <w:tc>
          <w:tcPr>
            <w:tcW w:w="3510" w:type="dxa"/>
            <w:tcBorders>
              <w:top w:val="nil"/>
            </w:tcBorders>
          </w:tcPr>
          <w:p w14:paraId="3823A717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4ACDF373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A01514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F98DE98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6A0757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14:paraId="74C62C37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719B34B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6A42185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04AC7C94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6833EB5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2AD9586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22414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E20896" w:rsidRPr="00824832" w14:paraId="4778FA42" w14:textId="77777777" w:rsidTr="00E20896">
        <w:trPr>
          <w:tblHeader/>
        </w:trPr>
        <w:tc>
          <w:tcPr>
            <w:tcW w:w="3510" w:type="dxa"/>
          </w:tcPr>
          <w:p w14:paraId="0837E82B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63D2769C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14:paraId="1C1D395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282D329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68FBAED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14:paraId="1A6F46F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14:paraId="3A02824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14:paraId="0D4C534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14:paraId="4424A0B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4C35797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14:paraId="3A81E243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3D1ECD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896" w:rsidRPr="00824832" w14:paraId="2C37E018" w14:textId="77777777" w:rsidTr="00E20896">
        <w:trPr>
          <w:tblHeader/>
        </w:trPr>
        <w:tc>
          <w:tcPr>
            <w:tcW w:w="3510" w:type="dxa"/>
          </w:tcPr>
          <w:p w14:paraId="07258840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5E8C3A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14:paraId="0DA6FE05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5A6BAE34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14:paraId="7006D70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51752FF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14:paraId="17BD1422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4BBA1F30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14:paraId="3E4B4F2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14:paraId="6A2949E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14:paraId="4D05644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2E5FD6B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20896" w:rsidRPr="00824832" w14:paraId="42A25802" w14:textId="77777777" w:rsidTr="00E20896">
        <w:tc>
          <w:tcPr>
            <w:tcW w:w="3510" w:type="dxa"/>
          </w:tcPr>
          <w:p w14:paraId="769CB39C" w14:textId="77777777" w:rsidR="008B331B" w:rsidRPr="00824832" w:rsidRDefault="008B331B" w:rsidP="00C8098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4" w:type="dxa"/>
          </w:tcPr>
          <w:p w14:paraId="74A35F08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A819D62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197F8C99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4D4194C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67F6B11F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7DF5EFF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14:paraId="5F04B52B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52A720F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14:paraId="70A9791A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14:paraId="3097C99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A1C818A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E20896" w:rsidRPr="00824832" w14:paraId="705CCAE2" w14:textId="77777777" w:rsidTr="00E20896">
        <w:tc>
          <w:tcPr>
            <w:tcW w:w="3510" w:type="dxa"/>
          </w:tcPr>
          <w:p w14:paraId="69172C80" w14:textId="77777777" w:rsidR="008B331B" w:rsidRPr="00824832" w:rsidRDefault="008B331B" w:rsidP="00C80985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74" w:type="dxa"/>
            <w:tcBorders>
              <w:bottom w:val="nil"/>
            </w:tcBorders>
          </w:tcPr>
          <w:p w14:paraId="39131A4B" w14:textId="77777777" w:rsidR="008B331B" w:rsidRPr="00824832" w:rsidRDefault="00FE701B" w:rsidP="0087271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18,465</w:t>
            </w:r>
            <w:r w:rsidR="00790359" w:rsidRPr="0082483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14:paraId="2CE48963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56776225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06" w:type="dxa"/>
          </w:tcPr>
          <w:p w14:paraId="3CFD14B6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541059D7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333,091</w:t>
            </w:r>
          </w:p>
        </w:tc>
        <w:tc>
          <w:tcPr>
            <w:tcW w:w="106" w:type="dxa"/>
          </w:tcPr>
          <w:p w14:paraId="12537123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26281200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55,923</w:t>
            </w:r>
          </w:p>
        </w:tc>
        <w:tc>
          <w:tcPr>
            <w:tcW w:w="106" w:type="dxa"/>
          </w:tcPr>
          <w:p w14:paraId="6A474C02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4C3BE9E7" w14:textId="77777777" w:rsidR="008B331B" w:rsidRPr="00824832" w:rsidRDefault="00E41FD8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1892274" w14:textId="77777777" w:rsidR="008B331B" w:rsidRPr="00824832" w:rsidRDefault="008B331B" w:rsidP="00C80985">
            <w:pPr>
              <w:tabs>
                <w:tab w:val="clear" w:pos="680"/>
              </w:tabs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4FB8651" w14:textId="77777777" w:rsidR="008B331B" w:rsidRPr="00824832" w:rsidRDefault="00AE09F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409,094</w:t>
            </w:r>
          </w:p>
        </w:tc>
      </w:tr>
      <w:tr w:rsidR="00E20896" w:rsidRPr="00824832" w14:paraId="24720F70" w14:textId="77777777" w:rsidTr="00FE701B">
        <w:tc>
          <w:tcPr>
            <w:tcW w:w="3510" w:type="dxa"/>
          </w:tcPr>
          <w:p w14:paraId="32E02AE0" w14:textId="77777777" w:rsidR="008B331B" w:rsidRPr="00824832" w:rsidRDefault="00E20896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  <w:r w:rsidR="008B331B" w:rsidRPr="00824832">
              <w:rPr>
                <w:rFonts w:ascii="Angsana New" w:hAnsi="Angsana New"/>
                <w:sz w:val="28"/>
                <w:szCs w:val="28"/>
              </w:rPr>
              <w:t xml:space="preserve">       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5CD9A712" w14:textId="77777777" w:rsidR="008B331B" w:rsidRPr="00824832" w:rsidRDefault="00FE701B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(11,335)</w:t>
            </w:r>
          </w:p>
        </w:tc>
        <w:tc>
          <w:tcPr>
            <w:tcW w:w="106" w:type="dxa"/>
            <w:vAlign w:val="bottom"/>
          </w:tcPr>
          <w:p w14:paraId="24EB3342" w14:textId="77777777" w:rsidR="008B331B" w:rsidRPr="00824832" w:rsidRDefault="008B331B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6E1A3D05" w14:textId="77777777" w:rsidR="008B331B" w:rsidRPr="00824832" w:rsidRDefault="00FE701B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(848)</w:t>
            </w:r>
          </w:p>
        </w:tc>
        <w:tc>
          <w:tcPr>
            <w:tcW w:w="106" w:type="dxa"/>
            <w:vAlign w:val="bottom"/>
          </w:tcPr>
          <w:p w14:paraId="7FA3E50B" w14:textId="77777777" w:rsidR="008B331B" w:rsidRPr="00824832" w:rsidRDefault="008B331B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4D96DD7E" w14:textId="77777777" w:rsidR="008B331B" w:rsidRPr="00824832" w:rsidRDefault="00FE701B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(115,635)</w:t>
            </w:r>
          </w:p>
        </w:tc>
        <w:tc>
          <w:tcPr>
            <w:tcW w:w="106" w:type="dxa"/>
            <w:vAlign w:val="bottom"/>
          </w:tcPr>
          <w:p w14:paraId="2FBC0669" w14:textId="77777777" w:rsidR="008B331B" w:rsidRPr="00824832" w:rsidRDefault="008B331B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14:paraId="5B4EC99A" w14:textId="77777777" w:rsidR="008B331B" w:rsidRPr="00824832" w:rsidRDefault="00FE701B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(45,057)</w:t>
            </w:r>
          </w:p>
        </w:tc>
        <w:tc>
          <w:tcPr>
            <w:tcW w:w="106" w:type="dxa"/>
            <w:vAlign w:val="bottom"/>
          </w:tcPr>
          <w:p w14:paraId="78990284" w14:textId="77777777" w:rsidR="008B331B" w:rsidRPr="00824832" w:rsidRDefault="008B331B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14:paraId="21027F89" w14:textId="77777777" w:rsidR="008B331B" w:rsidRPr="00824832" w:rsidRDefault="00E41FD8" w:rsidP="00FE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77E36EBA" w14:textId="77777777" w:rsidR="008B331B" w:rsidRPr="00824832" w:rsidRDefault="008B331B" w:rsidP="00FE701B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6B1BCC1B" w14:textId="77777777" w:rsidR="008B331B" w:rsidRPr="00824832" w:rsidRDefault="00AE09F3" w:rsidP="00FE701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(172,875)</w:t>
            </w:r>
          </w:p>
        </w:tc>
      </w:tr>
      <w:tr w:rsidR="00E20896" w:rsidRPr="00824832" w14:paraId="3F797AA9" w14:textId="77777777" w:rsidTr="00E20896">
        <w:tc>
          <w:tcPr>
            <w:tcW w:w="3510" w:type="dxa"/>
          </w:tcPr>
          <w:p w14:paraId="46C6F741" w14:textId="77777777" w:rsidR="008B331B" w:rsidRPr="00824832" w:rsidRDefault="008B331B" w:rsidP="00C80985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A0861F6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7,130</w:t>
            </w:r>
          </w:p>
        </w:tc>
        <w:tc>
          <w:tcPr>
            <w:tcW w:w="106" w:type="dxa"/>
          </w:tcPr>
          <w:p w14:paraId="0EA3030C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1EB88D52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06" w:type="dxa"/>
          </w:tcPr>
          <w:p w14:paraId="291251D7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3EDA70C9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217,456</w:t>
            </w:r>
          </w:p>
        </w:tc>
        <w:tc>
          <w:tcPr>
            <w:tcW w:w="106" w:type="dxa"/>
          </w:tcPr>
          <w:p w14:paraId="5D259407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05ACB58D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10,866</w:t>
            </w:r>
          </w:p>
        </w:tc>
        <w:tc>
          <w:tcPr>
            <w:tcW w:w="106" w:type="dxa"/>
          </w:tcPr>
          <w:p w14:paraId="4DBD9001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14:paraId="7C4A4F86" w14:textId="77777777" w:rsidR="008B331B" w:rsidRPr="00824832" w:rsidRDefault="00E41FD8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49D9CDBA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B630C3" w14:textId="77777777" w:rsidR="008B331B" w:rsidRPr="00824832" w:rsidRDefault="00AE09F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236,219</w:t>
            </w:r>
          </w:p>
        </w:tc>
      </w:tr>
      <w:tr w:rsidR="00E20896" w:rsidRPr="00824832" w14:paraId="1F969703" w14:textId="77777777" w:rsidTr="00E20896">
        <w:tc>
          <w:tcPr>
            <w:tcW w:w="3510" w:type="dxa"/>
          </w:tcPr>
          <w:p w14:paraId="32638CB9" w14:textId="77777777" w:rsidR="008B331B" w:rsidRPr="00824832" w:rsidRDefault="008B331B" w:rsidP="00C80985">
            <w:pPr>
              <w:ind w:right="-126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 xml:space="preserve"> สำรองเบี้ยประกันภัยที่ยังไม่ถือเป็น</w:t>
            </w:r>
          </w:p>
        </w:tc>
        <w:tc>
          <w:tcPr>
            <w:tcW w:w="974" w:type="dxa"/>
            <w:tcBorders>
              <w:bottom w:val="nil"/>
            </w:tcBorders>
          </w:tcPr>
          <w:p w14:paraId="301A5B31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7E29334D" w14:textId="77777777" w:rsidR="008B331B" w:rsidRPr="00824832" w:rsidRDefault="008B331B" w:rsidP="00C80985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0DA1FC4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1A57C11B" w14:textId="77777777" w:rsidR="008B331B" w:rsidRPr="00824832" w:rsidRDefault="008B331B" w:rsidP="00C80985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3397DAB6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63AE50E8" w14:textId="77777777" w:rsidR="008B331B" w:rsidRPr="00824832" w:rsidRDefault="008B331B" w:rsidP="00C80985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3162B77D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3325FCC5" w14:textId="77777777" w:rsidR="008B331B" w:rsidRPr="00824832" w:rsidRDefault="008B331B" w:rsidP="00C80985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535EDA8C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</w:tcPr>
          <w:p w14:paraId="78F3038C" w14:textId="77777777" w:rsidR="008B331B" w:rsidRPr="00824832" w:rsidRDefault="008B331B" w:rsidP="00C80985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DDC1822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0896" w:rsidRPr="00824832" w14:paraId="4550A7E5" w14:textId="77777777" w:rsidTr="00E20896">
        <w:tc>
          <w:tcPr>
            <w:tcW w:w="3510" w:type="dxa"/>
          </w:tcPr>
          <w:p w14:paraId="6F2C0C94" w14:textId="72DBB830" w:rsidR="008B331B" w:rsidRPr="00824832" w:rsidRDefault="008B331B" w:rsidP="00D20F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17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D20FC3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14:paraId="07EB7657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2,829</w:t>
            </w:r>
          </w:p>
        </w:tc>
        <w:tc>
          <w:tcPr>
            <w:tcW w:w="106" w:type="dxa"/>
          </w:tcPr>
          <w:p w14:paraId="6F27A2B9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14:paraId="5E9A791C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06" w:type="dxa"/>
          </w:tcPr>
          <w:p w14:paraId="67250235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14:paraId="11D29FB2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84,430</w:t>
            </w:r>
          </w:p>
        </w:tc>
        <w:tc>
          <w:tcPr>
            <w:tcW w:w="106" w:type="dxa"/>
          </w:tcPr>
          <w:p w14:paraId="58452D7B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14:paraId="70EE9BE6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5,499</w:t>
            </w:r>
          </w:p>
        </w:tc>
        <w:tc>
          <w:tcPr>
            <w:tcW w:w="106" w:type="dxa"/>
          </w:tcPr>
          <w:p w14:paraId="0CDFCD0E" w14:textId="77777777" w:rsidR="008B331B" w:rsidRPr="00824832" w:rsidRDefault="008B331B" w:rsidP="00C8098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14:paraId="00CA475D" w14:textId="77777777" w:rsidR="008B331B" w:rsidRPr="00824832" w:rsidRDefault="00E41FD8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B2073E1" w14:textId="77777777" w:rsidR="008B331B" w:rsidRPr="00824832" w:rsidRDefault="008B331B" w:rsidP="00C8098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70A6850" w14:textId="77777777" w:rsidR="008B331B" w:rsidRPr="00824832" w:rsidDel="001E262A" w:rsidRDefault="00AE09F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92,778</w:t>
            </w:r>
          </w:p>
        </w:tc>
      </w:tr>
      <w:tr w:rsidR="00E20896" w:rsidRPr="00824832" w14:paraId="3030083C" w14:textId="77777777" w:rsidTr="00E20896">
        <w:tc>
          <w:tcPr>
            <w:tcW w:w="3510" w:type="dxa"/>
          </w:tcPr>
          <w:p w14:paraId="4245C612" w14:textId="77777777" w:rsidR="008B331B" w:rsidRPr="00824832" w:rsidRDefault="008B331B" w:rsidP="00C80985">
            <w:pPr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09CC7E21" w14:textId="77777777" w:rsidR="008B331B" w:rsidRPr="00824832" w:rsidDel="000F5309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050F6673" w14:textId="77777777" w:rsidR="008B331B" w:rsidRPr="00824832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AD9EE91" w14:textId="77777777" w:rsidR="008B331B" w:rsidRPr="00824832" w:rsidDel="000F5309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55A211A2" w14:textId="77777777" w:rsidR="008B331B" w:rsidRPr="00824832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458B4F57" w14:textId="77777777" w:rsidR="008B331B" w:rsidRPr="00824832" w:rsidDel="000F5309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0C6F8E22" w14:textId="77777777" w:rsidR="008B331B" w:rsidRPr="00824832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2EAC5371" w14:textId="77777777" w:rsidR="008B331B" w:rsidRPr="00824832" w:rsidDel="000F5309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2409EC85" w14:textId="77777777" w:rsidR="008B331B" w:rsidRPr="00824832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2BC37552" w14:textId="77777777" w:rsidR="008B331B" w:rsidRPr="00824832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04789DD0" w14:textId="77777777" w:rsidR="008B331B" w:rsidRPr="00824832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24AF1EE" w14:textId="77777777" w:rsidR="008B331B" w:rsidRPr="00824832" w:rsidDel="000F5309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20896" w:rsidRPr="00824832" w14:paraId="1E93E0AE" w14:textId="77777777" w:rsidTr="00E20896">
        <w:tc>
          <w:tcPr>
            <w:tcW w:w="3510" w:type="dxa"/>
          </w:tcPr>
          <w:p w14:paraId="3DB8B84B" w14:textId="77777777" w:rsidR="008B331B" w:rsidRPr="00824832" w:rsidRDefault="008B331B" w:rsidP="00C80985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282EE8F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9,959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406D192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4A29DFD" w14:textId="15B74DDD" w:rsidR="008B331B" w:rsidRPr="00824832" w:rsidRDefault="00FE701B" w:rsidP="00047AA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7</w:t>
            </w:r>
            <w:r w:rsidR="00047AA5">
              <w:rPr>
                <w:rFonts w:ascii="Angsana New" w:hAnsi="Angsana New"/>
                <w:sz w:val="28"/>
                <w:szCs w:val="28"/>
              </w:rPr>
              <w:t>8</w:t>
            </w:r>
            <w:r w:rsidR="0003254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D93C57B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090BDFF8" w14:textId="458B2057" w:rsidR="008B331B" w:rsidRPr="00824832" w:rsidRDefault="00FE701B" w:rsidP="007C7F07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301,88</w:t>
            </w:r>
            <w:r w:rsidR="007C7F07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79BF03B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245BD7AF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16,365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26E1CA7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054E28D5" w14:textId="77777777" w:rsidR="008B331B" w:rsidRPr="00824832" w:rsidRDefault="00E41FD8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2813817" w14:textId="77777777" w:rsidR="008B331B" w:rsidRPr="00824832" w:rsidRDefault="008B331B" w:rsidP="00C8098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51937C" w14:textId="7B0DE9DA" w:rsidR="008B331B" w:rsidRPr="00824832" w:rsidRDefault="00AE09F3" w:rsidP="000325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328,99</w:t>
            </w:r>
            <w:r w:rsidR="007C7F0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0896" w:rsidRPr="00824832" w14:paraId="7D780DED" w14:textId="77777777" w:rsidTr="00E20896">
        <w:tc>
          <w:tcPr>
            <w:tcW w:w="3510" w:type="dxa"/>
          </w:tcPr>
          <w:p w14:paraId="2A1F2484" w14:textId="77777777" w:rsidR="008B331B" w:rsidRPr="00824832" w:rsidRDefault="008B331B" w:rsidP="00C80985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07C8A35D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4,072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72FDE3C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426D6728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A1B4EAE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04A671A9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40,138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0630B08" w14:textId="77777777" w:rsidR="008B331B" w:rsidRPr="00824832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2AAF2F1" w14:textId="77777777" w:rsidR="008B331B" w:rsidRPr="00824832" w:rsidRDefault="00FE70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16,308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336FADE" w14:textId="77777777" w:rsidR="008B331B" w:rsidRPr="00824832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0F42ED7E" w14:textId="77777777" w:rsidR="008B331B" w:rsidRPr="00824832" w:rsidRDefault="00E41FD8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59DC242" w14:textId="77777777" w:rsidR="008B331B" w:rsidRPr="00824832" w:rsidRDefault="008B331B" w:rsidP="00C80985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321C64" w14:textId="77777777" w:rsidR="008B331B" w:rsidRPr="00824832" w:rsidRDefault="00AE09F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60,871</w:t>
            </w:r>
          </w:p>
        </w:tc>
      </w:tr>
      <w:tr w:rsidR="00E41FD8" w:rsidRPr="00824832" w14:paraId="569E8FAB" w14:textId="77777777" w:rsidTr="00E20896">
        <w:tc>
          <w:tcPr>
            <w:tcW w:w="3510" w:type="dxa"/>
          </w:tcPr>
          <w:p w14:paraId="01BB48FE" w14:textId="77777777" w:rsidR="00E41FD8" w:rsidRPr="00824832" w:rsidRDefault="00E41FD8" w:rsidP="00E41FD8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08EBF08C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E77EE25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9F7F69F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8BCFF9C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05A6F950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1B72C6E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1B3064E9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A9BF651" w14:textId="77777777" w:rsidR="00E41FD8" w:rsidRPr="00824832" w:rsidRDefault="00E41FD8" w:rsidP="00E41FD8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C4559B1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7,032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B8EB417" w14:textId="77777777" w:rsidR="00E41FD8" w:rsidRPr="00824832" w:rsidRDefault="00E41FD8" w:rsidP="00E41FD8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C9FB990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7,032</w:t>
            </w:r>
          </w:p>
        </w:tc>
      </w:tr>
      <w:tr w:rsidR="00E41FD8" w:rsidRPr="00824832" w14:paraId="1EE60947" w14:textId="77777777" w:rsidTr="00E20896">
        <w:tc>
          <w:tcPr>
            <w:tcW w:w="3510" w:type="dxa"/>
          </w:tcPr>
          <w:p w14:paraId="1BFA8278" w14:textId="77777777" w:rsidR="00E41FD8" w:rsidRPr="00824832" w:rsidRDefault="001F683D" w:rsidP="00E41FD8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E41FD8" w:rsidRPr="00824832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46BE5EB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A606EA4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1081769A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1AFB06F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C107EE5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FE0F898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4ADE483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E247B30" w14:textId="77777777" w:rsidR="00E41FD8" w:rsidRPr="00824832" w:rsidRDefault="00E41FD8" w:rsidP="00E41FD8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6896B52E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(2,666)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8B19041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F8190E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(2,666)</w:t>
            </w:r>
          </w:p>
        </w:tc>
      </w:tr>
      <w:tr w:rsidR="00E41FD8" w:rsidRPr="00824832" w14:paraId="0F7A8432" w14:textId="77777777" w:rsidTr="00E20896">
        <w:tc>
          <w:tcPr>
            <w:tcW w:w="3510" w:type="dxa"/>
          </w:tcPr>
          <w:p w14:paraId="79FE9E70" w14:textId="77777777" w:rsidR="00E41FD8" w:rsidRPr="00824832" w:rsidRDefault="00E41FD8" w:rsidP="00E41FD8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</w:tc>
        <w:tc>
          <w:tcPr>
            <w:tcW w:w="974" w:type="dxa"/>
            <w:tcBorders>
              <w:top w:val="nil"/>
            </w:tcBorders>
          </w:tcPr>
          <w:p w14:paraId="381130FD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06912EF5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0AC326B4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7BB0759E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3B9D3160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187BF6D6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14:paraId="66B923BE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679D0C1C" w14:textId="77777777" w:rsidR="00E41FD8" w:rsidRPr="00824832" w:rsidRDefault="00E41FD8" w:rsidP="00E41FD8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0EE67115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(6,346)</w:t>
            </w:r>
          </w:p>
        </w:tc>
        <w:tc>
          <w:tcPr>
            <w:tcW w:w="106" w:type="dxa"/>
            <w:tcBorders>
              <w:top w:val="nil"/>
            </w:tcBorders>
          </w:tcPr>
          <w:p w14:paraId="398CDD1D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C0B7AFF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(6,346)</w:t>
            </w:r>
          </w:p>
        </w:tc>
      </w:tr>
      <w:tr w:rsidR="00E41FD8" w:rsidRPr="00824832" w14:paraId="54BA1B41" w14:textId="77777777" w:rsidTr="00E20896">
        <w:tc>
          <w:tcPr>
            <w:tcW w:w="3510" w:type="dxa"/>
          </w:tcPr>
          <w:p w14:paraId="6A2E39DE" w14:textId="77777777" w:rsidR="00E41FD8" w:rsidRPr="00824832" w:rsidRDefault="00E41FD8" w:rsidP="00E41FD8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ตัดจำหน่ายเจ้าหนี้ประกันภัยต่อ</w:t>
            </w:r>
          </w:p>
        </w:tc>
        <w:tc>
          <w:tcPr>
            <w:tcW w:w="974" w:type="dxa"/>
            <w:tcBorders>
              <w:top w:val="nil"/>
            </w:tcBorders>
          </w:tcPr>
          <w:p w14:paraId="0A6EF356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5D79DD1E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2724AE8D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1,798</w:t>
            </w:r>
          </w:p>
        </w:tc>
        <w:tc>
          <w:tcPr>
            <w:tcW w:w="106" w:type="dxa"/>
            <w:tcBorders>
              <w:top w:val="nil"/>
            </w:tcBorders>
          </w:tcPr>
          <w:p w14:paraId="45492B38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230BCE93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17009EF8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14:paraId="0DDF411A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64,731</w:t>
            </w:r>
          </w:p>
        </w:tc>
        <w:tc>
          <w:tcPr>
            <w:tcW w:w="106" w:type="dxa"/>
            <w:tcBorders>
              <w:top w:val="nil"/>
            </w:tcBorders>
          </w:tcPr>
          <w:p w14:paraId="48D12DFA" w14:textId="77777777" w:rsidR="00E41FD8" w:rsidRPr="00824832" w:rsidRDefault="00E41FD8" w:rsidP="00E41FD8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14:paraId="1BDDBE1E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14:paraId="24D346C3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84E73B7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66,529</w:t>
            </w:r>
          </w:p>
        </w:tc>
      </w:tr>
      <w:tr w:rsidR="00E41FD8" w:rsidRPr="00824832" w14:paraId="4A039D8F" w14:textId="77777777" w:rsidTr="00E20896">
        <w:tc>
          <w:tcPr>
            <w:tcW w:w="3510" w:type="dxa"/>
          </w:tcPr>
          <w:p w14:paraId="02B47C69" w14:textId="77777777" w:rsidR="00E41FD8" w:rsidRPr="00824832" w:rsidRDefault="00E41FD8" w:rsidP="00E41FD8">
            <w:pPr>
              <w:tabs>
                <w:tab w:val="clear" w:pos="454"/>
                <w:tab w:val="left" w:pos="450"/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74" w:type="dxa"/>
          </w:tcPr>
          <w:p w14:paraId="61157BEB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03FD3EC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7BB1BE47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6CDD96D0" w14:textId="77777777" w:rsidR="00E41FD8" w:rsidRPr="00824832" w:rsidRDefault="00E41FD8" w:rsidP="00E41FD8">
            <w:pPr>
              <w:ind w:left="-54" w:right="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</w:tcPr>
          <w:p w14:paraId="0BEF8E7F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03A4507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76DB6F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28CD0C84" w14:textId="77777777" w:rsidR="00E41FD8" w:rsidRPr="00824832" w:rsidRDefault="00E41FD8" w:rsidP="00E41FD8">
            <w:pPr>
              <w:ind w:left="-54" w:right="1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5D65E7FD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8,139</w:t>
            </w:r>
          </w:p>
        </w:tc>
        <w:tc>
          <w:tcPr>
            <w:tcW w:w="106" w:type="dxa"/>
            <w:tcBorders>
              <w:bottom w:val="nil"/>
            </w:tcBorders>
          </w:tcPr>
          <w:p w14:paraId="2981AC0E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B25213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8,139</w:t>
            </w:r>
          </w:p>
        </w:tc>
      </w:tr>
      <w:tr w:rsidR="00E41FD8" w:rsidRPr="00824832" w14:paraId="7CC30D61" w14:textId="77777777" w:rsidTr="00E20896">
        <w:tc>
          <w:tcPr>
            <w:tcW w:w="3510" w:type="dxa"/>
          </w:tcPr>
          <w:p w14:paraId="07C05E21" w14:textId="77777777" w:rsidR="00E41FD8" w:rsidRPr="00824832" w:rsidRDefault="00E41FD8" w:rsidP="00E41FD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9E7D008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14,031</w:t>
            </w:r>
          </w:p>
        </w:tc>
        <w:tc>
          <w:tcPr>
            <w:tcW w:w="106" w:type="dxa"/>
          </w:tcPr>
          <w:p w14:paraId="4D24BE03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159A63B7" w14:textId="1D1A9B2F" w:rsidR="00E41FD8" w:rsidRPr="00824832" w:rsidRDefault="00E41FD8" w:rsidP="000325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2,93</w:t>
            </w:r>
            <w:r w:rsidR="0003254B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6" w:type="dxa"/>
          </w:tcPr>
          <w:p w14:paraId="5EF0292A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3E680740" w14:textId="30CE323E" w:rsidR="00E41FD8" w:rsidRPr="00824832" w:rsidRDefault="00E41FD8" w:rsidP="00025FC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342,02</w:t>
            </w:r>
            <w:r w:rsidR="00025FC2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6" w:type="dxa"/>
          </w:tcPr>
          <w:p w14:paraId="37EAF7AB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C2C37A8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97,404</w:t>
            </w:r>
          </w:p>
        </w:tc>
        <w:tc>
          <w:tcPr>
            <w:tcW w:w="106" w:type="dxa"/>
          </w:tcPr>
          <w:p w14:paraId="57600E62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1B14A417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6,159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1E7BBB5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218CED2" w14:textId="15A068FE" w:rsidR="00E41FD8" w:rsidRPr="00824832" w:rsidRDefault="00E41FD8" w:rsidP="0003254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462,55</w:t>
            </w:r>
            <w:r w:rsidR="007C7F07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C22F61" w:rsidRPr="00824832" w14:paraId="43F11098" w14:textId="77777777" w:rsidTr="00C22F61">
        <w:tc>
          <w:tcPr>
            <w:tcW w:w="3510" w:type="dxa"/>
          </w:tcPr>
          <w:p w14:paraId="2A293793" w14:textId="77777777" w:rsidR="00C22F61" w:rsidRPr="00C22F61" w:rsidRDefault="00C22F61" w:rsidP="00E41FD8">
            <w:pPr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14:paraId="0A45D9EC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34C5F9D8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2A0E9568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0C868AA1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2080FFC8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0FE16577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14:paraId="54FE367C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14:paraId="377D0BFD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14:paraId="5341B3B0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A974B6B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935119A" w14:textId="77777777" w:rsidR="00C22F61" w:rsidRPr="00C22F61" w:rsidRDefault="00C22F6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E41FD8" w:rsidRPr="00824832" w14:paraId="3F695A61" w14:textId="77777777" w:rsidTr="00E20896">
        <w:tc>
          <w:tcPr>
            <w:tcW w:w="3510" w:type="dxa"/>
          </w:tcPr>
          <w:p w14:paraId="61E530D5" w14:textId="77777777" w:rsidR="00E41FD8" w:rsidRPr="00824832" w:rsidRDefault="00E41FD8" w:rsidP="00E41FD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308F391E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18EF04B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63A53028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335503D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3F541412" w14:textId="77777777" w:rsidR="00E41FD8" w:rsidRPr="00824832" w:rsidRDefault="00E41FD8" w:rsidP="00E41FD8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792BD33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73710C04" w14:textId="77777777" w:rsidR="00E41FD8" w:rsidRPr="00824832" w:rsidRDefault="00E41FD8" w:rsidP="00E41F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52E6E206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E79E1A8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4D2F64D" w14:textId="77777777" w:rsidR="00E41FD8" w:rsidRPr="00824832" w:rsidRDefault="00E41FD8" w:rsidP="00E41FD8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C3F9CA6" w14:textId="77777777" w:rsidR="00E41FD8" w:rsidRPr="00824832" w:rsidRDefault="00E41FD8" w:rsidP="00E41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41FD8" w:rsidRPr="00824832" w14:paraId="290DB5BC" w14:textId="77777777" w:rsidTr="00C420AF">
        <w:tc>
          <w:tcPr>
            <w:tcW w:w="3510" w:type="dxa"/>
            <w:shd w:val="clear" w:color="auto" w:fill="auto"/>
          </w:tcPr>
          <w:p w14:paraId="47BD1F6B" w14:textId="77777777" w:rsidR="00E41FD8" w:rsidRPr="00824832" w:rsidRDefault="00E41FD8" w:rsidP="00E41FD8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14:paraId="3D6B2017" w14:textId="5F96E478" w:rsidR="00E41FD8" w:rsidRPr="00824832" w:rsidRDefault="00047AA5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6,693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14:paraId="51BAF27D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  <w:shd w:val="clear" w:color="auto" w:fill="auto"/>
          </w:tcPr>
          <w:p w14:paraId="0BF580FA" w14:textId="2A35F7A7" w:rsidR="00E41FD8" w:rsidRPr="00824832" w:rsidRDefault="00600FC1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14:paraId="6461A8F2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  <w:shd w:val="clear" w:color="auto" w:fill="auto"/>
          </w:tcPr>
          <w:p w14:paraId="119B399D" w14:textId="1D2B45EA" w:rsidR="00E41FD8" w:rsidRPr="00824832" w:rsidRDefault="00047AA5" w:rsidP="003572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274,227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14:paraId="0AFDEC84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</w:tcPr>
          <w:p w14:paraId="4A674B6F" w14:textId="4859DE72" w:rsidR="00E41FD8" w:rsidRPr="00824832" w:rsidRDefault="00E41FD8" w:rsidP="003572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</w:t>
            </w:r>
            <w:r w:rsidR="003572A0">
              <w:rPr>
                <w:rFonts w:ascii="Angsana New" w:hAnsi="Angsana New"/>
                <w:sz w:val="28"/>
                <w:szCs w:val="28"/>
              </w:rPr>
              <w:t>6,199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14:paraId="77C5C61A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  <w:shd w:val="clear" w:color="auto" w:fill="auto"/>
          </w:tcPr>
          <w:p w14:paraId="794DB90B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14:paraId="35C0E6E3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14:paraId="44667119" w14:textId="33B58AC9" w:rsidR="00E41FD8" w:rsidRPr="00824832" w:rsidRDefault="00E41FD8" w:rsidP="003572A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30</w:t>
            </w:r>
            <w:r w:rsidR="003572A0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</w:tr>
      <w:tr w:rsidR="00E41FD8" w:rsidRPr="00824832" w14:paraId="565E8256" w14:textId="77777777" w:rsidTr="00C420AF">
        <w:tc>
          <w:tcPr>
            <w:tcW w:w="3510" w:type="dxa"/>
            <w:shd w:val="clear" w:color="auto" w:fill="auto"/>
          </w:tcPr>
          <w:p w14:paraId="0E01A51F" w14:textId="77777777" w:rsidR="00E41FD8" w:rsidRPr="00824832" w:rsidRDefault="00E41FD8" w:rsidP="00E41FD8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="00FD24E4" w:rsidRPr="00824832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70285619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567BF3FE" w14:textId="77777777" w:rsidR="00E41FD8" w:rsidRPr="00824832" w:rsidRDefault="00E41FD8" w:rsidP="00E41FD8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6C4C3B4D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38BE59E" w14:textId="77777777" w:rsidR="00E41FD8" w:rsidRPr="00824832" w:rsidRDefault="00E41FD8" w:rsidP="00E41FD8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68F4C6EC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1180347D" w14:textId="77777777" w:rsidR="00E41FD8" w:rsidRPr="00824832" w:rsidRDefault="00E41FD8" w:rsidP="00E41FD8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14:paraId="7E6A5056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4F98E488" w14:textId="77777777" w:rsidR="00E41FD8" w:rsidRPr="00824832" w:rsidRDefault="00E41FD8" w:rsidP="00E41FD8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14:paraId="378427D3" w14:textId="77777777" w:rsidR="00E41FD8" w:rsidRPr="00824832" w:rsidRDefault="00E41FD8" w:rsidP="00E41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14:paraId="63F88B23" w14:textId="77777777" w:rsidR="00E41FD8" w:rsidRPr="00824832" w:rsidRDefault="00E41FD8" w:rsidP="00E41FD8">
            <w:pPr>
              <w:tabs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0FEB47A" w14:textId="77777777" w:rsidR="00E41FD8" w:rsidRPr="00824832" w:rsidRDefault="00E41FD8" w:rsidP="00E41FD8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613E0" w:rsidRPr="00824832" w14:paraId="551A0BE9" w14:textId="77777777" w:rsidTr="00C420AF">
        <w:tc>
          <w:tcPr>
            <w:tcW w:w="3510" w:type="dxa"/>
            <w:shd w:val="clear" w:color="auto" w:fill="auto"/>
          </w:tcPr>
          <w:p w14:paraId="02BB0B2B" w14:textId="77777777" w:rsidR="00E613E0" w:rsidRPr="00824832" w:rsidRDefault="00E613E0" w:rsidP="00E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824832">
              <w:rPr>
                <w:rFonts w:ascii="Angsana New" w:hAnsi="Angsana New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80FA4" w14:textId="5CF418EA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4,762</w:t>
            </w:r>
            <w:r w:rsidRPr="008248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366CE810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0F845C" w14:textId="31571484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06" w:type="dxa"/>
            <w:shd w:val="clear" w:color="auto" w:fill="auto"/>
          </w:tcPr>
          <w:p w14:paraId="6D556907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B26CF" w14:textId="3D233B8E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(108,579</w:t>
            </w:r>
            <w:r w:rsidRPr="008248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40FC9104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541AAD" w14:textId="0CA4D9AC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(14,957</w:t>
            </w:r>
            <w:r w:rsidRPr="008248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14:paraId="19902416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50D2C" w14:textId="3A00DFCB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27973F21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DAF46" w14:textId="76B630CC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(128,146</w:t>
            </w:r>
            <w:r w:rsidRPr="0082483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613E0" w:rsidRPr="00824832" w14:paraId="77C9D3AF" w14:textId="77777777" w:rsidTr="00C420AF">
        <w:tc>
          <w:tcPr>
            <w:tcW w:w="3510" w:type="dxa"/>
            <w:shd w:val="clear" w:color="auto" w:fill="auto"/>
          </w:tcPr>
          <w:p w14:paraId="6347D0AB" w14:textId="77777777" w:rsidR="00E613E0" w:rsidRPr="00824832" w:rsidRDefault="00E613E0" w:rsidP="00E613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14:paraId="551D26F5" w14:textId="4336F5E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1,931</w:t>
            </w:r>
          </w:p>
        </w:tc>
        <w:tc>
          <w:tcPr>
            <w:tcW w:w="106" w:type="dxa"/>
            <w:shd w:val="clear" w:color="auto" w:fill="auto"/>
          </w:tcPr>
          <w:p w14:paraId="5A6C61FD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14:paraId="0AF810B6" w14:textId="2C05318C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06" w:type="dxa"/>
            <w:shd w:val="clear" w:color="auto" w:fill="auto"/>
          </w:tcPr>
          <w:p w14:paraId="69A5DBE0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14:paraId="1AF0FE56" w14:textId="6B72D804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165,648</w:t>
            </w:r>
          </w:p>
        </w:tc>
        <w:tc>
          <w:tcPr>
            <w:tcW w:w="106" w:type="dxa"/>
            <w:shd w:val="clear" w:color="auto" w:fill="auto"/>
          </w:tcPr>
          <w:p w14:paraId="2A59FA8B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58ED5D0B" w14:textId="3D4BA702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11,242</w:t>
            </w:r>
          </w:p>
        </w:tc>
        <w:tc>
          <w:tcPr>
            <w:tcW w:w="106" w:type="dxa"/>
            <w:shd w:val="clear" w:color="auto" w:fill="auto"/>
          </w:tcPr>
          <w:p w14:paraId="251751D4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14:paraId="0AAAFBE6" w14:textId="785DC0E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8E5DC7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CB0701C" w14:textId="035ED1E9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178,979</w:t>
            </w:r>
          </w:p>
        </w:tc>
      </w:tr>
      <w:tr w:rsidR="00E613E0" w:rsidRPr="00824832" w14:paraId="704D4CD7" w14:textId="77777777" w:rsidTr="00C420AF">
        <w:tc>
          <w:tcPr>
            <w:tcW w:w="3510" w:type="dxa"/>
            <w:shd w:val="clear" w:color="auto" w:fill="auto"/>
          </w:tcPr>
          <w:p w14:paraId="14CAE7E6" w14:textId="77777777" w:rsidR="00E613E0" w:rsidRPr="00824832" w:rsidRDefault="00E613E0" w:rsidP="00E613E0">
            <w:pPr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74" w:type="dxa"/>
            <w:shd w:val="clear" w:color="auto" w:fill="auto"/>
          </w:tcPr>
          <w:p w14:paraId="472F17D4" w14:textId="1F88AD58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4,878</w:t>
            </w:r>
          </w:p>
        </w:tc>
        <w:tc>
          <w:tcPr>
            <w:tcW w:w="106" w:type="dxa"/>
            <w:shd w:val="clear" w:color="auto" w:fill="auto"/>
          </w:tcPr>
          <w:p w14:paraId="74B1FF79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6BA2AE87" w14:textId="0ABB7682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06" w:type="dxa"/>
            <w:shd w:val="clear" w:color="auto" w:fill="auto"/>
          </w:tcPr>
          <w:p w14:paraId="5B0E6EB2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53B99408" w14:textId="1B6736A4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53,847</w:t>
            </w:r>
          </w:p>
        </w:tc>
        <w:tc>
          <w:tcPr>
            <w:tcW w:w="106" w:type="dxa"/>
            <w:shd w:val="clear" w:color="auto" w:fill="auto"/>
          </w:tcPr>
          <w:p w14:paraId="1170C9EE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EFF6CD4" w14:textId="0307E4DF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10,096</w:t>
            </w:r>
          </w:p>
        </w:tc>
        <w:tc>
          <w:tcPr>
            <w:tcW w:w="106" w:type="dxa"/>
            <w:shd w:val="clear" w:color="auto" w:fill="auto"/>
          </w:tcPr>
          <w:p w14:paraId="17FED1CB" w14:textId="77777777" w:rsidR="00E613E0" w:rsidRPr="00824832" w:rsidRDefault="00E613E0" w:rsidP="00E613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14:paraId="25C304E1" w14:textId="23B518C5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9F050E" w14:textId="77777777" w:rsidR="00E613E0" w:rsidRPr="00824832" w:rsidRDefault="00E613E0" w:rsidP="00E613E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91B159" w14:textId="61AC05B3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69,076</w:t>
            </w:r>
          </w:p>
        </w:tc>
      </w:tr>
      <w:tr w:rsidR="00E613E0" w:rsidRPr="00824832" w14:paraId="6CC6E248" w14:textId="77777777" w:rsidTr="00E20896">
        <w:tc>
          <w:tcPr>
            <w:tcW w:w="3510" w:type="dxa"/>
          </w:tcPr>
          <w:p w14:paraId="6089C612" w14:textId="77777777" w:rsidR="00E613E0" w:rsidRPr="00824832" w:rsidRDefault="00E613E0" w:rsidP="00E613E0">
            <w:pPr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74" w:type="dxa"/>
            <w:tcBorders>
              <w:bottom w:val="nil"/>
            </w:tcBorders>
          </w:tcPr>
          <w:p w14:paraId="2080908F" w14:textId="4BC5C6EF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06" w:type="dxa"/>
            <w:tcBorders>
              <w:bottom w:val="nil"/>
            </w:tcBorders>
          </w:tcPr>
          <w:p w14:paraId="7F3686A0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69D7AFAB" w14:textId="7166B95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06" w:type="dxa"/>
            <w:tcBorders>
              <w:bottom w:val="nil"/>
            </w:tcBorders>
          </w:tcPr>
          <w:p w14:paraId="127B2397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191123FC" w14:textId="35F476D0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34,808</w:t>
            </w:r>
          </w:p>
        </w:tc>
        <w:tc>
          <w:tcPr>
            <w:tcW w:w="106" w:type="dxa"/>
            <w:tcBorders>
              <w:bottom w:val="nil"/>
            </w:tcBorders>
          </w:tcPr>
          <w:p w14:paraId="419E4301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6F7D49A3" w14:textId="62E9EEFB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106" w:type="dxa"/>
            <w:tcBorders>
              <w:bottom w:val="nil"/>
            </w:tcBorders>
          </w:tcPr>
          <w:p w14:paraId="347EEEF9" w14:textId="77777777" w:rsidR="00E613E0" w:rsidRPr="00824832" w:rsidRDefault="00E613E0" w:rsidP="00E613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04A28A92" w14:textId="6A74909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14:paraId="6AAABAC9" w14:textId="77777777" w:rsidR="00E613E0" w:rsidRPr="00824832" w:rsidRDefault="00E613E0" w:rsidP="00E613E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2CC9041" w14:textId="536E2D1F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37,548</w:t>
            </w:r>
          </w:p>
        </w:tc>
      </w:tr>
      <w:tr w:rsidR="00E613E0" w:rsidRPr="00824832" w14:paraId="27191405" w14:textId="77777777" w:rsidTr="00E20896">
        <w:tc>
          <w:tcPr>
            <w:tcW w:w="3510" w:type="dxa"/>
          </w:tcPr>
          <w:p w14:paraId="24E3C7BD" w14:textId="77777777" w:rsidR="00E613E0" w:rsidRPr="00824832" w:rsidRDefault="00E613E0" w:rsidP="00E613E0">
            <w:pPr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74" w:type="dxa"/>
            <w:tcBorders>
              <w:bottom w:val="nil"/>
            </w:tcBorders>
          </w:tcPr>
          <w:p w14:paraId="51726092" w14:textId="7795515E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7,538</w:t>
            </w:r>
          </w:p>
        </w:tc>
        <w:tc>
          <w:tcPr>
            <w:tcW w:w="106" w:type="dxa"/>
            <w:tcBorders>
              <w:bottom w:val="nil"/>
            </w:tcBorders>
          </w:tcPr>
          <w:p w14:paraId="2BEFA2BF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23434DD5" w14:textId="0ADCD2D3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1,595</w:t>
            </w:r>
          </w:p>
        </w:tc>
        <w:tc>
          <w:tcPr>
            <w:tcW w:w="106" w:type="dxa"/>
            <w:tcBorders>
              <w:bottom w:val="nil"/>
            </w:tcBorders>
          </w:tcPr>
          <w:p w14:paraId="680DB30D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709AEF48" w14:textId="490AA372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176,592</w:t>
            </w:r>
          </w:p>
        </w:tc>
        <w:tc>
          <w:tcPr>
            <w:tcW w:w="106" w:type="dxa"/>
            <w:tcBorders>
              <w:bottom w:val="nil"/>
            </w:tcBorders>
          </w:tcPr>
          <w:p w14:paraId="02DA9D23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14:paraId="17CB047C" w14:textId="39912139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39,643</w:t>
            </w:r>
          </w:p>
        </w:tc>
        <w:tc>
          <w:tcPr>
            <w:tcW w:w="106" w:type="dxa"/>
            <w:tcBorders>
              <w:bottom w:val="nil"/>
            </w:tcBorders>
          </w:tcPr>
          <w:p w14:paraId="6277C870" w14:textId="77777777" w:rsidR="00E613E0" w:rsidRPr="00824832" w:rsidRDefault="00E613E0" w:rsidP="00E613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14:paraId="285154CB" w14:textId="1434BEDF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1,97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6" w:type="dxa"/>
            <w:tcBorders>
              <w:bottom w:val="nil"/>
            </w:tcBorders>
          </w:tcPr>
          <w:p w14:paraId="532EBCFF" w14:textId="77777777" w:rsidR="00E613E0" w:rsidRPr="00824832" w:rsidRDefault="00E613E0" w:rsidP="00E613E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431566E4" w14:textId="671CD1E0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227,34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613E0" w:rsidRPr="00824832" w14:paraId="66786AA6" w14:textId="77777777" w:rsidTr="00E20896">
        <w:tc>
          <w:tcPr>
            <w:tcW w:w="3510" w:type="dxa"/>
          </w:tcPr>
          <w:p w14:paraId="0821B978" w14:textId="77777777" w:rsidR="00E613E0" w:rsidRPr="00824832" w:rsidRDefault="00E613E0" w:rsidP="00E613E0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10D4E62C" w14:textId="0E3BF40E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14,723</w:t>
            </w:r>
          </w:p>
        </w:tc>
        <w:tc>
          <w:tcPr>
            <w:tcW w:w="106" w:type="dxa"/>
          </w:tcPr>
          <w:p w14:paraId="528ED497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4C7E7DF2" w14:textId="1EBBED95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2,181</w:t>
            </w:r>
          </w:p>
        </w:tc>
        <w:tc>
          <w:tcPr>
            <w:tcW w:w="106" w:type="dxa"/>
          </w:tcPr>
          <w:p w14:paraId="2BB285A1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7ABD4DB9" w14:textId="5C764B9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430,895</w:t>
            </w:r>
          </w:p>
        </w:tc>
        <w:tc>
          <w:tcPr>
            <w:tcW w:w="106" w:type="dxa"/>
          </w:tcPr>
          <w:p w14:paraId="4B5BA30C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58AF27B" w14:textId="223AE73D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63,172</w:t>
            </w:r>
          </w:p>
        </w:tc>
        <w:tc>
          <w:tcPr>
            <w:tcW w:w="106" w:type="dxa"/>
          </w:tcPr>
          <w:p w14:paraId="0E851A79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14:paraId="235559DE" w14:textId="67D6C138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1,97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C655F2F" w14:textId="77777777" w:rsidR="00E613E0" w:rsidRPr="00824832" w:rsidRDefault="00E613E0" w:rsidP="00E61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8015720" w14:textId="2DFFB5E4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512,94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E613E0" w:rsidRPr="00824832" w14:paraId="0A830F7A" w14:textId="77777777" w:rsidTr="00E20896">
        <w:tc>
          <w:tcPr>
            <w:tcW w:w="3510" w:type="dxa"/>
          </w:tcPr>
          <w:p w14:paraId="34A03E3E" w14:textId="77777777" w:rsidR="00E613E0" w:rsidRPr="00824832" w:rsidRDefault="00E613E0" w:rsidP="00E613E0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74" w:type="dxa"/>
            <w:tcBorders>
              <w:top w:val="nil"/>
              <w:bottom w:val="double" w:sz="4" w:space="0" w:color="auto"/>
            </w:tcBorders>
          </w:tcPr>
          <w:p w14:paraId="0280A57F" w14:textId="6644ADC9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(692)</w:t>
            </w:r>
          </w:p>
        </w:tc>
        <w:tc>
          <w:tcPr>
            <w:tcW w:w="106" w:type="dxa"/>
          </w:tcPr>
          <w:p w14:paraId="1C59ABDE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double" w:sz="4" w:space="0" w:color="auto"/>
            </w:tcBorders>
          </w:tcPr>
          <w:p w14:paraId="37231601" w14:textId="6DEE0EB4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75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6" w:type="dxa"/>
          </w:tcPr>
          <w:p w14:paraId="580FF13D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double" w:sz="4" w:space="0" w:color="auto"/>
            </w:tcBorders>
          </w:tcPr>
          <w:p w14:paraId="76A698EF" w14:textId="21394F3D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(88,87</w:t>
            </w:r>
            <w:r w:rsidR="007F102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7045F89D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14:paraId="475F9F89" w14:textId="70A3790F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34,232</w:t>
            </w:r>
          </w:p>
        </w:tc>
        <w:tc>
          <w:tcPr>
            <w:tcW w:w="106" w:type="dxa"/>
          </w:tcPr>
          <w:p w14:paraId="3A783864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double" w:sz="4" w:space="0" w:color="auto"/>
            </w:tcBorders>
          </w:tcPr>
          <w:p w14:paraId="31182434" w14:textId="1B3176FC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4,18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631AA7F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66882E" w14:textId="1D4F36B4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(50,3</w:t>
            </w:r>
            <w:r w:rsidR="005B6089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E613E0" w:rsidRPr="00824832" w14:paraId="70F21A40" w14:textId="77777777" w:rsidTr="00E20896">
        <w:trPr>
          <w:trHeight w:val="321"/>
        </w:trPr>
        <w:tc>
          <w:tcPr>
            <w:tcW w:w="3510" w:type="dxa"/>
            <w:tcBorders>
              <w:bottom w:val="nil"/>
            </w:tcBorders>
          </w:tcPr>
          <w:p w14:paraId="60F568BA" w14:textId="77777777" w:rsidR="00E613E0" w:rsidRPr="00824832" w:rsidRDefault="00E613E0" w:rsidP="00E613E0">
            <w:pPr>
              <w:tabs>
                <w:tab w:val="left" w:pos="2880"/>
              </w:tabs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41BF8442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6B41A5E6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50866529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EE3B26E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10410C51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2A82378C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6099D192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0809B478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75D1EAE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A6EF72A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E0CED23" w14:textId="5E69290C" w:rsidR="00E613E0" w:rsidRPr="00824832" w:rsidDel="001E262A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4832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E613E0" w:rsidRPr="00824832" w14:paraId="5A30D050" w14:textId="77777777" w:rsidTr="00E20896">
        <w:trPr>
          <w:trHeight w:val="386"/>
        </w:trPr>
        <w:tc>
          <w:tcPr>
            <w:tcW w:w="3510" w:type="dxa"/>
            <w:tcBorders>
              <w:top w:val="nil"/>
              <w:bottom w:val="nil"/>
            </w:tcBorders>
          </w:tcPr>
          <w:p w14:paraId="12E5EE7B" w14:textId="77777777" w:rsidR="00E613E0" w:rsidRPr="00824832" w:rsidRDefault="00E613E0" w:rsidP="00E613E0">
            <w:pPr>
              <w:tabs>
                <w:tab w:val="left" w:pos="288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19FAA773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3FF6942F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19FABC2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158D25C5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62EEA672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8743FDF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14:paraId="1EC353C3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46711C28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14:paraId="7C520CD5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14:paraId="72C35391" w14:textId="77777777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4A69DC2F" w14:textId="1223FB90" w:rsidR="00E613E0" w:rsidRPr="00824832" w:rsidRDefault="00E613E0" w:rsidP="00E613E0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(50,21</w:t>
            </w:r>
            <w:r w:rsidR="007F102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824832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EC8077A" w14:textId="77777777" w:rsidR="002E5AB8" w:rsidRPr="00824832" w:rsidRDefault="002E5AB8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>ค่าใช้จ่ายในการดำเนินงาน</w:t>
      </w:r>
    </w:p>
    <w:p w14:paraId="4AD39E8C" w14:textId="77777777" w:rsidR="00052290" w:rsidRPr="00824832" w:rsidRDefault="00A4104C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รายการค่าใช้จ่าย</w:t>
      </w:r>
      <w:r w:rsidR="007C03DE" w:rsidRPr="00824832">
        <w:rPr>
          <w:rFonts w:ascii="Angsana New" w:hAnsi="Angsana New"/>
          <w:sz w:val="28"/>
          <w:szCs w:val="28"/>
          <w:cs/>
        </w:rPr>
        <w:t>ในการ</w:t>
      </w:r>
      <w:r w:rsidRPr="00824832">
        <w:rPr>
          <w:rFonts w:ascii="Angsana New" w:hAnsi="Angsana New"/>
          <w:sz w:val="28"/>
          <w:szCs w:val="28"/>
          <w:cs/>
        </w:rPr>
        <w:t>ดำเนินงานที่สำคัญ</w:t>
      </w:r>
      <w:r w:rsidR="00D35383" w:rsidRPr="00824832">
        <w:rPr>
          <w:rFonts w:ascii="Angsana New" w:hAnsi="Angsana New"/>
          <w:sz w:val="28"/>
          <w:szCs w:val="28"/>
          <w:cs/>
        </w:rPr>
        <w:t>สำหรับแต่ละงวดสามเดือน</w:t>
      </w:r>
      <w:r w:rsidR="003C5177" w:rsidRPr="00824832">
        <w:rPr>
          <w:rFonts w:ascii="Angsana New" w:hAnsi="Angsana New" w:hint="cs"/>
          <w:sz w:val="28"/>
          <w:szCs w:val="28"/>
          <w:cs/>
        </w:rPr>
        <w:t>และ</w:t>
      </w:r>
      <w:r w:rsidR="00DB4031" w:rsidRPr="00824832">
        <w:rPr>
          <w:rFonts w:ascii="Angsana New" w:hAnsi="Angsana New" w:hint="cs"/>
          <w:sz w:val="28"/>
          <w:szCs w:val="28"/>
          <w:cs/>
        </w:rPr>
        <w:t>เก้า</w:t>
      </w:r>
      <w:r w:rsidR="003C5177" w:rsidRPr="00824832">
        <w:rPr>
          <w:rFonts w:ascii="Angsana New" w:hAnsi="Angsana New" w:hint="cs"/>
          <w:sz w:val="28"/>
          <w:szCs w:val="28"/>
          <w:cs/>
        </w:rPr>
        <w:t>เดือน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80985" w:rsidRPr="00824832">
        <w:rPr>
          <w:rFonts w:ascii="Angsana New" w:hAnsi="Angsana New"/>
          <w:sz w:val="28"/>
          <w:szCs w:val="28"/>
        </w:rPr>
        <w:t>30</w:t>
      </w:r>
      <w:r w:rsidR="00D35383" w:rsidRPr="00824832">
        <w:rPr>
          <w:rFonts w:ascii="Angsana New" w:hAnsi="Angsana New"/>
          <w:sz w:val="28"/>
          <w:szCs w:val="28"/>
        </w:rPr>
        <w:t xml:space="preserve"> </w:t>
      </w:r>
      <w:r w:rsidR="00DB4031" w:rsidRPr="00824832">
        <w:rPr>
          <w:rFonts w:ascii="Angsana New" w:hAnsi="Angsana New"/>
          <w:sz w:val="28"/>
          <w:szCs w:val="28"/>
          <w:cs/>
        </w:rPr>
        <w:t>กันยายน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 </w:t>
      </w:r>
      <w:r w:rsidR="00D35383" w:rsidRPr="00824832">
        <w:rPr>
          <w:rFonts w:ascii="Angsana New" w:hAnsi="Angsana New"/>
          <w:sz w:val="28"/>
          <w:szCs w:val="28"/>
        </w:rPr>
        <w:t>256</w:t>
      </w:r>
      <w:r w:rsidR="00CA0BF2" w:rsidRPr="00824832">
        <w:rPr>
          <w:rFonts w:ascii="Angsana New" w:hAnsi="Angsana New"/>
          <w:sz w:val="28"/>
          <w:szCs w:val="28"/>
        </w:rPr>
        <w:t>2</w:t>
      </w:r>
      <w:r w:rsidR="00D35383" w:rsidRPr="00824832">
        <w:rPr>
          <w:rFonts w:ascii="Angsana New" w:hAnsi="Angsana New"/>
          <w:sz w:val="28"/>
          <w:szCs w:val="28"/>
        </w:rPr>
        <w:t xml:space="preserve"> </w:t>
      </w:r>
      <w:r w:rsidR="00D35383" w:rsidRPr="00824832">
        <w:rPr>
          <w:rFonts w:ascii="Angsana New" w:hAnsi="Angsana New"/>
          <w:sz w:val="28"/>
          <w:szCs w:val="28"/>
          <w:cs/>
        </w:rPr>
        <w:t>และ</w:t>
      </w:r>
      <w:r w:rsidR="00D35383" w:rsidRPr="00824832">
        <w:rPr>
          <w:rFonts w:ascii="Angsana New" w:hAnsi="Angsana New"/>
          <w:sz w:val="28"/>
          <w:szCs w:val="28"/>
        </w:rPr>
        <w:t xml:space="preserve"> 256</w:t>
      </w:r>
      <w:r w:rsidR="00CA0BF2" w:rsidRPr="00824832">
        <w:rPr>
          <w:rFonts w:ascii="Angsana New" w:hAnsi="Angsana New"/>
          <w:sz w:val="28"/>
          <w:szCs w:val="28"/>
        </w:rPr>
        <w:t>1</w:t>
      </w:r>
      <w:r w:rsidR="00D35383" w:rsidRPr="00824832">
        <w:rPr>
          <w:rFonts w:ascii="Angsana New" w:hAnsi="Angsana New"/>
          <w:sz w:val="28"/>
          <w:szCs w:val="28"/>
          <w:cs/>
        </w:rPr>
        <w:t xml:space="preserve"> </w:t>
      </w:r>
      <w:r w:rsidR="004F15F0" w:rsidRPr="00824832">
        <w:rPr>
          <w:rFonts w:ascii="Angsana New" w:hAnsi="Angsana New" w:hint="cs"/>
          <w:sz w:val="28"/>
          <w:szCs w:val="28"/>
          <w:cs/>
        </w:rPr>
        <w:t>มี</w:t>
      </w:r>
      <w:r w:rsidR="00D35383" w:rsidRPr="00824832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170"/>
        <w:gridCol w:w="270"/>
        <w:gridCol w:w="1260"/>
        <w:gridCol w:w="270"/>
        <w:gridCol w:w="1260"/>
        <w:gridCol w:w="270"/>
        <w:gridCol w:w="1260"/>
      </w:tblGrid>
      <w:tr w:rsidR="003C5177" w:rsidRPr="00824832" w14:paraId="4D418DDC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37648C9" w14:textId="77777777" w:rsidR="003C5177" w:rsidRPr="00824832" w:rsidRDefault="003C5177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31E62" w14:textId="77777777" w:rsidR="003C5177" w:rsidRPr="00824832" w:rsidRDefault="003C5177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E20DB" w:rsidRPr="00824832" w14:paraId="066078FE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6EC1F37" w14:textId="77777777" w:rsidR="00AE20DB" w:rsidRPr="00824832" w:rsidRDefault="00AE20DB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66936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</w:p>
          <w:p w14:paraId="58AEE321" w14:textId="77777777" w:rsidR="00AE20DB" w:rsidRPr="00824832" w:rsidRDefault="00315B20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824832">
              <w:rPr>
                <w:rFonts w:asciiTheme="majorBidi" w:hAnsiTheme="majorBidi"/>
                <w:sz w:val="28"/>
                <w:szCs w:val="28"/>
              </w:rPr>
              <w:t>30</w:t>
            </w:r>
            <w:r w:rsidR="003C5177" w:rsidRPr="0082483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C50C4" w14:textId="77777777" w:rsidR="00AE20DB" w:rsidRPr="00824832" w:rsidRDefault="00AE20DB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338A2" w14:textId="77777777" w:rsidR="00AE20DB" w:rsidRPr="00824832" w:rsidRDefault="00AE20DB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</w:rPr>
              <w:t>เก้า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 w:rsidR="003C5177" w:rsidRPr="00824832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315B20" w:rsidRPr="00824832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="00315B20" w:rsidRPr="00824832">
              <w:rPr>
                <w:rFonts w:asciiTheme="majorBidi" w:hAnsiTheme="majorBidi"/>
                <w:sz w:val="28"/>
                <w:szCs w:val="28"/>
              </w:rPr>
              <w:t>30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B4031" w:rsidRPr="00824832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</w:tr>
      <w:tr w:rsidR="003C5177" w:rsidRPr="00824832" w14:paraId="3FAC8D02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E0E6F75" w14:textId="77777777" w:rsidR="003C5177" w:rsidRPr="00824832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AD6A469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E1FD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6C96BAD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4B87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996A226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7669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C889AEF" w14:textId="77777777" w:rsidR="003C5177" w:rsidRPr="00824832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</w:tr>
      <w:tr w:rsidR="00E96B61" w:rsidRPr="00824832" w14:paraId="5F948E79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9AA4976" w14:textId="77777777" w:rsidR="00E96B61" w:rsidRPr="00824832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D1157F" w14:textId="3E5030F5" w:rsidR="00E96B61" w:rsidRPr="00824832" w:rsidRDefault="004406A2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23,5</w:t>
            </w:r>
            <w:r w:rsidR="00BD6613" w:rsidRPr="00824832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329CFB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BCF5C3" w14:textId="77777777" w:rsidR="00E96B61" w:rsidRPr="00824832" w:rsidRDefault="0078201D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16,415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2D3CF8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88A4C6" w14:textId="43E64200" w:rsidR="00E96B61" w:rsidRPr="00824832" w:rsidRDefault="00BD6613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67</w:t>
            </w:r>
            <w:r w:rsidRPr="00824832">
              <w:rPr>
                <w:rFonts w:asciiTheme="majorBidi" w:hAnsiTheme="majorBidi"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Pr="00824832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261FFD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A60181" w14:textId="77777777" w:rsidR="00E96B61" w:rsidRPr="00824832" w:rsidRDefault="0078201D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50,725</w:t>
            </w:r>
          </w:p>
        </w:tc>
      </w:tr>
      <w:tr w:rsidR="00E96B61" w:rsidRPr="00824832" w14:paraId="171A04A9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12AA547" w14:textId="77777777" w:rsidR="00E96B61" w:rsidRPr="00824832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136F28" w14:textId="10C7EDF1" w:rsidR="00E96B61" w:rsidRPr="00824832" w:rsidRDefault="004406A2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 w:rsidR="00BD6613" w:rsidRPr="0082483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9C2D9E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8EE94F" w14:textId="77777777" w:rsidR="00E96B61" w:rsidRPr="00824832" w:rsidRDefault="0078201D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4,833</w:t>
            </w:r>
            <w:r w:rsidR="00E96B61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92630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5AB28B" w14:textId="124C138A" w:rsidR="00E96B61" w:rsidRPr="00824832" w:rsidRDefault="00BD6613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18,121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02D54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57B726" w14:textId="77777777" w:rsidR="00E96B61" w:rsidRPr="00824832" w:rsidRDefault="0078201D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16,048</w:t>
            </w:r>
          </w:p>
        </w:tc>
      </w:tr>
      <w:tr w:rsidR="00E96B61" w:rsidRPr="00824832" w14:paraId="082B2AEA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C318D14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FE0F41" w14:textId="369FBBB0" w:rsidR="00E96B61" w:rsidRPr="00824832" w:rsidRDefault="00D352FB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9C2C64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5FFB3B" w14:textId="77777777" w:rsidR="00E96B61" w:rsidRPr="00824832" w:rsidRDefault="0078201D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E96B61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5C67F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0CDB96" w14:textId="722ACF2B" w:rsidR="00E96B61" w:rsidRPr="00824832" w:rsidRDefault="003906E3" w:rsidP="00D352F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352F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510773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78738" w14:textId="77777777" w:rsidR="00E96B61" w:rsidRPr="00824832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</w:tr>
      <w:tr w:rsidR="00E96B61" w:rsidRPr="00824832" w14:paraId="423008B7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B1A15FE" w14:textId="63F9D6DE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="0045363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53630">
              <w:rPr>
                <w:rFonts w:asciiTheme="majorBidi" w:hAnsiTheme="majorBidi" w:cstheme="majorBidi" w:hint="cs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CA99F3" w14:textId="0DD78132" w:rsidR="00E96B61" w:rsidRPr="00824832" w:rsidRDefault="004406A2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BD6613" w:rsidRPr="00824832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0CFAD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ABF5DD" w14:textId="77777777" w:rsidR="00E96B61" w:rsidRPr="00824832" w:rsidRDefault="0078201D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61,869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40D35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7B6FA3" w14:textId="362A3DA4" w:rsidR="00E96B61" w:rsidRPr="00824832" w:rsidRDefault="00BD6613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24,830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76A1B3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260F92" w14:textId="77777777" w:rsidR="00E96B61" w:rsidRPr="00824832" w:rsidRDefault="0078201D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146,818</w:t>
            </w:r>
          </w:p>
        </w:tc>
      </w:tr>
      <w:tr w:rsidR="00E96B61" w:rsidRPr="00824832" w14:paraId="220F87E2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7CB228E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F985C4" w14:textId="1D28DC29" w:rsidR="00E96B61" w:rsidRPr="00824832" w:rsidRDefault="004406A2" w:rsidP="00D352F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D352FB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D846C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E035D" w14:textId="77777777" w:rsidR="00E96B61" w:rsidRPr="00824832" w:rsidRDefault="004111BB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4,259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7408B7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7F06C1" w14:textId="04945744" w:rsidR="00E96B61" w:rsidRPr="00824832" w:rsidRDefault="003906E3" w:rsidP="00D352FB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31,3</w:t>
            </w:r>
            <w:r w:rsidR="00D352F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315BF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D60F24" w14:textId="77777777" w:rsidR="00E96B61" w:rsidRPr="00824832" w:rsidRDefault="004111BB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13,226</w:t>
            </w:r>
          </w:p>
        </w:tc>
      </w:tr>
      <w:tr w:rsidR="00E96B61" w:rsidRPr="005067F3" w14:paraId="7865F5EB" w14:textId="77777777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DCBE98" w14:textId="77777777" w:rsidR="00E96B61" w:rsidRPr="00824832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788B0B9" w14:textId="301A67F7" w:rsidR="00E96B61" w:rsidRPr="00824832" w:rsidRDefault="004406A2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</w:t>
            </w:r>
            <w:r w:rsidR="003B1EF6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08B70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422268B" w14:textId="77777777" w:rsidR="00E96B61" w:rsidRPr="00824832" w:rsidRDefault="00331B25" w:rsidP="00331B25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DA10C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A88419F" w14:textId="578066C1" w:rsidR="00E96B61" w:rsidRPr="00824832" w:rsidRDefault="003906E3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142,</w:t>
            </w:r>
            <w:r w:rsidR="003B1EF6"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4A38B2" w14:textId="77777777" w:rsidR="00E96B61" w:rsidRPr="0082483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26DC686" w14:textId="77777777" w:rsidR="00E96B61" w:rsidRPr="00E0590E" w:rsidRDefault="004111BB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227,342</w:t>
            </w:r>
          </w:p>
        </w:tc>
      </w:tr>
    </w:tbl>
    <w:p w14:paraId="7A98204B" w14:textId="77777777" w:rsidR="00F95529" w:rsidRPr="000770A4" w:rsidRDefault="00F95529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14:paraId="391BDB0D" w14:textId="77777777" w:rsidR="00F95529" w:rsidRPr="00824832" w:rsidRDefault="00F95529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ที่</w:t>
      </w:r>
      <w:r w:rsidR="00A0564A"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</w:t>
      </w:r>
      <w:r w:rsidRPr="00824832">
        <w:rPr>
          <w:rFonts w:ascii="Angsana New" w:hAnsi="Angsana New"/>
          <w:sz w:val="28"/>
          <w:szCs w:val="28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824832">
        <w:rPr>
          <w:rFonts w:ascii="Angsana New" w:hAnsi="Angsana New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824832">
        <w:rPr>
          <w:rFonts w:ascii="Angsana New" w:hAnsi="Angsana New"/>
          <w:sz w:val="28"/>
          <w:szCs w:val="28"/>
          <w:cs/>
        </w:rPr>
        <w:t>กรรมการ</w:t>
      </w:r>
      <w:r w:rsidR="00A0564A" w:rsidRPr="00824832">
        <w:rPr>
          <w:rFonts w:ascii="Angsana New" w:hAnsi="Angsana New"/>
          <w:sz w:val="28"/>
          <w:szCs w:val="28"/>
          <w:cs/>
        </w:rPr>
        <w:t>ผู้บริหาร</w:t>
      </w:r>
    </w:p>
    <w:p w14:paraId="7CAF5AA9" w14:textId="77777777" w:rsidR="00F95529" w:rsidRPr="00824832" w:rsidRDefault="00F95529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824832">
        <w:rPr>
          <w:rFonts w:ascii="Angsana New" w:hAnsi="Angsana New"/>
          <w:sz w:val="28"/>
          <w:szCs w:val="28"/>
          <w:cs/>
        </w:rPr>
        <w:t>ยนต์</w:t>
      </w:r>
      <w:r w:rsidRPr="00824832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824832">
        <w:rPr>
          <w:rFonts w:ascii="Angsana New" w:hAnsi="Angsana New"/>
          <w:sz w:val="28"/>
          <w:szCs w:val="28"/>
        </w:rPr>
        <w:t>2</w:t>
      </w:r>
      <w:r w:rsidR="00B16FE6" w:rsidRPr="00824832">
        <w:rPr>
          <w:rFonts w:ascii="Angsana New" w:hAnsi="Angsana New"/>
          <w:sz w:val="28"/>
          <w:szCs w:val="28"/>
        </w:rPr>
        <w:t>4</w:t>
      </w:r>
    </w:p>
    <w:p w14:paraId="6E35F689" w14:textId="77777777" w:rsidR="00F95529" w:rsidRPr="00824832" w:rsidRDefault="00A0564A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ผู้มีอำนาจตัดสินใจสูงสุด</w:t>
      </w:r>
      <w:r w:rsidR="00F95529" w:rsidRPr="00824832">
        <w:rPr>
          <w:rFonts w:ascii="Angsana New" w:hAnsi="Angsana New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273FCA66" w14:textId="77777777" w:rsidR="00F95529" w:rsidRPr="00824832" w:rsidRDefault="00A0564A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>บริษัท</w:t>
      </w:r>
      <w:r w:rsidR="00F95529" w:rsidRPr="00824832">
        <w:rPr>
          <w:rFonts w:ascii="Angsana New" w:hAnsi="Angsana New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824832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824832">
        <w:rPr>
          <w:rFonts w:ascii="Angsana New" w:hAnsi="Angsana New"/>
          <w:sz w:val="28"/>
          <w:szCs w:val="28"/>
          <w:cs/>
        </w:rPr>
        <w:t>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554482CB" w14:textId="11544F1C" w:rsidR="00315B20" w:rsidRPr="002C32A1" w:rsidRDefault="004F15F0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315B20" w:rsidRPr="00824832">
        <w:rPr>
          <w:rFonts w:ascii="Angsana New" w:hAnsi="Angsana New"/>
          <w:spacing w:val="-4"/>
          <w:sz w:val="28"/>
          <w:szCs w:val="28"/>
        </w:rPr>
        <w:t>30</w:t>
      </w:r>
      <w:r w:rsidR="00C80985" w:rsidRPr="008248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B4031" w:rsidRPr="00824832">
        <w:rPr>
          <w:rFonts w:ascii="Angsana New" w:hAnsi="Angsana New"/>
          <w:spacing w:val="-4"/>
          <w:sz w:val="28"/>
          <w:szCs w:val="28"/>
          <w:cs/>
        </w:rPr>
        <w:t>กันยายน</w:t>
      </w:r>
      <w:r w:rsidRPr="00824832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pacing w:val="-4"/>
          <w:sz w:val="28"/>
          <w:szCs w:val="28"/>
        </w:rPr>
        <w:t xml:space="preserve">2562 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</w:t>
      </w:r>
      <w:r w:rsidR="00F73BFB" w:rsidRPr="00824832">
        <w:rPr>
          <w:rFonts w:ascii="Angsana New" w:hAnsi="Angsana New" w:hint="cs"/>
          <w:spacing w:val="-4"/>
          <w:sz w:val="28"/>
          <w:szCs w:val="28"/>
          <w:cs/>
        </w:rPr>
        <w:t>รายใหญ่สอง</w:t>
      </w:r>
      <w:r w:rsidRPr="00824832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Pr="00824832">
        <w:rPr>
          <w:rFonts w:ascii="Angsana New" w:hAnsi="Angsana New" w:hint="cs"/>
          <w:spacing w:val="-2"/>
          <w:sz w:val="28"/>
          <w:szCs w:val="28"/>
          <w:cs/>
        </w:rPr>
        <w:t>เป็นจำนวนเงิน</w:t>
      </w:r>
      <w:r w:rsidRPr="002C32A1">
        <w:rPr>
          <w:rFonts w:ascii="Angsana New" w:hAnsi="Angsana New" w:hint="cs"/>
          <w:spacing w:val="-2"/>
          <w:sz w:val="28"/>
          <w:szCs w:val="28"/>
          <w:cs/>
        </w:rPr>
        <w:t xml:space="preserve">รวม </w:t>
      </w:r>
      <w:r w:rsidR="002C32A1" w:rsidRPr="002C32A1">
        <w:rPr>
          <w:rFonts w:ascii="Angsana New" w:hAnsi="Angsana New"/>
          <w:spacing w:val="-2"/>
          <w:sz w:val="28"/>
          <w:szCs w:val="28"/>
        </w:rPr>
        <w:t>70.2</w:t>
      </w:r>
      <w:r w:rsidRPr="002C32A1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E23E24" w:rsidRPr="002C32A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15B20" w:rsidRPr="002C32A1">
        <w:rPr>
          <w:rFonts w:ascii="Angsana New" w:hAnsi="Angsana New" w:hint="cs"/>
          <w:spacing w:val="-2"/>
          <w:sz w:val="28"/>
          <w:szCs w:val="28"/>
          <w:cs/>
        </w:rPr>
        <w:t>และสำ</w:t>
      </w:r>
      <w:r w:rsidR="001B44C4" w:rsidRPr="002C32A1">
        <w:rPr>
          <w:rFonts w:ascii="Angsana New" w:hAnsi="Angsana New" w:hint="cs"/>
          <w:sz w:val="28"/>
          <w:szCs w:val="28"/>
          <w:cs/>
        </w:rPr>
        <w:t>หรับ</w:t>
      </w:r>
      <w:r w:rsidR="00415877" w:rsidRPr="002C32A1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242F28" w:rsidRPr="002C32A1">
        <w:rPr>
          <w:rFonts w:ascii="Angsana New" w:hAnsi="Angsana New"/>
          <w:sz w:val="28"/>
          <w:szCs w:val="28"/>
        </w:rPr>
        <w:t>30</w:t>
      </w:r>
      <w:r w:rsidR="008E1585" w:rsidRPr="002C32A1">
        <w:rPr>
          <w:rFonts w:ascii="Angsana New" w:hAnsi="Angsana New"/>
          <w:sz w:val="28"/>
          <w:szCs w:val="28"/>
          <w:cs/>
        </w:rPr>
        <w:t xml:space="preserve"> </w:t>
      </w:r>
      <w:r w:rsidR="00DB4031" w:rsidRPr="002C32A1">
        <w:rPr>
          <w:rFonts w:ascii="Angsana New" w:hAnsi="Angsana New" w:hint="cs"/>
          <w:sz w:val="28"/>
          <w:szCs w:val="28"/>
          <w:cs/>
        </w:rPr>
        <w:t>กันยายน</w:t>
      </w:r>
      <w:r w:rsidR="00315B20" w:rsidRPr="002C32A1">
        <w:rPr>
          <w:rFonts w:ascii="Angsana New" w:hAnsi="Angsana New"/>
          <w:sz w:val="28"/>
          <w:szCs w:val="28"/>
        </w:rPr>
        <w:t xml:space="preserve"> 2561</w:t>
      </w:r>
      <w:r w:rsidR="00415877" w:rsidRPr="002C32A1">
        <w:rPr>
          <w:rFonts w:ascii="Angsana New" w:hAnsi="Angsana New"/>
          <w:sz w:val="28"/>
          <w:szCs w:val="28"/>
          <w:cs/>
        </w:rPr>
        <w:t xml:space="preserve"> </w:t>
      </w:r>
      <w:r w:rsidR="00315B20" w:rsidRPr="002C32A1">
        <w:rPr>
          <w:rFonts w:ascii="Angsana New" w:hAnsi="Angsana New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38242A" w:rsidRPr="002C32A1">
        <w:rPr>
          <w:rFonts w:ascii="Angsana New" w:hAnsi="Angsana New" w:hint="cs"/>
          <w:sz w:val="28"/>
          <w:szCs w:val="28"/>
          <w:cs/>
        </w:rPr>
        <w:t>หนึ่</w:t>
      </w:r>
      <w:r w:rsidR="004304AB" w:rsidRPr="002C32A1">
        <w:rPr>
          <w:rFonts w:ascii="Angsana New" w:hAnsi="Angsana New" w:hint="cs"/>
          <w:sz w:val="28"/>
          <w:szCs w:val="28"/>
          <w:cs/>
        </w:rPr>
        <w:t>ง</w:t>
      </w:r>
      <w:r w:rsidR="00315B20" w:rsidRPr="002C32A1">
        <w:rPr>
          <w:rFonts w:ascii="Angsana New" w:hAnsi="Angsana New"/>
          <w:sz w:val="28"/>
          <w:szCs w:val="28"/>
          <w:cs/>
        </w:rPr>
        <w:t xml:space="preserve">รายเป็นจำนวนเงินรวม </w:t>
      </w:r>
      <w:r w:rsidR="004304AB" w:rsidRPr="002C32A1">
        <w:rPr>
          <w:rFonts w:ascii="Angsana New" w:hAnsi="Angsana New"/>
          <w:sz w:val="28"/>
          <w:szCs w:val="28"/>
        </w:rPr>
        <w:t>28.7</w:t>
      </w:r>
      <w:r w:rsidR="00315B20" w:rsidRPr="002C32A1">
        <w:rPr>
          <w:rFonts w:ascii="Angsana New" w:hAnsi="Angsana New"/>
          <w:sz w:val="28"/>
          <w:szCs w:val="28"/>
        </w:rPr>
        <w:t xml:space="preserve"> </w:t>
      </w:r>
      <w:r w:rsidR="00315B20" w:rsidRPr="002C32A1">
        <w:rPr>
          <w:rFonts w:ascii="Angsana New" w:hAnsi="Angsana New"/>
          <w:sz w:val="28"/>
          <w:szCs w:val="28"/>
          <w:cs/>
        </w:rPr>
        <w:t>ล้านบาท</w:t>
      </w:r>
    </w:p>
    <w:p w14:paraId="405A9A7C" w14:textId="0F1DF2FD" w:rsidR="00315B20" w:rsidRPr="00824832" w:rsidRDefault="005D11FD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C32A1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Pr="002C32A1">
        <w:rPr>
          <w:rFonts w:ascii="Angsana New" w:hAnsi="Angsana New"/>
          <w:spacing w:val="-4"/>
          <w:sz w:val="28"/>
          <w:szCs w:val="28"/>
          <w:cs/>
        </w:rPr>
        <w:t>งวด</w:t>
      </w:r>
      <w:r w:rsidR="00DB4031" w:rsidRPr="002C32A1">
        <w:rPr>
          <w:rFonts w:ascii="Angsana New" w:hAnsi="Angsana New"/>
          <w:spacing w:val="-4"/>
          <w:sz w:val="28"/>
          <w:szCs w:val="28"/>
          <w:cs/>
        </w:rPr>
        <w:t>เก้า</w:t>
      </w:r>
      <w:r w:rsidRPr="002C32A1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Pr="002C32A1">
        <w:rPr>
          <w:rFonts w:ascii="Angsana New" w:hAnsi="Angsana New"/>
          <w:spacing w:val="-4"/>
          <w:sz w:val="28"/>
          <w:szCs w:val="28"/>
        </w:rPr>
        <w:t>30</w:t>
      </w:r>
      <w:r w:rsidRPr="002C32A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B4031" w:rsidRPr="002C32A1">
        <w:rPr>
          <w:rFonts w:ascii="Angsana New" w:hAnsi="Angsana New"/>
          <w:spacing w:val="-4"/>
          <w:sz w:val="28"/>
          <w:szCs w:val="28"/>
          <w:cs/>
        </w:rPr>
        <w:t>กันยายน</w:t>
      </w:r>
      <w:r w:rsidRPr="002C32A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C32A1">
        <w:rPr>
          <w:rFonts w:ascii="Angsana New" w:hAnsi="Angsana New"/>
          <w:spacing w:val="-4"/>
          <w:sz w:val="28"/>
          <w:szCs w:val="28"/>
        </w:rPr>
        <w:t xml:space="preserve">2562 </w:t>
      </w:r>
      <w:r w:rsidRPr="002C32A1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บริษัทมีรายได้เบี้ยประกันภัยรับจากตัวแทนและบริษัทนายหน้ารายใหญ่สามราย</w:t>
      </w:r>
      <w:r w:rsidRPr="002C32A1">
        <w:rPr>
          <w:rFonts w:ascii="Angsana New" w:hAnsi="Angsana New" w:hint="cs"/>
          <w:spacing w:val="-2"/>
          <w:sz w:val="28"/>
          <w:szCs w:val="28"/>
          <w:cs/>
        </w:rPr>
        <w:t>เป็นจำนวนเงิน</w:t>
      </w:r>
      <w:r w:rsidRPr="00C033A4">
        <w:rPr>
          <w:rFonts w:ascii="Angsana New" w:hAnsi="Angsana New" w:hint="cs"/>
          <w:spacing w:val="-2"/>
          <w:sz w:val="28"/>
          <w:szCs w:val="28"/>
          <w:cs/>
        </w:rPr>
        <w:t xml:space="preserve">รวม </w:t>
      </w:r>
      <w:r w:rsidR="00CA359A">
        <w:rPr>
          <w:rFonts w:ascii="Angsana New" w:hAnsi="Angsana New"/>
          <w:spacing w:val="-2"/>
          <w:sz w:val="28"/>
          <w:szCs w:val="28"/>
        </w:rPr>
        <w:t>156.5</w:t>
      </w:r>
      <w:r w:rsidRPr="00C033A4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315B20" w:rsidRPr="002C32A1">
        <w:rPr>
          <w:rFonts w:ascii="Angsana New" w:hAnsi="Angsana New"/>
          <w:spacing w:val="-2"/>
          <w:sz w:val="28"/>
          <w:szCs w:val="28"/>
        </w:rPr>
        <w:t xml:space="preserve"> </w:t>
      </w:r>
      <w:r w:rsidR="00315B20" w:rsidRPr="002C32A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824832">
        <w:rPr>
          <w:rFonts w:ascii="Angsana New" w:hAnsi="Angsana New" w:hint="cs"/>
          <w:sz w:val="28"/>
          <w:szCs w:val="28"/>
          <w:cs/>
        </w:rPr>
        <w:t>สำหรับ</w:t>
      </w:r>
      <w:r w:rsidRPr="00824832">
        <w:rPr>
          <w:rFonts w:ascii="Angsana New" w:hAnsi="Angsana New"/>
          <w:sz w:val="28"/>
          <w:szCs w:val="28"/>
          <w:cs/>
        </w:rPr>
        <w:t>งวด</w:t>
      </w:r>
      <w:r w:rsidR="00DB4031" w:rsidRPr="00824832">
        <w:rPr>
          <w:rFonts w:ascii="Angsana New" w:hAnsi="Angsana New"/>
          <w:sz w:val="28"/>
          <w:szCs w:val="28"/>
          <w:cs/>
        </w:rPr>
        <w:t>เก้า</w:t>
      </w:r>
      <w:r w:rsidRPr="0082483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824832">
        <w:rPr>
          <w:rFonts w:ascii="Angsana New" w:hAnsi="Angsana New"/>
          <w:sz w:val="28"/>
          <w:szCs w:val="28"/>
        </w:rPr>
        <w:t>30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="00DB4031" w:rsidRPr="00824832">
        <w:rPr>
          <w:rFonts w:ascii="Angsana New" w:hAnsi="Angsana New" w:hint="cs"/>
          <w:sz w:val="28"/>
          <w:szCs w:val="28"/>
          <w:cs/>
        </w:rPr>
        <w:t>กันยายน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Pr="00824832">
        <w:rPr>
          <w:rFonts w:ascii="Angsana New" w:hAnsi="Angsana New"/>
          <w:sz w:val="28"/>
          <w:szCs w:val="28"/>
        </w:rPr>
        <w:t xml:space="preserve">2561 </w:t>
      </w:r>
      <w:r w:rsidR="00315B20" w:rsidRPr="00824832">
        <w:rPr>
          <w:rFonts w:ascii="Angsana New" w:hAnsi="Angsana New"/>
          <w:sz w:val="28"/>
          <w:szCs w:val="28"/>
          <w:cs/>
        </w:rPr>
        <w:t>บริษัทมีรายได้เบี้ยประกันภัยรับจาก</w:t>
      </w:r>
      <w:r w:rsidR="004304AB" w:rsidRPr="00824832">
        <w:rPr>
          <w:rFonts w:ascii="Angsana New" w:hAnsi="Angsana New"/>
          <w:sz w:val="28"/>
          <w:szCs w:val="28"/>
          <w:cs/>
        </w:rPr>
        <w:t>ตัวแทนและบริษัทนายหน้ารายใหญ่สอง</w:t>
      </w:r>
      <w:r w:rsidR="00315B20" w:rsidRPr="00824832">
        <w:rPr>
          <w:rFonts w:ascii="Angsana New" w:hAnsi="Angsana New"/>
          <w:sz w:val="28"/>
          <w:szCs w:val="28"/>
          <w:cs/>
        </w:rPr>
        <w:t xml:space="preserve">รายเป็นจำนวนเงินรวม </w:t>
      </w:r>
      <w:r w:rsidR="004304AB" w:rsidRPr="00824832">
        <w:rPr>
          <w:rFonts w:ascii="Angsana New" w:hAnsi="Angsana New"/>
          <w:sz w:val="28"/>
          <w:szCs w:val="28"/>
        </w:rPr>
        <w:t>85.4</w:t>
      </w:r>
      <w:r w:rsidR="00315B20" w:rsidRPr="00824832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6EE560BC" w14:textId="77777777" w:rsidR="006F6944" w:rsidRPr="00824832" w:rsidRDefault="00F95529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สินทรัพย์และหนี้สินของส่วนงานของ</w:t>
      </w:r>
      <w:r w:rsidR="00C529C0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5721C" w:rsidRPr="00824832">
        <w:rPr>
          <w:rFonts w:ascii="Angsana New" w:hAnsi="Angsana New"/>
          <w:sz w:val="28"/>
          <w:szCs w:val="28"/>
        </w:rPr>
        <w:t>30</w:t>
      </w:r>
      <w:r w:rsidR="0045721C" w:rsidRPr="00824832">
        <w:rPr>
          <w:rFonts w:ascii="Angsana New" w:hAnsi="Angsana New"/>
          <w:sz w:val="28"/>
          <w:szCs w:val="28"/>
          <w:cs/>
        </w:rPr>
        <w:t xml:space="preserve"> </w:t>
      </w:r>
      <w:r w:rsidR="00DB4031" w:rsidRPr="00824832">
        <w:rPr>
          <w:rFonts w:ascii="Angsana New" w:hAnsi="Angsana New"/>
          <w:sz w:val="28"/>
          <w:szCs w:val="28"/>
          <w:cs/>
        </w:rPr>
        <w:t>กันยายน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 </w:t>
      </w:r>
      <w:r w:rsidR="005C75E9" w:rsidRPr="00824832">
        <w:rPr>
          <w:rFonts w:ascii="Angsana New" w:hAnsi="Angsana New"/>
          <w:sz w:val="28"/>
          <w:szCs w:val="28"/>
        </w:rPr>
        <w:t>256</w:t>
      </w:r>
      <w:r w:rsidR="00547C83" w:rsidRPr="00824832">
        <w:rPr>
          <w:rFonts w:ascii="Angsana New" w:hAnsi="Angsana New"/>
          <w:sz w:val="28"/>
          <w:szCs w:val="28"/>
        </w:rPr>
        <w:t>2</w:t>
      </w:r>
      <w:r w:rsidR="005C75E9" w:rsidRPr="00824832">
        <w:rPr>
          <w:rFonts w:ascii="Angsana New" w:hAnsi="Angsana New"/>
          <w:sz w:val="28"/>
          <w:szCs w:val="28"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C75E9" w:rsidRPr="00824832">
        <w:rPr>
          <w:rFonts w:ascii="Angsana New" w:hAnsi="Angsana New"/>
          <w:sz w:val="28"/>
          <w:szCs w:val="28"/>
        </w:rPr>
        <w:t xml:space="preserve">31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5C75E9" w:rsidRPr="00824832">
        <w:rPr>
          <w:rFonts w:ascii="Angsana New" w:hAnsi="Angsana New"/>
          <w:sz w:val="28"/>
          <w:szCs w:val="28"/>
        </w:rPr>
        <w:t>256</w:t>
      </w:r>
      <w:r w:rsidR="00547C83" w:rsidRPr="00824832">
        <w:rPr>
          <w:rFonts w:ascii="Angsana New" w:hAnsi="Angsana New"/>
          <w:sz w:val="28"/>
          <w:szCs w:val="28"/>
        </w:rPr>
        <w:t>1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2CD9D7B4" w14:textId="77777777" w:rsidTr="000770A4">
        <w:trPr>
          <w:trHeight w:val="106"/>
        </w:trPr>
        <w:tc>
          <w:tcPr>
            <w:tcW w:w="2250" w:type="dxa"/>
          </w:tcPr>
          <w:p w14:paraId="70BCF665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C456253" w14:textId="77777777" w:rsidR="005C75E9" w:rsidRPr="00824832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2603BE4F" w14:textId="77777777" w:rsidTr="000770A4">
        <w:trPr>
          <w:trHeight w:val="106"/>
        </w:trPr>
        <w:tc>
          <w:tcPr>
            <w:tcW w:w="2250" w:type="dxa"/>
          </w:tcPr>
          <w:p w14:paraId="3C34EE28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55A13F3C" w14:textId="77777777" w:rsidR="00246311" w:rsidRPr="00824832" w:rsidRDefault="006E37C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031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246311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46311"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17871" w:rsidRPr="00824832" w14:paraId="710368DD" w14:textId="77777777" w:rsidTr="000770A4">
        <w:trPr>
          <w:trHeight w:val="281"/>
        </w:trPr>
        <w:tc>
          <w:tcPr>
            <w:tcW w:w="2250" w:type="dxa"/>
          </w:tcPr>
          <w:p w14:paraId="78A8AA8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3B27E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80392D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263BAB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1CBF3F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B840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E4E1F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BD063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424DA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693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605CEC78" w14:textId="77777777" w:rsidTr="00246311">
        <w:trPr>
          <w:trHeight w:val="281"/>
        </w:trPr>
        <w:tc>
          <w:tcPr>
            <w:tcW w:w="2250" w:type="dxa"/>
          </w:tcPr>
          <w:p w14:paraId="2ADACF7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756A2C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41AFD19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110835C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03047F7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E9AE673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787AB0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2AB96046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4AF1567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BD4DE31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27D3C4EA" w14:textId="77777777" w:rsidTr="00246311">
        <w:trPr>
          <w:trHeight w:val="281"/>
        </w:trPr>
        <w:tc>
          <w:tcPr>
            <w:tcW w:w="2250" w:type="dxa"/>
          </w:tcPr>
          <w:p w14:paraId="67E89C5F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1C3CE1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2FC7141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598860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1CD1873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3C451C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7C3402A2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5FB48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6795F1DD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C9D19" w14:textId="77777777" w:rsidR="005C75E9" w:rsidRPr="00824832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14722708" w14:textId="77777777" w:rsidTr="00246311">
        <w:trPr>
          <w:trHeight w:val="281"/>
        </w:trPr>
        <w:tc>
          <w:tcPr>
            <w:tcW w:w="2250" w:type="dxa"/>
          </w:tcPr>
          <w:p w14:paraId="0236102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6D5D9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A16E7A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30D1A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4DA60D5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C1A2A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78A6B6B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78D8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0E8ECD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891EDF" w14:textId="77777777" w:rsidR="00246311" w:rsidRPr="00824832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3B1C3C" w:rsidRPr="00824832" w14:paraId="6DB51832" w14:textId="77777777" w:rsidTr="001B654C">
        <w:trPr>
          <w:trHeight w:val="281"/>
        </w:trPr>
        <w:tc>
          <w:tcPr>
            <w:tcW w:w="2250" w:type="dxa"/>
          </w:tcPr>
          <w:p w14:paraId="7A502576" w14:textId="77777777" w:rsidR="003B1C3C" w:rsidRPr="00824832" w:rsidRDefault="003B1C3C" w:rsidP="003B1C3C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A0B9D" w14:textId="113D9A93" w:rsidR="003B1C3C" w:rsidRPr="00824832" w:rsidRDefault="003B1C3C" w:rsidP="00A8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10,47</w:t>
            </w:r>
            <w:r w:rsidR="00A8777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C67AB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D8AC" w14:textId="6C9D13AC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3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21840" w14:textId="77777777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919F4" w14:textId="2377FC12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3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F58327" w14:textId="77777777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53D05" w14:textId="2DDBD4AA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3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B818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D2AF1" w14:textId="21A4B893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515,522</w:t>
            </w:r>
          </w:p>
        </w:tc>
      </w:tr>
      <w:tr w:rsidR="003B1C3C" w:rsidRPr="00824832" w14:paraId="2A519FBB" w14:textId="77777777" w:rsidTr="00C95062">
        <w:trPr>
          <w:trHeight w:val="281"/>
        </w:trPr>
        <w:tc>
          <w:tcPr>
            <w:tcW w:w="2250" w:type="dxa"/>
          </w:tcPr>
          <w:p w14:paraId="576E1C4A" w14:textId="77777777" w:rsidR="003B1C3C" w:rsidRPr="00824832" w:rsidRDefault="003B1C3C" w:rsidP="003B1C3C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032E7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D9099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11EC3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60F3C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335F5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9C494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75408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F90D2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3A0EE" w14:textId="335B44FE" w:rsidR="003B1C3C" w:rsidRPr="00824832" w:rsidRDefault="00A8777B" w:rsidP="00F44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570,540</w:t>
            </w:r>
          </w:p>
        </w:tc>
      </w:tr>
      <w:tr w:rsidR="003B1C3C" w:rsidRPr="00824832" w14:paraId="5CF2D920" w14:textId="77777777" w:rsidTr="0040335F">
        <w:trPr>
          <w:trHeight w:val="281"/>
        </w:trPr>
        <w:tc>
          <w:tcPr>
            <w:tcW w:w="2250" w:type="dxa"/>
          </w:tcPr>
          <w:p w14:paraId="18699789" w14:textId="77777777" w:rsidR="003B1C3C" w:rsidRPr="00824832" w:rsidRDefault="003B1C3C" w:rsidP="003B1C3C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72B01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97CBD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31B0D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1AAFE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9DA59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A366A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64F30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88D46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90900A" w14:textId="77A1F8D0" w:rsidR="003B1C3C" w:rsidRPr="00824832" w:rsidRDefault="003B1C3C" w:rsidP="00A87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</w:t>
            </w:r>
            <w:r w:rsidR="00A877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086,062</w:t>
            </w:r>
          </w:p>
        </w:tc>
      </w:tr>
      <w:tr w:rsidR="003B1C3C" w:rsidRPr="00824832" w14:paraId="52A0A151" w14:textId="77777777" w:rsidTr="0040335F">
        <w:trPr>
          <w:trHeight w:val="106"/>
        </w:trPr>
        <w:tc>
          <w:tcPr>
            <w:tcW w:w="2250" w:type="dxa"/>
          </w:tcPr>
          <w:p w14:paraId="6B808673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2E436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BDF7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9781B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199AC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12A9B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C7550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D8BC1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7312C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63873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B1C3C" w:rsidRPr="00824832" w14:paraId="75869B0D" w14:textId="77777777" w:rsidTr="001B654C">
        <w:trPr>
          <w:trHeight w:val="281"/>
        </w:trPr>
        <w:tc>
          <w:tcPr>
            <w:tcW w:w="2250" w:type="dxa"/>
          </w:tcPr>
          <w:p w14:paraId="77597EE8" w14:textId="77777777" w:rsidR="003B1C3C" w:rsidRPr="00824832" w:rsidRDefault="003B1C3C" w:rsidP="003B1C3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68C5B" w14:textId="0B4D5BF6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3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3657C" w14:textId="77777777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92B80" w14:textId="1BBCA6A9" w:rsidR="003B1C3C" w:rsidRPr="00C033A4" w:rsidRDefault="00C033A4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033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6A517" w14:textId="77777777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84A27" w14:textId="12EA7F0E" w:rsidR="003B1C3C" w:rsidRPr="00C033A4" w:rsidRDefault="00B3174B" w:rsidP="00B31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549,330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1C277" w14:textId="77777777" w:rsidR="003B1C3C" w:rsidRPr="00C033A4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E124A" w14:textId="596BA199" w:rsidR="003B1C3C" w:rsidRPr="00C033A4" w:rsidRDefault="00B3174B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09087" w14:textId="77777777" w:rsidR="003B1C3C" w:rsidRPr="00824832" w:rsidDel="001E262A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55765" w14:textId="31C1D42D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762,263</w:t>
            </w:r>
          </w:p>
        </w:tc>
      </w:tr>
      <w:tr w:rsidR="003B1C3C" w:rsidRPr="00824832" w14:paraId="4CCEE366" w14:textId="77777777" w:rsidTr="00C95062">
        <w:trPr>
          <w:trHeight w:val="281"/>
        </w:trPr>
        <w:tc>
          <w:tcPr>
            <w:tcW w:w="2250" w:type="dxa"/>
          </w:tcPr>
          <w:p w14:paraId="47F72800" w14:textId="77777777" w:rsidR="003B1C3C" w:rsidRPr="00824832" w:rsidRDefault="003B1C3C" w:rsidP="003B1C3C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65F97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E0AA9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BB0F6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0B6B7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E7328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495DB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5C19D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14959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7C6B5" w14:textId="0C23FB20" w:rsidR="003B1C3C" w:rsidRPr="00824832" w:rsidRDefault="00A8777B" w:rsidP="00CB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180,750</w:t>
            </w:r>
          </w:p>
        </w:tc>
      </w:tr>
      <w:tr w:rsidR="003B1C3C" w:rsidRPr="00824832" w14:paraId="4D514A8D" w14:textId="77777777" w:rsidTr="0040335F">
        <w:trPr>
          <w:trHeight w:val="281"/>
        </w:trPr>
        <w:tc>
          <w:tcPr>
            <w:tcW w:w="2250" w:type="dxa"/>
          </w:tcPr>
          <w:p w14:paraId="37F68B22" w14:textId="77777777" w:rsidR="003B1C3C" w:rsidRPr="00824832" w:rsidRDefault="003B1C3C" w:rsidP="003B1C3C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47158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CF637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E6D21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D59F7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11D70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3412E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86656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EF46" w14:textId="77777777" w:rsidR="003B1C3C" w:rsidRPr="00824832" w:rsidRDefault="003B1C3C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5A17D6" w14:textId="6608D64C" w:rsidR="003B1C3C" w:rsidRPr="00824832" w:rsidRDefault="00A8777B" w:rsidP="003B1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943,013</w:t>
            </w:r>
          </w:p>
        </w:tc>
      </w:tr>
    </w:tbl>
    <w:p w14:paraId="42A5ECF2" w14:textId="77777777" w:rsidR="005C75E9" w:rsidRPr="00824832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824832" w14:paraId="678177F9" w14:textId="77777777" w:rsidTr="000770A4">
        <w:trPr>
          <w:trHeight w:val="106"/>
        </w:trPr>
        <w:tc>
          <w:tcPr>
            <w:tcW w:w="2250" w:type="dxa"/>
          </w:tcPr>
          <w:p w14:paraId="727FE511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2F839F42" w14:textId="77777777" w:rsidR="005A30AB" w:rsidRPr="00824832" w:rsidRDefault="0005229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3620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A30AB"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824832" w14:paraId="7B6E0FD4" w14:textId="77777777" w:rsidTr="000770A4">
        <w:trPr>
          <w:trHeight w:val="106"/>
        </w:trPr>
        <w:tc>
          <w:tcPr>
            <w:tcW w:w="2250" w:type="dxa"/>
          </w:tcPr>
          <w:p w14:paraId="6CE472DB" w14:textId="77777777" w:rsidR="00246311" w:rsidRPr="00824832" w:rsidRDefault="0024631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14:paraId="13172EE0" w14:textId="77777777" w:rsidR="00246311" w:rsidRPr="00824832" w:rsidRDefault="00246311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</w:tr>
      <w:tr w:rsidR="00717871" w:rsidRPr="00824832" w14:paraId="4C0F9753" w14:textId="77777777" w:rsidTr="000770A4">
        <w:trPr>
          <w:trHeight w:val="281"/>
        </w:trPr>
        <w:tc>
          <w:tcPr>
            <w:tcW w:w="2250" w:type="dxa"/>
          </w:tcPr>
          <w:p w14:paraId="48622AA8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0B4592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78EA60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C433EC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708D6C6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924557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1EF0FCA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3DB19D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D3D058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EC80A2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720DFF34" w14:textId="77777777" w:rsidTr="00246311">
        <w:trPr>
          <w:trHeight w:val="281"/>
        </w:trPr>
        <w:tc>
          <w:tcPr>
            <w:tcW w:w="2250" w:type="dxa"/>
          </w:tcPr>
          <w:p w14:paraId="0D2D282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1869B08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14:paraId="29A57DB7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4CD48D1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14:paraId="11350991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ABCB63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4A78B8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5AA0F703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6C310BD3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09F806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5798FD46" w14:textId="77777777" w:rsidTr="00246311">
        <w:trPr>
          <w:trHeight w:val="281"/>
        </w:trPr>
        <w:tc>
          <w:tcPr>
            <w:tcW w:w="2250" w:type="dxa"/>
          </w:tcPr>
          <w:p w14:paraId="1E045D8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851D20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14:paraId="15BB0BA0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B9B90A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14:paraId="46FC8C26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996DA3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14:paraId="560FEC4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E7D5AE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14:paraId="47FD3A0B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A89CEC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824832" w14:paraId="2E52246C" w14:textId="77777777" w:rsidTr="00246311">
        <w:trPr>
          <w:trHeight w:val="281"/>
        </w:trPr>
        <w:tc>
          <w:tcPr>
            <w:tcW w:w="2250" w:type="dxa"/>
          </w:tcPr>
          <w:p w14:paraId="233943B8" w14:textId="77777777" w:rsidR="00246311" w:rsidRPr="00824832" w:rsidRDefault="0024631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E7A2CA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F5CFB05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D16CE47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EF43D01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D52695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E35E617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C8D088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76F4B284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716C3D" w14:textId="77777777" w:rsidR="00246311" w:rsidRPr="00824832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02C7B9FB" w14:textId="77777777" w:rsidTr="00246311">
        <w:trPr>
          <w:trHeight w:val="281"/>
        </w:trPr>
        <w:tc>
          <w:tcPr>
            <w:tcW w:w="2250" w:type="dxa"/>
          </w:tcPr>
          <w:p w14:paraId="204C08EC" w14:textId="77777777" w:rsidR="00B54568" w:rsidRPr="00824832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1FFEF65D" w14:textId="77777777" w:rsidR="00B54568" w:rsidRPr="00824832" w:rsidRDefault="00330904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C7D13"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3620" w:rsidRPr="00824832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133E2335" w14:textId="77777777" w:rsidR="00B54568" w:rsidRPr="00824832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1D95E6D" w14:textId="77777777" w:rsidR="00B54568" w:rsidRPr="00824832" w:rsidRDefault="001A6546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7D13"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3620" w:rsidRPr="00824832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1B0861F4" w14:textId="77777777" w:rsidR="00B54568" w:rsidRPr="00824832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A285C3" w14:textId="77777777" w:rsidR="00B54568" w:rsidRPr="00824832" w:rsidRDefault="001A6546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BC7D13"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14:paraId="14F2658E" w14:textId="77777777" w:rsidR="00B54568" w:rsidRPr="00824832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2EB8A7" w14:textId="77777777" w:rsidR="00B54568" w:rsidRPr="00824832" w:rsidRDefault="00573D6C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240,648</w:t>
            </w:r>
          </w:p>
        </w:tc>
        <w:tc>
          <w:tcPr>
            <w:tcW w:w="270" w:type="dxa"/>
          </w:tcPr>
          <w:p w14:paraId="456E9DC2" w14:textId="77777777" w:rsidR="00B54568" w:rsidRPr="00824832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A6F311" w14:textId="77777777" w:rsidR="00B54568" w:rsidRPr="00824832" w:rsidRDefault="00573D6C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656,096</w:t>
            </w:r>
          </w:p>
        </w:tc>
      </w:tr>
      <w:tr w:rsidR="00717871" w:rsidRPr="00824832" w14:paraId="1B48A8C1" w14:textId="77777777" w:rsidTr="000770A4">
        <w:trPr>
          <w:trHeight w:val="281"/>
        </w:trPr>
        <w:tc>
          <w:tcPr>
            <w:tcW w:w="2250" w:type="dxa"/>
          </w:tcPr>
          <w:p w14:paraId="43368DC0" w14:textId="77777777" w:rsidR="00BC7D13" w:rsidRPr="00824832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14:paraId="1EE8E81B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1D06C2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992E19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8A44F4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84369B" w14:textId="77777777" w:rsidR="00BC7D13" w:rsidRPr="00824832" w:rsidRDefault="00BC7D13" w:rsidP="00BC7D13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2FBCB7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677B3F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EFCD4C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A392EF" w14:textId="77777777" w:rsidR="00BC7D13" w:rsidRPr="00824832" w:rsidRDefault="001A6546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8003F7"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D0C86" w:rsidRPr="0082483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17871" w:rsidRPr="00824832" w14:paraId="5A7C449D" w14:textId="77777777" w:rsidTr="000770A4">
        <w:trPr>
          <w:trHeight w:val="281"/>
        </w:trPr>
        <w:tc>
          <w:tcPr>
            <w:tcW w:w="2250" w:type="dxa"/>
          </w:tcPr>
          <w:p w14:paraId="4D7EA3FE" w14:textId="77777777" w:rsidR="00BC7D13" w:rsidRPr="00824832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0E6623BD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75C2AD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BA6FD1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608044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B25744A" w14:textId="77777777" w:rsidR="00BC7D13" w:rsidRPr="00824832" w:rsidRDefault="00BC7D13" w:rsidP="00BC7D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EB0E94" w14:textId="77777777" w:rsidR="00BC7D13" w:rsidRPr="00824832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9B307D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9FF478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7256E4" w14:textId="77777777" w:rsidR="00BC7D13" w:rsidRPr="00824832" w:rsidRDefault="00E23E24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1,148,431</w:t>
            </w:r>
          </w:p>
        </w:tc>
      </w:tr>
      <w:tr w:rsidR="00717871" w:rsidRPr="00824832" w14:paraId="02259F6D" w14:textId="77777777" w:rsidTr="000770A4">
        <w:trPr>
          <w:trHeight w:val="106"/>
        </w:trPr>
        <w:tc>
          <w:tcPr>
            <w:tcW w:w="2250" w:type="dxa"/>
          </w:tcPr>
          <w:p w14:paraId="6C61286E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6658E54A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B614649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DD248C4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73E76EB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62650EE7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9F9A595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9523406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1A29D6D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7E30DF" w14:textId="77777777" w:rsidR="005A30AB" w:rsidRPr="00824832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824832" w14:paraId="53829FEC" w14:textId="77777777" w:rsidTr="000770A4">
        <w:trPr>
          <w:trHeight w:val="281"/>
        </w:trPr>
        <w:tc>
          <w:tcPr>
            <w:tcW w:w="2250" w:type="dxa"/>
          </w:tcPr>
          <w:p w14:paraId="7861C5DA" w14:textId="77777777" w:rsidR="00BC7D13" w:rsidRPr="00824832" w:rsidRDefault="00BC7D13" w:rsidP="00BC7D1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59F0314F" w14:textId="77777777" w:rsidR="00BC7D13" w:rsidRPr="00824832" w:rsidRDefault="001A6546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BC7D13"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6EA090DE" w14:textId="77777777" w:rsidR="00BC7D13" w:rsidRPr="00824832" w:rsidRDefault="00BC7D13" w:rsidP="001105C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E28771" w14:textId="77777777" w:rsidR="00BC7D13" w:rsidRPr="00824832" w:rsidRDefault="001A6546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4B22"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2D72B805" w14:textId="77777777" w:rsidR="00BC7D13" w:rsidRPr="00824832" w:rsidRDefault="00BC7D13" w:rsidP="001105C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0A539C" w14:textId="77777777" w:rsidR="00BC7D13" w:rsidRPr="00824832" w:rsidRDefault="001A6546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194B22" w:rsidRPr="008248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18365F91" w14:textId="77777777" w:rsidR="00BC7D13" w:rsidRPr="00824832" w:rsidRDefault="00BC7D13" w:rsidP="001105C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FCF39F" w14:textId="77777777" w:rsidR="00BC7D13" w:rsidRPr="00824832" w:rsidRDefault="00573D6C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225,886</w:t>
            </w:r>
          </w:p>
        </w:tc>
        <w:tc>
          <w:tcPr>
            <w:tcW w:w="270" w:type="dxa"/>
          </w:tcPr>
          <w:p w14:paraId="1B1B1293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A455F5" w14:textId="77777777" w:rsidR="00BC7D13" w:rsidRPr="00824832" w:rsidRDefault="00573D6C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936,155</w:t>
            </w:r>
          </w:p>
        </w:tc>
      </w:tr>
      <w:tr w:rsidR="001A6546" w:rsidRPr="00824832" w14:paraId="37899BB4" w14:textId="77777777" w:rsidTr="000770A4">
        <w:trPr>
          <w:trHeight w:val="281"/>
        </w:trPr>
        <w:tc>
          <w:tcPr>
            <w:tcW w:w="2250" w:type="dxa"/>
          </w:tcPr>
          <w:p w14:paraId="553E0DC1" w14:textId="77777777" w:rsidR="001A6546" w:rsidRPr="00824832" w:rsidRDefault="001A6546" w:rsidP="001A654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14:paraId="48A289F7" w14:textId="77777777" w:rsidR="001A6546" w:rsidRPr="00824832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93B54E" w14:textId="77777777" w:rsidR="001A6546" w:rsidRPr="00824832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9F2C62" w14:textId="77777777" w:rsidR="001A6546" w:rsidRPr="00824832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76642D" w14:textId="77777777" w:rsidR="001A6546" w:rsidRPr="00824832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EDCB24" w14:textId="77777777" w:rsidR="001A6546" w:rsidRPr="00824832" w:rsidRDefault="001A6546" w:rsidP="001A6546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71824" w14:textId="77777777" w:rsidR="001A6546" w:rsidRPr="00824832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8604C7" w14:textId="77777777" w:rsidR="001A6546" w:rsidRPr="00824832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22F1F" w14:textId="77777777" w:rsidR="001A6546" w:rsidRPr="00824832" w:rsidDel="001E262A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867028" w14:textId="77777777" w:rsidR="001A6546" w:rsidRPr="00824832" w:rsidRDefault="004959C3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63,586</w:t>
            </w:r>
          </w:p>
        </w:tc>
      </w:tr>
      <w:tr w:rsidR="00717871" w:rsidRPr="00824832" w14:paraId="6CE7BA57" w14:textId="77777777" w:rsidTr="00B7294C">
        <w:trPr>
          <w:trHeight w:val="440"/>
        </w:trPr>
        <w:tc>
          <w:tcPr>
            <w:tcW w:w="2250" w:type="dxa"/>
          </w:tcPr>
          <w:p w14:paraId="352714D2" w14:textId="77777777" w:rsidR="00BC7D13" w:rsidRPr="00824832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7567A41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F1C6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F3EA76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666D2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53315F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9F45C" w14:textId="77777777" w:rsidR="00BC7D13" w:rsidRPr="00824832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404829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1D2575" w14:textId="77777777" w:rsidR="00BC7D13" w:rsidRPr="00824832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32EE2A" w14:textId="77777777" w:rsidR="00BC7D13" w:rsidRPr="00824832" w:rsidRDefault="00804197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999,741</w:t>
            </w:r>
          </w:p>
        </w:tc>
      </w:tr>
    </w:tbl>
    <w:p w14:paraId="10E489D4" w14:textId="77777777" w:rsidR="00315B20" w:rsidRPr="00824832" w:rsidRDefault="00315B20" w:rsidP="00315B20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14:paraId="2A8844FC" w14:textId="77777777" w:rsidR="00315B20" w:rsidRDefault="00315B20" w:rsidP="00315B20">
      <w:pPr>
        <w:rPr>
          <w:rFonts w:cs="Arial"/>
          <w:cs/>
          <w:lang w:val="th-TH"/>
        </w:rPr>
      </w:pPr>
    </w:p>
    <w:p w14:paraId="0D0837D3" w14:textId="77777777" w:rsidR="0040335F" w:rsidRPr="0040335F" w:rsidRDefault="0040335F" w:rsidP="00315B20">
      <w:pPr>
        <w:rPr>
          <w:rFonts w:cstheme="minorBidi"/>
          <w:cs/>
          <w:lang w:val="th-TH"/>
        </w:rPr>
      </w:pPr>
    </w:p>
    <w:p w14:paraId="48CB4F83" w14:textId="77777777" w:rsidR="00315B20" w:rsidRPr="00824832" w:rsidRDefault="00315B20" w:rsidP="00315B20">
      <w:pPr>
        <w:rPr>
          <w:rFonts w:cs="Arial"/>
          <w:cs/>
          <w:lang w:val="th-TH"/>
        </w:rPr>
      </w:pPr>
    </w:p>
    <w:p w14:paraId="3AB637DF" w14:textId="77777777" w:rsidR="00315B20" w:rsidRPr="00824832" w:rsidRDefault="00315B20" w:rsidP="00315B20">
      <w:pPr>
        <w:rPr>
          <w:rFonts w:cs="Arial"/>
          <w:cs/>
          <w:lang w:val="th-TH"/>
        </w:rPr>
      </w:pPr>
    </w:p>
    <w:p w14:paraId="7B8A3356" w14:textId="77777777" w:rsidR="00315B20" w:rsidRPr="00824832" w:rsidRDefault="00315B20" w:rsidP="00315B20">
      <w:pPr>
        <w:rPr>
          <w:rFonts w:cs="Arial"/>
          <w:cs/>
          <w:lang w:val="th-TH"/>
        </w:rPr>
      </w:pPr>
    </w:p>
    <w:p w14:paraId="7FE05576" w14:textId="77777777" w:rsidR="00315B20" w:rsidRPr="00824832" w:rsidRDefault="00315B20" w:rsidP="00315B20">
      <w:pPr>
        <w:rPr>
          <w:cs/>
          <w:lang w:val="th-TH"/>
        </w:rPr>
      </w:pPr>
    </w:p>
    <w:p w14:paraId="5C3B8D5F" w14:textId="77777777" w:rsidR="003F2A02" w:rsidRPr="00824832" w:rsidRDefault="005B7353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lastRenderedPageBreak/>
        <w:t>หลักทรัพย์ประกันวางไว้กับนายทะเบียน</w:t>
      </w:r>
    </w:p>
    <w:p w14:paraId="73AB58F0" w14:textId="77777777" w:rsidR="005B7353" w:rsidRPr="00824832" w:rsidRDefault="005B7353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วันที่ </w:t>
      </w:r>
      <w:r w:rsidR="006E37C3" w:rsidRPr="00824832">
        <w:rPr>
          <w:rFonts w:ascii="Angsana New" w:hAnsi="Angsana New"/>
          <w:sz w:val="28"/>
          <w:szCs w:val="28"/>
        </w:rPr>
        <w:t>30</w:t>
      </w:r>
      <w:r w:rsidR="006E37C3" w:rsidRPr="00824832">
        <w:rPr>
          <w:rFonts w:ascii="Angsana New" w:hAnsi="Angsana New" w:hint="cs"/>
          <w:sz w:val="28"/>
          <w:szCs w:val="28"/>
          <w:cs/>
        </w:rPr>
        <w:t xml:space="preserve"> </w:t>
      </w:r>
      <w:r w:rsidR="00DB4031" w:rsidRPr="00824832">
        <w:rPr>
          <w:rFonts w:ascii="Angsana New" w:hAnsi="Angsana New" w:hint="cs"/>
          <w:sz w:val="28"/>
          <w:szCs w:val="28"/>
          <w:cs/>
        </w:rPr>
        <w:t>กันยายน</w:t>
      </w:r>
      <w:r w:rsidR="005C75E9" w:rsidRPr="00824832">
        <w:rPr>
          <w:rFonts w:ascii="Angsana New" w:hAnsi="Angsana New"/>
          <w:sz w:val="28"/>
          <w:szCs w:val="28"/>
          <w:cs/>
        </w:rPr>
        <w:t xml:space="preserve"> </w:t>
      </w:r>
      <w:r w:rsidR="005C75E9" w:rsidRPr="00824832">
        <w:rPr>
          <w:rFonts w:ascii="Angsana New" w:hAnsi="Angsana New"/>
          <w:sz w:val="28"/>
          <w:szCs w:val="28"/>
        </w:rPr>
        <w:t>256</w:t>
      </w:r>
      <w:r w:rsidR="00A15652" w:rsidRPr="00824832">
        <w:rPr>
          <w:rFonts w:ascii="Angsana New" w:hAnsi="Angsana New"/>
          <w:sz w:val="28"/>
          <w:szCs w:val="28"/>
        </w:rPr>
        <w:t>2</w:t>
      </w:r>
      <w:r w:rsidR="005C75E9" w:rsidRPr="00824832">
        <w:rPr>
          <w:rFonts w:ascii="Angsana New" w:hAnsi="Angsana New"/>
          <w:sz w:val="28"/>
          <w:szCs w:val="28"/>
        </w:rPr>
        <w:t xml:space="preserve"> </w:t>
      </w:r>
      <w:r w:rsidR="005C75E9" w:rsidRPr="00824832">
        <w:rPr>
          <w:rFonts w:ascii="Angsana New" w:hAnsi="Angsana New"/>
          <w:sz w:val="28"/>
          <w:szCs w:val="28"/>
          <w:cs/>
        </w:rPr>
        <w:t>และ</w:t>
      </w:r>
      <w:r w:rsidRPr="00824832">
        <w:rPr>
          <w:rFonts w:ascii="Angsana New" w:hAnsi="Angsana New"/>
          <w:sz w:val="28"/>
          <w:szCs w:val="28"/>
          <w:cs/>
        </w:rPr>
        <w:t xml:space="preserve">วันที่ </w:t>
      </w:r>
      <w:r w:rsidR="00F360C9" w:rsidRPr="00824832">
        <w:rPr>
          <w:rFonts w:ascii="Angsana New" w:hAnsi="Angsana New"/>
          <w:sz w:val="28"/>
          <w:szCs w:val="28"/>
        </w:rPr>
        <w:t xml:space="preserve">31 </w:t>
      </w:r>
      <w:r w:rsidR="007259EA"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="00AF0E24" w:rsidRPr="00824832">
        <w:rPr>
          <w:rFonts w:ascii="Angsana New" w:hAnsi="Angsana New"/>
          <w:sz w:val="28"/>
          <w:szCs w:val="28"/>
        </w:rPr>
        <w:t>256</w:t>
      </w:r>
      <w:r w:rsidR="00A15652" w:rsidRPr="00824832">
        <w:rPr>
          <w:rFonts w:ascii="Angsana New" w:hAnsi="Angsana New"/>
          <w:sz w:val="28"/>
          <w:szCs w:val="28"/>
        </w:rPr>
        <w:t>1</w:t>
      </w:r>
      <w:r w:rsidR="00AF0E24" w:rsidRPr="00824832">
        <w:rPr>
          <w:rFonts w:ascii="Angsana New" w:hAnsi="Angsana New"/>
          <w:sz w:val="28"/>
          <w:szCs w:val="28"/>
        </w:rPr>
        <w:t xml:space="preserve"> </w:t>
      </w:r>
      <w:r w:rsidR="00A4104C" w:rsidRPr="00824832">
        <w:rPr>
          <w:rFonts w:ascii="Angsana New" w:hAnsi="Angsana New"/>
          <w:sz w:val="28"/>
          <w:szCs w:val="28"/>
          <w:cs/>
        </w:rPr>
        <w:t>บริษัท</w:t>
      </w:r>
      <w:r w:rsidRPr="00824832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530"/>
      </w:tblGrid>
      <w:tr w:rsidR="00717871" w:rsidRPr="00824832" w14:paraId="33DFF20E" w14:textId="77777777" w:rsidTr="006E37C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F7FF0D1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63EB1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58A20275" w14:textId="77777777" w:rsidTr="006E37C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155D030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097C1" w14:textId="77777777" w:rsidR="005C75E9" w:rsidRPr="00824832" w:rsidRDefault="006E37C3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C75E9"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B4031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5C75E9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C75E9"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82483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AAA8B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71C2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8248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824832" w14:paraId="653123A7" w14:textId="77777777" w:rsidTr="006E37C3">
        <w:trPr>
          <w:trHeight w:hRule="exact" w:val="17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451A52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F9122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F9AEB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713D8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C24C1" w:rsidRPr="00824832" w14:paraId="5CB6DD88" w14:textId="77777777" w:rsidTr="00227F09">
        <w:trPr>
          <w:trHeight w:val="39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931A3D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68728F" w14:textId="26E27DAA" w:rsidR="003C24C1" w:rsidRPr="00824832" w:rsidRDefault="0087751B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FBBE7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D872BE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14:paraId="6E5D83A5" w14:textId="77777777" w:rsidR="005B7353" w:rsidRPr="00824832" w:rsidRDefault="005B7353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14:paraId="14903799" w14:textId="77777777" w:rsidR="005B7353" w:rsidRPr="00824832" w:rsidRDefault="005C75E9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37C3" w:rsidRPr="00824832">
        <w:rPr>
          <w:rFonts w:ascii="Angsana New" w:hAnsi="Angsana New"/>
          <w:sz w:val="28"/>
          <w:szCs w:val="28"/>
        </w:rPr>
        <w:t>30</w:t>
      </w:r>
      <w:r w:rsidR="006E37C3" w:rsidRPr="00824832">
        <w:rPr>
          <w:rFonts w:ascii="Angsana New" w:hAnsi="Angsana New" w:hint="cs"/>
          <w:sz w:val="28"/>
          <w:szCs w:val="28"/>
          <w:cs/>
        </w:rPr>
        <w:t xml:space="preserve"> </w:t>
      </w:r>
      <w:r w:rsidR="00DB4031" w:rsidRPr="00824832">
        <w:rPr>
          <w:rFonts w:ascii="Angsana New" w:hAnsi="Angsana New" w:hint="cs"/>
          <w:sz w:val="28"/>
          <w:szCs w:val="28"/>
          <w:cs/>
        </w:rPr>
        <w:t>กันยายน</w:t>
      </w:r>
      <w:r w:rsidR="006E37C3" w:rsidRPr="00824832">
        <w:rPr>
          <w:rFonts w:ascii="Angsana New" w:hAnsi="Angsana New"/>
          <w:sz w:val="28"/>
          <w:szCs w:val="28"/>
          <w:cs/>
        </w:rPr>
        <w:t xml:space="preserve"> </w:t>
      </w:r>
      <w:r w:rsidR="006E37C3" w:rsidRPr="00824832">
        <w:rPr>
          <w:rFonts w:ascii="Angsana New" w:hAnsi="Angsana New"/>
          <w:sz w:val="28"/>
          <w:szCs w:val="28"/>
        </w:rPr>
        <w:t xml:space="preserve">2562 </w:t>
      </w:r>
      <w:r w:rsidRPr="00824832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824832">
        <w:rPr>
          <w:rFonts w:ascii="Angsana New" w:hAnsi="Angsana New"/>
          <w:sz w:val="28"/>
          <w:szCs w:val="28"/>
        </w:rPr>
        <w:t xml:space="preserve">31 </w:t>
      </w:r>
      <w:r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4832">
        <w:rPr>
          <w:rFonts w:ascii="Angsana New" w:hAnsi="Angsana New"/>
          <w:sz w:val="28"/>
          <w:szCs w:val="28"/>
        </w:rPr>
        <w:t>256</w:t>
      </w:r>
      <w:r w:rsidR="00A15652" w:rsidRPr="00824832">
        <w:rPr>
          <w:rFonts w:ascii="Angsana New" w:hAnsi="Angsana New"/>
          <w:sz w:val="28"/>
          <w:szCs w:val="28"/>
        </w:rPr>
        <w:t>1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638"/>
      </w:tblGrid>
      <w:tr w:rsidR="00717871" w:rsidRPr="00824832" w14:paraId="11C8B81D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BB196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246F3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054FCB4C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4BF039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BA3AE" w14:textId="77777777" w:rsidR="005C75E9" w:rsidRPr="00824832" w:rsidRDefault="006E37C3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031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33668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B18B6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8248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C24C1" w:rsidRPr="00824832" w14:paraId="1CE2A3A3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136D988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1" w:name="_Hlk23514124"/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4415B8" w14:textId="59FBB94C" w:rsidR="003C24C1" w:rsidRPr="00824832" w:rsidRDefault="0087751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01E91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759035C" w14:textId="77777777" w:rsidR="003C24C1" w:rsidRPr="00824832" w:rsidRDefault="003C24C1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47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</w:tr>
      <w:tr w:rsidR="003C24C1" w:rsidRPr="00824832" w14:paraId="4FF2AB49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DAC5512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85780" w14:textId="632F430E" w:rsidR="003C24C1" w:rsidRPr="00824832" w:rsidRDefault="0087751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81,116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199AC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42F6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80,402</w:t>
            </w:r>
          </w:p>
        </w:tc>
      </w:tr>
      <w:tr w:rsidR="003C24C1" w:rsidRPr="00824832" w14:paraId="2AA4571F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A1FA25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62321" w14:textId="043A3FC2" w:rsidR="003C24C1" w:rsidRPr="00824832" w:rsidRDefault="0087751B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81,116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7E599F" w14:textId="77777777" w:rsidR="003C24C1" w:rsidRPr="00824832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0D7D2" w14:textId="77777777" w:rsidR="003C24C1" w:rsidRPr="00824832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100,418</w:t>
            </w:r>
          </w:p>
        </w:tc>
      </w:tr>
    </w:tbl>
    <w:bookmarkEnd w:id="11"/>
    <w:p w14:paraId="7DAEFAA1" w14:textId="77777777" w:rsidR="005B7353" w:rsidRPr="00824832" w:rsidRDefault="005B7353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824832">
        <w:rPr>
          <w:b/>
          <w:bCs/>
          <w:u w:val="none"/>
          <w:cs/>
        </w:rPr>
        <w:t>ทรัพย์สิน</w:t>
      </w:r>
      <w:r w:rsidR="00520742" w:rsidRPr="00824832">
        <w:rPr>
          <w:b/>
          <w:bCs/>
          <w:u w:val="none"/>
          <w:cs/>
        </w:rPr>
        <w:t>อื่น</w:t>
      </w:r>
      <w:r w:rsidRPr="00824832">
        <w:rPr>
          <w:b/>
          <w:bCs/>
          <w:u w:val="none"/>
          <w:cs/>
        </w:rPr>
        <w:t>ที่มีข้อจำกัดและภาระผูกพัน</w:t>
      </w:r>
    </w:p>
    <w:p w14:paraId="3CD1DF6F" w14:textId="77777777" w:rsidR="00520742" w:rsidRPr="00824832" w:rsidRDefault="005C75E9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37C3" w:rsidRPr="00824832">
        <w:rPr>
          <w:rFonts w:ascii="Angsana New" w:hAnsi="Angsana New"/>
          <w:sz w:val="28"/>
          <w:szCs w:val="28"/>
        </w:rPr>
        <w:t>30</w:t>
      </w:r>
      <w:r w:rsidR="006E37C3" w:rsidRPr="00824832">
        <w:rPr>
          <w:rFonts w:ascii="Angsana New" w:hAnsi="Angsana New" w:hint="cs"/>
          <w:sz w:val="28"/>
          <w:szCs w:val="28"/>
          <w:cs/>
        </w:rPr>
        <w:t xml:space="preserve"> </w:t>
      </w:r>
      <w:r w:rsidR="00DB4031" w:rsidRPr="00824832">
        <w:rPr>
          <w:rFonts w:ascii="Angsana New" w:hAnsi="Angsana New" w:hint="cs"/>
          <w:sz w:val="28"/>
          <w:szCs w:val="28"/>
          <w:cs/>
        </w:rPr>
        <w:t>กันยายน</w:t>
      </w:r>
      <w:r w:rsidR="006E37C3" w:rsidRPr="00824832">
        <w:rPr>
          <w:rFonts w:ascii="Angsana New" w:hAnsi="Angsana New"/>
          <w:sz w:val="28"/>
          <w:szCs w:val="28"/>
          <w:cs/>
        </w:rPr>
        <w:t xml:space="preserve"> </w:t>
      </w:r>
      <w:r w:rsidR="006E37C3" w:rsidRPr="00824832">
        <w:rPr>
          <w:rFonts w:ascii="Angsana New" w:hAnsi="Angsana New"/>
          <w:sz w:val="28"/>
          <w:szCs w:val="28"/>
        </w:rPr>
        <w:t>2562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Pr="00824832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824832">
        <w:rPr>
          <w:rFonts w:ascii="Angsana New" w:hAnsi="Angsana New"/>
          <w:sz w:val="28"/>
          <w:szCs w:val="28"/>
        </w:rPr>
        <w:t xml:space="preserve">31 </w:t>
      </w:r>
      <w:r w:rsidRPr="00824832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24832">
        <w:rPr>
          <w:rFonts w:ascii="Angsana New" w:hAnsi="Angsana New"/>
          <w:sz w:val="28"/>
          <w:szCs w:val="28"/>
        </w:rPr>
        <w:t>256</w:t>
      </w:r>
      <w:r w:rsidR="00A15652" w:rsidRPr="00824832">
        <w:rPr>
          <w:rFonts w:ascii="Angsana New" w:hAnsi="Angsana New"/>
          <w:sz w:val="28"/>
          <w:szCs w:val="28"/>
        </w:rPr>
        <w:t>1</w:t>
      </w:r>
      <w:r w:rsidRPr="00824832">
        <w:rPr>
          <w:rFonts w:ascii="Angsana New" w:hAnsi="Angsana New"/>
          <w:sz w:val="28"/>
          <w:szCs w:val="28"/>
        </w:rPr>
        <w:t xml:space="preserve"> </w:t>
      </w:r>
      <w:r w:rsidR="005B7353" w:rsidRPr="00824832">
        <w:rPr>
          <w:rFonts w:ascii="Angsana New" w:hAnsi="Angsana New"/>
          <w:sz w:val="28"/>
          <w:szCs w:val="28"/>
          <w:cs/>
        </w:rPr>
        <w:t>บริษัท</w:t>
      </w:r>
      <w:r w:rsidR="009E5D33" w:rsidRPr="00824832">
        <w:rPr>
          <w:rFonts w:ascii="Angsana New" w:hAnsi="Angsana New"/>
          <w:sz w:val="28"/>
          <w:szCs w:val="28"/>
          <w:cs/>
        </w:rPr>
        <w:t>มี</w:t>
      </w:r>
      <w:r w:rsidR="007C791F" w:rsidRPr="00824832">
        <w:rPr>
          <w:rFonts w:ascii="Angsana New" w:hAnsi="Angsana New"/>
          <w:sz w:val="28"/>
          <w:szCs w:val="28"/>
          <w:cs/>
        </w:rPr>
        <w:t>สินทรัพย์ที่ได้ฝากไว้กับบริษัทหลักทรัพย์เพื่อใช้เป็นสินทรัพย์หนุนหลังของบริษัทดังนี้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638"/>
      </w:tblGrid>
      <w:tr w:rsidR="00717871" w:rsidRPr="00824832" w14:paraId="6CB490BA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A75835C" w14:textId="77777777" w:rsidR="00AB4B0E" w:rsidRPr="00824832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3D38AF" w14:textId="77777777" w:rsidR="00AB4B0E" w:rsidRPr="00824832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824832" w14:paraId="423F658C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2112C6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A22A7" w14:textId="77777777" w:rsidR="005C75E9" w:rsidRPr="00824832" w:rsidRDefault="006E37C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031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029A6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A9BFF" w14:textId="77777777" w:rsidR="005C75E9" w:rsidRPr="00824832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82483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4FD8" w:rsidRPr="00824832" w14:paraId="036C1C60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5277285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6116CF" w14:textId="5A719A5E" w:rsidR="00594FD8" w:rsidRPr="00824832" w:rsidRDefault="00A93C5D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26,058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B4C969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A9F7C30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56,739</w:t>
            </w:r>
          </w:p>
        </w:tc>
      </w:tr>
      <w:tr w:rsidR="00594FD8" w:rsidRPr="00824832" w14:paraId="7DF16B5F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58947AB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8F5F2F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4375C7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00A15C1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824832" w14:paraId="5E2930A7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1B108AF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A6EE13" w14:textId="0BA0AF1A" w:rsidR="00594FD8" w:rsidRPr="00824832" w:rsidRDefault="00731547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83A32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0AD9490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3,035</w:t>
            </w:r>
          </w:p>
        </w:tc>
      </w:tr>
      <w:tr w:rsidR="00594FD8" w:rsidRPr="00824832" w14:paraId="0E1F36E0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D3C566D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CC72AF" w14:textId="2E6A3E18" w:rsidR="00594FD8" w:rsidRPr="00824832" w:rsidRDefault="00731547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86A62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EF5FE08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46,899</w:t>
            </w:r>
          </w:p>
        </w:tc>
      </w:tr>
      <w:tr w:rsidR="00594FD8" w:rsidRPr="00824832" w14:paraId="79589AB4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E88EB2B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B2A883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F785E6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FD8C05E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824832" w14:paraId="65D6D4F1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733F34F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0A0AB7" w14:textId="215E3325" w:rsidR="00594FD8" w:rsidRPr="00824832" w:rsidRDefault="00A93C5D" w:rsidP="00594FD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39,305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4A19B3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8C8AE63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594FD8" w:rsidRPr="00824832" w14:paraId="543545C5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B41E9A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2070039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02B00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89E83DB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824832" w14:paraId="30BB183A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AC26EE9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259A0A" w14:textId="3E25B709" w:rsidR="00594FD8" w:rsidRPr="00824832" w:rsidRDefault="00A93C5D" w:rsidP="00594FD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47,488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9350B8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78C6994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12,055</w:t>
            </w:r>
          </w:p>
        </w:tc>
      </w:tr>
      <w:tr w:rsidR="00594FD8" w:rsidRPr="00824832" w14:paraId="2F18FDF3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49D2B29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8D7F4F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9FB7B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61141E0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824832" w14:paraId="273C059D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CD3295E" w14:textId="77777777" w:rsidR="00594FD8" w:rsidRPr="00824832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6F009" w14:textId="7A44EBE8" w:rsidR="00594FD8" w:rsidRPr="00824832" w:rsidRDefault="00A93C5D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370E5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45EE31F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</w:tr>
      <w:tr w:rsidR="00594FD8" w:rsidRPr="005067F3" w14:paraId="22F5FCB6" w14:textId="77777777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4B01A59" w14:textId="77777777" w:rsidR="00594FD8" w:rsidRPr="00824832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F98A8" w14:textId="35F34A4C" w:rsidR="00594FD8" w:rsidRPr="00824832" w:rsidRDefault="00F1343F" w:rsidP="00594FD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114,402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C03415" w14:textId="77777777" w:rsidR="00594FD8" w:rsidRPr="00824832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AD54E" w14:textId="77777777"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172,351</w:t>
            </w:r>
          </w:p>
        </w:tc>
      </w:tr>
    </w:tbl>
    <w:p w14:paraId="3FA1632A" w14:textId="77777777" w:rsidR="00C033A4" w:rsidRDefault="00C033A4" w:rsidP="00C033A4">
      <w:pPr>
        <w:pStyle w:val="FSNoteNumbered"/>
        <w:numPr>
          <w:ilvl w:val="0"/>
          <w:numId w:val="0"/>
        </w:numPr>
        <w:spacing w:after="120"/>
        <w:ind w:left="446"/>
        <w:rPr>
          <w:b/>
          <w:bCs/>
          <w:u w:val="none"/>
          <w:cs/>
        </w:rPr>
      </w:pPr>
    </w:p>
    <w:p w14:paraId="51EC90C2" w14:textId="77777777" w:rsidR="00AB3FF6" w:rsidRPr="0045246C" w:rsidRDefault="00AB3FF6" w:rsidP="00645284">
      <w:pPr>
        <w:pStyle w:val="FSNoteNumbered"/>
        <w:numPr>
          <w:ilvl w:val="0"/>
          <w:numId w:val="18"/>
        </w:numPr>
        <w:spacing w:after="120"/>
        <w:ind w:left="446" w:hanging="446"/>
        <w:rPr>
          <w:b/>
          <w:bCs/>
          <w:u w:val="none"/>
          <w:cs/>
        </w:rPr>
      </w:pPr>
      <w:r w:rsidRPr="0045246C">
        <w:rPr>
          <w:b/>
          <w:bCs/>
          <w:u w:val="none"/>
          <w:cs/>
        </w:rPr>
        <w:lastRenderedPageBreak/>
        <w:t>ภาระผูกพัน</w:t>
      </w:r>
    </w:p>
    <w:p w14:paraId="7B7A369E" w14:textId="77777777" w:rsidR="00AB3FF6" w:rsidRPr="0045246C" w:rsidRDefault="00AB3FF6" w:rsidP="00BD4B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 w:hanging="45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45246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14:paraId="1A8E4AEE" w14:textId="77777777" w:rsidR="005B7353" w:rsidRPr="0045246C" w:rsidRDefault="00AF0E24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5246C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วันที่ </w:t>
      </w:r>
      <w:r w:rsidR="006E37C3" w:rsidRPr="0045246C">
        <w:rPr>
          <w:rFonts w:ascii="Angsana New" w:hAnsi="Angsana New"/>
          <w:sz w:val="28"/>
          <w:szCs w:val="28"/>
        </w:rPr>
        <w:t xml:space="preserve">30 </w:t>
      </w:r>
      <w:r w:rsidR="00DB4031" w:rsidRPr="0045246C">
        <w:rPr>
          <w:rFonts w:ascii="Angsana New" w:hAnsi="Angsana New"/>
          <w:sz w:val="28"/>
          <w:szCs w:val="28"/>
          <w:cs/>
        </w:rPr>
        <w:t>กันยายน</w:t>
      </w:r>
      <w:r w:rsidR="006E37C3" w:rsidRPr="0045246C">
        <w:rPr>
          <w:rFonts w:ascii="Angsana New" w:hAnsi="Angsana New"/>
          <w:sz w:val="28"/>
          <w:szCs w:val="28"/>
          <w:cs/>
        </w:rPr>
        <w:t xml:space="preserve"> </w:t>
      </w:r>
      <w:r w:rsidR="006E37C3" w:rsidRPr="0045246C">
        <w:rPr>
          <w:rFonts w:ascii="Angsana New" w:hAnsi="Angsana New"/>
          <w:sz w:val="28"/>
          <w:szCs w:val="28"/>
        </w:rPr>
        <w:t>2562</w:t>
      </w:r>
      <w:r w:rsidR="003A0158" w:rsidRPr="0045246C">
        <w:rPr>
          <w:rFonts w:ascii="Angsana New" w:hAnsi="Angsana New"/>
          <w:sz w:val="28"/>
          <w:szCs w:val="28"/>
        </w:rPr>
        <w:t xml:space="preserve">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3A0158" w:rsidRPr="0045246C">
        <w:rPr>
          <w:rFonts w:ascii="Angsana New" w:hAnsi="Angsana New"/>
          <w:sz w:val="28"/>
          <w:szCs w:val="28"/>
        </w:rPr>
        <w:t xml:space="preserve">31 </w:t>
      </w:r>
      <w:r w:rsidR="003A0158" w:rsidRPr="0045246C">
        <w:rPr>
          <w:rFonts w:ascii="Angsana New" w:hAnsi="Angsana New"/>
          <w:sz w:val="28"/>
          <w:szCs w:val="28"/>
          <w:cs/>
        </w:rPr>
        <w:t xml:space="preserve">ธันวาคม </w:t>
      </w:r>
      <w:r w:rsidR="003A0158" w:rsidRPr="0045246C">
        <w:rPr>
          <w:rFonts w:ascii="Angsana New" w:hAnsi="Angsana New"/>
          <w:sz w:val="28"/>
          <w:szCs w:val="28"/>
        </w:rPr>
        <w:t>256</w:t>
      </w:r>
      <w:r w:rsidR="007941B9" w:rsidRPr="0045246C">
        <w:rPr>
          <w:rFonts w:ascii="Angsana New" w:hAnsi="Angsana New"/>
          <w:sz w:val="28"/>
          <w:szCs w:val="28"/>
        </w:rPr>
        <w:t>1</w:t>
      </w:r>
      <w:r w:rsidR="003A0158" w:rsidRPr="0045246C">
        <w:rPr>
          <w:rFonts w:ascii="Angsana New" w:hAnsi="Angsana New"/>
          <w:sz w:val="28"/>
          <w:szCs w:val="28"/>
        </w:rPr>
        <w:t xml:space="preserve"> </w:t>
      </w:r>
      <w:r w:rsidR="005B7353" w:rsidRPr="0045246C">
        <w:rPr>
          <w:rFonts w:ascii="Angsana New" w:hAnsi="Angsana New"/>
          <w:sz w:val="28"/>
          <w:szCs w:val="28"/>
          <w:cs/>
        </w:rPr>
        <w:t>บริษัทมีสัญญา</w:t>
      </w:r>
      <w:r w:rsidR="002E5AB8" w:rsidRPr="0045246C">
        <w:rPr>
          <w:rFonts w:ascii="Angsana New" w:hAnsi="Angsana New"/>
          <w:sz w:val="28"/>
          <w:szCs w:val="28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45246C">
        <w:rPr>
          <w:rFonts w:ascii="Angsana New" w:hAnsi="Angsana New"/>
          <w:sz w:val="28"/>
          <w:szCs w:val="28"/>
          <w:cs/>
        </w:rPr>
        <w:t>สัญญาดังกล่าวมีระยะเวลาสิ้นสุด</w:t>
      </w:r>
      <w:r w:rsidR="005C2010" w:rsidRPr="0045246C">
        <w:rPr>
          <w:rFonts w:ascii="Angsana New" w:hAnsi="Angsana New"/>
          <w:sz w:val="28"/>
          <w:szCs w:val="28"/>
          <w:cs/>
        </w:rPr>
        <w:t xml:space="preserve">ในปี </w:t>
      </w:r>
      <w:r w:rsidR="00AB3FF6" w:rsidRPr="0045246C">
        <w:rPr>
          <w:rFonts w:ascii="Angsana New" w:hAnsi="Angsana New"/>
          <w:sz w:val="28"/>
          <w:szCs w:val="28"/>
        </w:rPr>
        <w:t>256</w:t>
      </w:r>
      <w:r w:rsidR="00307550" w:rsidRPr="0045246C">
        <w:rPr>
          <w:rFonts w:ascii="Angsana New" w:hAnsi="Angsana New"/>
          <w:sz w:val="28"/>
          <w:szCs w:val="28"/>
        </w:rPr>
        <w:t>5</w:t>
      </w:r>
      <w:r w:rsidR="00AB3FF6" w:rsidRPr="0045246C">
        <w:rPr>
          <w:rFonts w:ascii="Angsana New" w:hAnsi="Angsana New"/>
          <w:sz w:val="28"/>
          <w:szCs w:val="28"/>
        </w:rPr>
        <w:t xml:space="preserve"> </w:t>
      </w:r>
      <w:r w:rsidR="005B7353" w:rsidRPr="0045246C">
        <w:rPr>
          <w:rFonts w:ascii="Angsana New" w:hAnsi="Angsana New"/>
          <w:sz w:val="28"/>
          <w:szCs w:val="28"/>
          <w:cs/>
        </w:rPr>
        <w:t>จำนวน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tbl>
      <w:tblPr>
        <w:tblW w:w="910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98"/>
        <w:gridCol w:w="1692"/>
        <w:gridCol w:w="236"/>
        <w:gridCol w:w="1582"/>
      </w:tblGrid>
      <w:tr w:rsidR="00717871" w:rsidRPr="0045246C" w14:paraId="4CD10790" w14:textId="77777777" w:rsidTr="00BD4BD4">
        <w:tc>
          <w:tcPr>
            <w:tcW w:w="5598" w:type="dxa"/>
          </w:tcPr>
          <w:p w14:paraId="5FDD45EE" w14:textId="77777777" w:rsidR="00AB4B0E" w:rsidRPr="0045246C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46D0A183" w14:textId="77777777" w:rsidR="00AB4B0E" w:rsidRPr="0045246C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45246C" w14:paraId="5ABD45AF" w14:textId="77777777" w:rsidTr="00BD4BD4">
        <w:tc>
          <w:tcPr>
            <w:tcW w:w="5598" w:type="dxa"/>
          </w:tcPr>
          <w:p w14:paraId="0A1C0B83" w14:textId="77777777" w:rsidR="003A0158" w:rsidRPr="0045246C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70F25F27" w14:textId="77777777" w:rsidR="003A0158" w:rsidRPr="0045246C" w:rsidRDefault="006E37C3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031" w:rsidRPr="0045246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394EB6" w14:textId="77777777" w:rsidR="003A0158" w:rsidRPr="0045246C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3A8D5331" w14:textId="77777777" w:rsidR="003A0158" w:rsidRPr="0045246C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1B9" w:rsidRPr="0045246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A3BC2" w:rsidRPr="0045246C" w14:paraId="42275581" w14:textId="77777777" w:rsidTr="0001089F">
        <w:tc>
          <w:tcPr>
            <w:tcW w:w="5598" w:type="dxa"/>
          </w:tcPr>
          <w:p w14:paraId="2A271DF9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934D" w14:textId="54C3C237" w:rsidR="006A3BC2" w:rsidRPr="008B7607" w:rsidRDefault="006A3BC2" w:rsidP="006A3BC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12,835</w:t>
            </w:r>
          </w:p>
        </w:tc>
        <w:tc>
          <w:tcPr>
            <w:tcW w:w="236" w:type="dxa"/>
          </w:tcPr>
          <w:p w14:paraId="05E0D382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</w:tcPr>
          <w:p w14:paraId="1D1ED03C" w14:textId="77777777" w:rsidR="006A3BC2" w:rsidRPr="0045246C" w:rsidRDefault="006A3BC2" w:rsidP="006A3BC2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>3,025</w:t>
            </w:r>
          </w:p>
        </w:tc>
      </w:tr>
      <w:tr w:rsidR="006A3BC2" w:rsidRPr="0045246C" w14:paraId="5D57C570" w14:textId="77777777" w:rsidTr="0001089F">
        <w:tc>
          <w:tcPr>
            <w:tcW w:w="5598" w:type="dxa"/>
          </w:tcPr>
          <w:p w14:paraId="7A08092E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45246C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45246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2951" w14:textId="65525547" w:rsidR="006A3BC2" w:rsidRPr="008B7607" w:rsidRDefault="006A3BC2" w:rsidP="006A3BC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20,529</w:t>
            </w:r>
          </w:p>
        </w:tc>
        <w:tc>
          <w:tcPr>
            <w:tcW w:w="236" w:type="dxa"/>
          </w:tcPr>
          <w:p w14:paraId="5B1EC8CA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4709C858" w14:textId="77777777" w:rsidR="006A3BC2" w:rsidRPr="0045246C" w:rsidRDefault="006A3BC2" w:rsidP="006A3BC2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</w:tr>
      <w:tr w:rsidR="006A3BC2" w:rsidRPr="0045246C" w14:paraId="307FCEDF" w14:textId="77777777" w:rsidTr="00BD4BD4">
        <w:trPr>
          <w:trHeight w:val="423"/>
        </w:trPr>
        <w:tc>
          <w:tcPr>
            <w:tcW w:w="5598" w:type="dxa"/>
            <w:vAlign w:val="bottom"/>
          </w:tcPr>
          <w:p w14:paraId="0B3E41FE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45246C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65AC1" w14:textId="340B1736" w:rsidR="006A3BC2" w:rsidRPr="008B7607" w:rsidRDefault="006A3BC2" w:rsidP="006A3BC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33,364</w:t>
            </w:r>
          </w:p>
        </w:tc>
        <w:tc>
          <w:tcPr>
            <w:tcW w:w="236" w:type="dxa"/>
            <w:vAlign w:val="bottom"/>
          </w:tcPr>
          <w:p w14:paraId="4D8481C4" w14:textId="77777777" w:rsidR="006A3BC2" w:rsidRPr="0045246C" w:rsidRDefault="006A3BC2" w:rsidP="006A3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32C85" w14:textId="77777777" w:rsidR="006A3BC2" w:rsidRPr="0045246C" w:rsidRDefault="006A3BC2" w:rsidP="006A3BC2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24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4,510</w:t>
            </w:r>
          </w:p>
        </w:tc>
      </w:tr>
    </w:tbl>
    <w:p w14:paraId="323011DC" w14:textId="3E2D92C2" w:rsidR="00513B6A" w:rsidRPr="00A13891" w:rsidRDefault="003A0158" w:rsidP="0019755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13891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6E37C3" w:rsidRPr="00A13891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DB4031" w:rsidRPr="00A13891">
        <w:rPr>
          <w:rFonts w:asciiTheme="majorBidi" w:hAnsiTheme="majorBidi" w:cstheme="majorBidi"/>
          <w:spacing w:val="-2"/>
          <w:sz w:val="28"/>
          <w:szCs w:val="28"/>
          <w:cs/>
        </w:rPr>
        <w:t>กันยายน</w:t>
      </w:r>
      <w:r w:rsidR="006E37C3" w:rsidRPr="00A1389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E37C3" w:rsidRPr="00A13891">
        <w:rPr>
          <w:rFonts w:asciiTheme="majorBidi" w:hAnsiTheme="majorBidi" w:cstheme="majorBidi"/>
          <w:spacing w:val="-2"/>
          <w:sz w:val="28"/>
          <w:szCs w:val="28"/>
        </w:rPr>
        <w:t xml:space="preserve">2562 </w:t>
      </w:r>
      <w:r w:rsidRPr="00A13891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และวันที่ </w:t>
      </w:r>
      <w:r w:rsidR="00F71AF5" w:rsidRPr="00A13891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A1389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F71AF5" w:rsidRPr="00A13891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A1389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B3FF6" w:rsidRPr="00A13891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บริษัทมีภาระผูกพันตามสัญญาจ้างพัฒนาโปรแกรมคอมพิวเตอร์จำนวนเงิน</w:t>
      </w:r>
      <w:r w:rsidR="00A94A15" w:rsidRPr="00A1389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A13891" w:rsidRPr="00A13891">
        <w:rPr>
          <w:rFonts w:asciiTheme="majorBidi" w:hAnsiTheme="majorBidi" w:cstheme="majorBidi"/>
          <w:spacing w:val="-2"/>
          <w:sz w:val="28"/>
          <w:szCs w:val="28"/>
        </w:rPr>
        <w:t>1.2</w:t>
      </w:r>
      <w:r w:rsidR="00733F11" w:rsidRPr="00A1389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B3FF6" w:rsidRPr="00A13891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="00A94A15" w:rsidRPr="00A1389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1B2594" w:rsidRPr="00A13891">
        <w:rPr>
          <w:rFonts w:asciiTheme="majorBidi" w:hAnsiTheme="majorBidi" w:cstheme="majorBidi"/>
          <w:spacing w:val="-2"/>
          <w:sz w:val="28"/>
          <w:szCs w:val="28"/>
        </w:rPr>
        <w:t xml:space="preserve">5.7 </w:t>
      </w:r>
      <w:r w:rsidR="00A94A15" w:rsidRPr="00A13891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 ตามลำดับ</w:t>
      </w:r>
    </w:p>
    <w:p w14:paraId="211CCFBF" w14:textId="24BA79A3" w:rsidR="00683106" w:rsidRPr="00683106" w:rsidRDefault="00683106" w:rsidP="00F43955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83106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683106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Pr="00683106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กันยายน </w:t>
      </w:r>
      <w:r w:rsidRPr="00683106">
        <w:rPr>
          <w:rFonts w:asciiTheme="majorBidi" w:hAnsiTheme="majorBidi" w:cstheme="majorBidi"/>
          <w:spacing w:val="-2"/>
          <w:sz w:val="28"/>
          <w:szCs w:val="28"/>
        </w:rPr>
        <w:t xml:space="preserve">2562 </w:t>
      </w:r>
      <w:r w:rsidRPr="00683106">
        <w:rPr>
          <w:rFonts w:asciiTheme="majorBidi" w:hAnsiTheme="majorBidi" w:cstheme="majorBidi"/>
          <w:spacing w:val="-2"/>
          <w:sz w:val="28"/>
          <w:szCs w:val="28"/>
          <w:cs/>
        </w:rPr>
        <w:t>บริษัทมี</w:t>
      </w:r>
      <w:r w:rsidRPr="008B7607">
        <w:rPr>
          <w:rFonts w:asciiTheme="majorBidi" w:hAnsiTheme="majorBidi" w:cstheme="majorBidi"/>
          <w:spacing w:val="-2"/>
          <w:sz w:val="28"/>
          <w:szCs w:val="28"/>
          <w:cs/>
        </w:rPr>
        <w:t>ภาระผูกพัน</w:t>
      </w:r>
      <w:r w:rsidRPr="008B7607">
        <w:rPr>
          <w:rFonts w:asciiTheme="majorBidi" w:hAnsiTheme="majorBidi" w:cstheme="majorBidi" w:hint="cs"/>
          <w:spacing w:val="-2"/>
          <w:sz w:val="28"/>
          <w:szCs w:val="28"/>
          <w:cs/>
        </w:rPr>
        <w:t>จากสัญญา</w:t>
      </w:r>
      <w:r w:rsidR="00720538">
        <w:rPr>
          <w:rFonts w:asciiTheme="majorBidi" w:hAnsiTheme="majorBidi" w:cstheme="majorBidi" w:hint="cs"/>
          <w:spacing w:val="-2"/>
          <w:sz w:val="28"/>
          <w:szCs w:val="28"/>
          <w:cs/>
        </w:rPr>
        <w:t>ตกแต่งอาคารสำนักงาน</w:t>
      </w:r>
      <w:r w:rsidRPr="008B76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จำนวนเงิน </w:t>
      </w:r>
      <w:r w:rsidR="000D05DC" w:rsidRPr="008B7607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4.6 </w:t>
      </w:r>
      <w:r w:rsidRPr="008B7607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7929FE62" w14:textId="77777777" w:rsidR="00EE5A54" w:rsidRPr="00824832" w:rsidRDefault="00513B6A" w:rsidP="0019755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24832"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910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98"/>
        <w:gridCol w:w="1692"/>
        <w:gridCol w:w="236"/>
        <w:gridCol w:w="1582"/>
      </w:tblGrid>
      <w:tr w:rsidR="00034A92" w:rsidRPr="00824832" w14:paraId="1145DC45" w14:textId="77777777" w:rsidTr="00BF26D7">
        <w:tc>
          <w:tcPr>
            <w:tcW w:w="5598" w:type="dxa"/>
          </w:tcPr>
          <w:p w14:paraId="5B10F128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3400799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34A92" w:rsidRPr="00824832" w14:paraId="4077C83A" w14:textId="77777777" w:rsidTr="00BF26D7">
        <w:tc>
          <w:tcPr>
            <w:tcW w:w="5598" w:type="dxa"/>
          </w:tcPr>
          <w:p w14:paraId="401FF5F1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52B0534" w14:textId="77777777" w:rsidR="00034A92" w:rsidRPr="00824832" w:rsidRDefault="00034A92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B4031"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E736FE2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14:paraId="2D9822B2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248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2483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34A92" w:rsidRPr="00824832" w14:paraId="4C76DABE" w14:textId="77777777" w:rsidTr="00BF26D7">
        <w:tc>
          <w:tcPr>
            <w:tcW w:w="5598" w:type="dxa"/>
          </w:tcPr>
          <w:p w14:paraId="4E493070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692" w:type="dxa"/>
          </w:tcPr>
          <w:p w14:paraId="68D40A95" w14:textId="46C82E88" w:rsidR="00034A92" w:rsidRPr="00824832" w:rsidRDefault="00F1343F" w:rsidP="00BF26D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36" w:type="dxa"/>
          </w:tcPr>
          <w:p w14:paraId="29A6E46D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</w:tcPr>
          <w:p w14:paraId="0295EB77" w14:textId="77777777" w:rsidR="00034A92" w:rsidRPr="00824832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6,950</w:t>
            </w:r>
          </w:p>
        </w:tc>
      </w:tr>
      <w:tr w:rsidR="00034A92" w:rsidRPr="00824832" w14:paraId="73085B14" w14:textId="77777777" w:rsidTr="00BF26D7">
        <w:tc>
          <w:tcPr>
            <w:tcW w:w="5598" w:type="dxa"/>
          </w:tcPr>
          <w:p w14:paraId="06B292CE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483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 (ซึ่งเกี่ยวเนื่องกับการดำเนินงานตามปกติธุรกิจบริษัท)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BB6A2E9" w14:textId="1BAB3287" w:rsidR="00034A92" w:rsidRPr="00824832" w:rsidRDefault="00F1343F" w:rsidP="00BF26D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36" w:type="dxa"/>
          </w:tcPr>
          <w:p w14:paraId="78946F5A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14:paraId="7180BE10" w14:textId="77777777" w:rsidR="00034A92" w:rsidRPr="00824832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34A92" w:rsidRPr="00824832" w14:paraId="19D8FB6D" w14:textId="77777777" w:rsidTr="00BF26D7">
        <w:trPr>
          <w:trHeight w:val="423"/>
        </w:trPr>
        <w:tc>
          <w:tcPr>
            <w:tcW w:w="5598" w:type="dxa"/>
            <w:vAlign w:val="bottom"/>
          </w:tcPr>
          <w:p w14:paraId="229B046E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82483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5B4AC" w14:textId="18968E80" w:rsidR="00034A92" w:rsidRPr="00824832" w:rsidRDefault="00F1343F" w:rsidP="00BF26D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17,630</w:t>
            </w:r>
          </w:p>
        </w:tc>
        <w:tc>
          <w:tcPr>
            <w:tcW w:w="236" w:type="dxa"/>
            <w:vAlign w:val="bottom"/>
          </w:tcPr>
          <w:p w14:paraId="65F0F39D" w14:textId="77777777" w:rsidR="00034A92" w:rsidRPr="00824832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EB2A9" w14:textId="77777777" w:rsidR="00034A92" w:rsidRPr="00824832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48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26,950</w:t>
            </w:r>
          </w:p>
        </w:tc>
      </w:tr>
    </w:tbl>
    <w:p w14:paraId="34324C01" w14:textId="77777777" w:rsidR="00513B6A" w:rsidRPr="00824832" w:rsidRDefault="002532DA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37C3" w:rsidRPr="00824832">
        <w:rPr>
          <w:rFonts w:ascii="Angsana New" w:hAnsi="Angsana New"/>
          <w:sz w:val="28"/>
          <w:szCs w:val="28"/>
        </w:rPr>
        <w:t xml:space="preserve">30 </w:t>
      </w:r>
      <w:r w:rsidR="00DB4031" w:rsidRPr="00824832">
        <w:rPr>
          <w:rFonts w:ascii="Angsana New" w:hAnsi="Angsana New"/>
          <w:sz w:val="28"/>
          <w:szCs w:val="28"/>
          <w:cs/>
        </w:rPr>
        <w:t>กันยายน</w:t>
      </w:r>
      <w:r w:rsidR="006E37C3" w:rsidRPr="00824832">
        <w:rPr>
          <w:rFonts w:ascii="Angsana New" w:hAnsi="Angsana New"/>
          <w:sz w:val="28"/>
          <w:szCs w:val="28"/>
          <w:cs/>
        </w:rPr>
        <w:t xml:space="preserve"> </w:t>
      </w:r>
      <w:r w:rsidR="006E37C3" w:rsidRPr="00824832">
        <w:rPr>
          <w:rFonts w:ascii="Angsana New" w:hAnsi="Angsana New"/>
          <w:sz w:val="28"/>
          <w:szCs w:val="28"/>
        </w:rPr>
        <w:t>2562</w:t>
      </w:r>
      <w:r w:rsidR="00513B6A" w:rsidRPr="00824832">
        <w:rPr>
          <w:rFonts w:ascii="Angsana New" w:hAnsi="Angsana New"/>
          <w:sz w:val="28"/>
          <w:szCs w:val="28"/>
        </w:rPr>
        <w:t xml:space="preserve"> </w:t>
      </w:r>
      <w:r w:rsidR="00513B6A" w:rsidRPr="00824832">
        <w:rPr>
          <w:rFonts w:ascii="Angsana New" w:hAnsi="Angsana New"/>
          <w:sz w:val="28"/>
          <w:szCs w:val="28"/>
          <w:cs/>
        </w:rPr>
        <w:t>บริษัทมี</w:t>
      </w:r>
      <w:r w:rsidR="005502DC" w:rsidRPr="00824832">
        <w:rPr>
          <w:rFonts w:ascii="Angsana New" w:hAnsi="Angsana New" w:hint="cs"/>
          <w:sz w:val="28"/>
          <w:szCs w:val="28"/>
          <w:cs/>
        </w:rPr>
        <w:t>วงเงินเบิกเกินบัญชีและ</w:t>
      </w:r>
      <w:r w:rsidR="00513B6A" w:rsidRPr="00824832">
        <w:rPr>
          <w:rFonts w:ascii="Angsana New" w:hAnsi="Angsana New"/>
          <w:sz w:val="28"/>
          <w:szCs w:val="28"/>
          <w:cs/>
        </w:rPr>
        <w:t>หนังสือค้ำประกันที่ออกโดยธนาคารใน</w:t>
      </w:r>
      <w:r w:rsidR="00DE36C9" w:rsidRPr="00824832">
        <w:rPr>
          <w:rFonts w:ascii="Angsana New" w:hAnsi="Angsana New"/>
          <w:sz w:val="28"/>
          <w:szCs w:val="28"/>
          <w:cs/>
        </w:rPr>
        <w:t>ประเทศหลายแห่ง ซึ่งค้ำประกันโดย</w:t>
      </w:r>
      <w:r w:rsidR="00513B6A" w:rsidRPr="00824832">
        <w:rPr>
          <w:rFonts w:ascii="Angsana New" w:hAnsi="Angsana New"/>
          <w:sz w:val="28"/>
          <w:szCs w:val="28"/>
          <w:cs/>
        </w:rPr>
        <w:t xml:space="preserve">ที่ดินและสิ่งปลูกสร้างบางแห่งตามที่กล่าวไว้ในหมายเหตุ </w:t>
      </w:r>
      <w:r w:rsidR="00513B6A" w:rsidRPr="00824832">
        <w:rPr>
          <w:rFonts w:ascii="Angsana New" w:hAnsi="Angsana New"/>
          <w:sz w:val="28"/>
          <w:szCs w:val="28"/>
        </w:rPr>
        <w:t>10</w:t>
      </w:r>
    </w:p>
    <w:p w14:paraId="089AA02D" w14:textId="77777777" w:rsidR="00513B6A" w:rsidRPr="0064607A" w:rsidRDefault="00513B6A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824832">
        <w:rPr>
          <w:rFonts w:ascii="Angsana New" w:hAnsi="Angsana New"/>
          <w:spacing w:val="-2"/>
          <w:sz w:val="28"/>
          <w:szCs w:val="28"/>
        </w:rPr>
        <w:t xml:space="preserve">31 </w:t>
      </w:r>
      <w:r w:rsidRPr="00824832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824832">
        <w:rPr>
          <w:rFonts w:ascii="Angsana New" w:hAnsi="Angsana New"/>
          <w:spacing w:val="-2"/>
          <w:sz w:val="28"/>
          <w:szCs w:val="28"/>
        </w:rPr>
        <w:t xml:space="preserve">2561 </w:t>
      </w:r>
      <w:r w:rsidRPr="00824832">
        <w:rPr>
          <w:rFonts w:ascii="Angsana New" w:hAnsi="Angsana New"/>
          <w:spacing w:val="-2"/>
          <w:sz w:val="28"/>
          <w:szCs w:val="28"/>
          <w:cs/>
        </w:rPr>
        <w:t>บริษัทมีวงเงินเบิกเกินบัญชีธนาคารและหนังสือค้ำประกันที่ออกโดยธนาคารในประเทศหลายแห่ง</w:t>
      </w:r>
      <w:r w:rsidRPr="00034A92">
        <w:rPr>
          <w:rFonts w:ascii="Angsana New" w:hAnsi="Angsana New"/>
          <w:sz w:val="28"/>
          <w:szCs w:val="28"/>
          <w:cs/>
        </w:rPr>
        <w:t xml:space="preserve"> </w:t>
      </w:r>
      <w:r w:rsidRPr="00034A92">
        <w:rPr>
          <w:rFonts w:ascii="Angsana New" w:hAnsi="Angsana New"/>
          <w:spacing w:val="2"/>
          <w:sz w:val="28"/>
          <w:szCs w:val="28"/>
          <w:cs/>
        </w:rPr>
        <w:t>ซึ่งค้ำประกันโดยเงินฝากประจำจำนวน</w:t>
      </w:r>
      <w:r w:rsidRPr="0064607A">
        <w:rPr>
          <w:rFonts w:ascii="Angsana New" w:hAnsi="Angsana New"/>
          <w:spacing w:val="2"/>
          <w:sz w:val="28"/>
          <w:szCs w:val="28"/>
          <w:cs/>
        </w:rPr>
        <w:t xml:space="preserve">เงิน </w:t>
      </w:r>
      <w:r w:rsidR="001D6BBF" w:rsidRPr="0064607A">
        <w:rPr>
          <w:rFonts w:ascii="Angsana New" w:hAnsi="Angsana New"/>
          <w:spacing w:val="2"/>
          <w:sz w:val="28"/>
          <w:szCs w:val="28"/>
        </w:rPr>
        <w:t xml:space="preserve">2.0 </w:t>
      </w:r>
      <w:r w:rsidRPr="0064607A">
        <w:rPr>
          <w:rFonts w:ascii="Angsana New" w:hAnsi="Angsana New"/>
          <w:spacing w:val="2"/>
          <w:sz w:val="28"/>
          <w:szCs w:val="28"/>
          <w:cs/>
        </w:rPr>
        <w:t>ล้านบาท ที่ดินและสิ่งปลูกสร้างบ</w:t>
      </w:r>
      <w:r w:rsidR="00CA330A" w:rsidRPr="0064607A">
        <w:rPr>
          <w:rFonts w:ascii="Angsana New" w:hAnsi="Angsana New"/>
          <w:spacing w:val="2"/>
          <w:sz w:val="28"/>
          <w:szCs w:val="28"/>
          <w:cs/>
        </w:rPr>
        <w:t xml:space="preserve">างแห่งตามที่กล่าวไว้ในหมายเหตุ </w:t>
      </w:r>
      <w:r w:rsidR="00CA330A" w:rsidRPr="0064607A">
        <w:rPr>
          <w:rFonts w:ascii="Angsana New" w:hAnsi="Angsana New"/>
          <w:spacing w:val="2"/>
          <w:sz w:val="28"/>
          <w:szCs w:val="28"/>
        </w:rPr>
        <w:t>9</w:t>
      </w:r>
      <w:r w:rsidRPr="0064607A">
        <w:rPr>
          <w:rFonts w:ascii="Angsana New" w:hAnsi="Angsana New"/>
          <w:sz w:val="28"/>
          <w:szCs w:val="28"/>
          <w:cs/>
        </w:rPr>
        <w:t xml:space="preserve"> และ </w:t>
      </w:r>
      <w:r w:rsidR="00CA330A" w:rsidRPr="0064607A">
        <w:rPr>
          <w:rFonts w:ascii="Angsana New" w:hAnsi="Angsana New"/>
          <w:sz w:val="28"/>
          <w:szCs w:val="28"/>
        </w:rPr>
        <w:t>10</w:t>
      </w:r>
      <w:r w:rsidRPr="0064607A">
        <w:rPr>
          <w:rFonts w:ascii="Angsana New" w:hAnsi="Angsana New"/>
          <w:sz w:val="28"/>
          <w:szCs w:val="28"/>
          <w:cs/>
        </w:rPr>
        <w:t xml:space="preserve"> </w:t>
      </w:r>
    </w:p>
    <w:p w14:paraId="2EFFA1B6" w14:textId="77777777" w:rsidR="001A3D0D" w:rsidRDefault="00513B6A" w:rsidP="0019755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15B2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315B20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315B20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315B20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315B2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รวบรวมข้อมูลเกี่ยวกับการใช้สิทธิของผู้เอา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และสรุปค่าสินไหมทดแทนรายงานให้กับบริษัท ในการนี้บริษัทจะต้องจ่ายค่าบริการรายเดือนขั้นต่ำ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15,000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ค่าบริการรายเดือนขั้นต่ำ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30,000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7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เป็นต้นไป และค่าบริการรายปี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24,000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14:paraId="28E3835D" w14:textId="77777777" w:rsidR="005B7353" w:rsidRPr="002F40B5" w:rsidRDefault="00513B6A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2F40B5">
        <w:rPr>
          <w:rFonts w:hint="cs"/>
          <w:b/>
          <w:bCs/>
          <w:u w:val="none"/>
          <w:cs/>
        </w:rPr>
        <w:lastRenderedPageBreak/>
        <w:t>หนี้สินที่อาจเกิดขึ้น</w:t>
      </w:r>
    </w:p>
    <w:p w14:paraId="3B3357B5" w14:textId="2207E3CD" w:rsidR="008256E8" w:rsidRPr="00BD60DA" w:rsidRDefault="00D8033A" w:rsidP="00BD4B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8033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9B7CBC">
        <w:rPr>
          <w:rFonts w:ascii="Angsana New" w:hAnsi="Angsana New"/>
          <w:sz w:val="28"/>
          <w:szCs w:val="28"/>
        </w:rPr>
        <w:t>30</w:t>
      </w:r>
      <w:r w:rsidRPr="00D8033A">
        <w:rPr>
          <w:rFonts w:ascii="Angsana New" w:hAnsi="Angsana New"/>
          <w:sz w:val="28"/>
          <w:szCs w:val="28"/>
          <w:cs/>
        </w:rPr>
        <w:t xml:space="preserve"> กันยายน </w:t>
      </w:r>
      <w:r w:rsidR="009B7CBC">
        <w:rPr>
          <w:rFonts w:ascii="Angsana New" w:hAnsi="Angsana New"/>
          <w:sz w:val="28"/>
          <w:szCs w:val="28"/>
        </w:rPr>
        <w:t>2562</w:t>
      </w:r>
      <w:r w:rsidRPr="00D8033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9B7CBC">
        <w:rPr>
          <w:rFonts w:ascii="Angsana New" w:hAnsi="Angsana New"/>
          <w:sz w:val="28"/>
          <w:szCs w:val="28"/>
        </w:rPr>
        <w:t>31</w:t>
      </w:r>
      <w:r w:rsidRPr="00D8033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B7CBC">
        <w:rPr>
          <w:rFonts w:ascii="Angsana New" w:hAnsi="Angsana New"/>
          <w:sz w:val="28"/>
          <w:szCs w:val="28"/>
        </w:rPr>
        <w:t>2561</w:t>
      </w:r>
      <w:r w:rsidRPr="00D8033A">
        <w:rPr>
          <w:rFonts w:ascii="Angsana New" w:hAnsi="Angsana New"/>
          <w:sz w:val="28"/>
          <w:szCs w:val="28"/>
          <w:cs/>
        </w:rPr>
        <w:t xml:space="preserve"> บริษัทถูกฟ้องร้องคดีจากการเป็นผู้รับประกันภัยหลายรายโดยมีทุนทรัพย์ถูกฟ้อง (เฉพาะส่วนที่บริษัทเป็นจำเลยร่วม) เป็นจำนวนเงินรวม </w:t>
      </w:r>
      <w:r>
        <w:rPr>
          <w:rFonts w:ascii="Angsana New" w:hAnsi="Angsana New"/>
          <w:sz w:val="28"/>
          <w:szCs w:val="28"/>
        </w:rPr>
        <w:t>175.1</w:t>
      </w:r>
      <w:r w:rsidRPr="00D8033A">
        <w:rPr>
          <w:rFonts w:ascii="Angsana New" w:hAnsi="Angsana New"/>
          <w:sz w:val="28"/>
          <w:szCs w:val="28"/>
          <w:cs/>
        </w:rPr>
        <w:t xml:space="preserve"> ล้านบาท และ </w:t>
      </w:r>
      <w:r>
        <w:rPr>
          <w:rFonts w:ascii="Angsana New" w:hAnsi="Angsana New"/>
          <w:sz w:val="28"/>
          <w:szCs w:val="28"/>
        </w:rPr>
        <w:t>94.6</w:t>
      </w:r>
      <w:r w:rsidRPr="00D8033A">
        <w:rPr>
          <w:rFonts w:ascii="Angsana New" w:hAnsi="Angsana New"/>
          <w:sz w:val="28"/>
          <w:szCs w:val="28"/>
          <w:cs/>
        </w:rPr>
        <w:t xml:space="preserve"> ล้านบาท ตามลำดับ 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จำนวนเงิน </w:t>
      </w:r>
      <w:r>
        <w:rPr>
          <w:rFonts w:ascii="Angsana New" w:hAnsi="Angsana New"/>
          <w:sz w:val="28"/>
          <w:szCs w:val="28"/>
        </w:rPr>
        <w:t>145.1</w:t>
      </w:r>
      <w:r w:rsidRPr="00D8033A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9B7CBC" w:rsidRPr="009B7CBC">
        <w:rPr>
          <w:rFonts w:ascii="Angsana New" w:hAnsi="Angsana New"/>
          <w:spacing w:val="-4"/>
          <w:sz w:val="28"/>
          <w:szCs w:val="28"/>
        </w:rPr>
        <w:t>25.6</w:t>
      </w:r>
      <w:r w:rsidRPr="009B7CBC">
        <w:rPr>
          <w:rFonts w:ascii="Angsana New" w:hAnsi="Angsana New"/>
          <w:spacing w:val="-4"/>
          <w:sz w:val="28"/>
          <w:szCs w:val="28"/>
          <w:cs/>
        </w:rPr>
        <w:t xml:space="preserve"> ล้านบาท ตามลำดับ บริษัทได้บันทึกค่าเผื่อผลเสียหายจากคดีฟ้องร้องดังกล่าวแล้วจำนวนเงิน </w:t>
      </w:r>
      <w:r w:rsidR="00595285">
        <w:rPr>
          <w:rFonts w:ascii="Angsana New" w:hAnsi="Angsana New"/>
          <w:spacing w:val="-4"/>
          <w:sz w:val="28"/>
          <w:szCs w:val="28"/>
        </w:rPr>
        <w:t>48.1</w:t>
      </w:r>
      <w:r w:rsidRPr="009B7CBC">
        <w:rPr>
          <w:rFonts w:ascii="Angsana New" w:hAnsi="Angsana New"/>
          <w:spacing w:val="-4"/>
          <w:sz w:val="28"/>
          <w:szCs w:val="28"/>
          <w:cs/>
        </w:rPr>
        <w:t xml:space="preserve"> ล้านบาท และ </w:t>
      </w:r>
      <w:r w:rsidR="009B7CBC" w:rsidRPr="009B7CBC">
        <w:rPr>
          <w:rFonts w:ascii="Angsana New" w:hAnsi="Angsana New"/>
          <w:spacing w:val="-4"/>
          <w:sz w:val="28"/>
          <w:szCs w:val="28"/>
        </w:rPr>
        <w:t>12.2</w:t>
      </w:r>
      <w:r w:rsidRPr="009B7CBC">
        <w:rPr>
          <w:rFonts w:ascii="Angsana New" w:hAnsi="Angsana New"/>
          <w:spacing w:val="-4"/>
          <w:sz w:val="28"/>
          <w:szCs w:val="28"/>
          <w:cs/>
        </w:rPr>
        <w:t xml:space="preserve"> ล้านบาท </w:t>
      </w:r>
      <w:r w:rsidRPr="00D8033A">
        <w:rPr>
          <w:rFonts w:ascii="Angsana New" w:hAnsi="Angsana New"/>
          <w:sz w:val="28"/>
          <w:szCs w:val="28"/>
          <w:cs/>
        </w:rPr>
        <w:t>ไว้เป็นส่วนหนึ่งของสำรองค่าสินไหมทดแทน ณ วันที่</w:t>
      </w:r>
      <w:r w:rsidR="009B7CBC">
        <w:rPr>
          <w:rFonts w:ascii="Angsana New" w:hAnsi="Angsana New"/>
          <w:sz w:val="28"/>
          <w:szCs w:val="28"/>
        </w:rPr>
        <w:t xml:space="preserve"> 30</w:t>
      </w:r>
      <w:r w:rsidRPr="00D8033A">
        <w:rPr>
          <w:rFonts w:ascii="Angsana New" w:hAnsi="Angsana New"/>
          <w:sz w:val="28"/>
          <w:szCs w:val="28"/>
          <w:cs/>
        </w:rPr>
        <w:t xml:space="preserve"> กันยายน </w:t>
      </w:r>
      <w:r w:rsidR="009B7CBC">
        <w:rPr>
          <w:rFonts w:ascii="Angsana New" w:hAnsi="Angsana New"/>
          <w:sz w:val="28"/>
          <w:szCs w:val="28"/>
        </w:rPr>
        <w:t>2562</w:t>
      </w:r>
      <w:r w:rsidR="009B7CBC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9B7CBC">
        <w:rPr>
          <w:rFonts w:ascii="Angsana New" w:hAnsi="Angsana New"/>
          <w:sz w:val="28"/>
          <w:szCs w:val="28"/>
        </w:rPr>
        <w:t>31</w:t>
      </w:r>
      <w:r w:rsidRPr="00D8033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B7CBC">
        <w:rPr>
          <w:rFonts w:ascii="Angsana New" w:hAnsi="Angsana New"/>
          <w:sz w:val="28"/>
          <w:szCs w:val="28"/>
        </w:rPr>
        <w:t>2561</w:t>
      </w:r>
      <w:r w:rsidRPr="00D8033A">
        <w:rPr>
          <w:rFonts w:ascii="Angsana New" w:hAnsi="Angsana New"/>
          <w:sz w:val="28"/>
          <w:szCs w:val="28"/>
          <w:cs/>
        </w:rPr>
        <w:t xml:space="preserve"> ตามลำดับ 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14:paraId="3BB89B30" w14:textId="77777777" w:rsidR="00D61DD0" w:rsidRPr="0023088B" w:rsidRDefault="00D61DD0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23088B">
        <w:rPr>
          <w:b/>
          <w:bCs/>
          <w:u w:val="none"/>
          <w:cs/>
        </w:rPr>
        <w:t>การจัดประเภทรายการใหม่</w:t>
      </w:r>
    </w:p>
    <w:p w14:paraId="34265183" w14:textId="65F5DCC6" w:rsidR="00D61DD0" w:rsidRPr="000D68F0" w:rsidRDefault="00D61DD0" w:rsidP="00BD4B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510D02">
        <w:rPr>
          <w:rFonts w:ascii="Angsana New" w:hAnsi="Angsana New"/>
          <w:spacing w:val="2"/>
          <w:sz w:val="28"/>
          <w:szCs w:val="28"/>
          <w:cs/>
        </w:rPr>
        <w:t>รายการใน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510D02">
        <w:rPr>
          <w:rFonts w:ascii="Angsana New" w:hAnsi="Angsana New"/>
          <w:spacing w:val="2"/>
          <w:sz w:val="28"/>
          <w:szCs w:val="28"/>
          <w:cs/>
        </w:rPr>
        <w:t>ของ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="004E5934" w:rsidRPr="00510D02">
        <w:rPr>
          <w:rFonts w:ascii="Angsana New" w:hAnsi="Angsana New"/>
          <w:spacing w:val="2"/>
          <w:sz w:val="28"/>
          <w:szCs w:val="28"/>
        </w:rPr>
        <w:t xml:space="preserve"> 2561</w:t>
      </w:r>
      <w:r w:rsidRPr="00510D02">
        <w:rPr>
          <w:rFonts w:ascii="Angsana New" w:hAnsi="Angsana New"/>
          <w:spacing w:val="2"/>
          <w:sz w:val="28"/>
          <w:szCs w:val="28"/>
        </w:rPr>
        <w:t xml:space="preserve"> </w:t>
      </w:r>
      <w:r w:rsidRPr="00510D02">
        <w:rPr>
          <w:rFonts w:ascii="Angsana New" w:hAnsi="Angsana New"/>
          <w:spacing w:val="2"/>
          <w:sz w:val="28"/>
          <w:szCs w:val="28"/>
          <w:cs/>
        </w:rPr>
        <w:t>บางรายการได้จัดประเภทใหม่ให้สอดคล้องกับรายการใน</w:t>
      </w:r>
      <w:r w:rsidR="00E54A83">
        <w:rPr>
          <w:rFonts w:ascii="Angsana New" w:hAnsi="Angsana New" w:hint="cs"/>
          <w:spacing w:val="2"/>
          <w:sz w:val="28"/>
          <w:szCs w:val="28"/>
          <w:cs/>
        </w:rPr>
        <w:t>ข้อมูลทางการเงิน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Pr="00510D02">
        <w:rPr>
          <w:rFonts w:ascii="Angsana New" w:hAnsi="Angsana New"/>
          <w:spacing w:val="2"/>
          <w:sz w:val="28"/>
          <w:szCs w:val="28"/>
          <w:cs/>
        </w:rPr>
        <w:t>ของ</w:t>
      </w:r>
      <w:r w:rsidRPr="00D61DD0">
        <w:rPr>
          <w:rFonts w:ascii="Angsana New" w:hAnsi="Angsana New" w:hint="cs"/>
          <w:sz w:val="28"/>
          <w:szCs w:val="28"/>
          <w:cs/>
        </w:rPr>
        <w:t>ปี</w:t>
      </w:r>
      <w:r w:rsidR="004E5934">
        <w:rPr>
          <w:rFonts w:ascii="Angsana New" w:hAnsi="Angsana New"/>
          <w:sz w:val="28"/>
          <w:szCs w:val="28"/>
        </w:rPr>
        <w:t xml:space="preserve"> 2562</w:t>
      </w:r>
      <w:r w:rsidRPr="00D61DD0">
        <w:rPr>
          <w:rFonts w:ascii="Angsana New" w:hAnsi="Angsana New"/>
          <w:sz w:val="28"/>
          <w:szCs w:val="28"/>
        </w:rPr>
        <w:t xml:space="preserve"> </w:t>
      </w:r>
      <w:r w:rsidRPr="00D61DD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284" w:tblpY="7"/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546"/>
        <w:gridCol w:w="210"/>
        <w:gridCol w:w="1664"/>
        <w:gridCol w:w="233"/>
        <w:gridCol w:w="1609"/>
      </w:tblGrid>
      <w:tr w:rsidR="00D61DD0" w:rsidRPr="00CA64F0" w14:paraId="0C18CF44" w14:textId="77777777" w:rsidTr="00806A3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11D699" w14:textId="77777777" w:rsidR="00D61DD0" w:rsidRPr="00CA64F0" w:rsidRDefault="00D61DD0" w:rsidP="0080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627469" w14:textId="77777777" w:rsidR="00D61DD0" w:rsidRPr="00CA64F0" w:rsidRDefault="00D61DD0" w:rsidP="0080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after="200" w:line="276" w:lineRule="auto"/>
              <w:ind w:right="14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61DD0" w:rsidRPr="00CA64F0" w14:paraId="13D4C98C" w14:textId="77777777" w:rsidTr="00806A3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ED42591" w14:textId="77777777" w:rsidR="00D61DD0" w:rsidRPr="00CA64F0" w:rsidRDefault="00D61DD0" w:rsidP="0080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B1F88E" w14:textId="77777777"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15992100" w14:textId="77777777"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93C66E" w14:textId="77777777"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6304419" w14:textId="77777777"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B160A1" w14:textId="77777777"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5835CB" w:rsidRPr="00CA64F0" w14:paraId="1A147344" w14:textId="77777777" w:rsidTr="00DE76F1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44B728" w14:textId="77777777" w:rsidR="005835CB" w:rsidRPr="00853052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6A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งบแสดงฐานะทางการเงิน</w:t>
            </w:r>
            <w:r w:rsidR="0085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85305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5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8530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18335552" w14:textId="77777777" w:rsidR="005835CB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045CF1D3" w14:textId="77777777"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7CB5E69E" w14:textId="77777777"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695D39BA" w14:textId="77777777"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387C7800" w14:textId="77777777"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35CB" w:rsidRPr="00CA64F0" w14:paraId="15F8663D" w14:textId="77777777" w:rsidTr="005835CB">
        <w:trPr>
          <w:trHeight w:hRule="exact" w:val="445"/>
          <w:tblHeader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1D96B453" w14:textId="77777777" w:rsidR="005835CB" w:rsidRPr="00806A37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sz w:val="28"/>
                <w:szCs w:val="28"/>
              </w:rPr>
            </w:pPr>
            <w:r w:rsidRPr="00806A37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3990859B" w14:textId="77777777" w:rsidR="005835CB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276,840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786260A6" w14:textId="77777777"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7122BC3C" w14:textId="77777777"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(4,153)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5C9C346B" w14:textId="77777777"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6F93D8FD" w14:textId="77777777"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272,687</w:t>
            </w:r>
          </w:p>
        </w:tc>
      </w:tr>
      <w:tr w:rsidR="005835CB" w:rsidRPr="00CA64F0" w14:paraId="2832928C" w14:textId="77777777" w:rsidTr="005835CB">
        <w:trPr>
          <w:trHeight w:hRule="exact" w:val="445"/>
          <w:tblHeader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14:paraId="7576DD3E" w14:textId="77777777" w:rsidR="005835CB" w:rsidRPr="00806A37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sz w:val="28"/>
                <w:szCs w:val="28"/>
              </w:rPr>
            </w:pPr>
            <w:r w:rsidRPr="00806A37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6C127E5E" w14:textId="77777777" w:rsidR="005835CB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56,098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1C86DD41" w14:textId="77777777"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7CE2B8E3" w14:textId="77777777"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(4,153)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20DBD819" w14:textId="77777777"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2CFE05D5" w14:textId="77777777"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51,945</w:t>
            </w:r>
          </w:p>
        </w:tc>
      </w:tr>
      <w:tr w:rsidR="005835CB" w:rsidRPr="00CA64F0" w14:paraId="42E321F5" w14:textId="77777777" w:rsidTr="005835CB">
        <w:trPr>
          <w:trHeight w:hRule="exact" w:val="445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2CDA5A" w14:textId="77777777" w:rsidR="005835CB" w:rsidRPr="00D61DD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14:paraId="4EC19233" w14:textId="77777777" w:rsidR="005835CB" w:rsidRPr="00D61DD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1290C1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A484156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30FF5895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F62BE3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FE828C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5835CB" w:rsidRPr="00CA64F0" w14:paraId="47563854" w14:textId="77777777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A7977" w14:textId="77777777" w:rsidR="005835CB" w:rsidRPr="00D61DD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D61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673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DB40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967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9673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28C52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DE135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35F589AB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F2FAD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4CF6D" w14:textId="77777777"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0D05DC" w:rsidRPr="00CA64F0" w14:paraId="3BFD31CF" w14:textId="77777777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BBD0A" w14:textId="77777777" w:rsidR="000D05DC" w:rsidRPr="00024623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2462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01043" w14:textId="77777777" w:rsidR="000D05DC" w:rsidRPr="0096735A" w:rsidRDefault="000D05DC" w:rsidP="000D05D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14310">
              <w:rPr>
                <w:rFonts w:asciiTheme="majorBidi" w:hAnsiTheme="majorBidi" w:cstheme="majorBidi"/>
                <w:sz w:val="28"/>
                <w:szCs w:val="28"/>
              </w:rPr>
              <w:t>91,186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C95D5" w14:textId="77777777" w:rsidR="000D05DC" w:rsidRPr="0096735A" w:rsidRDefault="000D05DC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5CEEC3" w14:textId="42A80EAC" w:rsidR="000D05DC" w:rsidRPr="00C6016C" w:rsidRDefault="000D05DC" w:rsidP="00C6016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16C" w:rsidRPr="00C6016C">
              <w:rPr>
                <w:rFonts w:asciiTheme="majorBidi" w:hAnsiTheme="majorBidi" w:cstheme="majorBidi"/>
                <w:sz w:val="28"/>
                <w:szCs w:val="28"/>
              </w:rPr>
              <w:t>12,250</w:t>
            </w:r>
            <w:r w:rsidRPr="00C601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07546" w14:textId="77777777" w:rsidR="000D05DC" w:rsidRPr="00C6016C" w:rsidRDefault="000D05DC" w:rsidP="000D05D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FCE62" w14:textId="10918427" w:rsidR="000D05DC" w:rsidRPr="00C6016C" w:rsidRDefault="00C6016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78,936</w:t>
            </w:r>
          </w:p>
        </w:tc>
      </w:tr>
      <w:tr w:rsidR="000D05DC" w:rsidRPr="00FA4928" w14:paraId="37628282" w14:textId="77777777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CB27B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 ค่าสินไหมทดแทนรับคืนจาก</w:t>
            </w:r>
            <w:r w:rsidRPr="00FA4928">
              <w:rPr>
                <w:rFonts w:asciiTheme="majorBidi" w:eastAsia="Arial Unicode MS" w:hAnsiTheme="majorBidi" w:hint="cs"/>
                <w:sz w:val="28"/>
                <w:szCs w:val="28"/>
                <w:cs/>
              </w:rPr>
              <w:t>การ</w:t>
            </w: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080230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(41,399)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489553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5593D" w14:textId="1E38AE9E" w:rsidR="000D05DC" w:rsidRPr="00C6016C" w:rsidRDefault="00C6016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12,250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D2298" w14:textId="77777777" w:rsidR="000D05DC" w:rsidRPr="00C6016C" w:rsidRDefault="000D05DC" w:rsidP="000D05D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750C38" w14:textId="428AA1D3" w:rsidR="000D05DC" w:rsidRPr="00C6016C" w:rsidRDefault="000D05DC" w:rsidP="00C6016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16C" w:rsidRPr="00C6016C">
              <w:rPr>
                <w:rFonts w:asciiTheme="majorBidi" w:hAnsiTheme="majorBidi" w:cstheme="majorBidi"/>
                <w:sz w:val="28"/>
                <w:szCs w:val="28"/>
              </w:rPr>
              <w:t>29,149)</w:t>
            </w:r>
          </w:p>
        </w:tc>
      </w:tr>
      <w:tr w:rsidR="000D05DC" w:rsidRPr="00FA4928" w14:paraId="49C1E08F" w14:textId="77777777" w:rsidTr="00FE3E17">
        <w:trPr>
          <w:trHeight w:hRule="exact" w:val="44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5779D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33A9953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49,787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8F672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B33F78" w14:textId="5FDD7202" w:rsidR="000D05DC" w:rsidRPr="00C6016C" w:rsidRDefault="000D05D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96A014" w14:textId="77777777" w:rsidR="000D05DC" w:rsidRPr="00C6016C" w:rsidRDefault="000D05DC" w:rsidP="000D05D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881607" w14:textId="4D6BA518" w:rsidR="000D05DC" w:rsidRPr="00C6016C" w:rsidRDefault="000D05D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49,787</w:t>
            </w:r>
          </w:p>
        </w:tc>
      </w:tr>
      <w:tr w:rsidR="00E74449" w:rsidRPr="00E74449" w14:paraId="4F82C128" w14:textId="77777777" w:rsidTr="00510D02">
        <w:trPr>
          <w:trHeight w:hRule="exact" w:val="445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CFA7B9" w14:textId="76545405" w:rsidR="00E74449" w:rsidRPr="00E74449" w:rsidRDefault="00E74449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0624ED4" w14:textId="35692FEE" w:rsidR="00E74449" w:rsidRPr="00E74449" w:rsidRDefault="00FA5D68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440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86,809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70710" w14:textId="77777777" w:rsidR="00E74449" w:rsidRPr="00E74449" w:rsidRDefault="00E74449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0F56C7CF" w14:textId="7756B2C9" w:rsidR="00E74449" w:rsidRPr="00E74449" w:rsidRDefault="007B6986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3BFF42" w14:textId="77777777" w:rsidR="00E74449" w:rsidRPr="00E74449" w:rsidRDefault="00E74449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BC3D27" w14:textId="037702B2" w:rsidR="00E74449" w:rsidRPr="00E74449" w:rsidRDefault="007B6986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B6986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B698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74449" w:rsidRPr="00E74449" w14:paraId="6C21B819" w14:textId="77777777" w:rsidTr="00510D02">
        <w:trPr>
          <w:trHeight w:hRule="exact" w:val="445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38FA04" w14:textId="57BF0D58" w:rsidR="00E74449" w:rsidRPr="00E74449" w:rsidRDefault="00E74449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DC472B" w14:textId="3F577782" w:rsidR="00E74449" w:rsidRPr="00E74449" w:rsidRDefault="00FA5D68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440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A2FCAF" w14:textId="77777777" w:rsidR="00E74449" w:rsidRPr="00E74449" w:rsidRDefault="00E74449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52C4AB07" w14:textId="45A3C385" w:rsidR="00E74449" w:rsidRPr="00E74449" w:rsidRDefault="007B6986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(567)</w:t>
            </w: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E20322" w14:textId="77777777" w:rsidR="00E74449" w:rsidRPr="00E74449" w:rsidRDefault="00E74449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9F1627" w14:textId="07AF26CE" w:rsidR="00E74449" w:rsidRPr="00E74449" w:rsidRDefault="007B6986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05DC" w:rsidRPr="00FA4928" w14:paraId="13BC4768" w14:textId="77777777" w:rsidTr="00510D02">
        <w:trPr>
          <w:trHeight w:hRule="exact" w:val="445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84B842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4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14:paraId="1B9D9C7D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8891917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440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944B3E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6A1752BA" w14:textId="77777777" w:rsidR="000D05DC" w:rsidRPr="00C6016C" w:rsidRDefault="000D05DC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CD952B" w14:textId="77777777" w:rsidR="000D05DC" w:rsidRPr="00C6016C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0662B" w14:textId="77777777" w:rsidR="000D05DC" w:rsidRPr="00C6016C" w:rsidRDefault="000D05D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05DC" w:rsidRPr="00FA4928" w14:paraId="0F3D239F" w14:textId="77777777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C14B5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กันยายน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338E0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440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9AA0B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416D121B" w14:textId="77777777" w:rsidR="000D05DC" w:rsidRPr="00C6016C" w:rsidRDefault="000D05DC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C72CC" w14:textId="77777777" w:rsidR="000D05DC" w:rsidRPr="00C6016C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CBF8B" w14:textId="77777777" w:rsidR="000D05DC" w:rsidRPr="00C6016C" w:rsidRDefault="000D05D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05DC" w:rsidRPr="00FA4928" w14:paraId="6E3CF4C5" w14:textId="77777777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C425C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A94B9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305,422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833C1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3655F1" w14:textId="756EEE6C" w:rsidR="000D05DC" w:rsidRPr="00C6016C" w:rsidRDefault="00C6016C" w:rsidP="00C6016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1,703</w:t>
            </w:r>
          </w:p>
        </w:tc>
        <w:tc>
          <w:tcPr>
            <w:tcW w:w="2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8BEECA" w14:textId="77777777" w:rsidR="000D05DC" w:rsidRPr="00C6016C" w:rsidRDefault="000D05DC" w:rsidP="000D05D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4BF55" w14:textId="57E5D5E1" w:rsidR="000D05DC" w:rsidRPr="00C6016C" w:rsidRDefault="00C6016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307,125</w:t>
            </w:r>
          </w:p>
        </w:tc>
      </w:tr>
      <w:tr w:rsidR="000D05DC" w:rsidRPr="00FA4928" w14:paraId="2FF5DCA7" w14:textId="77777777" w:rsidTr="00CA433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7220D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 ค่าสินไหมทดแทนรับคืนจาก</w:t>
            </w:r>
            <w:r w:rsidRPr="00FA4928">
              <w:rPr>
                <w:rFonts w:asciiTheme="majorBidi" w:eastAsia="Arial Unicode MS" w:hAnsiTheme="majorBidi" w:hint="cs"/>
                <w:sz w:val="28"/>
                <w:szCs w:val="28"/>
                <w:cs/>
              </w:rPr>
              <w:t>การ</w:t>
            </w: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32298F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(126,443)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712ED0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1DAF90" w14:textId="76C27CF2" w:rsidR="000D05DC" w:rsidRPr="00C6016C" w:rsidRDefault="00C6016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(1,703)</w:t>
            </w:r>
          </w:p>
        </w:tc>
        <w:tc>
          <w:tcPr>
            <w:tcW w:w="2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E50485" w14:textId="77777777" w:rsidR="000D05DC" w:rsidRPr="00C6016C" w:rsidRDefault="000D05DC" w:rsidP="000D05DC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EB6106" w14:textId="0445870A" w:rsidR="000D05DC" w:rsidRPr="00C6016C" w:rsidRDefault="000D05DC" w:rsidP="00C6016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6016C">
              <w:rPr>
                <w:rFonts w:asciiTheme="majorBidi" w:hAnsiTheme="majorBidi" w:cstheme="majorBidi"/>
                <w:sz w:val="28"/>
                <w:szCs w:val="28"/>
              </w:rPr>
              <w:t>128,146</w:t>
            </w:r>
            <w:r w:rsidRPr="00C601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05DC" w:rsidRPr="0089772D" w14:paraId="573EAB1C" w14:textId="77777777" w:rsidTr="00CA4332">
        <w:trPr>
          <w:trHeight w:hRule="exact" w:val="46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EB25C" w14:textId="77777777" w:rsidR="000D05DC" w:rsidRPr="00FA4928" w:rsidRDefault="000D05DC" w:rsidP="000D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AD3608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178,979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29FEBD1B" w14:textId="77777777" w:rsidR="000D05DC" w:rsidRPr="00FA4928" w:rsidRDefault="000D05DC" w:rsidP="000D05DC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A97360" w14:textId="191CE39C" w:rsidR="000D05DC" w:rsidRPr="00C6016C" w:rsidRDefault="000D05D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BBBF70C" w14:textId="77777777" w:rsidR="000D05DC" w:rsidRPr="00C6016C" w:rsidRDefault="000D05DC" w:rsidP="000D05D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018B01" w14:textId="0454A0BB" w:rsidR="000D05DC" w:rsidRPr="00C6016C" w:rsidRDefault="000D05DC" w:rsidP="000D05DC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016C">
              <w:rPr>
                <w:rFonts w:asciiTheme="majorBidi" w:hAnsiTheme="majorBidi" w:cstheme="majorBidi"/>
                <w:sz w:val="28"/>
                <w:szCs w:val="28"/>
              </w:rPr>
              <w:t>178,979</w:t>
            </w:r>
          </w:p>
        </w:tc>
      </w:tr>
      <w:tr w:rsidR="00CA4332" w:rsidRPr="0089772D" w14:paraId="595073D6" w14:textId="77777777" w:rsidTr="00CA4332">
        <w:trPr>
          <w:trHeight w:hRule="exact" w:val="46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66AEE" w14:textId="2CFA8C4D" w:rsidR="00CA4332" w:rsidRPr="00FA4928" w:rsidRDefault="00CA4332" w:rsidP="00CA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546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090F5BE" w14:textId="1C65674B" w:rsidR="00CA4332" w:rsidRDefault="00A16678" w:rsidP="00CA4332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225,367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74304639" w14:textId="77777777" w:rsidR="00CA4332" w:rsidRPr="00FA4928" w:rsidRDefault="00CA4332" w:rsidP="00CA4332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B02EE7E" w14:textId="60B95FEB" w:rsidR="00CA4332" w:rsidRPr="00C6016C" w:rsidRDefault="00A16678" w:rsidP="00CA433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1,975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3A84464B" w14:textId="77777777" w:rsidR="00CA4332" w:rsidRPr="00C6016C" w:rsidRDefault="00CA4332" w:rsidP="00CA43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F898216" w14:textId="6E9A885D" w:rsidR="00CA4332" w:rsidRPr="00C6016C" w:rsidRDefault="00A76EA5" w:rsidP="00CA433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6EA5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76EA5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CA4332" w:rsidRPr="0089772D" w14:paraId="6489F54A" w14:textId="77777777" w:rsidTr="00CA4332">
        <w:trPr>
          <w:trHeight w:hRule="exact" w:val="46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B9E99" w14:textId="22E53F37" w:rsidR="00CA4332" w:rsidRPr="00FA4928" w:rsidRDefault="00CA4332" w:rsidP="00CA4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14:paraId="1CF0246F" w14:textId="30300872" w:rsidR="00CA4332" w:rsidRDefault="00A16678" w:rsidP="00CA4332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1,975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14:paraId="43B2696D" w14:textId="77777777" w:rsidR="00CA4332" w:rsidRPr="00FA4928" w:rsidRDefault="00CA4332" w:rsidP="00CA4332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14:paraId="2E834FCB" w14:textId="4AAA59E6" w:rsidR="00CA4332" w:rsidRPr="00C6016C" w:rsidRDefault="00A16678" w:rsidP="00CA433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(1,975)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14:paraId="7E98E660" w14:textId="77777777" w:rsidR="00CA4332" w:rsidRPr="00C6016C" w:rsidRDefault="00CA4332" w:rsidP="00CA43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14:paraId="4ACAE397" w14:textId="52215F23" w:rsidR="00CA4332" w:rsidRPr="00C6016C" w:rsidRDefault="00A16678" w:rsidP="00CA433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3733DB" w14:textId="77777777" w:rsidR="00315B20" w:rsidRPr="00315B20" w:rsidRDefault="00315B20" w:rsidP="00315B20">
      <w:pPr>
        <w:rPr>
          <w:cs/>
          <w:lang w:val="th-TH"/>
        </w:rPr>
      </w:pPr>
    </w:p>
    <w:p w14:paraId="149E43F6" w14:textId="01032450" w:rsidR="00957FCF" w:rsidRDefault="00957FCF" w:rsidP="00957FCF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เหตุการณ์ภายหลังรอบระยะเวลารายงาน</w:t>
      </w:r>
    </w:p>
    <w:p w14:paraId="6F15205C" w14:textId="68CD8D66" w:rsidR="00957FCF" w:rsidRDefault="00957FCF" w:rsidP="00E36B02">
      <w:pPr>
        <w:pStyle w:val="ListParagraph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380" w:lineRule="exact"/>
        <w:ind w:left="450" w:right="-86"/>
        <w:jc w:val="thaiDistribute"/>
        <w:outlineLvl w:val="0"/>
        <w:rPr>
          <w:rFonts w:ascii="Angsana New" w:eastAsia="Arial Unicode MS" w:hAnsi="Angsana New"/>
          <w:sz w:val="28"/>
          <w:szCs w:val="28"/>
          <w:cs/>
        </w:rPr>
      </w:pPr>
      <w:r>
        <w:rPr>
          <w:rFonts w:ascii="Angsana New" w:eastAsia="Arial Unicode MS" w:hAnsi="Angsana New" w:hint="cs"/>
          <w:sz w:val="28"/>
          <w:szCs w:val="28"/>
          <w:cs/>
        </w:rPr>
        <w:t>เมื่อวันที่</w:t>
      </w:r>
      <w:r>
        <w:rPr>
          <w:rFonts w:ascii="Angsana New" w:eastAsia="Arial Unicode MS" w:hAnsi="Angsana New"/>
          <w:sz w:val="28"/>
          <w:szCs w:val="28"/>
        </w:rPr>
        <w:t xml:space="preserve"> 7 </w:t>
      </w:r>
      <w:r>
        <w:rPr>
          <w:rFonts w:ascii="Angsana New" w:eastAsia="Arial Unicode MS" w:hAnsi="Angsana New" w:hint="cs"/>
          <w:sz w:val="28"/>
          <w:szCs w:val="28"/>
          <w:cs/>
        </w:rPr>
        <w:t xml:space="preserve">ตุลาคม </w:t>
      </w:r>
      <w:r>
        <w:rPr>
          <w:rFonts w:ascii="Angsana New" w:eastAsia="Arial Unicode MS" w:hAnsi="Angsana New"/>
          <w:sz w:val="28"/>
          <w:szCs w:val="28"/>
        </w:rPr>
        <w:t xml:space="preserve">2562 </w:t>
      </w:r>
      <w:r>
        <w:rPr>
          <w:rFonts w:ascii="Angsana New" w:eastAsia="Arial Unicode MS" w:hAnsi="Angsana New" w:hint="cs"/>
          <w:sz w:val="28"/>
          <w:szCs w:val="28"/>
          <w:cs/>
        </w:rPr>
        <w:t xml:space="preserve">บริษัทได้ย้ายสำนักงานใหญ่ไปยังเลขที่ </w:t>
      </w:r>
      <w:r>
        <w:rPr>
          <w:rFonts w:ascii="Angsana New" w:eastAsia="Arial Unicode MS" w:hAnsi="Angsana New"/>
          <w:sz w:val="28"/>
          <w:szCs w:val="28"/>
        </w:rPr>
        <w:t xml:space="preserve">87 </w:t>
      </w:r>
      <w:r>
        <w:rPr>
          <w:rFonts w:ascii="Angsana New" w:eastAsia="Arial Unicode MS" w:hAnsi="Angsana New" w:hint="cs"/>
          <w:sz w:val="28"/>
          <w:szCs w:val="28"/>
          <w:cs/>
        </w:rPr>
        <w:t xml:space="preserve">อาคารเอ็ม. ไทย ทาวเวอร์ ออล ซีซันส์ เพลส ชั้นที่ </w:t>
      </w:r>
      <w:r>
        <w:rPr>
          <w:rFonts w:ascii="Angsana New" w:eastAsia="Arial Unicode MS" w:hAnsi="Angsana New"/>
          <w:sz w:val="28"/>
          <w:szCs w:val="28"/>
        </w:rPr>
        <w:t>15</w:t>
      </w:r>
      <w:r>
        <w:rPr>
          <w:rFonts w:ascii="Angsana New" w:eastAsia="Arial Unicode MS" w:hAnsi="Angsana New" w:hint="cs"/>
          <w:sz w:val="28"/>
          <w:szCs w:val="28"/>
          <w:cs/>
        </w:rPr>
        <w:t xml:space="preserve"> ห้องเลขที่</w:t>
      </w:r>
      <w:r>
        <w:rPr>
          <w:rFonts w:ascii="Angsana New" w:eastAsia="Arial Unicode MS" w:hAnsi="Angsana New"/>
          <w:sz w:val="28"/>
          <w:szCs w:val="28"/>
        </w:rPr>
        <w:t xml:space="preserve"> 1 </w:t>
      </w:r>
      <w:r>
        <w:rPr>
          <w:rFonts w:ascii="Angsana New" w:eastAsia="Arial Unicode MS" w:hAnsi="Angsana New" w:hint="cs"/>
          <w:sz w:val="28"/>
          <w:szCs w:val="28"/>
          <w:cs/>
        </w:rPr>
        <w:t xml:space="preserve">และ </w:t>
      </w:r>
      <w:r>
        <w:rPr>
          <w:rFonts w:ascii="Angsana New" w:eastAsia="Arial Unicode MS" w:hAnsi="Angsana New"/>
          <w:sz w:val="28"/>
          <w:szCs w:val="28"/>
        </w:rPr>
        <w:t>4-6</w:t>
      </w:r>
      <w:r>
        <w:rPr>
          <w:rFonts w:ascii="Angsana New" w:eastAsia="Arial Unicode MS" w:hAnsi="Angsana New" w:hint="cs"/>
          <w:sz w:val="28"/>
          <w:szCs w:val="28"/>
          <w:cs/>
        </w:rPr>
        <w:t xml:space="preserve"> ถนนวิทยุ แขวงลุมพินี เขตปทุมวัน กรุงเทพมหานคร</w:t>
      </w:r>
      <w:r w:rsidR="004B4B09">
        <w:rPr>
          <w:rFonts w:ascii="Angsana New" w:eastAsia="Arial Unicode MS" w:hAnsi="Angsana New" w:hint="cs"/>
          <w:sz w:val="28"/>
          <w:szCs w:val="28"/>
          <w:cs/>
        </w:rPr>
        <w:t xml:space="preserve"> ทั้งนี้บริษัทได้จดทะเบียนเปลี่ยนแปลงที่อยู่สำนักงานใหญ่กับกรมพัฒนาธุรกิจการค้า กระทรวงพาณิชย์แล้ว</w:t>
      </w:r>
    </w:p>
    <w:p w14:paraId="71AFE6B0" w14:textId="22CFBDAE" w:rsidR="00312653" w:rsidRPr="00C95062" w:rsidRDefault="00312653" w:rsidP="00312653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C95062">
        <w:rPr>
          <w:b/>
          <w:bCs/>
          <w:u w:val="none"/>
          <w:cs/>
        </w:rPr>
        <w:t>มาตรฐานการรายงานทางการเงินใหม่</w:t>
      </w:r>
    </w:p>
    <w:p w14:paraId="34A8388A" w14:textId="77777777" w:rsidR="00CC5439" w:rsidRPr="00312653" w:rsidRDefault="00CC5439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  <w:r w:rsidRPr="00312653">
        <w:rPr>
          <w:b/>
          <w:bCs/>
          <w:u w:val="none"/>
          <w:cs/>
        </w:rPr>
        <w:t>มาตรฐานการรายงานทางการเงิน</w:t>
      </w:r>
      <w:r>
        <w:rPr>
          <w:rFonts w:hint="cs"/>
          <w:b/>
          <w:bCs/>
          <w:u w:val="none"/>
          <w:cs/>
        </w:rPr>
        <w:t>ที่มีผลบังคับใช้ในงวดปัจจุบัน</w:t>
      </w:r>
    </w:p>
    <w:p w14:paraId="348DCA8B" w14:textId="7189677D" w:rsidR="00CC5439" w:rsidRPr="00CB729C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B729C">
        <w:rPr>
          <w:rFonts w:ascii="Angsana New" w:hAnsi="Angsana New"/>
          <w:sz w:val="28"/>
          <w:szCs w:val="28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28"/>
          <w:szCs w:val="28"/>
        </w:rPr>
        <w:t>2561</w:t>
      </w:r>
      <w:r w:rsidRPr="00CB729C">
        <w:rPr>
          <w:rFonts w:ascii="Angsana New" w:hAnsi="Angsana New"/>
          <w:sz w:val="28"/>
          <w:szCs w:val="28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</w:rPr>
        <w:t>1</w:t>
      </w:r>
      <w:r w:rsidRPr="00CB729C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2562</w:t>
      </w:r>
      <w:r w:rsidRPr="00CB729C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Pr="00A079DD">
        <w:rPr>
          <w:rFonts w:ascii="Angsana New" w:hAnsi="Angsana New"/>
          <w:spacing w:val="-4"/>
          <w:sz w:val="28"/>
          <w:szCs w:val="28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</w:t>
      </w:r>
      <w:r w:rsidRPr="00CB729C">
        <w:rPr>
          <w:rFonts w:ascii="Angsana New" w:hAnsi="Angsana New"/>
          <w:sz w:val="28"/>
          <w:szCs w:val="28"/>
          <w:cs/>
        </w:rPr>
        <w:t xml:space="preserve">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</w:p>
    <w:p w14:paraId="3EA00A1E" w14:textId="77777777" w:rsidR="00CC5439" w:rsidRPr="00CB729C" w:rsidRDefault="00CC5439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  <w:r w:rsidRPr="00CB729C">
        <w:rPr>
          <w:b/>
          <w:bCs/>
          <w:u w:val="none"/>
          <w:cs/>
        </w:rPr>
        <w:t xml:space="preserve">มาตรฐานการรายงานทางการเงิน ฉบับที่ </w:t>
      </w:r>
      <w:r>
        <w:rPr>
          <w:rFonts w:hint="cs"/>
          <w:b/>
          <w:bCs/>
          <w:u w:val="none"/>
          <w:cs/>
        </w:rPr>
        <w:t>15</w:t>
      </w:r>
      <w:r w:rsidRPr="00CB729C">
        <w:rPr>
          <w:b/>
          <w:bCs/>
          <w:u w:val="none"/>
          <w:cs/>
        </w:rPr>
        <w:t xml:space="preserve"> เรื่อง รายได้จากสัญญาที่ทำกับลูกค้า</w:t>
      </w:r>
    </w:p>
    <w:p w14:paraId="1CB0EFA7" w14:textId="77777777" w:rsidR="00CC5439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B729C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15</w:t>
      </w:r>
      <w:r w:rsidRPr="00CB729C">
        <w:rPr>
          <w:rFonts w:ascii="Angsana New" w:hAnsi="Angsana New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Style w:val="TableGrid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7"/>
        <w:gridCol w:w="4707"/>
      </w:tblGrid>
      <w:tr w:rsidR="00CC5439" w:rsidRPr="00CB729C" w14:paraId="472E6B48" w14:textId="77777777" w:rsidTr="00FE6F0B">
        <w:trPr>
          <w:trHeight w:val="234"/>
        </w:trPr>
        <w:tc>
          <w:tcPr>
            <w:tcW w:w="4797" w:type="dxa"/>
          </w:tcPr>
          <w:p w14:paraId="4AE68979" w14:textId="77777777" w:rsidR="00CC5439" w:rsidRPr="00CB729C" w:rsidRDefault="00CC5439" w:rsidP="00B6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85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B729C">
              <w:rPr>
                <w:rFonts w:ascii="Angsana New" w:hAnsi="Angsana New"/>
                <w:sz w:val="28"/>
                <w:szCs w:val="28"/>
              </w:rPr>
              <w:t>11 (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B729C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707" w:type="dxa"/>
          </w:tcPr>
          <w:p w14:paraId="0934BC74" w14:textId="77777777" w:rsidR="00CC5439" w:rsidRPr="00CB729C" w:rsidRDefault="00CC5439" w:rsidP="00FE6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-18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CC5439" w:rsidRPr="00CB729C" w14:paraId="7D06FDD7" w14:textId="77777777" w:rsidTr="00FE6F0B">
        <w:tc>
          <w:tcPr>
            <w:tcW w:w="4797" w:type="dxa"/>
          </w:tcPr>
          <w:p w14:paraId="5AD68B63" w14:textId="77777777" w:rsidR="00CC5439" w:rsidRPr="00CB729C" w:rsidRDefault="00CC5439" w:rsidP="00B6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85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CB729C">
              <w:rPr>
                <w:rFonts w:ascii="Angsana New" w:hAnsi="Angsana New"/>
                <w:sz w:val="28"/>
                <w:szCs w:val="28"/>
              </w:rPr>
              <w:t>18 (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B729C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707" w:type="dxa"/>
          </w:tcPr>
          <w:p w14:paraId="73AE33D2" w14:textId="77777777" w:rsidR="00CC5439" w:rsidRPr="00CB729C" w:rsidRDefault="00CC5439" w:rsidP="00FE6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-18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</w:p>
        </w:tc>
      </w:tr>
      <w:tr w:rsidR="00CC5439" w:rsidRPr="00CB729C" w14:paraId="617F0E5C" w14:textId="77777777" w:rsidTr="00FE6F0B">
        <w:trPr>
          <w:trHeight w:val="315"/>
        </w:trPr>
        <w:tc>
          <w:tcPr>
            <w:tcW w:w="4797" w:type="dxa"/>
          </w:tcPr>
          <w:p w14:paraId="1045195E" w14:textId="77777777" w:rsidR="00CC5439" w:rsidRPr="00CB729C" w:rsidRDefault="00CC5439" w:rsidP="00B6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85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CB729C">
              <w:rPr>
                <w:rFonts w:ascii="Angsana New" w:hAnsi="Angsana New"/>
                <w:sz w:val="28"/>
                <w:szCs w:val="28"/>
              </w:rPr>
              <w:t>31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B729C">
              <w:rPr>
                <w:rFonts w:ascii="Angsana New" w:hAnsi="Angsana New"/>
                <w:sz w:val="28"/>
                <w:szCs w:val="28"/>
              </w:rPr>
              <w:t>(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 </w:t>
            </w:r>
            <w:r w:rsidRPr="00CB729C"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4707" w:type="dxa"/>
          </w:tcPr>
          <w:p w14:paraId="45EAF328" w14:textId="77777777" w:rsidR="00CC5439" w:rsidRPr="00CB729C" w:rsidRDefault="00CC5439" w:rsidP="00FE6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-18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>เรื่อง รายได้</w:t>
            </w:r>
            <w:r w:rsidRPr="00CB729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B729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>รายการแลกเปลี่ยนเกี่ยวกับบริการโฆษณา</w:t>
            </w:r>
          </w:p>
        </w:tc>
      </w:tr>
      <w:tr w:rsidR="00CC5439" w:rsidRPr="00CB729C" w14:paraId="70CCF26D" w14:textId="77777777" w:rsidTr="00FE6F0B">
        <w:tc>
          <w:tcPr>
            <w:tcW w:w="4797" w:type="dxa"/>
          </w:tcPr>
          <w:p w14:paraId="6256CE8A" w14:textId="77777777" w:rsidR="00CC5439" w:rsidRPr="00CB729C" w:rsidRDefault="00CC5439" w:rsidP="00B6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85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B729C">
              <w:rPr>
                <w:rFonts w:ascii="Angsana New" w:hAnsi="Angsana New"/>
                <w:sz w:val="28"/>
                <w:szCs w:val="28"/>
              </w:rPr>
              <w:t>13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 (ปรับปรุง </w:t>
            </w:r>
            <w:r w:rsidRPr="00CB729C">
              <w:rPr>
                <w:rFonts w:ascii="Angsana New" w:hAnsi="Angsana New"/>
                <w:sz w:val="28"/>
                <w:szCs w:val="28"/>
              </w:rPr>
              <w:t>2560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707" w:type="dxa"/>
          </w:tcPr>
          <w:p w14:paraId="373E6C49" w14:textId="77777777" w:rsidR="00CC5439" w:rsidRPr="00CB729C" w:rsidRDefault="00CC5439" w:rsidP="00FE6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-18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CC5439" w:rsidRPr="00CB729C" w14:paraId="57AEE576" w14:textId="77777777" w:rsidTr="00FE6F0B">
        <w:tc>
          <w:tcPr>
            <w:tcW w:w="4797" w:type="dxa"/>
          </w:tcPr>
          <w:p w14:paraId="017D2B80" w14:textId="77777777" w:rsidR="00CC5439" w:rsidRPr="00CB729C" w:rsidRDefault="00CC5439" w:rsidP="00B6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85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B729C">
              <w:rPr>
                <w:rFonts w:ascii="Angsana New" w:hAnsi="Angsana New"/>
                <w:sz w:val="28"/>
                <w:szCs w:val="28"/>
              </w:rPr>
              <w:t>15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 (ปรับปรุง </w:t>
            </w:r>
            <w:r w:rsidRPr="00CB729C">
              <w:rPr>
                <w:rFonts w:ascii="Angsana New" w:hAnsi="Angsana New"/>
                <w:sz w:val="28"/>
                <w:szCs w:val="28"/>
              </w:rPr>
              <w:t>2560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707" w:type="dxa"/>
          </w:tcPr>
          <w:p w14:paraId="39FA7031" w14:textId="77777777" w:rsidR="00CC5439" w:rsidRPr="00CB729C" w:rsidRDefault="00CC5439" w:rsidP="00FE6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-18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CC5439" w:rsidRPr="00CB729C" w14:paraId="6755077D" w14:textId="77777777" w:rsidTr="00FE6F0B">
        <w:tc>
          <w:tcPr>
            <w:tcW w:w="4797" w:type="dxa"/>
          </w:tcPr>
          <w:p w14:paraId="6BA5C71E" w14:textId="77777777" w:rsidR="00CC5439" w:rsidRPr="00CB729C" w:rsidRDefault="00CC5439" w:rsidP="00B6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76" w:lineRule="auto"/>
              <w:ind w:left="85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CB729C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(ปรับปรุง </w:t>
            </w:r>
            <w:r w:rsidRPr="00CB729C">
              <w:rPr>
                <w:rFonts w:ascii="Angsana New" w:hAnsi="Angsana New"/>
                <w:sz w:val="28"/>
                <w:szCs w:val="28"/>
              </w:rPr>
              <w:t>2560</w:t>
            </w:r>
            <w:r w:rsidRPr="00CB729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707" w:type="dxa"/>
          </w:tcPr>
          <w:p w14:paraId="51D4AF47" w14:textId="77777777" w:rsidR="00CC5439" w:rsidRPr="00CB729C" w:rsidRDefault="00CC5439" w:rsidP="00FE6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76" w:lineRule="auto"/>
              <w:ind w:left="-18" w:hanging="18"/>
              <w:rPr>
                <w:rFonts w:ascii="Angsana New" w:hAnsi="Angsana New"/>
                <w:sz w:val="28"/>
                <w:szCs w:val="28"/>
              </w:rPr>
            </w:pPr>
            <w:r w:rsidRPr="00CB729C">
              <w:rPr>
                <w:rFonts w:ascii="Angsana New" w:hAnsi="Angsana New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14:paraId="440D384D" w14:textId="77777777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 xml:space="preserve">กิจการต้องใช้มาตรฐานการรายงานทางการเงิน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15</w:t>
      </w:r>
      <w:r w:rsidRPr="005135A3">
        <w:rPr>
          <w:rFonts w:ascii="Angsana New" w:hAnsi="Angsana New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</w:t>
      </w:r>
      <w:r>
        <w:rPr>
          <w:rFonts w:ascii="Angsana New" w:hAnsi="Angsana New"/>
          <w:sz w:val="28"/>
          <w:szCs w:val="28"/>
          <w:cs/>
        </w:rPr>
        <w:t xml:space="preserve"> มาตรฐานฉบับนี้ได้กำหนดหลักการ </w:t>
      </w:r>
      <w:r>
        <w:rPr>
          <w:rFonts w:ascii="Angsana New" w:hAnsi="Angsana New"/>
          <w:sz w:val="28"/>
          <w:szCs w:val="28"/>
        </w:rPr>
        <w:t>5</w:t>
      </w:r>
      <w:r w:rsidRPr="005135A3">
        <w:rPr>
          <w:rFonts w:ascii="Angsana New" w:hAnsi="Angsana New"/>
          <w:sz w:val="28"/>
          <w:szCs w:val="28"/>
          <w:cs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4A35BF68" w14:textId="77777777" w:rsidR="00CC5439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มาตรฐานฉบับนี้ไม่มีผลกระทบอย่างมีสาระสำคัญต่องบการเงินนี้</w:t>
      </w:r>
    </w:p>
    <w:p w14:paraId="0AFCE608" w14:textId="77777777" w:rsidR="00CC5439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14:paraId="74EBB538" w14:textId="77777777" w:rsidR="00CC5439" w:rsidRPr="005135A3" w:rsidRDefault="00CC5439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  <w:r w:rsidRPr="005135A3">
        <w:rPr>
          <w:b/>
          <w:bCs/>
          <w:u w:val="none"/>
          <w:cs/>
        </w:rPr>
        <w:lastRenderedPageBreak/>
        <w:t>มาตรฐานการรายงานทางการเงิน ฉบับที่</w:t>
      </w:r>
      <w:r>
        <w:rPr>
          <w:rFonts w:hint="cs"/>
          <w:b/>
          <w:bCs/>
          <w:u w:val="none"/>
          <w:cs/>
        </w:rPr>
        <w:t xml:space="preserve"> 4</w:t>
      </w:r>
      <w:r w:rsidRPr="005135A3">
        <w:rPr>
          <w:b/>
          <w:bCs/>
          <w:u w:val="none"/>
          <w:cs/>
        </w:rPr>
        <w:t xml:space="preserve"> (ปรับปรุง </w:t>
      </w:r>
      <w:r>
        <w:rPr>
          <w:rFonts w:hint="cs"/>
          <w:b/>
          <w:bCs/>
          <w:u w:val="none"/>
          <w:cs/>
        </w:rPr>
        <w:t>2561</w:t>
      </w:r>
      <w:r w:rsidRPr="005135A3">
        <w:rPr>
          <w:b/>
          <w:bCs/>
          <w:u w:val="none"/>
          <w:cs/>
        </w:rPr>
        <w:t>) เรื่อง สัญญาประกันภัย</w:t>
      </w:r>
    </w:p>
    <w:p w14:paraId="11942028" w14:textId="77777777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มาตรฐานการรายงานทางการเงินฉบับนี้มีการให้ทางเลือกสำหรับผู้รับประกันภัยที่เข้าเงื่อนไขตามที่ระบุในมาตรฐานการรายงานทางการเงินฉบับนี้ ให้สามารถยกเว้นการถือปฏิบัติตามมาตร</w:t>
      </w:r>
      <w:r>
        <w:rPr>
          <w:rFonts w:ascii="Angsana New" w:hAnsi="Angsana New"/>
          <w:sz w:val="28"/>
          <w:szCs w:val="28"/>
          <w:cs/>
        </w:rPr>
        <w:t xml:space="preserve">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9</w:t>
      </w:r>
      <w:r w:rsidRPr="005135A3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และฉบับที่ </w:t>
      </w:r>
      <w:r>
        <w:rPr>
          <w:rFonts w:ascii="Angsana New" w:hAnsi="Angsana New"/>
          <w:sz w:val="28"/>
          <w:szCs w:val="28"/>
        </w:rPr>
        <w:t>7</w:t>
      </w:r>
      <w:r w:rsidRPr="005135A3">
        <w:rPr>
          <w:rFonts w:ascii="Angsana New" w:hAnsi="Angsana New"/>
          <w:sz w:val="28"/>
          <w:szCs w:val="28"/>
          <w:cs/>
        </w:rPr>
        <w:t xml:space="preserve"> เรื่อง การเปิดเผยข้อมูลเครื่องมือทางการเงิน (ซึ่งจะมีผลบังคับใช้สำหรับรอบระยะเวล</w:t>
      </w:r>
      <w:r>
        <w:rPr>
          <w:rFonts w:ascii="Angsana New" w:hAnsi="Angsana New"/>
          <w:sz w:val="28"/>
          <w:szCs w:val="28"/>
          <w:cs/>
        </w:rPr>
        <w:t xml:space="preserve">าบัญชีที่เริ่มในหรือหลังวันที่ </w:t>
      </w:r>
      <w:r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2563</w:t>
      </w:r>
      <w:r w:rsidRPr="005135A3">
        <w:rPr>
          <w:rFonts w:ascii="Angsana New" w:hAnsi="Angsana New"/>
          <w:sz w:val="28"/>
          <w:szCs w:val="28"/>
          <w:cs/>
        </w:rPr>
        <w:t>) บางประการเป็นการชั่วคราว และให้ถือปฏิบัติตามแนวปฏิบัติทางการบัญชี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 แทนสำหรับรอบระ</w:t>
      </w:r>
      <w:r>
        <w:rPr>
          <w:rFonts w:ascii="Angsana New" w:hAnsi="Angsana New"/>
          <w:sz w:val="28"/>
          <w:szCs w:val="28"/>
          <w:cs/>
        </w:rPr>
        <w:t xml:space="preserve">ยะเวลารายงานที่เริ่มก่อนวันที่ </w:t>
      </w:r>
      <w:r>
        <w:rPr>
          <w:rFonts w:ascii="Angsana New" w:hAnsi="Angsana New"/>
          <w:sz w:val="28"/>
          <w:szCs w:val="28"/>
        </w:rPr>
        <w:t>1</w:t>
      </w:r>
      <w:r w:rsidRPr="005135A3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2565</w:t>
      </w:r>
      <w:r w:rsidRPr="005135A3">
        <w:rPr>
          <w:rFonts w:ascii="Angsana New" w:hAnsi="Angsana New"/>
          <w:sz w:val="28"/>
          <w:szCs w:val="28"/>
          <w:cs/>
        </w:rPr>
        <w:t xml:space="preserve"> หรือก่อนมาตร</w:t>
      </w:r>
      <w:r>
        <w:rPr>
          <w:rFonts w:ascii="Angsana New" w:hAnsi="Angsana New"/>
          <w:sz w:val="28"/>
          <w:szCs w:val="28"/>
          <w:cs/>
        </w:rPr>
        <w:t xml:space="preserve">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17</w:t>
      </w:r>
      <w:r w:rsidRPr="005135A3">
        <w:rPr>
          <w:rFonts w:ascii="Angsana New" w:hAnsi="Angsana New"/>
          <w:sz w:val="28"/>
          <w:szCs w:val="28"/>
          <w:cs/>
        </w:rPr>
        <w:t xml:space="preserve"> เรื่อง สัญญาประกันภัย (เมื่อมีการประกาศใช้) มีผลบังคับใช้</w:t>
      </w:r>
    </w:p>
    <w:p w14:paraId="7AA246EA" w14:textId="5A0C45DA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มาตรฐานฉบับนี้ไม่มีผลกระทบอย่างมีสาระสำคัญต่องบการเงินสำหรับงวดปัจจุบัน และฝ่ายบริหารของบริษัทอยู่ระหว่างพิจารณาทางเลือกตามที่กล่าวข้างต้น</w:t>
      </w:r>
    </w:p>
    <w:p w14:paraId="3E877B8A" w14:textId="77777777" w:rsidR="00CC5439" w:rsidRPr="00DB5BFE" w:rsidRDefault="00CC5439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spacing w:val="-4"/>
          <w:u w:val="none"/>
          <w:cs/>
        </w:rPr>
      </w:pPr>
      <w:r w:rsidRPr="00DB5BFE">
        <w:rPr>
          <w:b/>
          <w:bCs/>
          <w:spacing w:val="-4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DB5BFE">
        <w:rPr>
          <w:rFonts w:hint="cs"/>
          <w:b/>
          <w:bCs/>
          <w:spacing w:val="-4"/>
          <w:u w:val="none"/>
          <w:cs/>
        </w:rPr>
        <w:t>1</w:t>
      </w:r>
      <w:r w:rsidRPr="00DB5BFE">
        <w:rPr>
          <w:b/>
          <w:bCs/>
          <w:spacing w:val="-4"/>
          <w:u w:val="none"/>
          <w:cs/>
        </w:rPr>
        <w:t xml:space="preserve"> มกราคม </w:t>
      </w:r>
      <w:r w:rsidRPr="00DB5BFE">
        <w:rPr>
          <w:rFonts w:hint="cs"/>
          <w:b/>
          <w:bCs/>
          <w:spacing w:val="-4"/>
          <w:u w:val="none"/>
          <w:cs/>
        </w:rPr>
        <w:t>2563</w:t>
      </w:r>
    </w:p>
    <w:p w14:paraId="6E9B32C6" w14:textId="23E0B582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การตีความมาตรฐานการรายงานทางการเงิน และแนวปฏิบัติทางการบัญชีฉบับใหม่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28"/>
          <w:szCs w:val="28"/>
        </w:rPr>
        <w:t>1</w:t>
      </w:r>
      <w:r w:rsidRPr="005135A3">
        <w:rPr>
          <w:rFonts w:ascii="Angsana New" w:hAnsi="Angsana New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z w:val="28"/>
          <w:szCs w:val="28"/>
        </w:rPr>
        <w:t>2563</w:t>
      </w:r>
      <w:r w:rsidRPr="005135A3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สามารถสรุปได้ดังนี้ </w:t>
      </w:r>
    </w:p>
    <w:p w14:paraId="52F7C75F" w14:textId="77777777" w:rsidR="00CC5439" w:rsidRPr="005135A3" w:rsidRDefault="00CC5439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  <w:r w:rsidRPr="005135A3">
        <w:rPr>
          <w:b/>
          <w:bCs/>
          <w:u w:val="none"/>
          <w:cs/>
        </w:rPr>
        <w:t>มาตรฐานการรายงานทางการเงิน กลุ่มเครื่องมือทางการเงิน</w:t>
      </w:r>
    </w:p>
    <w:p w14:paraId="06A861A7" w14:textId="77777777" w:rsidR="00CC5439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</w:t>
      </w:r>
      <w:r>
        <w:rPr>
          <w:rFonts w:ascii="Angsana New" w:hAnsi="Angsana New"/>
          <w:sz w:val="28"/>
          <w:szCs w:val="28"/>
          <w:cs/>
        </w:rPr>
        <w:t xml:space="preserve">ตรฐานและการตีความมาตรฐาน จำนวน </w:t>
      </w:r>
      <w:r>
        <w:rPr>
          <w:rFonts w:ascii="Angsana New" w:hAnsi="Angsana New"/>
          <w:sz w:val="28"/>
          <w:szCs w:val="28"/>
        </w:rPr>
        <w:t>5</w:t>
      </w:r>
      <w:r w:rsidRPr="005135A3">
        <w:rPr>
          <w:rFonts w:ascii="Angsana New" w:hAnsi="Angsana New"/>
          <w:sz w:val="28"/>
          <w:szCs w:val="28"/>
          <w:cs/>
        </w:rPr>
        <w:t xml:space="preserve"> ฉบับ ได้แก่</w:t>
      </w:r>
    </w:p>
    <w:tbl>
      <w:tblPr>
        <w:tblW w:w="8550" w:type="dxa"/>
        <w:tblInd w:w="450" w:type="dxa"/>
        <w:tblLook w:val="01E0" w:firstRow="1" w:lastRow="1" w:firstColumn="1" w:lastColumn="1" w:noHBand="0" w:noVBand="0"/>
      </w:tblPr>
      <w:tblGrid>
        <w:gridCol w:w="2340"/>
        <w:gridCol w:w="6210"/>
      </w:tblGrid>
      <w:tr w:rsidR="00CC5439" w:rsidRPr="005135A3" w14:paraId="7D281619" w14:textId="77777777" w:rsidTr="00FE6F0B">
        <w:tc>
          <w:tcPr>
            <w:tcW w:w="8550" w:type="dxa"/>
            <w:gridSpan w:val="2"/>
          </w:tcPr>
          <w:p w14:paraId="04B70ADB" w14:textId="77777777" w:rsidR="00CC5439" w:rsidRPr="005135A3" w:rsidRDefault="00CC5439" w:rsidP="00FE6F0B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CC5439" w:rsidRPr="005135A3" w14:paraId="558138F3" w14:textId="77777777" w:rsidTr="00FE6F0B">
        <w:tc>
          <w:tcPr>
            <w:tcW w:w="2340" w:type="dxa"/>
          </w:tcPr>
          <w:p w14:paraId="05E4B32C" w14:textId="77777777" w:rsidR="00CC5439" w:rsidRPr="005135A3" w:rsidRDefault="00CC5439" w:rsidP="00FE6F0B">
            <w:pPr>
              <w:tabs>
                <w:tab w:val="left" w:pos="540"/>
              </w:tabs>
              <w:ind w:left="520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210" w:type="dxa"/>
          </w:tcPr>
          <w:p w14:paraId="31BA5CA7" w14:textId="77777777" w:rsidR="00CC5439" w:rsidRPr="005135A3" w:rsidRDefault="00CC5439" w:rsidP="00FE6F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CC5439" w:rsidRPr="005135A3" w14:paraId="4FD18537" w14:textId="77777777" w:rsidTr="00FE6F0B">
        <w:tc>
          <w:tcPr>
            <w:tcW w:w="2340" w:type="dxa"/>
          </w:tcPr>
          <w:p w14:paraId="5972AAA7" w14:textId="77777777" w:rsidR="00CC5439" w:rsidRPr="005135A3" w:rsidRDefault="00CC5439" w:rsidP="00FE6F0B">
            <w:pPr>
              <w:tabs>
                <w:tab w:val="left" w:pos="540"/>
              </w:tabs>
              <w:ind w:left="520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210" w:type="dxa"/>
          </w:tcPr>
          <w:p w14:paraId="1F09A37C" w14:textId="77777777" w:rsidR="00CC5439" w:rsidRPr="005135A3" w:rsidRDefault="00CC5439" w:rsidP="00FE6F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CC5439" w:rsidRPr="005135A3" w14:paraId="2C590AC7" w14:textId="77777777" w:rsidTr="00FE6F0B">
        <w:tc>
          <w:tcPr>
            <w:tcW w:w="8550" w:type="dxa"/>
            <w:gridSpan w:val="2"/>
          </w:tcPr>
          <w:p w14:paraId="33F07F86" w14:textId="77777777" w:rsidR="00CC5439" w:rsidRPr="005135A3" w:rsidRDefault="00CC5439" w:rsidP="00FE6F0B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CC5439" w:rsidRPr="005135A3" w14:paraId="4D654906" w14:textId="77777777" w:rsidTr="00FE6F0B">
        <w:tc>
          <w:tcPr>
            <w:tcW w:w="2340" w:type="dxa"/>
          </w:tcPr>
          <w:p w14:paraId="6EFF38A0" w14:textId="77777777" w:rsidR="00CC5439" w:rsidRPr="005135A3" w:rsidRDefault="00CC5439" w:rsidP="00FE6F0B">
            <w:pPr>
              <w:ind w:left="520" w:right="-138"/>
              <w:rPr>
                <w:rFonts w:ascii="Angsana New" w:hAnsi="Angsana New"/>
                <w:sz w:val="28"/>
                <w:szCs w:val="28"/>
                <w:cs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Pr="005135A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210" w:type="dxa"/>
          </w:tcPr>
          <w:p w14:paraId="502C4524" w14:textId="77777777" w:rsidR="00CC5439" w:rsidRPr="005135A3" w:rsidRDefault="00CC5439" w:rsidP="00FE6F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CC5439" w:rsidRPr="005135A3" w14:paraId="7C67BD71" w14:textId="77777777" w:rsidTr="00FE6F0B">
        <w:tc>
          <w:tcPr>
            <w:tcW w:w="8550" w:type="dxa"/>
            <w:gridSpan w:val="2"/>
          </w:tcPr>
          <w:p w14:paraId="41AF47F1" w14:textId="77777777" w:rsidR="00CC5439" w:rsidRPr="005135A3" w:rsidRDefault="00CC5439" w:rsidP="00FE6F0B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CC5439" w:rsidRPr="005135A3" w14:paraId="62D17A2B" w14:textId="77777777" w:rsidTr="00FE6F0B">
        <w:tc>
          <w:tcPr>
            <w:tcW w:w="2340" w:type="dxa"/>
          </w:tcPr>
          <w:p w14:paraId="32DB9089" w14:textId="77777777" w:rsidR="00CC5439" w:rsidRPr="005135A3" w:rsidRDefault="00CC5439" w:rsidP="00FE6F0B">
            <w:pPr>
              <w:ind w:left="520" w:right="-138"/>
              <w:rPr>
                <w:rFonts w:ascii="Angsana New" w:hAnsi="Angsana New"/>
                <w:sz w:val="28"/>
                <w:szCs w:val="28"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6210" w:type="dxa"/>
          </w:tcPr>
          <w:p w14:paraId="2C44B49B" w14:textId="77777777" w:rsidR="00CC5439" w:rsidRPr="005135A3" w:rsidRDefault="00CC5439" w:rsidP="00FE6F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C5439" w:rsidRPr="005135A3" w14:paraId="1280B9D2" w14:textId="77777777" w:rsidTr="00FE6F0B">
        <w:tc>
          <w:tcPr>
            <w:tcW w:w="2340" w:type="dxa"/>
          </w:tcPr>
          <w:p w14:paraId="1948B7FD" w14:textId="77777777" w:rsidR="00CC5439" w:rsidRPr="005135A3" w:rsidRDefault="00CC5439" w:rsidP="00FE6F0B">
            <w:pPr>
              <w:ind w:left="520" w:right="-138"/>
              <w:rPr>
                <w:rFonts w:ascii="Angsana New" w:hAnsi="Angsana New"/>
                <w:sz w:val="28"/>
                <w:szCs w:val="28"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6210" w:type="dxa"/>
          </w:tcPr>
          <w:p w14:paraId="15C71BC3" w14:textId="77777777" w:rsidR="00CC5439" w:rsidRPr="005135A3" w:rsidRDefault="00CC5439" w:rsidP="00FE6F0B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135A3">
              <w:rPr>
                <w:rFonts w:ascii="Angsana New" w:hAnsi="Angsana New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F6566AE" w14:textId="77777777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ลักษณะของกระแสเงินสดตามสัญญาและโมเดลธุรกิจของกิจการ (</w:t>
      </w:r>
      <w:r w:rsidRPr="005135A3">
        <w:rPr>
          <w:rFonts w:ascii="Angsana New" w:hAnsi="Angsana New"/>
          <w:sz w:val="28"/>
          <w:szCs w:val="28"/>
        </w:rPr>
        <w:t xml:space="preserve">Business Model) </w:t>
      </w:r>
      <w:r w:rsidRPr="005135A3">
        <w:rPr>
          <w:rFonts w:ascii="Angsana New" w:hAnsi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</w:t>
      </w:r>
      <w:r w:rsidRPr="00DB5BFE">
        <w:rPr>
          <w:rFonts w:ascii="Angsana New" w:hAnsi="Angsana New"/>
          <w:spacing w:val="-4"/>
          <w:sz w:val="28"/>
          <w:szCs w:val="28"/>
          <w:cs/>
        </w:rPr>
        <w:t>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</w:t>
      </w:r>
      <w:r w:rsidRPr="005135A3">
        <w:rPr>
          <w:rFonts w:ascii="Angsana New" w:hAnsi="Angsana New"/>
          <w:sz w:val="28"/>
          <w:szCs w:val="28"/>
          <w:cs/>
        </w:rPr>
        <w:t>ไป</w:t>
      </w:r>
    </w:p>
    <w:p w14:paraId="592BB904" w14:textId="77777777" w:rsidR="00DB5BFE" w:rsidRDefault="00DB5BFE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</w:p>
    <w:p w14:paraId="4490A1E5" w14:textId="77777777" w:rsidR="00DB5BFE" w:rsidRDefault="00DB5BFE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lang w:val="en-US"/>
        </w:rPr>
      </w:pPr>
    </w:p>
    <w:p w14:paraId="202126A9" w14:textId="7D65C702" w:rsidR="00CC5439" w:rsidRPr="005135A3" w:rsidRDefault="00CC5439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  <w:r w:rsidRPr="005135A3">
        <w:rPr>
          <w:b/>
          <w:bCs/>
          <w:u w:val="none"/>
          <w:cs/>
        </w:rPr>
        <w:lastRenderedPageBreak/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14:paraId="32D4E834" w14:textId="77777777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แนวปฏิบัติทางการบัญชีดังกล่าวได้ให้ข้อยกเว้นการถือปฏิบัติตามมาตรฐานการรายงานทางการเงิน ฉ</w:t>
      </w:r>
      <w:r>
        <w:rPr>
          <w:rFonts w:ascii="Angsana New" w:hAnsi="Angsana New"/>
          <w:sz w:val="28"/>
          <w:szCs w:val="28"/>
          <w:cs/>
        </w:rPr>
        <w:t xml:space="preserve">บับที่ </w:t>
      </w:r>
      <w:r>
        <w:rPr>
          <w:rFonts w:ascii="Angsana New" w:hAnsi="Angsana New"/>
          <w:sz w:val="28"/>
          <w:szCs w:val="28"/>
        </w:rPr>
        <w:t>9</w:t>
      </w:r>
      <w:r w:rsidRPr="005135A3">
        <w:rPr>
          <w:rFonts w:ascii="Angsana New" w:hAnsi="Angsana New"/>
          <w:sz w:val="28"/>
          <w:szCs w:val="28"/>
          <w:cs/>
        </w:rPr>
        <w:t xml:space="preserve"> เรื่อง เ</w:t>
      </w:r>
      <w:r>
        <w:rPr>
          <w:rFonts w:ascii="Angsana New" w:hAnsi="Angsana New"/>
          <w:sz w:val="28"/>
          <w:szCs w:val="28"/>
          <w:cs/>
        </w:rPr>
        <w:t xml:space="preserve">ครื่องมือทางการเงิน และฉบับที่ </w:t>
      </w:r>
      <w:r>
        <w:rPr>
          <w:rFonts w:ascii="Angsana New" w:hAnsi="Angsana New"/>
          <w:sz w:val="28"/>
          <w:szCs w:val="28"/>
        </w:rPr>
        <w:t>7</w:t>
      </w:r>
      <w:r w:rsidRPr="005135A3">
        <w:rPr>
          <w:rFonts w:ascii="Angsana New" w:hAnsi="Angsana New"/>
          <w:sz w:val="28"/>
          <w:szCs w:val="28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>
        <w:rPr>
          <w:rFonts w:ascii="Angsana New" w:hAnsi="Angsana New"/>
          <w:sz w:val="28"/>
          <w:szCs w:val="28"/>
        </w:rPr>
        <w:t>2563</w:t>
      </w:r>
      <w:r w:rsidRPr="005135A3">
        <w:rPr>
          <w:rFonts w:ascii="Angsana New" w:hAnsi="Angsana New"/>
          <w:sz w:val="28"/>
          <w:szCs w:val="28"/>
          <w:cs/>
        </w:rPr>
        <w:t xml:space="preserve"> เป็นการชั่วคราว โดยแนวปฏิบัติทางการบัญชีฉบับนี้มีข้อกำหนดบางเรื่องที่แตกต่างจากมาตร</w:t>
      </w:r>
      <w:r>
        <w:rPr>
          <w:rFonts w:ascii="Angsana New" w:hAnsi="Angsana New"/>
          <w:sz w:val="28"/>
          <w:szCs w:val="28"/>
          <w:cs/>
        </w:rPr>
        <w:t xml:space="preserve">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9</w:t>
      </w:r>
      <w:r w:rsidRPr="005135A3">
        <w:rPr>
          <w:rFonts w:ascii="Angsana New" w:hAnsi="Angsana New"/>
          <w:sz w:val="28"/>
          <w:szCs w:val="28"/>
          <w:cs/>
        </w:rPr>
        <w:t xml:space="preserve"> โดยมีเรื่องที่สำคัญ ดังนี้</w:t>
      </w:r>
    </w:p>
    <w:p w14:paraId="2CDCDF52" w14:textId="77777777" w:rsidR="00CC5439" w:rsidRPr="005135A3" w:rsidRDefault="00CC5439" w:rsidP="00817DD5">
      <w:pPr>
        <w:pStyle w:val="ListParagraph"/>
        <w:widowControl w:val="0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14:paraId="30700AC2" w14:textId="77777777" w:rsidR="00CC5439" w:rsidRPr="005135A3" w:rsidRDefault="00CC5439" w:rsidP="00817DD5">
      <w:pPr>
        <w:pStyle w:val="ListParagraph"/>
        <w:widowControl w:val="0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การรับรู้ผลขาดทุนจากการด้อยค่า ผลกำไรขาดทุนจากการตัดรายการ และผลกำไรขาดทุนจากการป้องกันความเสี่ยงในมูลค่ายุติธรรมของรายการที่มีการป้องกันความเสี่ยง สำหรับตราสารทุนที่เป็นหลักทรัพย์เผื่อขาย ให้รับรู้เข้าส่วนของกำไรหรือขาดทุน</w:t>
      </w:r>
    </w:p>
    <w:p w14:paraId="55597045" w14:textId="77777777" w:rsidR="00CC5439" w:rsidRPr="005135A3" w:rsidRDefault="00CC5439" w:rsidP="00817DD5">
      <w:pPr>
        <w:pStyle w:val="ListParagraph"/>
        <w:widowControl w:val="0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81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กำหนดให้อนุพันธ์แฝงในสินทรัพย์ทางการเงินที่เป็นสัญญาแบบผสมต้องแยกออกจากสัญญาหลัก หากเข้าเงื่อนไขทุกข้อในการแยกสัญญา</w:t>
      </w:r>
    </w:p>
    <w:p w14:paraId="6334DEF5" w14:textId="77777777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นอกจากนี้ แนวปฏิบัติทางการบัญชีดังกล่าวมีข้อกำหนดบางเรื่องที่แตกต่างจากมาตรฐานการรายงานทางการเงิน ฉบับที่ 7 ในส่วนของการเปิดเผยรายการ</w:t>
      </w:r>
    </w:p>
    <w:p w14:paraId="7E5A3950" w14:textId="323CFAAE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ลุ่มเครื่องมือทางการเงินดังกล่าวมาถือปฏิบัติ และอยู่ระหว่างพิจารณาแนวทางเลือกตามที่แนวปฏิบัติทางการบัญชีอนุญาตไว้</w:t>
      </w:r>
    </w:p>
    <w:p w14:paraId="6655A9DF" w14:textId="77777777" w:rsidR="00CC5439" w:rsidRPr="005135A3" w:rsidRDefault="00CC5439" w:rsidP="00CC5439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  <w:r w:rsidRPr="005135A3">
        <w:rPr>
          <w:b/>
          <w:bCs/>
          <w:u w:val="none"/>
          <w:cs/>
        </w:rPr>
        <w:t>มาตรฐ</w:t>
      </w:r>
      <w:r>
        <w:rPr>
          <w:b/>
          <w:bCs/>
          <w:u w:val="none"/>
          <w:cs/>
        </w:rPr>
        <w:t xml:space="preserve">านการรายงานทางการเงิน ฉบับที่ </w:t>
      </w:r>
      <w:r>
        <w:rPr>
          <w:rFonts w:hint="cs"/>
          <w:b/>
          <w:bCs/>
          <w:u w:val="none"/>
          <w:cs/>
        </w:rPr>
        <w:t>16</w:t>
      </w:r>
      <w:r w:rsidRPr="005135A3">
        <w:rPr>
          <w:b/>
          <w:bCs/>
          <w:u w:val="none"/>
          <w:cs/>
        </w:rPr>
        <w:t xml:space="preserve"> เรื่อง สัญญาเช่า</w:t>
      </w:r>
    </w:p>
    <w:p w14:paraId="7F62BAEE" w14:textId="77777777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มาตรฐ</w:t>
      </w:r>
      <w:r>
        <w:rPr>
          <w:rFonts w:ascii="Angsana New" w:hAnsi="Angsana New"/>
          <w:sz w:val="28"/>
          <w:szCs w:val="28"/>
          <w:cs/>
        </w:rPr>
        <w:t xml:space="preserve">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16</w:t>
      </w:r>
      <w:r w:rsidRPr="005135A3">
        <w:rPr>
          <w:rFonts w:ascii="Angsana New" w:hAnsi="Angsana New"/>
          <w:sz w:val="28"/>
          <w:szCs w:val="28"/>
          <w:cs/>
        </w:rPr>
        <w:t xml:space="preserve"> ใช้</w:t>
      </w:r>
      <w:r>
        <w:rPr>
          <w:rFonts w:ascii="Angsana New" w:hAnsi="Angsana New"/>
          <w:sz w:val="28"/>
          <w:szCs w:val="28"/>
          <w:cs/>
        </w:rPr>
        <w:t xml:space="preserve">แทนมาตรฐานการบัญชี ฉบับที่ </w:t>
      </w:r>
      <w:r>
        <w:rPr>
          <w:rFonts w:ascii="Angsana New" w:hAnsi="Angsana New"/>
          <w:sz w:val="28"/>
          <w:szCs w:val="28"/>
        </w:rPr>
        <w:t>17</w:t>
      </w:r>
      <w:r w:rsidRPr="005135A3">
        <w:rPr>
          <w:rFonts w:ascii="Angsana New" w:hAnsi="Angsana New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</w:t>
      </w:r>
      <w:r>
        <w:rPr>
          <w:rFonts w:ascii="Angsana New" w:hAnsi="Angsana New"/>
          <w:sz w:val="28"/>
          <w:szCs w:val="28"/>
          <w:cs/>
        </w:rPr>
        <w:t xml:space="preserve">รที่มีระยะเวลาในการเช่ามากกว่า </w:t>
      </w:r>
      <w:r>
        <w:rPr>
          <w:rFonts w:ascii="Angsana New" w:hAnsi="Angsana New"/>
          <w:sz w:val="28"/>
          <w:szCs w:val="28"/>
        </w:rPr>
        <w:t>12</w:t>
      </w:r>
      <w:r w:rsidRPr="005135A3">
        <w:rPr>
          <w:rFonts w:ascii="Angsana New" w:hAnsi="Angsana New"/>
          <w:sz w:val="28"/>
          <w:szCs w:val="28"/>
          <w:cs/>
        </w:rPr>
        <w:t xml:space="preserve"> เดือน เว้นแต่สินทรัพย์อ้างอิงนั้นมีมูลค่าต่ำ</w:t>
      </w:r>
    </w:p>
    <w:p w14:paraId="09AA4462" w14:textId="77777777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135A3">
        <w:rPr>
          <w:rFonts w:ascii="Angsana New" w:hAnsi="Angsana New"/>
          <w:sz w:val="28"/>
          <w:szCs w:val="28"/>
        </w:rPr>
        <w:t>17</w:t>
      </w:r>
      <w:r w:rsidRPr="005135A3">
        <w:rPr>
          <w:rFonts w:ascii="Angsana New" w:hAnsi="Angsana New"/>
          <w:sz w:val="28"/>
          <w:szCs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5135A3">
        <w:rPr>
          <w:rFonts w:ascii="Angsana New" w:hAnsi="Angsana New"/>
          <w:sz w:val="28"/>
          <w:szCs w:val="28"/>
        </w:rPr>
        <w:t>17</w:t>
      </w:r>
    </w:p>
    <w:p w14:paraId="640E2A42" w14:textId="77777777" w:rsidR="00CC5439" w:rsidRPr="005135A3" w:rsidRDefault="00CC5439" w:rsidP="00CC543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135A3">
        <w:rPr>
          <w:rFonts w:ascii="Angsana New" w:hAnsi="Angsana New"/>
          <w:sz w:val="28"/>
          <w:szCs w:val="28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25927A56" w14:textId="48678BF4" w:rsidR="00B505D0" w:rsidRPr="00B63B64" w:rsidRDefault="00B505D0" w:rsidP="00817DD5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AF1F46">
        <w:rPr>
          <w:rFonts w:hint="cs"/>
          <w:b/>
          <w:bCs/>
          <w:u w:val="none"/>
          <w:cs/>
        </w:rPr>
        <w:t>ข้อมูลทาง</w:t>
      </w:r>
      <w:r w:rsidR="00ED6258">
        <w:rPr>
          <w:rFonts w:hint="cs"/>
          <w:b/>
          <w:bCs/>
          <w:u w:val="none"/>
          <w:cs/>
        </w:rPr>
        <w:t>การเงินระหว่างกาล</w:t>
      </w:r>
    </w:p>
    <w:p w14:paraId="7F6BEBDD" w14:textId="7235A3D9" w:rsidR="009B7742" w:rsidRPr="00E34676" w:rsidRDefault="009B4E06" w:rsidP="00817DD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60DA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AF1F46">
        <w:rPr>
          <w:rFonts w:ascii="Angsana New" w:hAnsi="Angsana New" w:hint="cs"/>
          <w:sz w:val="28"/>
          <w:szCs w:val="28"/>
          <w:cs/>
        </w:rPr>
        <w:t>ข้อมูลทาง</w:t>
      </w:r>
      <w:r w:rsidR="00ED6258" w:rsidRPr="00ED6258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BD60DA">
        <w:rPr>
          <w:rFonts w:ascii="Angsana New" w:hAnsi="Angsana New"/>
          <w:sz w:val="28"/>
          <w:szCs w:val="28"/>
          <w:cs/>
        </w:rPr>
        <w:t>นี้</w:t>
      </w:r>
      <w:r w:rsidRPr="00242F84">
        <w:rPr>
          <w:rFonts w:ascii="Angsana New" w:hAnsi="Angsana New"/>
          <w:sz w:val="28"/>
          <w:szCs w:val="28"/>
          <w:cs/>
        </w:rPr>
        <w:t>แล้วเมื่อวันที่</w:t>
      </w:r>
      <w:r w:rsidR="00EC32A6" w:rsidRPr="00242F84">
        <w:rPr>
          <w:rFonts w:ascii="Angsana New" w:hAnsi="Angsana New"/>
          <w:sz w:val="28"/>
          <w:szCs w:val="28"/>
          <w:cs/>
        </w:rPr>
        <w:t xml:space="preserve"> </w:t>
      </w:r>
      <w:r w:rsidR="00A0052E" w:rsidRPr="00242F84">
        <w:rPr>
          <w:rFonts w:ascii="Angsana New" w:hAnsi="Angsana New"/>
          <w:sz w:val="28"/>
          <w:szCs w:val="28"/>
        </w:rPr>
        <w:t>13</w:t>
      </w:r>
      <w:r w:rsidR="00E34676" w:rsidRPr="00242F84">
        <w:rPr>
          <w:rFonts w:ascii="Angsana New" w:hAnsi="Angsana New"/>
          <w:sz w:val="28"/>
          <w:szCs w:val="28"/>
        </w:rPr>
        <w:t xml:space="preserve"> </w:t>
      </w:r>
      <w:r w:rsidR="00C4553D" w:rsidRPr="00242F84">
        <w:rPr>
          <w:rFonts w:ascii="Angsana New" w:hAnsi="Angsana New" w:hint="cs"/>
          <w:sz w:val="28"/>
          <w:szCs w:val="28"/>
          <w:cs/>
        </w:rPr>
        <w:t>พฤศจิกายน</w:t>
      </w:r>
      <w:r w:rsidR="00E34676" w:rsidRPr="00242F84">
        <w:rPr>
          <w:rFonts w:ascii="Angsana New" w:hAnsi="Angsana New"/>
          <w:sz w:val="28"/>
          <w:szCs w:val="28"/>
        </w:rPr>
        <w:t xml:space="preserve"> 2562</w:t>
      </w:r>
    </w:p>
    <w:sectPr w:rsidR="009B7742" w:rsidRPr="00E34676" w:rsidSect="00102283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008" w:right="749" w:bottom="360" w:left="1296" w:header="475" w:footer="747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680A9" w14:textId="77777777" w:rsidR="00FE6F0B" w:rsidRDefault="00FE6F0B">
      <w:r>
        <w:separator/>
      </w:r>
    </w:p>
  </w:endnote>
  <w:endnote w:type="continuationSeparator" w:id="0">
    <w:p w14:paraId="237CA438" w14:textId="77777777" w:rsidR="00FE6F0B" w:rsidRDefault="00FE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79DA0" w14:textId="5CF83222" w:rsidR="00FE6F0B" w:rsidRPr="00E1023C" w:rsidRDefault="00FE6F0B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73002C">
      <w:rPr>
        <w:rFonts w:asciiTheme="majorBidi" w:hAnsiTheme="majorBidi" w:cstheme="majorBidi"/>
        <w:noProof/>
        <w:sz w:val="26"/>
        <w:szCs w:val="26"/>
      </w:rPr>
      <w:t>40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69CB" w14:textId="73D80F26" w:rsidR="00FE6F0B" w:rsidRPr="008A5482" w:rsidRDefault="00FE6F0B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sdt>
      <w:sdtPr>
        <w:rPr>
          <w:rFonts w:asciiTheme="majorBidi" w:hAnsiTheme="majorBidi" w:cstheme="majorBidi"/>
        </w:rPr>
        <w:id w:val="647710054"/>
        <w:docPartObj>
          <w:docPartGallery w:val="Page Numbers (Bottom of Page)"/>
          <w:docPartUnique/>
        </w:docPartObj>
      </w:sdtPr>
      <w:sdtEndPr>
        <w:rPr>
          <w:noProof/>
          <w:sz w:val="26"/>
          <w:szCs w:val="26"/>
        </w:rPr>
      </w:sdtEndPr>
      <w:sdtContent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1B590C">
          <w:rPr>
            <w:rFonts w:asciiTheme="majorBidi" w:hAnsiTheme="majorBidi" w:cstheme="majorBidi"/>
            <w:noProof/>
            <w:sz w:val="26"/>
            <w:szCs w:val="26"/>
          </w:rPr>
          <w:t>10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1781F" w14:textId="77777777" w:rsidR="00FE6F0B" w:rsidRDefault="00FE6F0B">
      <w:r>
        <w:separator/>
      </w:r>
    </w:p>
  </w:footnote>
  <w:footnote w:type="continuationSeparator" w:id="0">
    <w:p w14:paraId="7E4362D0" w14:textId="77777777" w:rsidR="00FE6F0B" w:rsidRDefault="00FE6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0C645" w14:textId="42CA10ED" w:rsidR="00FE6F0B" w:rsidRPr="00682B63" w:rsidRDefault="00FE6F0B" w:rsidP="002260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7C533CE0" w14:textId="34DE3824" w:rsidR="00FE6F0B" w:rsidRPr="00682B63" w:rsidRDefault="00FE6F0B" w:rsidP="002260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2053484D" w14:textId="005A4942" w:rsidR="00FE6F0B" w:rsidRPr="00682B63" w:rsidRDefault="00FE6F0B" w:rsidP="002260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2562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4719" w14:textId="57B2724E" w:rsidR="00FE6F0B" w:rsidRPr="00682B63" w:rsidRDefault="00FE6F0B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14:paraId="1AD9329F" w14:textId="77AA8758" w:rsidR="00FE6F0B" w:rsidRPr="00682B63" w:rsidRDefault="00FE6F0B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>ระหว่างกาล</w:t>
    </w:r>
    <w:r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1977BB81" w14:textId="44FEC603" w:rsidR="00FE6F0B" w:rsidRPr="00682B63" w:rsidRDefault="00FE6F0B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2562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611B16"/>
    <w:multiLevelType w:val="multilevel"/>
    <w:tmpl w:val="E06E9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5B37BDB"/>
    <w:multiLevelType w:val="hybridMultilevel"/>
    <w:tmpl w:val="EA123344"/>
    <w:lvl w:ilvl="0" w:tplc="0EC4BFF4">
      <w:start w:val="1"/>
      <w:numFmt w:val="decimal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471320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8993BC4"/>
    <w:multiLevelType w:val="hybridMultilevel"/>
    <w:tmpl w:val="38E63528"/>
    <w:lvl w:ilvl="0" w:tplc="B30A078E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5767BB2"/>
    <w:multiLevelType w:val="multilevel"/>
    <w:tmpl w:val="716EF42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0" w15:restartNumberingAfterBreak="0">
    <w:nsid w:val="4BA70882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459B4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8"/>
  </w:num>
  <w:num w:numId="15">
    <w:abstractNumId w:val="24"/>
  </w:num>
  <w:num w:numId="16">
    <w:abstractNumId w:val="15"/>
  </w:num>
  <w:num w:numId="17">
    <w:abstractNumId w:val="11"/>
  </w:num>
  <w:num w:numId="18">
    <w:abstractNumId w:val="21"/>
  </w:num>
  <w:num w:numId="19">
    <w:abstractNumId w:val="20"/>
  </w:num>
  <w:num w:numId="20">
    <w:abstractNumId w:val="16"/>
  </w:num>
  <w:num w:numId="21">
    <w:abstractNumId w:val="13"/>
  </w:num>
  <w:num w:numId="22">
    <w:abstractNumId w:val="10"/>
  </w:num>
  <w:num w:numId="23">
    <w:abstractNumId w:val="5"/>
  </w:num>
  <w:num w:numId="24">
    <w:abstractNumId w:val="19"/>
  </w:num>
  <w:num w:numId="25">
    <w:abstractNumId w:val="12"/>
  </w:num>
  <w:num w:numId="26">
    <w:abstractNumId w:val="22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553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BA1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89F"/>
    <w:rsid w:val="00010B27"/>
    <w:rsid w:val="00010C5F"/>
    <w:rsid w:val="000112D8"/>
    <w:rsid w:val="0001135A"/>
    <w:rsid w:val="000114D9"/>
    <w:rsid w:val="000116C3"/>
    <w:rsid w:val="00011789"/>
    <w:rsid w:val="00011AF0"/>
    <w:rsid w:val="00011E82"/>
    <w:rsid w:val="00011FB7"/>
    <w:rsid w:val="00012243"/>
    <w:rsid w:val="0001232B"/>
    <w:rsid w:val="000125B2"/>
    <w:rsid w:val="000125CA"/>
    <w:rsid w:val="0001263A"/>
    <w:rsid w:val="00012898"/>
    <w:rsid w:val="000135AA"/>
    <w:rsid w:val="00013AE9"/>
    <w:rsid w:val="00013B78"/>
    <w:rsid w:val="00014A7E"/>
    <w:rsid w:val="00014C61"/>
    <w:rsid w:val="00015823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49"/>
    <w:rsid w:val="00024CA0"/>
    <w:rsid w:val="00025072"/>
    <w:rsid w:val="0002519B"/>
    <w:rsid w:val="00025986"/>
    <w:rsid w:val="00025C84"/>
    <w:rsid w:val="00025D91"/>
    <w:rsid w:val="00025FB8"/>
    <w:rsid w:val="00025FC2"/>
    <w:rsid w:val="0002623A"/>
    <w:rsid w:val="000267EA"/>
    <w:rsid w:val="0002772D"/>
    <w:rsid w:val="00027DEB"/>
    <w:rsid w:val="00027E23"/>
    <w:rsid w:val="00027EEE"/>
    <w:rsid w:val="00030662"/>
    <w:rsid w:val="0003071F"/>
    <w:rsid w:val="00030872"/>
    <w:rsid w:val="00030885"/>
    <w:rsid w:val="0003148D"/>
    <w:rsid w:val="00031853"/>
    <w:rsid w:val="00031C4A"/>
    <w:rsid w:val="00031FC6"/>
    <w:rsid w:val="00032104"/>
    <w:rsid w:val="0003254B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AC"/>
    <w:rsid w:val="000350D8"/>
    <w:rsid w:val="00035300"/>
    <w:rsid w:val="0003596F"/>
    <w:rsid w:val="00035A0A"/>
    <w:rsid w:val="00035ADF"/>
    <w:rsid w:val="00035C02"/>
    <w:rsid w:val="00036BA8"/>
    <w:rsid w:val="00036D61"/>
    <w:rsid w:val="00037097"/>
    <w:rsid w:val="000370D2"/>
    <w:rsid w:val="000376BC"/>
    <w:rsid w:val="000377DD"/>
    <w:rsid w:val="000403BD"/>
    <w:rsid w:val="0004051C"/>
    <w:rsid w:val="00040995"/>
    <w:rsid w:val="00040CCF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47AA5"/>
    <w:rsid w:val="00047C1E"/>
    <w:rsid w:val="00047FB0"/>
    <w:rsid w:val="00050022"/>
    <w:rsid w:val="0005039E"/>
    <w:rsid w:val="000503C7"/>
    <w:rsid w:val="0005058E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0C05"/>
    <w:rsid w:val="00060F84"/>
    <w:rsid w:val="00061050"/>
    <w:rsid w:val="0006160E"/>
    <w:rsid w:val="00061A0D"/>
    <w:rsid w:val="0006269C"/>
    <w:rsid w:val="000629BF"/>
    <w:rsid w:val="0006300F"/>
    <w:rsid w:val="000633D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26E2"/>
    <w:rsid w:val="00073000"/>
    <w:rsid w:val="00073296"/>
    <w:rsid w:val="0007335E"/>
    <w:rsid w:val="00073492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B20"/>
    <w:rsid w:val="00092C9A"/>
    <w:rsid w:val="0009318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858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A21"/>
    <w:rsid w:val="000A5BE9"/>
    <w:rsid w:val="000A5E86"/>
    <w:rsid w:val="000A62CB"/>
    <w:rsid w:val="000A64C7"/>
    <w:rsid w:val="000A65D1"/>
    <w:rsid w:val="000A67E5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B93"/>
    <w:rsid w:val="000B0C92"/>
    <w:rsid w:val="000B1037"/>
    <w:rsid w:val="000B1579"/>
    <w:rsid w:val="000B15DE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8FD"/>
    <w:rsid w:val="000C1DFF"/>
    <w:rsid w:val="000C203B"/>
    <w:rsid w:val="000C2222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5F5A"/>
    <w:rsid w:val="000C62C3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C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1F3"/>
    <w:rsid w:val="000D25BD"/>
    <w:rsid w:val="000D2696"/>
    <w:rsid w:val="000D2869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6CD8"/>
    <w:rsid w:val="000D703B"/>
    <w:rsid w:val="000D73D6"/>
    <w:rsid w:val="000D7456"/>
    <w:rsid w:val="000D7962"/>
    <w:rsid w:val="000E0533"/>
    <w:rsid w:val="000E08DF"/>
    <w:rsid w:val="000E09A9"/>
    <w:rsid w:val="000E0F6E"/>
    <w:rsid w:val="000E12F8"/>
    <w:rsid w:val="000E19B9"/>
    <w:rsid w:val="000E19C1"/>
    <w:rsid w:val="000E1F08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4F1"/>
    <w:rsid w:val="000E4C26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05"/>
    <w:rsid w:val="0010225B"/>
    <w:rsid w:val="00102283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39B"/>
    <w:rsid w:val="0012563E"/>
    <w:rsid w:val="00125982"/>
    <w:rsid w:val="00125AB8"/>
    <w:rsid w:val="00125D79"/>
    <w:rsid w:val="0012623F"/>
    <w:rsid w:val="0012625C"/>
    <w:rsid w:val="001266B9"/>
    <w:rsid w:val="00126971"/>
    <w:rsid w:val="001269A1"/>
    <w:rsid w:val="001272FD"/>
    <w:rsid w:val="00127494"/>
    <w:rsid w:val="001275BE"/>
    <w:rsid w:val="001275D7"/>
    <w:rsid w:val="00127CA5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334"/>
    <w:rsid w:val="00152877"/>
    <w:rsid w:val="001529CF"/>
    <w:rsid w:val="00152B42"/>
    <w:rsid w:val="00152F02"/>
    <w:rsid w:val="0015314A"/>
    <w:rsid w:val="001531C7"/>
    <w:rsid w:val="0015339A"/>
    <w:rsid w:val="001534EF"/>
    <w:rsid w:val="001537C3"/>
    <w:rsid w:val="0015395F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5C3"/>
    <w:rsid w:val="00156A42"/>
    <w:rsid w:val="00156E3A"/>
    <w:rsid w:val="001572AE"/>
    <w:rsid w:val="001577A5"/>
    <w:rsid w:val="00160542"/>
    <w:rsid w:val="00160913"/>
    <w:rsid w:val="001609E3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67F90"/>
    <w:rsid w:val="00170050"/>
    <w:rsid w:val="00170216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BA9"/>
    <w:rsid w:val="001804F6"/>
    <w:rsid w:val="001807B2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CF8"/>
    <w:rsid w:val="00184D23"/>
    <w:rsid w:val="001853B3"/>
    <w:rsid w:val="001855D2"/>
    <w:rsid w:val="001859AF"/>
    <w:rsid w:val="00185BB6"/>
    <w:rsid w:val="00185E15"/>
    <w:rsid w:val="0018608F"/>
    <w:rsid w:val="00186692"/>
    <w:rsid w:val="00186D57"/>
    <w:rsid w:val="00186FB5"/>
    <w:rsid w:val="00187052"/>
    <w:rsid w:val="001870D8"/>
    <w:rsid w:val="00187267"/>
    <w:rsid w:val="00187582"/>
    <w:rsid w:val="0018778B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DD9"/>
    <w:rsid w:val="001A1E4A"/>
    <w:rsid w:val="001A203B"/>
    <w:rsid w:val="001A2228"/>
    <w:rsid w:val="001A222B"/>
    <w:rsid w:val="001A2480"/>
    <w:rsid w:val="001A2563"/>
    <w:rsid w:val="001A2F05"/>
    <w:rsid w:val="001A3004"/>
    <w:rsid w:val="001A357E"/>
    <w:rsid w:val="001A3C8D"/>
    <w:rsid w:val="001A3D0D"/>
    <w:rsid w:val="001A3F4E"/>
    <w:rsid w:val="001A425D"/>
    <w:rsid w:val="001A4433"/>
    <w:rsid w:val="001A497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5D2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D79"/>
    <w:rsid w:val="001B4E03"/>
    <w:rsid w:val="001B58AD"/>
    <w:rsid w:val="001B58C3"/>
    <w:rsid w:val="001B590C"/>
    <w:rsid w:val="001B598E"/>
    <w:rsid w:val="001B5E7D"/>
    <w:rsid w:val="001B63A4"/>
    <w:rsid w:val="001B654C"/>
    <w:rsid w:val="001B6B8F"/>
    <w:rsid w:val="001B6DBB"/>
    <w:rsid w:val="001B6EB1"/>
    <w:rsid w:val="001B7C77"/>
    <w:rsid w:val="001C00B7"/>
    <w:rsid w:val="001C04DA"/>
    <w:rsid w:val="001C0506"/>
    <w:rsid w:val="001C05C2"/>
    <w:rsid w:val="001C0765"/>
    <w:rsid w:val="001C0996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2D7F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A07"/>
    <w:rsid w:val="001C6C3B"/>
    <w:rsid w:val="001C6C7F"/>
    <w:rsid w:val="001C6D11"/>
    <w:rsid w:val="001C7566"/>
    <w:rsid w:val="001C7B1D"/>
    <w:rsid w:val="001D020D"/>
    <w:rsid w:val="001D02CD"/>
    <w:rsid w:val="001D04E3"/>
    <w:rsid w:val="001D0B0A"/>
    <w:rsid w:val="001D0E40"/>
    <w:rsid w:val="001D0E84"/>
    <w:rsid w:val="001D0F63"/>
    <w:rsid w:val="001D1273"/>
    <w:rsid w:val="001D1874"/>
    <w:rsid w:val="001D1AFC"/>
    <w:rsid w:val="001D1BD3"/>
    <w:rsid w:val="001D2081"/>
    <w:rsid w:val="001D2129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38B"/>
    <w:rsid w:val="001D5B0E"/>
    <w:rsid w:val="001D5DD4"/>
    <w:rsid w:val="001D5F0C"/>
    <w:rsid w:val="001D6854"/>
    <w:rsid w:val="001D6BBF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6A4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DF6"/>
    <w:rsid w:val="001E5F57"/>
    <w:rsid w:val="001E62A4"/>
    <w:rsid w:val="001E62C2"/>
    <w:rsid w:val="001E635C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307F"/>
    <w:rsid w:val="001F3312"/>
    <w:rsid w:val="001F399B"/>
    <w:rsid w:val="001F3D6E"/>
    <w:rsid w:val="001F3E1E"/>
    <w:rsid w:val="001F3E76"/>
    <w:rsid w:val="001F3F4C"/>
    <w:rsid w:val="001F4496"/>
    <w:rsid w:val="001F4C1A"/>
    <w:rsid w:val="001F4EC5"/>
    <w:rsid w:val="001F4FAE"/>
    <w:rsid w:val="001F62CE"/>
    <w:rsid w:val="001F62F5"/>
    <w:rsid w:val="001F683D"/>
    <w:rsid w:val="001F68E4"/>
    <w:rsid w:val="001F74FD"/>
    <w:rsid w:val="001F76C5"/>
    <w:rsid w:val="001F7933"/>
    <w:rsid w:val="001F7EFB"/>
    <w:rsid w:val="00200190"/>
    <w:rsid w:val="00200252"/>
    <w:rsid w:val="0020146C"/>
    <w:rsid w:val="00202815"/>
    <w:rsid w:val="0020287A"/>
    <w:rsid w:val="00202B7B"/>
    <w:rsid w:val="00202BDD"/>
    <w:rsid w:val="00202FC7"/>
    <w:rsid w:val="00203774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B28"/>
    <w:rsid w:val="00221DC0"/>
    <w:rsid w:val="0022228F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C5D"/>
    <w:rsid w:val="00224C9B"/>
    <w:rsid w:val="00224D62"/>
    <w:rsid w:val="00225137"/>
    <w:rsid w:val="0022554E"/>
    <w:rsid w:val="002258B7"/>
    <w:rsid w:val="002260C1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F09"/>
    <w:rsid w:val="00230026"/>
    <w:rsid w:val="00230479"/>
    <w:rsid w:val="00230803"/>
    <w:rsid w:val="0023088B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37674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84"/>
    <w:rsid w:val="00242FAA"/>
    <w:rsid w:val="00243077"/>
    <w:rsid w:val="002439C3"/>
    <w:rsid w:val="00243CE2"/>
    <w:rsid w:val="00244DFE"/>
    <w:rsid w:val="00244F97"/>
    <w:rsid w:val="00244FFD"/>
    <w:rsid w:val="0024540A"/>
    <w:rsid w:val="0024563D"/>
    <w:rsid w:val="00245689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7FD"/>
    <w:rsid w:val="002528AD"/>
    <w:rsid w:val="00252AB3"/>
    <w:rsid w:val="00252BB2"/>
    <w:rsid w:val="00252CA1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95"/>
    <w:rsid w:val="002560EA"/>
    <w:rsid w:val="00256680"/>
    <w:rsid w:val="00256BD2"/>
    <w:rsid w:val="00256C59"/>
    <w:rsid w:val="002575CC"/>
    <w:rsid w:val="0025792A"/>
    <w:rsid w:val="00257DD3"/>
    <w:rsid w:val="00257F33"/>
    <w:rsid w:val="00257FE6"/>
    <w:rsid w:val="00260253"/>
    <w:rsid w:val="002609AB"/>
    <w:rsid w:val="00260A4E"/>
    <w:rsid w:val="00260D16"/>
    <w:rsid w:val="00260E1B"/>
    <w:rsid w:val="0026153D"/>
    <w:rsid w:val="002619A0"/>
    <w:rsid w:val="002619F8"/>
    <w:rsid w:val="00261A28"/>
    <w:rsid w:val="00261CFD"/>
    <w:rsid w:val="0026230B"/>
    <w:rsid w:val="0026242E"/>
    <w:rsid w:val="00262713"/>
    <w:rsid w:val="0026299C"/>
    <w:rsid w:val="00263326"/>
    <w:rsid w:val="0026351C"/>
    <w:rsid w:val="00263608"/>
    <w:rsid w:val="00263611"/>
    <w:rsid w:val="002638F1"/>
    <w:rsid w:val="00263BC8"/>
    <w:rsid w:val="00264C17"/>
    <w:rsid w:val="00264D3D"/>
    <w:rsid w:val="002653FE"/>
    <w:rsid w:val="00265412"/>
    <w:rsid w:val="0026570E"/>
    <w:rsid w:val="00265D0E"/>
    <w:rsid w:val="00265E8C"/>
    <w:rsid w:val="00265FA5"/>
    <w:rsid w:val="002663E2"/>
    <w:rsid w:val="0026653C"/>
    <w:rsid w:val="00266B42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0C26"/>
    <w:rsid w:val="00271522"/>
    <w:rsid w:val="00271C9D"/>
    <w:rsid w:val="00271D23"/>
    <w:rsid w:val="002723E7"/>
    <w:rsid w:val="002724A9"/>
    <w:rsid w:val="002729FD"/>
    <w:rsid w:val="00272A07"/>
    <w:rsid w:val="00272A7F"/>
    <w:rsid w:val="00272BFE"/>
    <w:rsid w:val="00272CAB"/>
    <w:rsid w:val="00272CD3"/>
    <w:rsid w:val="00272DC4"/>
    <w:rsid w:val="00272E30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77EE4"/>
    <w:rsid w:val="00280014"/>
    <w:rsid w:val="002800BC"/>
    <w:rsid w:val="0028071A"/>
    <w:rsid w:val="00280D2F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AED"/>
    <w:rsid w:val="00284EC2"/>
    <w:rsid w:val="002858A7"/>
    <w:rsid w:val="00285B25"/>
    <w:rsid w:val="00285ED3"/>
    <w:rsid w:val="002861BE"/>
    <w:rsid w:val="00286301"/>
    <w:rsid w:val="00286351"/>
    <w:rsid w:val="00286A8C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7D3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4E5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2A1"/>
    <w:rsid w:val="002C35BA"/>
    <w:rsid w:val="002C3B0F"/>
    <w:rsid w:val="002C3DF3"/>
    <w:rsid w:val="002C4754"/>
    <w:rsid w:val="002C49AC"/>
    <w:rsid w:val="002C4C57"/>
    <w:rsid w:val="002C4EC1"/>
    <w:rsid w:val="002C4F62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5CA"/>
    <w:rsid w:val="002C6C94"/>
    <w:rsid w:val="002C6DB5"/>
    <w:rsid w:val="002C70B1"/>
    <w:rsid w:val="002C76B8"/>
    <w:rsid w:val="002C7755"/>
    <w:rsid w:val="002C7A3B"/>
    <w:rsid w:val="002D04AB"/>
    <w:rsid w:val="002D086C"/>
    <w:rsid w:val="002D09CE"/>
    <w:rsid w:val="002D0A2A"/>
    <w:rsid w:val="002D0BB3"/>
    <w:rsid w:val="002D0C97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BC0"/>
    <w:rsid w:val="002D5C09"/>
    <w:rsid w:val="002D5C7F"/>
    <w:rsid w:val="002D5E78"/>
    <w:rsid w:val="002D6061"/>
    <w:rsid w:val="002D6463"/>
    <w:rsid w:val="002D66BF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31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202"/>
    <w:rsid w:val="002E770B"/>
    <w:rsid w:val="002E7CFA"/>
    <w:rsid w:val="002E7E03"/>
    <w:rsid w:val="002E7F8F"/>
    <w:rsid w:val="002E7FC6"/>
    <w:rsid w:val="002F05F0"/>
    <w:rsid w:val="002F09E5"/>
    <w:rsid w:val="002F0F11"/>
    <w:rsid w:val="002F10E6"/>
    <w:rsid w:val="002F1131"/>
    <w:rsid w:val="002F12B4"/>
    <w:rsid w:val="002F1657"/>
    <w:rsid w:val="002F2F09"/>
    <w:rsid w:val="002F2FCE"/>
    <w:rsid w:val="002F3059"/>
    <w:rsid w:val="002F3ACA"/>
    <w:rsid w:val="002F3BC4"/>
    <w:rsid w:val="002F40B5"/>
    <w:rsid w:val="002F4711"/>
    <w:rsid w:val="002F4814"/>
    <w:rsid w:val="002F48C9"/>
    <w:rsid w:val="002F6704"/>
    <w:rsid w:val="002F67B8"/>
    <w:rsid w:val="002F6C65"/>
    <w:rsid w:val="002F7040"/>
    <w:rsid w:val="002F76D9"/>
    <w:rsid w:val="002F7CB9"/>
    <w:rsid w:val="002F7CC7"/>
    <w:rsid w:val="003003DA"/>
    <w:rsid w:val="00300432"/>
    <w:rsid w:val="00300963"/>
    <w:rsid w:val="00300A15"/>
    <w:rsid w:val="00300A76"/>
    <w:rsid w:val="00300CB2"/>
    <w:rsid w:val="00300E3F"/>
    <w:rsid w:val="003012F2"/>
    <w:rsid w:val="00301467"/>
    <w:rsid w:val="0030199A"/>
    <w:rsid w:val="00301B80"/>
    <w:rsid w:val="00302847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5E9E"/>
    <w:rsid w:val="0030644D"/>
    <w:rsid w:val="0030652E"/>
    <w:rsid w:val="00306568"/>
    <w:rsid w:val="003065E4"/>
    <w:rsid w:val="00306CD1"/>
    <w:rsid w:val="00306F50"/>
    <w:rsid w:val="0030718D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3077"/>
    <w:rsid w:val="003133C3"/>
    <w:rsid w:val="00314169"/>
    <w:rsid w:val="003143AE"/>
    <w:rsid w:val="00314477"/>
    <w:rsid w:val="00314503"/>
    <w:rsid w:val="003148A6"/>
    <w:rsid w:val="00314F3A"/>
    <w:rsid w:val="00315188"/>
    <w:rsid w:val="00315B20"/>
    <w:rsid w:val="00315B92"/>
    <w:rsid w:val="00315DE9"/>
    <w:rsid w:val="00315F75"/>
    <w:rsid w:val="003160A4"/>
    <w:rsid w:val="00316201"/>
    <w:rsid w:val="0031624E"/>
    <w:rsid w:val="003165D4"/>
    <w:rsid w:val="003166E5"/>
    <w:rsid w:val="00316990"/>
    <w:rsid w:val="00317040"/>
    <w:rsid w:val="003171DC"/>
    <w:rsid w:val="00317402"/>
    <w:rsid w:val="00317F1C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9C3"/>
    <w:rsid w:val="00322DBA"/>
    <w:rsid w:val="0032353B"/>
    <w:rsid w:val="00323C56"/>
    <w:rsid w:val="00324C2D"/>
    <w:rsid w:val="00325B3E"/>
    <w:rsid w:val="00325E30"/>
    <w:rsid w:val="00326241"/>
    <w:rsid w:val="00326850"/>
    <w:rsid w:val="00326891"/>
    <w:rsid w:val="00326965"/>
    <w:rsid w:val="0032731A"/>
    <w:rsid w:val="0032782A"/>
    <w:rsid w:val="00327FAE"/>
    <w:rsid w:val="003307C0"/>
    <w:rsid w:val="003308F6"/>
    <w:rsid w:val="00330904"/>
    <w:rsid w:val="00330B33"/>
    <w:rsid w:val="0033116D"/>
    <w:rsid w:val="00331A75"/>
    <w:rsid w:val="00331B2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07A"/>
    <w:rsid w:val="00341322"/>
    <w:rsid w:val="003415EB"/>
    <w:rsid w:val="0034211D"/>
    <w:rsid w:val="00342123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21F"/>
    <w:rsid w:val="0034785B"/>
    <w:rsid w:val="003505D8"/>
    <w:rsid w:val="00350E7C"/>
    <w:rsid w:val="00350E97"/>
    <w:rsid w:val="00351562"/>
    <w:rsid w:val="003519F8"/>
    <w:rsid w:val="00351BC8"/>
    <w:rsid w:val="00351FA2"/>
    <w:rsid w:val="0035216E"/>
    <w:rsid w:val="003523EF"/>
    <w:rsid w:val="0035272A"/>
    <w:rsid w:val="00352AD4"/>
    <w:rsid w:val="00352EB4"/>
    <w:rsid w:val="00352F6C"/>
    <w:rsid w:val="0035307E"/>
    <w:rsid w:val="00353C5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B03"/>
    <w:rsid w:val="00356D5E"/>
    <w:rsid w:val="00356DB0"/>
    <w:rsid w:val="00356F59"/>
    <w:rsid w:val="003570C0"/>
    <w:rsid w:val="003572A0"/>
    <w:rsid w:val="0035761F"/>
    <w:rsid w:val="00357737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F1F"/>
    <w:rsid w:val="00364FBB"/>
    <w:rsid w:val="0036557F"/>
    <w:rsid w:val="00365614"/>
    <w:rsid w:val="0036622C"/>
    <w:rsid w:val="0036650B"/>
    <w:rsid w:val="00366820"/>
    <w:rsid w:val="00366B9F"/>
    <w:rsid w:val="00366C00"/>
    <w:rsid w:val="00366E77"/>
    <w:rsid w:val="00366F6F"/>
    <w:rsid w:val="00367356"/>
    <w:rsid w:val="00367414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ABE"/>
    <w:rsid w:val="00372C41"/>
    <w:rsid w:val="003730AB"/>
    <w:rsid w:val="00373309"/>
    <w:rsid w:val="00373321"/>
    <w:rsid w:val="00373324"/>
    <w:rsid w:val="0037371C"/>
    <w:rsid w:val="003745AC"/>
    <w:rsid w:val="00374806"/>
    <w:rsid w:val="00374BA1"/>
    <w:rsid w:val="00374F65"/>
    <w:rsid w:val="003750A1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33F"/>
    <w:rsid w:val="003774CB"/>
    <w:rsid w:val="003774FC"/>
    <w:rsid w:val="003802D6"/>
    <w:rsid w:val="00380678"/>
    <w:rsid w:val="003809EC"/>
    <w:rsid w:val="00380BC4"/>
    <w:rsid w:val="00381000"/>
    <w:rsid w:val="0038101C"/>
    <w:rsid w:val="00381519"/>
    <w:rsid w:val="00381B9D"/>
    <w:rsid w:val="00381D30"/>
    <w:rsid w:val="0038234A"/>
    <w:rsid w:val="0038242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FD5"/>
    <w:rsid w:val="00385FFC"/>
    <w:rsid w:val="00386399"/>
    <w:rsid w:val="0038670F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6E3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38D"/>
    <w:rsid w:val="00392472"/>
    <w:rsid w:val="00392AC7"/>
    <w:rsid w:val="00392D03"/>
    <w:rsid w:val="00393117"/>
    <w:rsid w:val="00393339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5C3"/>
    <w:rsid w:val="0039662E"/>
    <w:rsid w:val="00396AA2"/>
    <w:rsid w:val="00396E42"/>
    <w:rsid w:val="00397202"/>
    <w:rsid w:val="003974BD"/>
    <w:rsid w:val="003A010E"/>
    <w:rsid w:val="003A0152"/>
    <w:rsid w:val="003A0158"/>
    <w:rsid w:val="003A05DB"/>
    <w:rsid w:val="003A05DF"/>
    <w:rsid w:val="003A0880"/>
    <w:rsid w:val="003A156A"/>
    <w:rsid w:val="003A1777"/>
    <w:rsid w:val="003A1833"/>
    <w:rsid w:val="003A201A"/>
    <w:rsid w:val="003A2AA2"/>
    <w:rsid w:val="003A31A7"/>
    <w:rsid w:val="003A3BC7"/>
    <w:rsid w:val="003A446D"/>
    <w:rsid w:val="003A4505"/>
    <w:rsid w:val="003A45DA"/>
    <w:rsid w:val="003A489B"/>
    <w:rsid w:val="003A5495"/>
    <w:rsid w:val="003A5E4D"/>
    <w:rsid w:val="003A6085"/>
    <w:rsid w:val="003A6088"/>
    <w:rsid w:val="003A69A3"/>
    <w:rsid w:val="003A6A2B"/>
    <w:rsid w:val="003A6ABF"/>
    <w:rsid w:val="003A6EC2"/>
    <w:rsid w:val="003A7510"/>
    <w:rsid w:val="003A7ADD"/>
    <w:rsid w:val="003A7BBA"/>
    <w:rsid w:val="003B0602"/>
    <w:rsid w:val="003B08EE"/>
    <w:rsid w:val="003B0950"/>
    <w:rsid w:val="003B0DAA"/>
    <w:rsid w:val="003B0DEF"/>
    <w:rsid w:val="003B188C"/>
    <w:rsid w:val="003B18C3"/>
    <w:rsid w:val="003B199F"/>
    <w:rsid w:val="003B1C3C"/>
    <w:rsid w:val="003B1EF6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1C7"/>
    <w:rsid w:val="003C1391"/>
    <w:rsid w:val="003C1406"/>
    <w:rsid w:val="003C15CD"/>
    <w:rsid w:val="003C1901"/>
    <w:rsid w:val="003C1A84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4103"/>
    <w:rsid w:val="003C43C8"/>
    <w:rsid w:val="003C444A"/>
    <w:rsid w:val="003C5177"/>
    <w:rsid w:val="003C5399"/>
    <w:rsid w:val="003C53CE"/>
    <w:rsid w:val="003C55C0"/>
    <w:rsid w:val="003C5D3A"/>
    <w:rsid w:val="003C61AF"/>
    <w:rsid w:val="003C654B"/>
    <w:rsid w:val="003C680B"/>
    <w:rsid w:val="003C68C7"/>
    <w:rsid w:val="003C6C01"/>
    <w:rsid w:val="003C6CD6"/>
    <w:rsid w:val="003C6D47"/>
    <w:rsid w:val="003C6F36"/>
    <w:rsid w:val="003C735B"/>
    <w:rsid w:val="003D0455"/>
    <w:rsid w:val="003D065C"/>
    <w:rsid w:val="003D0940"/>
    <w:rsid w:val="003D0947"/>
    <w:rsid w:val="003D0979"/>
    <w:rsid w:val="003D0A8F"/>
    <w:rsid w:val="003D0CE0"/>
    <w:rsid w:val="003D0E29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6EA"/>
    <w:rsid w:val="003E09FB"/>
    <w:rsid w:val="003E0A5F"/>
    <w:rsid w:val="003E11A2"/>
    <w:rsid w:val="003E135F"/>
    <w:rsid w:val="003E155B"/>
    <w:rsid w:val="003E1D24"/>
    <w:rsid w:val="003E20E7"/>
    <w:rsid w:val="003E2191"/>
    <w:rsid w:val="003E21F0"/>
    <w:rsid w:val="003E28A7"/>
    <w:rsid w:val="003E2C0D"/>
    <w:rsid w:val="003E2D1D"/>
    <w:rsid w:val="003E2D23"/>
    <w:rsid w:val="003E2D68"/>
    <w:rsid w:val="003E317D"/>
    <w:rsid w:val="003E32BB"/>
    <w:rsid w:val="003E362F"/>
    <w:rsid w:val="003E3B49"/>
    <w:rsid w:val="003E3C49"/>
    <w:rsid w:val="003E3E7E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E1"/>
    <w:rsid w:val="003F263E"/>
    <w:rsid w:val="003F2A02"/>
    <w:rsid w:val="003F2D4E"/>
    <w:rsid w:val="003F2EAF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5F"/>
    <w:rsid w:val="00403392"/>
    <w:rsid w:val="00404241"/>
    <w:rsid w:val="00404409"/>
    <w:rsid w:val="004046E7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1BB"/>
    <w:rsid w:val="00411600"/>
    <w:rsid w:val="004116CC"/>
    <w:rsid w:val="00411C1C"/>
    <w:rsid w:val="00411D40"/>
    <w:rsid w:val="0041223D"/>
    <w:rsid w:val="004125EE"/>
    <w:rsid w:val="00412652"/>
    <w:rsid w:val="00412734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96F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DF7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6F47"/>
    <w:rsid w:val="004271F4"/>
    <w:rsid w:val="004272EE"/>
    <w:rsid w:val="0042776C"/>
    <w:rsid w:val="004277AA"/>
    <w:rsid w:val="00427896"/>
    <w:rsid w:val="0042789A"/>
    <w:rsid w:val="00427998"/>
    <w:rsid w:val="00427EB8"/>
    <w:rsid w:val="004304AB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CE"/>
    <w:rsid w:val="0043410A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753"/>
    <w:rsid w:val="00437D8C"/>
    <w:rsid w:val="0044051F"/>
    <w:rsid w:val="0044060F"/>
    <w:rsid w:val="004406A2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C1C"/>
    <w:rsid w:val="00444FB1"/>
    <w:rsid w:val="004456EA"/>
    <w:rsid w:val="004457AC"/>
    <w:rsid w:val="00445919"/>
    <w:rsid w:val="00445D8A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7CD"/>
    <w:rsid w:val="00450C83"/>
    <w:rsid w:val="0045141C"/>
    <w:rsid w:val="00451580"/>
    <w:rsid w:val="00451846"/>
    <w:rsid w:val="00451B3D"/>
    <w:rsid w:val="00451C69"/>
    <w:rsid w:val="0045246C"/>
    <w:rsid w:val="00452630"/>
    <w:rsid w:val="00452689"/>
    <w:rsid w:val="00452E21"/>
    <w:rsid w:val="00452E8D"/>
    <w:rsid w:val="004530E2"/>
    <w:rsid w:val="00453630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8ED"/>
    <w:rsid w:val="00456B6F"/>
    <w:rsid w:val="0045721C"/>
    <w:rsid w:val="00457242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B57"/>
    <w:rsid w:val="00467E42"/>
    <w:rsid w:val="00470114"/>
    <w:rsid w:val="0047032B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4DB7"/>
    <w:rsid w:val="004856AC"/>
    <w:rsid w:val="004856D7"/>
    <w:rsid w:val="00485A56"/>
    <w:rsid w:val="004860A6"/>
    <w:rsid w:val="004861A6"/>
    <w:rsid w:val="0048638C"/>
    <w:rsid w:val="00486409"/>
    <w:rsid w:val="00486A73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1A03"/>
    <w:rsid w:val="00491D68"/>
    <w:rsid w:val="004921D6"/>
    <w:rsid w:val="0049291B"/>
    <w:rsid w:val="00492AC8"/>
    <w:rsid w:val="00492C04"/>
    <w:rsid w:val="00492C50"/>
    <w:rsid w:val="00492D53"/>
    <w:rsid w:val="00494820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44C"/>
    <w:rsid w:val="0049777B"/>
    <w:rsid w:val="00497AC0"/>
    <w:rsid w:val="004A02BF"/>
    <w:rsid w:val="004A0319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4D85"/>
    <w:rsid w:val="004A536F"/>
    <w:rsid w:val="004A537F"/>
    <w:rsid w:val="004A573D"/>
    <w:rsid w:val="004A5982"/>
    <w:rsid w:val="004A5A05"/>
    <w:rsid w:val="004A6128"/>
    <w:rsid w:val="004A639D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73"/>
    <w:rsid w:val="004B3BEA"/>
    <w:rsid w:val="004B3C78"/>
    <w:rsid w:val="004B3DFD"/>
    <w:rsid w:val="004B443E"/>
    <w:rsid w:val="004B4B09"/>
    <w:rsid w:val="004B4C5C"/>
    <w:rsid w:val="004B4D92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7DE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6B8"/>
    <w:rsid w:val="004C36F0"/>
    <w:rsid w:val="004C41D8"/>
    <w:rsid w:val="004C471C"/>
    <w:rsid w:val="004C57F5"/>
    <w:rsid w:val="004C5868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331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D7EEF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D"/>
    <w:rsid w:val="004E51F2"/>
    <w:rsid w:val="004E5934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05E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131"/>
    <w:rsid w:val="0050048C"/>
    <w:rsid w:val="00500974"/>
    <w:rsid w:val="00500C5C"/>
    <w:rsid w:val="00500F58"/>
    <w:rsid w:val="005012FD"/>
    <w:rsid w:val="00501A40"/>
    <w:rsid w:val="00501B1F"/>
    <w:rsid w:val="00501D63"/>
    <w:rsid w:val="00502B37"/>
    <w:rsid w:val="00503096"/>
    <w:rsid w:val="005032D5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828"/>
    <w:rsid w:val="0050582C"/>
    <w:rsid w:val="005058FA"/>
    <w:rsid w:val="005059C6"/>
    <w:rsid w:val="00505B28"/>
    <w:rsid w:val="00505B85"/>
    <w:rsid w:val="005064E3"/>
    <w:rsid w:val="005067F3"/>
    <w:rsid w:val="0050693A"/>
    <w:rsid w:val="00507062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452"/>
    <w:rsid w:val="005138A0"/>
    <w:rsid w:val="005139AE"/>
    <w:rsid w:val="005139FD"/>
    <w:rsid w:val="00513B6A"/>
    <w:rsid w:val="00513FED"/>
    <w:rsid w:val="005140E1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7FF"/>
    <w:rsid w:val="00525D7C"/>
    <w:rsid w:val="00525DF5"/>
    <w:rsid w:val="00525F30"/>
    <w:rsid w:val="00525F72"/>
    <w:rsid w:val="005260BD"/>
    <w:rsid w:val="00526427"/>
    <w:rsid w:val="0052662C"/>
    <w:rsid w:val="00526B8E"/>
    <w:rsid w:val="00526DC6"/>
    <w:rsid w:val="00526DDD"/>
    <w:rsid w:val="00527019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5F5"/>
    <w:rsid w:val="00535771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88D"/>
    <w:rsid w:val="00541A40"/>
    <w:rsid w:val="00541B23"/>
    <w:rsid w:val="00541C28"/>
    <w:rsid w:val="00542433"/>
    <w:rsid w:val="00542565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1E1"/>
    <w:rsid w:val="00546625"/>
    <w:rsid w:val="00546E61"/>
    <w:rsid w:val="00546FD0"/>
    <w:rsid w:val="00547260"/>
    <w:rsid w:val="00547C06"/>
    <w:rsid w:val="00547C83"/>
    <w:rsid w:val="005502DC"/>
    <w:rsid w:val="0055047D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B71"/>
    <w:rsid w:val="00552ECE"/>
    <w:rsid w:val="0055309A"/>
    <w:rsid w:val="0055315A"/>
    <w:rsid w:val="00553255"/>
    <w:rsid w:val="0055340D"/>
    <w:rsid w:val="00553580"/>
    <w:rsid w:val="005538D6"/>
    <w:rsid w:val="00553A4F"/>
    <w:rsid w:val="00554580"/>
    <w:rsid w:val="00554673"/>
    <w:rsid w:val="00554690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A2D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2E8B"/>
    <w:rsid w:val="0056316D"/>
    <w:rsid w:val="00563947"/>
    <w:rsid w:val="00563959"/>
    <w:rsid w:val="00563A73"/>
    <w:rsid w:val="00563F2D"/>
    <w:rsid w:val="0056413A"/>
    <w:rsid w:val="00564F52"/>
    <w:rsid w:val="00565177"/>
    <w:rsid w:val="00565A42"/>
    <w:rsid w:val="005662E0"/>
    <w:rsid w:val="005664D4"/>
    <w:rsid w:val="005665E9"/>
    <w:rsid w:val="00566D25"/>
    <w:rsid w:val="0056739D"/>
    <w:rsid w:val="005678B1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CE5"/>
    <w:rsid w:val="00576102"/>
    <w:rsid w:val="005762A1"/>
    <w:rsid w:val="005765CF"/>
    <w:rsid w:val="0057682E"/>
    <w:rsid w:val="00576992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D8"/>
    <w:rsid w:val="00595285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0E4"/>
    <w:rsid w:val="005A148E"/>
    <w:rsid w:val="005A1627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D15"/>
    <w:rsid w:val="005A50CB"/>
    <w:rsid w:val="005A51CC"/>
    <w:rsid w:val="005A5711"/>
    <w:rsid w:val="005A5AE6"/>
    <w:rsid w:val="005A5E62"/>
    <w:rsid w:val="005A64BF"/>
    <w:rsid w:val="005A651B"/>
    <w:rsid w:val="005A6A2F"/>
    <w:rsid w:val="005A702A"/>
    <w:rsid w:val="005A7148"/>
    <w:rsid w:val="005A7A55"/>
    <w:rsid w:val="005B0168"/>
    <w:rsid w:val="005B0D23"/>
    <w:rsid w:val="005B1190"/>
    <w:rsid w:val="005B1246"/>
    <w:rsid w:val="005B14B8"/>
    <w:rsid w:val="005B182C"/>
    <w:rsid w:val="005B1D12"/>
    <w:rsid w:val="005B2102"/>
    <w:rsid w:val="005B245B"/>
    <w:rsid w:val="005B25F2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5271"/>
    <w:rsid w:val="005B5A49"/>
    <w:rsid w:val="005B5A6E"/>
    <w:rsid w:val="005B5BAB"/>
    <w:rsid w:val="005B5E63"/>
    <w:rsid w:val="005B5F05"/>
    <w:rsid w:val="005B5F21"/>
    <w:rsid w:val="005B6089"/>
    <w:rsid w:val="005B69AC"/>
    <w:rsid w:val="005B6A12"/>
    <w:rsid w:val="005B6C88"/>
    <w:rsid w:val="005B7353"/>
    <w:rsid w:val="005B75B2"/>
    <w:rsid w:val="005B7620"/>
    <w:rsid w:val="005B77B3"/>
    <w:rsid w:val="005B7B67"/>
    <w:rsid w:val="005C0234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EE7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34E"/>
    <w:rsid w:val="005D498F"/>
    <w:rsid w:val="005D4A68"/>
    <w:rsid w:val="005D4C04"/>
    <w:rsid w:val="005D5125"/>
    <w:rsid w:val="005D52D1"/>
    <w:rsid w:val="005D5DF7"/>
    <w:rsid w:val="005D5E17"/>
    <w:rsid w:val="005D6101"/>
    <w:rsid w:val="005D6155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049"/>
    <w:rsid w:val="005F4976"/>
    <w:rsid w:val="005F5254"/>
    <w:rsid w:val="005F54AB"/>
    <w:rsid w:val="005F580D"/>
    <w:rsid w:val="005F5B3A"/>
    <w:rsid w:val="005F5C5C"/>
    <w:rsid w:val="005F5F48"/>
    <w:rsid w:val="005F6573"/>
    <w:rsid w:val="005F67B6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0FC1"/>
    <w:rsid w:val="00601659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BC0"/>
    <w:rsid w:val="00606397"/>
    <w:rsid w:val="006067CB"/>
    <w:rsid w:val="00606805"/>
    <w:rsid w:val="006068B0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B35"/>
    <w:rsid w:val="00612C7F"/>
    <w:rsid w:val="0061314A"/>
    <w:rsid w:val="006135EB"/>
    <w:rsid w:val="0061391B"/>
    <w:rsid w:val="00613B4F"/>
    <w:rsid w:val="00613C48"/>
    <w:rsid w:val="00613D3D"/>
    <w:rsid w:val="00613FB4"/>
    <w:rsid w:val="00614245"/>
    <w:rsid w:val="00614C07"/>
    <w:rsid w:val="00614C78"/>
    <w:rsid w:val="00614DF3"/>
    <w:rsid w:val="006156B0"/>
    <w:rsid w:val="0061579B"/>
    <w:rsid w:val="00615843"/>
    <w:rsid w:val="00615B04"/>
    <w:rsid w:val="00615D56"/>
    <w:rsid w:val="0061624F"/>
    <w:rsid w:val="006163AD"/>
    <w:rsid w:val="006163FD"/>
    <w:rsid w:val="00616616"/>
    <w:rsid w:val="006168B0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34"/>
    <w:rsid w:val="00623661"/>
    <w:rsid w:val="00623D7A"/>
    <w:rsid w:val="00623F86"/>
    <w:rsid w:val="006240C6"/>
    <w:rsid w:val="006241F1"/>
    <w:rsid w:val="00624714"/>
    <w:rsid w:val="006247A4"/>
    <w:rsid w:val="00624822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7B"/>
    <w:rsid w:val="00631B9C"/>
    <w:rsid w:val="00631D0D"/>
    <w:rsid w:val="00631EBD"/>
    <w:rsid w:val="006324A1"/>
    <w:rsid w:val="006336B8"/>
    <w:rsid w:val="00633756"/>
    <w:rsid w:val="006337FA"/>
    <w:rsid w:val="00633928"/>
    <w:rsid w:val="006342B5"/>
    <w:rsid w:val="006347FD"/>
    <w:rsid w:val="0063481C"/>
    <w:rsid w:val="00634EF7"/>
    <w:rsid w:val="006353BA"/>
    <w:rsid w:val="00635543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9A3"/>
    <w:rsid w:val="00640BE0"/>
    <w:rsid w:val="00640C47"/>
    <w:rsid w:val="00640D12"/>
    <w:rsid w:val="00640FB6"/>
    <w:rsid w:val="006411D9"/>
    <w:rsid w:val="00641267"/>
    <w:rsid w:val="00641850"/>
    <w:rsid w:val="00641DAA"/>
    <w:rsid w:val="00641E44"/>
    <w:rsid w:val="006426D2"/>
    <w:rsid w:val="006427E1"/>
    <w:rsid w:val="00642877"/>
    <w:rsid w:val="006429D5"/>
    <w:rsid w:val="00642CDB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C13"/>
    <w:rsid w:val="0064607A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128D"/>
    <w:rsid w:val="006512BD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1EBE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8C4"/>
    <w:rsid w:val="00664A85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2BD"/>
    <w:rsid w:val="00670385"/>
    <w:rsid w:val="006704AD"/>
    <w:rsid w:val="006705AF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9"/>
    <w:rsid w:val="00673F1D"/>
    <w:rsid w:val="0067418D"/>
    <w:rsid w:val="00674266"/>
    <w:rsid w:val="006742BD"/>
    <w:rsid w:val="00674C81"/>
    <w:rsid w:val="00674DDD"/>
    <w:rsid w:val="00675B68"/>
    <w:rsid w:val="00675EB7"/>
    <w:rsid w:val="00676154"/>
    <w:rsid w:val="00676922"/>
    <w:rsid w:val="006772EF"/>
    <w:rsid w:val="006775F9"/>
    <w:rsid w:val="006776DA"/>
    <w:rsid w:val="006777AE"/>
    <w:rsid w:val="00677927"/>
    <w:rsid w:val="00677950"/>
    <w:rsid w:val="00677F2E"/>
    <w:rsid w:val="00677F76"/>
    <w:rsid w:val="006803AD"/>
    <w:rsid w:val="00680405"/>
    <w:rsid w:val="0068057B"/>
    <w:rsid w:val="00680864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83E"/>
    <w:rsid w:val="00682B63"/>
    <w:rsid w:val="00682E51"/>
    <w:rsid w:val="00682EF6"/>
    <w:rsid w:val="00683106"/>
    <w:rsid w:val="0068360B"/>
    <w:rsid w:val="00684369"/>
    <w:rsid w:val="0068443E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A06"/>
    <w:rsid w:val="00687F18"/>
    <w:rsid w:val="0069005C"/>
    <w:rsid w:val="00690169"/>
    <w:rsid w:val="00690B01"/>
    <w:rsid w:val="00690CD2"/>
    <w:rsid w:val="00690DF6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F39"/>
    <w:rsid w:val="00693426"/>
    <w:rsid w:val="006938D1"/>
    <w:rsid w:val="00693C5F"/>
    <w:rsid w:val="00693F54"/>
    <w:rsid w:val="00694326"/>
    <w:rsid w:val="006944E7"/>
    <w:rsid w:val="0069461E"/>
    <w:rsid w:val="00694C77"/>
    <w:rsid w:val="00694E82"/>
    <w:rsid w:val="006950A3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3BC2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5A19"/>
    <w:rsid w:val="006A6863"/>
    <w:rsid w:val="006A6B4B"/>
    <w:rsid w:val="006A6F26"/>
    <w:rsid w:val="006A6F7F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1392"/>
    <w:rsid w:val="006B1432"/>
    <w:rsid w:val="006B23D0"/>
    <w:rsid w:val="006B2D1A"/>
    <w:rsid w:val="006B2F96"/>
    <w:rsid w:val="006B49BD"/>
    <w:rsid w:val="006B4AB3"/>
    <w:rsid w:val="006B5366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502"/>
    <w:rsid w:val="006C16D5"/>
    <w:rsid w:val="006C1740"/>
    <w:rsid w:val="006C1A96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3F0C"/>
    <w:rsid w:val="006D3FE0"/>
    <w:rsid w:val="006D4C22"/>
    <w:rsid w:val="006D5084"/>
    <w:rsid w:val="006D57C3"/>
    <w:rsid w:val="006D5B49"/>
    <w:rsid w:val="006D5B5E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8FC"/>
    <w:rsid w:val="006E0A23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7C3"/>
    <w:rsid w:val="006E4D88"/>
    <w:rsid w:val="006E53D9"/>
    <w:rsid w:val="006E58C2"/>
    <w:rsid w:val="006E58D6"/>
    <w:rsid w:val="006E5D0A"/>
    <w:rsid w:val="006E5E8D"/>
    <w:rsid w:val="006E5FE8"/>
    <w:rsid w:val="006E6005"/>
    <w:rsid w:val="006E634A"/>
    <w:rsid w:val="006E6A24"/>
    <w:rsid w:val="006E6ABE"/>
    <w:rsid w:val="006E6EA7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108"/>
    <w:rsid w:val="006F1279"/>
    <w:rsid w:val="006F162F"/>
    <w:rsid w:val="006F1C0F"/>
    <w:rsid w:val="006F20BD"/>
    <w:rsid w:val="006F222D"/>
    <w:rsid w:val="006F273D"/>
    <w:rsid w:val="006F310C"/>
    <w:rsid w:val="006F321D"/>
    <w:rsid w:val="006F3629"/>
    <w:rsid w:val="006F3641"/>
    <w:rsid w:val="006F37DE"/>
    <w:rsid w:val="006F380B"/>
    <w:rsid w:val="006F397F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6D50"/>
    <w:rsid w:val="006F70DE"/>
    <w:rsid w:val="006F71D4"/>
    <w:rsid w:val="006F7522"/>
    <w:rsid w:val="006F767A"/>
    <w:rsid w:val="006F7C84"/>
    <w:rsid w:val="006F7CF5"/>
    <w:rsid w:val="006F7FE6"/>
    <w:rsid w:val="007002BF"/>
    <w:rsid w:val="007003C3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3CFE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9CA"/>
    <w:rsid w:val="007129D3"/>
    <w:rsid w:val="007130ED"/>
    <w:rsid w:val="00713AB1"/>
    <w:rsid w:val="00713B32"/>
    <w:rsid w:val="00714719"/>
    <w:rsid w:val="00714839"/>
    <w:rsid w:val="00714917"/>
    <w:rsid w:val="0071508D"/>
    <w:rsid w:val="0071549C"/>
    <w:rsid w:val="007164D1"/>
    <w:rsid w:val="00716557"/>
    <w:rsid w:val="00716AB5"/>
    <w:rsid w:val="00716DBE"/>
    <w:rsid w:val="00717108"/>
    <w:rsid w:val="00717271"/>
    <w:rsid w:val="007174C4"/>
    <w:rsid w:val="00717523"/>
    <w:rsid w:val="007177EF"/>
    <w:rsid w:val="00717871"/>
    <w:rsid w:val="00717966"/>
    <w:rsid w:val="00717A78"/>
    <w:rsid w:val="00717EB6"/>
    <w:rsid w:val="00717F6F"/>
    <w:rsid w:val="007203BA"/>
    <w:rsid w:val="00720538"/>
    <w:rsid w:val="00721015"/>
    <w:rsid w:val="0072190B"/>
    <w:rsid w:val="00721924"/>
    <w:rsid w:val="007219F7"/>
    <w:rsid w:val="00721A7B"/>
    <w:rsid w:val="00721B2C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46B0"/>
    <w:rsid w:val="007249DB"/>
    <w:rsid w:val="00724BD7"/>
    <w:rsid w:val="00724CE7"/>
    <w:rsid w:val="0072542E"/>
    <w:rsid w:val="007259EA"/>
    <w:rsid w:val="00725A24"/>
    <w:rsid w:val="0072603C"/>
    <w:rsid w:val="00726405"/>
    <w:rsid w:val="00726561"/>
    <w:rsid w:val="00726570"/>
    <w:rsid w:val="0072665C"/>
    <w:rsid w:val="00726962"/>
    <w:rsid w:val="00726AB7"/>
    <w:rsid w:val="00726AE6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02C"/>
    <w:rsid w:val="007308B7"/>
    <w:rsid w:val="00730E09"/>
    <w:rsid w:val="00730F43"/>
    <w:rsid w:val="007314D6"/>
    <w:rsid w:val="00731547"/>
    <w:rsid w:val="0073181E"/>
    <w:rsid w:val="00731B3F"/>
    <w:rsid w:val="00732364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750"/>
    <w:rsid w:val="00734817"/>
    <w:rsid w:val="00734C89"/>
    <w:rsid w:val="0073501C"/>
    <w:rsid w:val="007351B9"/>
    <w:rsid w:val="0073588C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F47"/>
    <w:rsid w:val="007430D2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0FD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5235"/>
    <w:rsid w:val="00755508"/>
    <w:rsid w:val="00755553"/>
    <w:rsid w:val="00755BF8"/>
    <w:rsid w:val="00756459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0E65"/>
    <w:rsid w:val="007615EA"/>
    <w:rsid w:val="00761E74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055"/>
    <w:rsid w:val="0076608F"/>
    <w:rsid w:val="00766B55"/>
    <w:rsid w:val="00767355"/>
    <w:rsid w:val="007679C3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B09"/>
    <w:rsid w:val="00772C8F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53E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01D"/>
    <w:rsid w:val="007822C0"/>
    <w:rsid w:val="007823BB"/>
    <w:rsid w:val="00782443"/>
    <w:rsid w:val="00782821"/>
    <w:rsid w:val="00782B80"/>
    <w:rsid w:val="00782B90"/>
    <w:rsid w:val="00782DB6"/>
    <w:rsid w:val="00782F4E"/>
    <w:rsid w:val="0078342A"/>
    <w:rsid w:val="007841EE"/>
    <w:rsid w:val="00784613"/>
    <w:rsid w:val="0078471B"/>
    <w:rsid w:val="00784F14"/>
    <w:rsid w:val="00785097"/>
    <w:rsid w:val="0078536D"/>
    <w:rsid w:val="00785558"/>
    <w:rsid w:val="00785A9E"/>
    <w:rsid w:val="00785EDB"/>
    <w:rsid w:val="00785F22"/>
    <w:rsid w:val="00786008"/>
    <w:rsid w:val="007862E4"/>
    <w:rsid w:val="007868DF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359"/>
    <w:rsid w:val="00790504"/>
    <w:rsid w:val="00790A62"/>
    <w:rsid w:val="00790BEF"/>
    <w:rsid w:val="00790CD3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B13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563"/>
    <w:rsid w:val="00797678"/>
    <w:rsid w:val="00797CBA"/>
    <w:rsid w:val="00797E6C"/>
    <w:rsid w:val="007A0098"/>
    <w:rsid w:val="007A035D"/>
    <w:rsid w:val="007A05A8"/>
    <w:rsid w:val="007A0784"/>
    <w:rsid w:val="007A15CB"/>
    <w:rsid w:val="007A2188"/>
    <w:rsid w:val="007A2289"/>
    <w:rsid w:val="007A253A"/>
    <w:rsid w:val="007A2816"/>
    <w:rsid w:val="007A2FEE"/>
    <w:rsid w:val="007A34A0"/>
    <w:rsid w:val="007A3A48"/>
    <w:rsid w:val="007A3C6B"/>
    <w:rsid w:val="007A3CD0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2B5F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986"/>
    <w:rsid w:val="007B6BC5"/>
    <w:rsid w:val="007B6DF5"/>
    <w:rsid w:val="007B72BE"/>
    <w:rsid w:val="007B77A1"/>
    <w:rsid w:val="007B77BB"/>
    <w:rsid w:val="007B7B78"/>
    <w:rsid w:val="007C03DE"/>
    <w:rsid w:val="007C0C68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C7F07"/>
    <w:rsid w:val="007D00DE"/>
    <w:rsid w:val="007D0B63"/>
    <w:rsid w:val="007D0CF8"/>
    <w:rsid w:val="007D1059"/>
    <w:rsid w:val="007D12EA"/>
    <w:rsid w:val="007D18AD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932"/>
    <w:rsid w:val="007D4A77"/>
    <w:rsid w:val="007D4CA7"/>
    <w:rsid w:val="007D5088"/>
    <w:rsid w:val="007D53F5"/>
    <w:rsid w:val="007D5918"/>
    <w:rsid w:val="007D5949"/>
    <w:rsid w:val="007D5A16"/>
    <w:rsid w:val="007D5B5C"/>
    <w:rsid w:val="007D5C93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54BE"/>
    <w:rsid w:val="007E5927"/>
    <w:rsid w:val="007E5B0D"/>
    <w:rsid w:val="007E5EB5"/>
    <w:rsid w:val="007E5F0F"/>
    <w:rsid w:val="007E626C"/>
    <w:rsid w:val="007E6726"/>
    <w:rsid w:val="007E7565"/>
    <w:rsid w:val="007E75EF"/>
    <w:rsid w:val="007E7975"/>
    <w:rsid w:val="007E7ACE"/>
    <w:rsid w:val="007E7ADE"/>
    <w:rsid w:val="007F0312"/>
    <w:rsid w:val="007F0366"/>
    <w:rsid w:val="007F0E81"/>
    <w:rsid w:val="007F102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60C"/>
    <w:rsid w:val="007F67EB"/>
    <w:rsid w:val="007F680E"/>
    <w:rsid w:val="007F6FBC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CF9"/>
    <w:rsid w:val="00802E9E"/>
    <w:rsid w:val="008032E7"/>
    <w:rsid w:val="008034E6"/>
    <w:rsid w:val="008035FE"/>
    <w:rsid w:val="00803834"/>
    <w:rsid w:val="008039C4"/>
    <w:rsid w:val="00803A4E"/>
    <w:rsid w:val="00804120"/>
    <w:rsid w:val="00804197"/>
    <w:rsid w:val="00804704"/>
    <w:rsid w:val="008049C2"/>
    <w:rsid w:val="00804EE9"/>
    <w:rsid w:val="00805549"/>
    <w:rsid w:val="00806078"/>
    <w:rsid w:val="008064DD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377"/>
    <w:rsid w:val="008113E3"/>
    <w:rsid w:val="00811799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17DD5"/>
    <w:rsid w:val="00820627"/>
    <w:rsid w:val="008207C6"/>
    <w:rsid w:val="00820A88"/>
    <w:rsid w:val="00820AFD"/>
    <w:rsid w:val="00820CFA"/>
    <w:rsid w:val="008215DC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832"/>
    <w:rsid w:val="00824A31"/>
    <w:rsid w:val="00824A79"/>
    <w:rsid w:val="008252CD"/>
    <w:rsid w:val="008256E8"/>
    <w:rsid w:val="00825F4F"/>
    <w:rsid w:val="00825F58"/>
    <w:rsid w:val="008261E5"/>
    <w:rsid w:val="008267BE"/>
    <w:rsid w:val="008269A8"/>
    <w:rsid w:val="00826E14"/>
    <w:rsid w:val="00826F0B"/>
    <w:rsid w:val="008274CC"/>
    <w:rsid w:val="00827868"/>
    <w:rsid w:val="008279E8"/>
    <w:rsid w:val="00827B2A"/>
    <w:rsid w:val="00827C2E"/>
    <w:rsid w:val="00827CEC"/>
    <w:rsid w:val="0083046C"/>
    <w:rsid w:val="00830490"/>
    <w:rsid w:val="0083051E"/>
    <w:rsid w:val="00831609"/>
    <w:rsid w:val="0083182E"/>
    <w:rsid w:val="00831F00"/>
    <w:rsid w:val="0083217D"/>
    <w:rsid w:val="0083258C"/>
    <w:rsid w:val="00832A9D"/>
    <w:rsid w:val="00832D6C"/>
    <w:rsid w:val="008339A0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0EF"/>
    <w:rsid w:val="00840164"/>
    <w:rsid w:val="00840703"/>
    <w:rsid w:val="0084084D"/>
    <w:rsid w:val="00840DA7"/>
    <w:rsid w:val="00841029"/>
    <w:rsid w:val="008412BC"/>
    <w:rsid w:val="00841AF8"/>
    <w:rsid w:val="00841CE1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8AD"/>
    <w:rsid w:val="00850A6F"/>
    <w:rsid w:val="00850B17"/>
    <w:rsid w:val="00850C3A"/>
    <w:rsid w:val="00850DF2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E9D"/>
    <w:rsid w:val="0085507A"/>
    <w:rsid w:val="00855103"/>
    <w:rsid w:val="00856195"/>
    <w:rsid w:val="00856631"/>
    <w:rsid w:val="00856B28"/>
    <w:rsid w:val="008571ED"/>
    <w:rsid w:val="0085752E"/>
    <w:rsid w:val="00857989"/>
    <w:rsid w:val="00857A8B"/>
    <w:rsid w:val="00857C47"/>
    <w:rsid w:val="00857D67"/>
    <w:rsid w:val="00857E04"/>
    <w:rsid w:val="00860206"/>
    <w:rsid w:val="0086070B"/>
    <w:rsid w:val="00860887"/>
    <w:rsid w:val="008611EA"/>
    <w:rsid w:val="00861D18"/>
    <w:rsid w:val="0086289A"/>
    <w:rsid w:val="00862E75"/>
    <w:rsid w:val="0086339F"/>
    <w:rsid w:val="008637D4"/>
    <w:rsid w:val="00863922"/>
    <w:rsid w:val="00863946"/>
    <w:rsid w:val="00863CF9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C32"/>
    <w:rsid w:val="00871D67"/>
    <w:rsid w:val="00871D9A"/>
    <w:rsid w:val="00871DBC"/>
    <w:rsid w:val="0087211D"/>
    <w:rsid w:val="008721E5"/>
    <w:rsid w:val="00872718"/>
    <w:rsid w:val="0087274A"/>
    <w:rsid w:val="00873054"/>
    <w:rsid w:val="0087344E"/>
    <w:rsid w:val="008734EC"/>
    <w:rsid w:val="00873582"/>
    <w:rsid w:val="0087368F"/>
    <w:rsid w:val="00873C5B"/>
    <w:rsid w:val="00873EAC"/>
    <w:rsid w:val="00873F6D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1B"/>
    <w:rsid w:val="0087759A"/>
    <w:rsid w:val="008777CC"/>
    <w:rsid w:val="008779BD"/>
    <w:rsid w:val="008800AF"/>
    <w:rsid w:val="0088022A"/>
    <w:rsid w:val="008802E4"/>
    <w:rsid w:val="00880A11"/>
    <w:rsid w:val="00880C2B"/>
    <w:rsid w:val="008812E1"/>
    <w:rsid w:val="00881544"/>
    <w:rsid w:val="00881588"/>
    <w:rsid w:val="00881987"/>
    <w:rsid w:val="00881AB8"/>
    <w:rsid w:val="00881CFB"/>
    <w:rsid w:val="008828E2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923"/>
    <w:rsid w:val="008861B3"/>
    <w:rsid w:val="00886380"/>
    <w:rsid w:val="00886634"/>
    <w:rsid w:val="00886B20"/>
    <w:rsid w:val="00886DDD"/>
    <w:rsid w:val="008877F8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5FAC"/>
    <w:rsid w:val="0089607C"/>
    <w:rsid w:val="0089619B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8B5"/>
    <w:rsid w:val="008A0986"/>
    <w:rsid w:val="008A0A7D"/>
    <w:rsid w:val="008A0BB5"/>
    <w:rsid w:val="008A0C9A"/>
    <w:rsid w:val="008A0DF0"/>
    <w:rsid w:val="008A0F37"/>
    <w:rsid w:val="008A1179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7D"/>
    <w:rsid w:val="008A64EF"/>
    <w:rsid w:val="008A69F8"/>
    <w:rsid w:val="008A6A28"/>
    <w:rsid w:val="008A6FC8"/>
    <w:rsid w:val="008A7311"/>
    <w:rsid w:val="008A7C7C"/>
    <w:rsid w:val="008B001E"/>
    <w:rsid w:val="008B0077"/>
    <w:rsid w:val="008B00EE"/>
    <w:rsid w:val="008B02B4"/>
    <w:rsid w:val="008B062C"/>
    <w:rsid w:val="008B077B"/>
    <w:rsid w:val="008B0D87"/>
    <w:rsid w:val="008B104B"/>
    <w:rsid w:val="008B122B"/>
    <w:rsid w:val="008B1A91"/>
    <w:rsid w:val="008B2097"/>
    <w:rsid w:val="008B2738"/>
    <w:rsid w:val="008B287D"/>
    <w:rsid w:val="008B2A89"/>
    <w:rsid w:val="008B2C37"/>
    <w:rsid w:val="008B2D5C"/>
    <w:rsid w:val="008B331B"/>
    <w:rsid w:val="008B37E1"/>
    <w:rsid w:val="008B3C79"/>
    <w:rsid w:val="008B452E"/>
    <w:rsid w:val="008B456E"/>
    <w:rsid w:val="008B46DA"/>
    <w:rsid w:val="008B4C11"/>
    <w:rsid w:val="008B4F66"/>
    <w:rsid w:val="008B532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607"/>
    <w:rsid w:val="008B7C27"/>
    <w:rsid w:val="008C0B49"/>
    <w:rsid w:val="008C0DA9"/>
    <w:rsid w:val="008C11AE"/>
    <w:rsid w:val="008C125A"/>
    <w:rsid w:val="008C138E"/>
    <w:rsid w:val="008C140C"/>
    <w:rsid w:val="008C169C"/>
    <w:rsid w:val="008C180A"/>
    <w:rsid w:val="008C1DDF"/>
    <w:rsid w:val="008C2116"/>
    <w:rsid w:val="008C2B3C"/>
    <w:rsid w:val="008C2B93"/>
    <w:rsid w:val="008C2E36"/>
    <w:rsid w:val="008C2F55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9E7"/>
    <w:rsid w:val="008C5F8B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3D34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1585"/>
    <w:rsid w:val="008E1668"/>
    <w:rsid w:val="008E210F"/>
    <w:rsid w:val="008E2497"/>
    <w:rsid w:val="008E2503"/>
    <w:rsid w:val="008E250A"/>
    <w:rsid w:val="008E25D0"/>
    <w:rsid w:val="008E27BE"/>
    <w:rsid w:val="008E28CB"/>
    <w:rsid w:val="008E2BAA"/>
    <w:rsid w:val="008E2E6E"/>
    <w:rsid w:val="008E36B0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D56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C29"/>
    <w:rsid w:val="008F3D43"/>
    <w:rsid w:val="008F471B"/>
    <w:rsid w:val="008F489D"/>
    <w:rsid w:val="008F4987"/>
    <w:rsid w:val="008F4C6C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6B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6A1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55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BC3"/>
    <w:rsid w:val="00914EE3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201"/>
    <w:rsid w:val="0091755E"/>
    <w:rsid w:val="0091767A"/>
    <w:rsid w:val="009177FD"/>
    <w:rsid w:val="009201A3"/>
    <w:rsid w:val="00920388"/>
    <w:rsid w:val="009204EC"/>
    <w:rsid w:val="0092097F"/>
    <w:rsid w:val="00920C5F"/>
    <w:rsid w:val="00920F86"/>
    <w:rsid w:val="009214CB"/>
    <w:rsid w:val="00921A92"/>
    <w:rsid w:val="00921ABC"/>
    <w:rsid w:val="00921B7A"/>
    <w:rsid w:val="00921E1F"/>
    <w:rsid w:val="00922216"/>
    <w:rsid w:val="00923F8E"/>
    <w:rsid w:val="00923FE7"/>
    <w:rsid w:val="00924208"/>
    <w:rsid w:val="00924392"/>
    <w:rsid w:val="00924589"/>
    <w:rsid w:val="00924903"/>
    <w:rsid w:val="00924CCD"/>
    <w:rsid w:val="00924D8C"/>
    <w:rsid w:val="00924EB7"/>
    <w:rsid w:val="009250DE"/>
    <w:rsid w:val="00925693"/>
    <w:rsid w:val="00925C13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6CDE"/>
    <w:rsid w:val="009271C3"/>
    <w:rsid w:val="00927D67"/>
    <w:rsid w:val="00930D05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5183"/>
    <w:rsid w:val="009359DC"/>
    <w:rsid w:val="00935B08"/>
    <w:rsid w:val="009368A8"/>
    <w:rsid w:val="00936C39"/>
    <w:rsid w:val="00936E33"/>
    <w:rsid w:val="00936F0B"/>
    <w:rsid w:val="00936FCD"/>
    <w:rsid w:val="0093744A"/>
    <w:rsid w:val="00937B84"/>
    <w:rsid w:val="00940084"/>
    <w:rsid w:val="0094086D"/>
    <w:rsid w:val="00940964"/>
    <w:rsid w:val="009411E0"/>
    <w:rsid w:val="009414CE"/>
    <w:rsid w:val="0094173E"/>
    <w:rsid w:val="0094197D"/>
    <w:rsid w:val="00941E0A"/>
    <w:rsid w:val="00942B8C"/>
    <w:rsid w:val="00942D9E"/>
    <w:rsid w:val="00942F6C"/>
    <w:rsid w:val="009433D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893"/>
    <w:rsid w:val="00954CFB"/>
    <w:rsid w:val="00955028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57FCF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3DA6"/>
    <w:rsid w:val="009641F3"/>
    <w:rsid w:val="00964383"/>
    <w:rsid w:val="0096479E"/>
    <w:rsid w:val="00964991"/>
    <w:rsid w:val="00964A93"/>
    <w:rsid w:val="00964B69"/>
    <w:rsid w:val="009651C4"/>
    <w:rsid w:val="009651E7"/>
    <w:rsid w:val="00965218"/>
    <w:rsid w:val="00965959"/>
    <w:rsid w:val="00965AFD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3AB"/>
    <w:rsid w:val="009756D8"/>
    <w:rsid w:val="0097688F"/>
    <w:rsid w:val="00976A03"/>
    <w:rsid w:val="00976ADE"/>
    <w:rsid w:val="00976B2E"/>
    <w:rsid w:val="00976D25"/>
    <w:rsid w:val="00976F23"/>
    <w:rsid w:val="0097782A"/>
    <w:rsid w:val="00977D70"/>
    <w:rsid w:val="00977E5F"/>
    <w:rsid w:val="00977F7A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9D9"/>
    <w:rsid w:val="009A0D12"/>
    <w:rsid w:val="009A0DEE"/>
    <w:rsid w:val="009A1181"/>
    <w:rsid w:val="009A160B"/>
    <w:rsid w:val="009A17D5"/>
    <w:rsid w:val="009A1900"/>
    <w:rsid w:val="009A1A0C"/>
    <w:rsid w:val="009A1A11"/>
    <w:rsid w:val="009A1E7D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A83"/>
    <w:rsid w:val="009A6CFD"/>
    <w:rsid w:val="009A6E72"/>
    <w:rsid w:val="009A74C1"/>
    <w:rsid w:val="009A7704"/>
    <w:rsid w:val="009A7A54"/>
    <w:rsid w:val="009B0030"/>
    <w:rsid w:val="009B03FE"/>
    <w:rsid w:val="009B04AC"/>
    <w:rsid w:val="009B0760"/>
    <w:rsid w:val="009B07A7"/>
    <w:rsid w:val="009B0A57"/>
    <w:rsid w:val="009B0FB0"/>
    <w:rsid w:val="009B133E"/>
    <w:rsid w:val="009B148C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A50"/>
    <w:rsid w:val="009B7BDF"/>
    <w:rsid w:val="009B7CBC"/>
    <w:rsid w:val="009B7F27"/>
    <w:rsid w:val="009C0180"/>
    <w:rsid w:val="009C04A7"/>
    <w:rsid w:val="009C0954"/>
    <w:rsid w:val="009C1916"/>
    <w:rsid w:val="009C1DDF"/>
    <w:rsid w:val="009C2838"/>
    <w:rsid w:val="009C2CC3"/>
    <w:rsid w:val="009C30F1"/>
    <w:rsid w:val="009C3292"/>
    <w:rsid w:val="009C346E"/>
    <w:rsid w:val="009C3477"/>
    <w:rsid w:val="009C3511"/>
    <w:rsid w:val="009C38DA"/>
    <w:rsid w:val="009C39B9"/>
    <w:rsid w:val="009C3EAD"/>
    <w:rsid w:val="009C3F51"/>
    <w:rsid w:val="009C46A1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65F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6BAB"/>
    <w:rsid w:val="009D7E08"/>
    <w:rsid w:val="009E006B"/>
    <w:rsid w:val="009E0263"/>
    <w:rsid w:val="009E02EE"/>
    <w:rsid w:val="009E0333"/>
    <w:rsid w:val="009E0382"/>
    <w:rsid w:val="009E0BFF"/>
    <w:rsid w:val="009E0E29"/>
    <w:rsid w:val="009E129B"/>
    <w:rsid w:val="009E16FB"/>
    <w:rsid w:val="009E185B"/>
    <w:rsid w:val="009E1A50"/>
    <w:rsid w:val="009E25EB"/>
    <w:rsid w:val="009E27B3"/>
    <w:rsid w:val="009E2B91"/>
    <w:rsid w:val="009E2C1A"/>
    <w:rsid w:val="009E2C5E"/>
    <w:rsid w:val="009E2E90"/>
    <w:rsid w:val="009E3188"/>
    <w:rsid w:val="009E3BD7"/>
    <w:rsid w:val="009E3D9C"/>
    <w:rsid w:val="009E456C"/>
    <w:rsid w:val="009E4584"/>
    <w:rsid w:val="009E4697"/>
    <w:rsid w:val="009E4A4C"/>
    <w:rsid w:val="009E4B87"/>
    <w:rsid w:val="009E4C9A"/>
    <w:rsid w:val="009E53DC"/>
    <w:rsid w:val="009E5678"/>
    <w:rsid w:val="009E5717"/>
    <w:rsid w:val="009E5793"/>
    <w:rsid w:val="009E5D33"/>
    <w:rsid w:val="009E5F59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36D0"/>
    <w:rsid w:val="009F4333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8E2"/>
    <w:rsid w:val="009F6C81"/>
    <w:rsid w:val="009F74A3"/>
    <w:rsid w:val="009F75ED"/>
    <w:rsid w:val="009F77E0"/>
    <w:rsid w:val="009F7A93"/>
    <w:rsid w:val="009F7C25"/>
    <w:rsid w:val="009F7DCC"/>
    <w:rsid w:val="00A0052E"/>
    <w:rsid w:val="00A005A7"/>
    <w:rsid w:val="00A007A3"/>
    <w:rsid w:val="00A008B5"/>
    <w:rsid w:val="00A00C9C"/>
    <w:rsid w:val="00A012D2"/>
    <w:rsid w:val="00A0135E"/>
    <w:rsid w:val="00A0160E"/>
    <w:rsid w:val="00A01A93"/>
    <w:rsid w:val="00A01DA6"/>
    <w:rsid w:val="00A02398"/>
    <w:rsid w:val="00A02609"/>
    <w:rsid w:val="00A02772"/>
    <w:rsid w:val="00A030D0"/>
    <w:rsid w:val="00A033A3"/>
    <w:rsid w:val="00A0390A"/>
    <w:rsid w:val="00A03D33"/>
    <w:rsid w:val="00A03F41"/>
    <w:rsid w:val="00A03F6A"/>
    <w:rsid w:val="00A03FC2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F8"/>
    <w:rsid w:val="00A07585"/>
    <w:rsid w:val="00A07823"/>
    <w:rsid w:val="00A079DD"/>
    <w:rsid w:val="00A07E2D"/>
    <w:rsid w:val="00A10049"/>
    <w:rsid w:val="00A102F6"/>
    <w:rsid w:val="00A103E1"/>
    <w:rsid w:val="00A107D0"/>
    <w:rsid w:val="00A10CC0"/>
    <w:rsid w:val="00A11417"/>
    <w:rsid w:val="00A119DA"/>
    <w:rsid w:val="00A11DB5"/>
    <w:rsid w:val="00A11FB2"/>
    <w:rsid w:val="00A12544"/>
    <w:rsid w:val="00A1274C"/>
    <w:rsid w:val="00A12971"/>
    <w:rsid w:val="00A12B9C"/>
    <w:rsid w:val="00A12BEC"/>
    <w:rsid w:val="00A12C80"/>
    <w:rsid w:val="00A12D3D"/>
    <w:rsid w:val="00A12E83"/>
    <w:rsid w:val="00A13891"/>
    <w:rsid w:val="00A139E9"/>
    <w:rsid w:val="00A13C7D"/>
    <w:rsid w:val="00A13DF1"/>
    <w:rsid w:val="00A13E50"/>
    <w:rsid w:val="00A13E7D"/>
    <w:rsid w:val="00A14489"/>
    <w:rsid w:val="00A14DBE"/>
    <w:rsid w:val="00A1524D"/>
    <w:rsid w:val="00A1537F"/>
    <w:rsid w:val="00A15652"/>
    <w:rsid w:val="00A15B10"/>
    <w:rsid w:val="00A15BAE"/>
    <w:rsid w:val="00A16383"/>
    <w:rsid w:val="00A16678"/>
    <w:rsid w:val="00A16A28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C94"/>
    <w:rsid w:val="00A24D26"/>
    <w:rsid w:val="00A251BA"/>
    <w:rsid w:val="00A254A5"/>
    <w:rsid w:val="00A257F1"/>
    <w:rsid w:val="00A257FF"/>
    <w:rsid w:val="00A25873"/>
    <w:rsid w:val="00A25875"/>
    <w:rsid w:val="00A260C9"/>
    <w:rsid w:val="00A264C3"/>
    <w:rsid w:val="00A267B0"/>
    <w:rsid w:val="00A26B66"/>
    <w:rsid w:val="00A26BCB"/>
    <w:rsid w:val="00A2703D"/>
    <w:rsid w:val="00A27088"/>
    <w:rsid w:val="00A27D6E"/>
    <w:rsid w:val="00A30242"/>
    <w:rsid w:val="00A304D5"/>
    <w:rsid w:val="00A30A40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FE2"/>
    <w:rsid w:val="00A365D8"/>
    <w:rsid w:val="00A368E8"/>
    <w:rsid w:val="00A3719E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6FE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0B3A"/>
    <w:rsid w:val="00A61281"/>
    <w:rsid w:val="00A614D4"/>
    <w:rsid w:val="00A616F8"/>
    <w:rsid w:val="00A61A48"/>
    <w:rsid w:val="00A61D0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20D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6EA5"/>
    <w:rsid w:val="00A770E0"/>
    <w:rsid w:val="00A77309"/>
    <w:rsid w:val="00A77573"/>
    <w:rsid w:val="00A77792"/>
    <w:rsid w:val="00A77A5D"/>
    <w:rsid w:val="00A803CB"/>
    <w:rsid w:val="00A807E0"/>
    <w:rsid w:val="00A80A31"/>
    <w:rsid w:val="00A80F95"/>
    <w:rsid w:val="00A8114D"/>
    <w:rsid w:val="00A81A70"/>
    <w:rsid w:val="00A81ACF"/>
    <w:rsid w:val="00A8223D"/>
    <w:rsid w:val="00A825D7"/>
    <w:rsid w:val="00A82DB4"/>
    <w:rsid w:val="00A831D3"/>
    <w:rsid w:val="00A832F0"/>
    <w:rsid w:val="00A833AB"/>
    <w:rsid w:val="00A8347A"/>
    <w:rsid w:val="00A83549"/>
    <w:rsid w:val="00A8367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06"/>
    <w:rsid w:val="00A8754A"/>
    <w:rsid w:val="00A8777B"/>
    <w:rsid w:val="00A9000B"/>
    <w:rsid w:val="00A90063"/>
    <w:rsid w:val="00A900C9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C5D"/>
    <w:rsid w:val="00A93EED"/>
    <w:rsid w:val="00A93F32"/>
    <w:rsid w:val="00A943FD"/>
    <w:rsid w:val="00A94A15"/>
    <w:rsid w:val="00A94F38"/>
    <w:rsid w:val="00A954CF"/>
    <w:rsid w:val="00A967C2"/>
    <w:rsid w:val="00A96B13"/>
    <w:rsid w:val="00A96B1A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2F44"/>
    <w:rsid w:val="00AA30A5"/>
    <w:rsid w:val="00AA3247"/>
    <w:rsid w:val="00AA34A4"/>
    <w:rsid w:val="00AA3CDE"/>
    <w:rsid w:val="00AA3D1A"/>
    <w:rsid w:val="00AA3FC0"/>
    <w:rsid w:val="00AA425D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A89"/>
    <w:rsid w:val="00AC20D5"/>
    <w:rsid w:val="00AC26E3"/>
    <w:rsid w:val="00AC2E24"/>
    <w:rsid w:val="00AC2EF1"/>
    <w:rsid w:val="00AC3A77"/>
    <w:rsid w:val="00AC3AB5"/>
    <w:rsid w:val="00AC40B4"/>
    <w:rsid w:val="00AC4299"/>
    <w:rsid w:val="00AC4696"/>
    <w:rsid w:val="00AC4793"/>
    <w:rsid w:val="00AC4C7F"/>
    <w:rsid w:val="00AC5042"/>
    <w:rsid w:val="00AC52A5"/>
    <w:rsid w:val="00AC5B4F"/>
    <w:rsid w:val="00AC5CD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2CDC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359"/>
    <w:rsid w:val="00AE08D3"/>
    <w:rsid w:val="00AE09BC"/>
    <w:rsid w:val="00AE09EA"/>
    <w:rsid w:val="00AE09ED"/>
    <w:rsid w:val="00AE09F3"/>
    <w:rsid w:val="00AE0A41"/>
    <w:rsid w:val="00AE11ED"/>
    <w:rsid w:val="00AE13CB"/>
    <w:rsid w:val="00AE159B"/>
    <w:rsid w:val="00AE1A71"/>
    <w:rsid w:val="00AE1D9B"/>
    <w:rsid w:val="00AE1E8B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11"/>
    <w:rsid w:val="00AE624F"/>
    <w:rsid w:val="00AE696A"/>
    <w:rsid w:val="00AE6D83"/>
    <w:rsid w:val="00AE6F44"/>
    <w:rsid w:val="00AE72B3"/>
    <w:rsid w:val="00AF02CA"/>
    <w:rsid w:val="00AF0933"/>
    <w:rsid w:val="00AF0E24"/>
    <w:rsid w:val="00AF11DB"/>
    <w:rsid w:val="00AF12A3"/>
    <w:rsid w:val="00AF14E4"/>
    <w:rsid w:val="00AF179C"/>
    <w:rsid w:val="00AF1B1A"/>
    <w:rsid w:val="00AF1C1B"/>
    <w:rsid w:val="00AF1F46"/>
    <w:rsid w:val="00AF2005"/>
    <w:rsid w:val="00AF21C7"/>
    <w:rsid w:val="00AF21F9"/>
    <w:rsid w:val="00AF21FB"/>
    <w:rsid w:val="00AF2460"/>
    <w:rsid w:val="00AF2837"/>
    <w:rsid w:val="00AF3265"/>
    <w:rsid w:val="00AF34B1"/>
    <w:rsid w:val="00AF3B4A"/>
    <w:rsid w:val="00AF465F"/>
    <w:rsid w:val="00AF4864"/>
    <w:rsid w:val="00AF48D1"/>
    <w:rsid w:val="00AF4A3C"/>
    <w:rsid w:val="00AF4BFA"/>
    <w:rsid w:val="00AF4CCF"/>
    <w:rsid w:val="00AF4DF0"/>
    <w:rsid w:val="00AF5016"/>
    <w:rsid w:val="00AF5339"/>
    <w:rsid w:val="00AF552C"/>
    <w:rsid w:val="00AF55F8"/>
    <w:rsid w:val="00AF629A"/>
    <w:rsid w:val="00AF6345"/>
    <w:rsid w:val="00AF7571"/>
    <w:rsid w:val="00AF7683"/>
    <w:rsid w:val="00AF7961"/>
    <w:rsid w:val="00AF7E04"/>
    <w:rsid w:val="00B009DC"/>
    <w:rsid w:val="00B00ACF"/>
    <w:rsid w:val="00B00C9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500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AA"/>
    <w:rsid w:val="00B246B2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9B1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2D0"/>
    <w:rsid w:val="00B31595"/>
    <w:rsid w:val="00B3174B"/>
    <w:rsid w:val="00B319C9"/>
    <w:rsid w:val="00B31D0A"/>
    <w:rsid w:val="00B31E2D"/>
    <w:rsid w:val="00B325FD"/>
    <w:rsid w:val="00B3262D"/>
    <w:rsid w:val="00B32938"/>
    <w:rsid w:val="00B32B49"/>
    <w:rsid w:val="00B32B64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714C"/>
    <w:rsid w:val="00B373FA"/>
    <w:rsid w:val="00B37643"/>
    <w:rsid w:val="00B3792D"/>
    <w:rsid w:val="00B37B33"/>
    <w:rsid w:val="00B406A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34E0"/>
    <w:rsid w:val="00B438DF"/>
    <w:rsid w:val="00B43A1F"/>
    <w:rsid w:val="00B446D4"/>
    <w:rsid w:val="00B448DF"/>
    <w:rsid w:val="00B44ABE"/>
    <w:rsid w:val="00B44CE6"/>
    <w:rsid w:val="00B44F0E"/>
    <w:rsid w:val="00B4500E"/>
    <w:rsid w:val="00B4533A"/>
    <w:rsid w:val="00B4552F"/>
    <w:rsid w:val="00B45575"/>
    <w:rsid w:val="00B45746"/>
    <w:rsid w:val="00B45753"/>
    <w:rsid w:val="00B458A6"/>
    <w:rsid w:val="00B465C5"/>
    <w:rsid w:val="00B4678F"/>
    <w:rsid w:val="00B46D44"/>
    <w:rsid w:val="00B470C1"/>
    <w:rsid w:val="00B4723A"/>
    <w:rsid w:val="00B47578"/>
    <w:rsid w:val="00B478D3"/>
    <w:rsid w:val="00B50112"/>
    <w:rsid w:val="00B503F6"/>
    <w:rsid w:val="00B505D0"/>
    <w:rsid w:val="00B50678"/>
    <w:rsid w:val="00B508C0"/>
    <w:rsid w:val="00B50914"/>
    <w:rsid w:val="00B50EBE"/>
    <w:rsid w:val="00B5130D"/>
    <w:rsid w:val="00B515B1"/>
    <w:rsid w:val="00B5263C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32AE"/>
    <w:rsid w:val="00B636C1"/>
    <w:rsid w:val="00B63B64"/>
    <w:rsid w:val="00B644D2"/>
    <w:rsid w:val="00B645CC"/>
    <w:rsid w:val="00B64925"/>
    <w:rsid w:val="00B65267"/>
    <w:rsid w:val="00B65B33"/>
    <w:rsid w:val="00B65B9D"/>
    <w:rsid w:val="00B65DA6"/>
    <w:rsid w:val="00B6630D"/>
    <w:rsid w:val="00B66A39"/>
    <w:rsid w:val="00B66AB8"/>
    <w:rsid w:val="00B66C9E"/>
    <w:rsid w:val="00B66CC6"/>
    <w:rsid w:val="00B66DF5"/>
    <w:rsid w:val="00B67966"/>
    <w:rsid w:val="00B67CE1"/>
    <w:rsid w:val="00B67F6C"/>
    <w:rsid w:val="00B7009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4667"/>
    <w:rsid w:val="00B7603D"/>
    <w:rsid w:val="00B76310"/>
    <w:rsid w:val="00B765F0"/>
    <w:rsid w:val="00B76C29"/>
    <w:rsid w:val="00B76F70"/>
    <w:rsid w:val="00B77C3B"/>
    <w:rsid w:val="00B77D8C"/>
    <w:rsid w:val="00B77DE5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423"/>
    <w:rsid w:val="00B9071F"/>
    <w:rsid w:val="00B907E7"/>
    <w:rsid w:val="00B908C2"/>
    <w:rsid w:val="00B90B09"/>
    <w:rsid w:val="00B90CD9"/>
    <w:rsid w:val="00B91534"/>
    <w:rsid w:val="00B91BE9"/>
    <w:rsid w:val="00B91DE8"/>
    <w:rsid w:val="00B92173"/>
    <w:rsid w:val="00B925F7"/>
    <w:rsid w:val="00B92AB2"/>
    <w:rsid w:val="00B93200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6969"/>
    <w:rsid w:val="00B97135"/>
    <w:rsid w:val="00B97303"/>
    <w:rsid w:val="00B9754F"/>
    <w:rsid w:val="00B97607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894"/>
    <w:rsid w:val="00BA4DBC"/>
    <w:rsid w:val="00BA5652"/>
    <w:rsid w:val="00BA56C9"/>
    <w:rsid w:val="00BA5CDD"/>
    <w:rsid w:val="00BA6487"/>
    <w:rsid w:val="00BA6847"/>
    <w:rsid w:val="00BA6CD2"/>
    <w:rsid w:val="00BA700E"/>
    <w:rsid w:val="00BA740D"/>
    <w:rsid w:val="00BA7684"/>
    <w:rsid w:val="00BA7C36"/>
    <w:rsid w:val="00BB026F"/>
    <w:rsid w:val="00BB0393"/>
    <w:rsid w:val="00BB08B5"/>
    <w:rsid w:val="00BB0D0F"/>
    <w:rsid w:val="00BB1067"/>
    <w:rsid w:val="00BB1212"/>
    <w:rsid w:val="00BB133B"/>
    <w:rsid w:val="00BB1850"/>
    <w:rsid w:val="00BB1C25"/>
    <w:rsid w:val="00BB1E10"/>
    <w:rsid w:val="00BB22DA"/>
    <w:rsid w:val="00BB2E8F"/>
    <w:rsid w:val="00BB2F7F"/>
    <w:rsid w:val="00BB3338"/>
    <w:rsid w:val="00BB3B57"/>
    <w:rsid w:val="00BB3CD8"/>
    <w:rsid w:val="00BB41B1"/>
    <w:rsid w:val="00BB446F"/>
    <w:rsid w:val="00BB4B6A"/>
    <w:rsid w:val="00BB4C0C"/>
    <w:rsid w:val="00BB51D2"/>
    <w:rsid w:val="00BB542A"/>
    <w:rsid w:val="00BB542C"/>
    <w:rsid w:val="00BB5690"/>
    <w:rsid w:val="00BB5AA4"/>
    <w:rsid w:val="00BB6601"/>
    <w:rsid w:val="00BB662D"/>
    <w:rsid w:val="00BB6714"/>
    <w:rsid w:val="00BB67F3"/>
    <w:rsid w:val="00BB6955"/>
    <w:rsid w:val="00BB6AC7"/>
    <w:rsid w:val="00BB6C92"/>
    <w:rsid w:val="00BB7BE1"/>
    <w:rsid w:val="00BC04E7"/>
    <w:rsid w:val="00BC08DB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12D"/>
    <w:rsid w:val="00BC24C2"/>
    <w:rsid w:val="00BC28DE"/>
    <w:rsid w:val="00BC2991"/>
    <w:rsid w:val="00BC2A1B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093E"/>
    <w:rsid w:val="00BD1413"/>
    <w:rsid w:val="00BD15EA"/>
    <w:rsid w:val="00BD16A7"/>
    <w:rsid w:val="00BD1945"/>
    <w:rsid w:val="00BD1F11"/>
    <w:rsid w:val="00BD2012"/>
    <w:rsid w:val="00BD2111"/>
    <w:rsid w:val="00BD21C6"/>
    <w:rsid w:val="00BD2512"/>
    <w:rsid w:val="00BD2805"/>
    <w:rsid w:val="00BD3E45"/>
    <w:rsid w:val="00BD41E1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613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480"/>
    <w:rsid w:val="00BE29D7"/>
    <w:rsid w:val="00BE2B92"/>
    <w:rsid w:val="00BE2E2E"/>
    <w:rsid w:val="00BE3497"/>
    <w:rsid w:val="00BE35EF"/>
    <w:rsid w:val="00BE3ABC"/>
    <w:rsid w:val="00BE3D7C"/>
    <w:rsid w:val="00BE3F0B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6B33"/>
    <w:rsid w:val="00BE7B2B"/>
    <w:rsid w:val="00BE7C92"/>
    <w:rsid w:val="00BF0187"/>
    <w:rsid w:val="00BF05B7"/>
    <w:rsid w:val="00BF11D1"/>
    <w:rsid w:val="00BF121B"/>
    <w:rsid w:val="00BF129B"/>
    <w:rsid w:val="00BF15C0"/>
    <w:rsid w:val="00BF1807"/>
    <w:rsid w:val="00BF182E"/>
    <w:rsid w:val="00BF1CA0"/>
    <w:rsid w:val="00BF1DFC"/>
    <w:rsid w:val="00BF1E85"/>
    <w:rsid w:val="00BF26D7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6DB"/>
    <w:rsid w:val="00BF577B"/>
    <w:rsid w:val="00BF591E"/>
    <w:rsid w:val="00BF616D"/>
    <w:rsid w:val="00BF64AB"/>
    <w:rsid w:val="00BF64FF"/>
    <w:rsid w:val="00BF70B4"/>
    <w:rsid w:val="00BF76F6"/>
    <w:rsid w:val="00BF7D30"/>
    <w:rsid w:val="00C00271"/>
    <w:rsid w:val="00C00404"/>
    <w:rsid w:val="00C00BCE"/>
    <w:rsid w:val="00C010D2"/>
    <w:rsid w:val="00C01797"/>
    <w:rsid w:val="00C01A05"/>
    <w:rsid w:val="00C01A90"/>
    <w:rsid w:val="00C01B61"/>
    <w:rsid w:val="00C02BA7"/>
    <w:rsid w:val="00C03268"/>
    <w:rsid w:val="00C033A4"/>
    <w:rsid w:val="00C0347B"/>
    <w:rsid w:val="00C034B2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8F5"/>
    <w:rsid w:val="00C04B97"/>
    <w:rsid w:val="00C04C6C"/>
    <w:rsid w:val="00C04D0E"/>
    <w:rsid w:val="00C0516B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D00"/>
    <w:rsid w:val="00C10DF9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3190"/>
    <w:rsid w:val="00C1327C"/>
    <w:rsid w:val="00C133D2"/>
    <w:rsid w:val="00C1394D"/>
    <w:rsid w:val="00C13E87"/>
    <w:rsid w:val="00C14148"/>
    <w:rsid w:val="00C1422C"/>
    <w:rsid w:val="00C14310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E1F"/>
    <w:rsid w:val="00C16EC0"/>
    <w:rsid w:val="00C16F75"/>
    <w:rsid w:val="00C17202"/>
    <w:rsid w:val="00C17523"/>
    <w:rsid w:val="00C175D2"/>
    <w:rsid w:val="00C1770C"/>
    <w:rsid w:val="00C1780B"/>
    <w:rsid w:val="00C20296"/>
    <w:rsid w:val="00C20306"/>
    <w:rsid w:val="00C2037C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61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A8B"/>
    <w:rsid w:val="00C30BF0"/>
    <w:rsid w:val="00C30CC8"/>
    <w:rsid w:val="00C3122E"/>
    <w:rsid w:val="00C3124B"/>
    <w:rsid w:val="00C317D7"/>
    <w:rsid w:val="00C31A7C"/>
    <w:rsid w:val="00C31FC9"/>
    <w:rsid w:val="00C32556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4F4"/>
    <w:rsid w:val="00C37827"/>
    <w:rsid w:val="00C37AAC"/>
    <w:rsid w:val="00C37CF5"/>
    <w:rsid w:val="00C400BF"/>
    <w:rsid w:val="00C402D2"/>
    <w:rsid w:val="00C408B0"/>
    <w:rsid w:val="00C408FD"/>
    <w:rsid w:val="00C40CE0"/>
    <w:rsid w:val="00C40FE2"/>
    <w:rsid w:val="00C412F9"/>
    <w:rsid w:val="00C4199E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4669"/>
    <w:rsid w:val="00C44784"/>
    <w:rsid w:val="00C447A8"/>
    <w:rsid w:val="00C448E9"/>
    <w:rsid w:val="00C44AE7"/>
    <w:rsid w:val="00C44B9D"/>
    <w:rsid w:val="00C44C2D"/>
    <w:rsid w:val="00C4535E"/>
    <w:rsid w:val="00C4553D"/>
    <w:rsid w:val="00C459F8"/>
    <w:rsid w:val="00C45C4C"/>
    <w:rsid w:val="00C45CAD"/>
    <w:rsid w:val="00C46276"/>
    <w:rsid w:val="00C464C3"/>
    <w:rsid w:val="00C46FD2"/>
    <w:rsid w:val="00C4717E"/>
    <w:rsid w:val="00C47A32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0C"/>
    <w:rsid w:val="00C529C0"/>
    <w:rsid w:val="00C5327E"/>
    <w:rsid w:val="00C535A4"/>
    <w:rsid w:val="00C536B5"/>
    <w:rsid w:val="00C53A51"/>
    <w:rsid w:val="00C53B17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264"/>
    <w:rsid w:val="00C566CC"/>
    <w:rsid w:val="00C56B40"/>
    <w:rsid w:val="00C57028"/>
    <w:rsid w:val="00C570B9"/>
    <w:rsid w:val="00C572B2"/>
    <w:rsid w:val="00C57444"/>
    <w:rsid w:val="00C57E82"/>
    <w:rsid w:val="00C57E83"/>
    <w:rsid w:val="00C6016C"/>
    <w:rsid w:val="00C603DA"/>
    <w:rsid w:val="00C611EE"/>
    <w:rsid w:val="00C61325"/>
    <w:rsid w:val="00C6133A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45A"/>
    <w:rsid w:val="00C65C6D"/>
    <w:rsid w:val="00C65C7D"/>
    <w:rsid w:val="00C661D0"/>
    <w:rsid w:val="00C66558"/>
    <w:rsid w:val="00C66A37"/>
    <w:rsid w:val="00C66AE9"/>
    <w:rsid w:val="00C66B05"/>
    <w:rsid w:val="00C70019"/>
    <w:rsid w:val="00C7019D"/>
    <w:rsid w:val="00C704E0"/>
    <w:rsid w:val="00C70D4A"/>
    <w:rsid w:val="00C7155A"/>
    <w:rsid w:val="00C716DE"/>
    <w:rsid w:val="00C71742"/>
    <w:rsid w:val="00C71943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EB"/>
    <w:rsid w:val="00C74458"/>
    <w:rsid w:val="00C7464F"/>
    <w:rsid w:val="00C74E64"/>
    <w:rsid w:val="00C750A5"/>
    <w:rsid w:val="00C75DDA"/>
    <w:rsid w:val="00C7625A"/>
    <w:rsid w:val="00C762D1"/>
    <w:rsid w:val="00C763BB"/>
    <w:rsid w:val="00C765C4"/>
    <w:rsid w:val="00C766FE"/>
    <w:rsid w:val="00C76A13"/>
    <w:rsid w:val="00C76B4E"/>
    <w:rsid w:val="00C76F7C"/>
    <w:rsid w:val="00C77080"/>
    <w:rsid w:val="00C7713E"/>
    <w:rsid w:val="00C7776A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18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486"/>
    <w:rsid w:val="00C875CE"/>
    <w:rsid w:val="00C87751"/>
    <w:rsid w:val="00C87773"/>
    <w:rsid w:val="00C87D02"/>
    <w:rsid w:val="00C9002D"/>
    <w:rsid w:val="00C902F5"/>
    <w:rsid w:val="00C903D5"/>
    <w:rsid w:val="00C90A72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3FE7"/>
    <w:rsid w:val="00C941BE"/>
    <w:rsid w:val="00C94380"/>
    <w:rsid w:val="00C94A0A"/>
    <w:rsid w:val="00C94F68"/>
    <w:rsid w:val="00C95062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59A"/>
    <w:rsid w:val="00CA38C6"/>
    <w:rsid w:val="00CA3AEF"/>
    <w:rsid w:val="00CA3AF2"/>
    <w:rsid w:val="00CA414E"/>
    <w:rsid w:val="00CA4332"/>
    <w:rsid w:val="00CA45D6"/>
    <w:rsid w:val="00CA4708"/>
    <w:rsid w:val="00CA4722"/>
    <w:rsid w:val="00CA478F"/>
    <w:rsid w:val="00CA49F7"/>
    <w:rsid w:val="00CA4B5D"/>
    <w:rsid w:val="00CA4DD2"/>
    <w:rsid w:val="00CA4FAB"/>
    <w:rsid w:val="00CA5654"/>
    <w:rsid w:val="00CA56ED"/>
    <w:rsid w:val="00CA58A9"/>
    <w:rsid w:val="00CA5A04"/>
    <w:rsid w:val="00CA6308"/>
    <w:rsid w:val="00CA66E3"/>
    <w:rsid w:val="00CA67AC"/>
    <w:rsid w:val="00CA680B"/>
    <w:rsid w:val="00CA70E4"/>
    <w:rsid w:val="00CA715F"/>
    <w:rsid w:val="00CA729E"/>
    <w:rsid w:val="00CA75F9"/>
    <w:rsid w:val="00CA789C"/>
    <w:rsid w:val="00CA78B9"/>
    <w:rsid w:val="00CA7A7E"/>
    <w:rsid w:val="00CB00F4"/>
    <w:rsid w:val="00CB0B01"/>
    <w:rsid w:val="00CB0C99"/>
    <w:rsid w:val="00CB13CE"/>
    <w:rsid w:val="00CB1488"/>
    <w:rsid w:val="00CB157D"/>
    <w:rsid w:val="00CB162F"/>
    <w:rsid w:val="00CB1F73"/>
    <w:rsid w:val="00CB2647"/>
    <w:rsid w:val="00CB2843"/>
    <w:rsid w:val="00CB2A9B"/>
    <w:rsid w:val="00CB37DA"/>
    <w:rsid w:val="00CB3DB4"/>
    <w:rsid w:val="00CB3DC1"/>
    <w:rsid w:val="00CB42A5"/>
    <w:rsid w:val="00CB4DE9"/>
    <w:rsid w:val="00CB54E8"/>
    <w:rsid w:val="00CB588B"/>
    <w:rsid w:val="00CB5979"/>
    <w:rsid w:val="00CB5BA0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A9C"/>
    <w:rsid w:val="00CC2AA4"/>
    <w:rsid w:val="00CC2CA4"/>
    <w:rsid w:val="00CC31D3"/>
    <w:rsid w:val="00CC350D"/>
    <w:rsid w:val="00CC37A7"/>
    <w:rsid w:val="00CC3C94"/>
    <w:rsid w:val="00CC3E9B"/>
    <w:rsid w:val="00CC3FF3"/>
    <w:rsid w:val="00CC4334"/>
    <w:rsid w:val="00CC4921"/>
    <w:rsid w:val="00CC5124"/>
    <w:rsid w:val="00CC523E"/>
    <w:rsid w:val="00CC5439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31AF"/>
    <w:rsid w:val="00CD338D"/>
    <w:rsid w:val="00CD3677"/>
    <w:rsid w:val="00CD3CDE"/>
    <w:rsid w:val="00CD3D3E"/>
    <w:rsid w:val="00CD3E1B"/>
    <w:rsid w:val="00CD40B6"/>
    <w:rsid w:val="00CD41C2"/>
    <w:rsid w:val="00CD4212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6EAC"/>
    <w:rsid w:val="00CD7188"/>
    <w:rsid w:val="00CD7567"/>
    <w:rsid w:val="00CD7992"/>
    <w:rsid w:val="00CD7DDC"/>
    <w:rsid w:val="00CE0797"/>
    <w:rsid w:val="00CE0E9F"/>
    <w:rsid w:val="00CE14EC"/>
    <w:rsid w:val="00CE1F0B"/>
    <w:rsid w:val="00CE2642"/>
    <w:rsid w:val="00CE3165"/>
    <w:rsid w:val="00CE36AC"/>
    <w:rsid w:val="00CE439F"/>
    <w:rsid w:val="00CE5198"/>
    <w:rsid w:val="00CE5286"/>
    <w:rsid w:val="00CE5CAD"/>
    <w:rsid w:val="00CE5E08"/>
    <w:rsid w:val="00CE63E9"/>
    <w:rsid w:val="00CE6CD8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1FF"/>
    <w:rsid w:val="00CF1706"/>
    <w:rsid w:val="00CF1A3A"/>
    <w:rsid w:val="00CF1C17"/>
    <w:rsid w:val="00CF21CD"/>
    <w:rsid w:val="00CF2C49"/>
    <w:rsid w:val="00CF2E60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CC7"/>
    <w:rsid w:val="00CF70EB"/>
    <w:rsid w:val="00CF7127"/>
    <w:rsid w:val="00CF720C"/>
    <w:rsid w:val="00CF729E"/>
    <w:rsid w:val="00CF72F0"/>
    <w:rsid w:val="00CF76F4"/>
    <w:rsid w:val="00CF77A2"/>
    <w:rsid w:val="00CF7878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3CBF"/>
    <w:rsid w:val="00D04358"/>
    <w:rsid w:val="00D048C5"/>
    <w:rsid w:val="00D049F9"/>
    <w:rsid w:val="00D051DE"/>
    <w:rsid w:val="00D05756"/>
    <w:rsid w:val="00D059AC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6021"/>
    <w:rsid w:val="00D162F6"/>
    <w:rsid w:val="00D166C3"/>
    <w:rsid w:val="00D1690B"/>
    <w:rsid w:val="00D169C1"/>
    <w:rsid w:val="00D16A6D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A71"/>
    <w:rsid w:val="00D20BA4"/>
    <w:rsid w:val="00D20EA6"/>
    <w:rsid w:val="00D20FC3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A07"/>
    <w:rsid w:val="00D23A08"/>
    <w:rsid w:val="00D23E40"/>
    <w:rsid w:val="00D24179"/>
    <w:rsid w:val="00D242BB"/>
    <w:rsid w:val="00D24B78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5A1"/>
    <w:rsid w:val="00D26809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23F0"/>
    <w:rsid w:val="00D326B4"/>
    <w:rsid w:val="00D329EB"/>
    <w:rsid w:val="00D333A3"/>
    <w:rsid w:val="00D33B54"/>
    <w:rsid w:val="00D33D6E"/>
    <w:rsid w:val="00D34001"/>
    <w:rsid w:val="00D34268"/>
    <w:rsid w:val="00D34553"/>
    <w:rsid w:val="00D3457B"/>
    <w:rsid w:val="00D34C37"/>
    <w:rsid w:val="00D34CCC"/>
    <w:rsid w:val="00D350F6"/>
    <w:rsid w:val="00D351EB"/>
    <w:rsid w:val="00D3526F"/>
    <w:rsid w:val="00D352FB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AF5"/>
    <w:rsid w:val="00D41B41"/>
    <w:rsid w:val="00D421EF"/>
    <w:rsid w:val="00D423D2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EA7"/>
    <w:rsid w:val="00D50FB2"/>
    <w:rsid w:val="00D514B2"/>
    <w:rsid w:val="00D517F1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0F85"/>
    <w:rsid w:val="00D71456"/>
    <w:rsid w:val="00D71917"/>
    <w:rsid w:val="00D71AD4"/>
    <w:rsid w:val="00D71F21"/>
    <w:rsid w:val="00D7231D"/>
    <w:rsid w:val="00D72782"/>
    <w:rsid w:val="00D72EE4"/>
    <w:rsid w:val="00D73151"/>
    <w:rsid w:val="00D738E2"/>
    <w:rsid w:val="00D73F58"/>
    <w:rsid w:val="00D73FB0"/>
    <w:rsid w:val="00D740C7"/>
    <w:rsid w:val="00D74A1C"/>
    <w:rsid w:val="00D74C27"/>
    <w:rsid w:val="00D74D5D"/>
    <w:rsid w:val="00D752A3"/>
    <w:rsid w:val="00D752C3"/>
    <w:rsid w:val="00D753DC"/>
    <w:rsid w:val="00D75873"/>
    <w:rsid w:val="00D75C48"/>
    <w:rsid w:val="00D75D1E"/>
    <w:rsid w:val="00D76183"/>
    <w:rsid w:val="00D765AF"/>
    <w:rsid w:val="00D76CAF"/>
    <w:rsid w:val="00D76E5D"/>
    <w:rsid w:val="00D7706C"/>
    <w:rsid w:val="00D77720"/>
    <w:rsid w:val="00D77929"/>
    <w:rsid w:val="00D8033A"/>
    <w:rsid w:val="00D808C3"/>
    <w:rsid w:val="00D80A6C"/>
    <w:rsid w:val="00D80C4F"/>
    <w:rsid w:val="00D80DF2"/>
    <w:rsid w:val="00D81121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A84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9D9"/>
    <w:rsid w:val="00D96DF4"/>
    <w:rsid w:val="00D974B5"/>
    <w:rsid w:val="00D9768C"/>
    <w:rsid w:val="00D97882"/>
    <w:rsid w:val="00D9789F"/>
    <w:rsid w:val="00D97EE4"/>
    <w:rsid w:val="00DA054C"/>
    <w:rsid w:val="00DA0613"/>
    <w:rsid w:val="00DA069E"/>
    <w:rsid w:val="00DA0AA6"/>
    <w:rsid w:val="00DA0CE8"/>
    <w:rsid w:val="00DA1529"/>
    <w:rsid w:val="00DA170D"/>
    <w:rsid w:val="00DA17F5"/>
    <w:rsid w:val="00DA225D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C33"/>
    <w:rsid w:val="00DB0499"/>
    <w:rsid w:val="00DB05A4"/>
    <w:rsid w:val="00DB108C"/>
    <w:rsid w:val="00DB12AF"/>
    <w:rsid w:val="00DB1348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031"/>
    <w:rsid w:val="00DB4982"/>
    <w:rsid w:val="00DB4D20"/>
    <w:rsid w:val="00DB4FB4"/>
    <w:rsid w:val="00DB566F"/>
    <w:rsid w:val="00DB583D"/>
    <w:rsid w:val="00DB599A"/>
    <w:rsid w:val="00DB5BFE"/>
    <w:rsid w:val="00DB5C2B"/>
    <w:rsid w:val="00DB5EEE"/>
    <w:rsid w:val="00DB642E"/>
    <w:rsid w:val="00DB65A3"/>
    <w:rsid w:val="00DB66A7"/>
    <w:rsid w:val="00DB6A22"/>
    <w:rsid w:val="00DB6C25"/>
    <w:rsid w:val="00DB6CE1"/>
    <w:rsid w:val="00DB7D52"/>
    <w:rsid w:val="00DB7F94"/>
    <w:rsid w:val="00DC0668"/>
    <w:rsid w:val="00DC08A8"/>
    <w:rsid w:val="00DC0A6D"/>
    <w:rsid w:val="00DC0DED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DDD"/>
    <w:rsid w:val="00DC3F52"/>
    <w:rsid w:val="00DC3F93"/>
    <w:rsid w:val="00DC440D"/>
    <w:rsid w:val="00DC4562"/>
    <w:rsid w:val="00DC4E9B"/>
    <w:rsid w:val="00DC5682"/>
    <w:rsid w:val="00DC6664"/>
    <w:rsid w:val="00DC68E7"/>
    <w:rsid w:val="00DC70C0"/>
    <w:rsid w:val="00DC75FA"/>
    <w:rsid w:val="00DC7924"/>
    <w:rsid w:val="00DC7D9F"/>
    <w:rsid w:val="00DD00D8"/>
    <w:rsid w:val="00DD019B"/>
    <w:rsid w:val="00DD01AA"/>
    <w:rsid w:val="00DD01C7"/>
    <w:rsid w:val="00DD061A"/>
    <w:rsid w:val="00DD0903"/>
    <w:rsid w:val="00DD0B19"/>
    <w:rsid w:val="00DD0D70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4B2"/>
    <w:rsid w:val="00DD58AC"/>
    <w:rsid w:val="00DD5DB6"/>
    <w:rsid w:val="00DD5FF4"/>
    <w:rsid w:val="00DD6034"/>
    <w:rsid w:val="00DD66AB"/>
    <w:rsid w:val="00DD68DA"/>
    <w:rsid w:val="00DD6DD3"/>
    <w:rsid w:val="00DD6E0E"/>
    <w:rsid w:val="00DD70EE"/>
    <w:rsid w:val="00DD7548"/>
    <w:rsid w:val="00DD782A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221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BF6"/>
    <w:rsid w:val="00DE5E17"/>
    <w:rsid w:val="00DE5F9E"/>
    <w:rsid w:val="00DE647E"/>
    <w:rsid w:val="00DE64A4"/>
    <w:rsid w:val="00DE6679"/>
    <w:rsid w:val="00DE6757"/>
    <w:rsid w:val="00DE6A13"/>
    <w:rsid w:val="00DE6D15"/>
    <w:rsid w:val="00DE6EA3"/>
    <w:rsid w:val="00DE7029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13BA"/>
    <w:rsid w:val="00DF1A17"/>
    <w:rsid w:val="00DF1A78"/>
    <w:rsid w:val="00DF1FE9"/>
    <w:rsid w:val="00DF225A"/>
    <w:rsid w:val="00DF25E5"/>
    <w:rsid w:val="00DF27CC"/>
    <w:rsid w:val="00DF32CD"/>
    <w:rsid w:val="00DF346C"/>
    <w:rsid w:val="00DF3784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703"/>
    <w:rsid w:val="00DF5763"/>
    <w:rsid w:val="00DF5B7F"/>
    <w:rsid w:val="00DF5C75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3B"/>
    <w:rsid w:val="00E00089"/>
    <w:rsid w:val="00E00123"/>
    <w:rsid w:val="00E002E8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B84"/>
    <w:rsid w:val="00E03E86"/>
    <w:rsid w:val="00E03F08"/>
    <w:rsid w:val="00E04485"/>
    <w:rsid w:val="00E0469E"/>
    <w:rsid w:val="00E048DD"/>
    <w:rsid w:val="00E0498C"/>
    <w:rsid w:val="00E04B14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3E77"/>
    <w:rsid w:val="00E14183"/>
    <w:rsid w:val="00E14298"/>
    <w:rsid w:val="00E14D42"/>
    <w:rsid w:val="00E14D50"/>
    <w:rsid w:val="00E14EBA"/>
    <w:rsid w:val="00E15432"/>
    <w:rsid w:val="00E154E4"/>
    <w:rsid w:val="00E15614"/>
    <w:rsid w:val="00E156AD"/>
    <w:rsid w:val="00E1677F"/>
    <w:rsid w:val="00E16DF5"/>
    <w:rsid w:val="00E1728E"/>
    <w:rsid w:val="00E17340"/>
    <w:rsid w:val="00E176D9"/>
    <w:rsid w:val="00E17D92"/>
    <w:rsid w:val="00E20498"/>
    <w:rsid w:val="00E20685"/>
    <w:rsid w:val="00E207C9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E24"/>
    <w:rsid w:val="00E23F59"/>
    <w:rsid w:val="00E2454A"/>
    <w:rsid w:val="00E248CF"/>
    <w:rsid w:val="00E249B0"/>
    <w:rsid w:val="00E24C80"/>
    <w:rsid w:val="00E25160"/>
    <w:rsid w:val="00E253F0"/>
    <w:rsid w:val="00E256BE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E4B"/>
    <w:rsid w:val="00E32FB9"/>
    <w:rsid w:val="00E335EA"/>
    <w:rsid w:val="00E337A0"/>
    <w:rsid w:val="00E3387E"/>
    <w:rsid w:val="00E33CD5"/>
    <w:rsid w:val="00E33D95"/>
    <w:rsid w:val="00E33F6E"/>
    <w:rsid w:val="00E34487"/>
    <w:rsid w:val="00E345FE"/>
    <w:rsid w:val="00E34676"/>
    <w:rsid w:val="00E349FB"/>
    <w:rsid w:val="00E34A77"/>
    <w:rsid w:val="00E3564C"/>
    <w:rsid w:val="00E35885"/>
    <w:rsid w:val="00E358CA"/>
    <w:rsid w:val="00E35E5E"/>
    <w:rsid w:val="00E36042"/>
    <w:rsid w:val="00E3650D"/>
    <w:rsid w:val="00E36ABC"/>
    <w:rsid w:val="00E36B02"/>
    <w:rsid w:val="00E36C4D"/>
    <w:rsid w:val="00E36DED"/>
    <w:rsid w:val="00E36DFF"/>
    <w:rsid w:val="00E374AD"/>
    <w:rsid w:val="00E37BE5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1FD8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B91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4A83"/>
    <w:rsid w:val="00E551DF"/>
    <w:rsid w:val="00E5564F"/>
    <w:rsid w:val="00E561D5"/>
    <w:rsid w:val="00E562A1"/>
    <w:rsid w:val="00E564FB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3E0"/>
    <w:rsid w:val="00E61A6F"/>
    <w:rsid w:val="00E622AE"/>
    <w:rsid w:val="00E623A2"/>
    <w:rsid w:val="00E6278C"/>
    <w:rsid w:val="00E62BB7"/>
    <w:rsid w:val="00E62C55"/>
    <w:rsid w:val="00E62C83"/>
    <w:rsid w:val="00E63355"/>
    <w:rsid w:val="00E63943"/>
    <w:rsid w:val="00E63C21"/>
    <w:rsid w:val="00E63DD7"/>
    <w:rsid w:val="00E63E45"/>
    <w:rsid w:val="00E63F34"/>
    <w:rsid w:val="00E64053"/>
    <w:rsid w:val="00E640A5"/>
    <w:rsid w:val="00E64442"/>
    <w:rsid w:val="00E655F0"/>
    <w:rsid w:val="00E6580D"/>
    <w:rsid w:val="00E65B60"/>
    <w:rsid w:val="00E6613E"/>
    <w:rsid w:val="00E6620A"/>
    <w:rsid w:val="00E662D7"/>
    <w:rsid w:val="00E66649"/>
    <w:rsid w:val="00E667D5"/>
    <w:rsid w:val="00E667ED"/>
    <w:rsid w:val="00E66C07"/>
    <w:rsid w:val="00E66EDF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449"/>
    <w:rsid w:val="00E74B80"/>
    <w:rsid w:val="00E74BFB"/>
    <w:rsid w:val="00E74F46"/>
    <w:rsid w:val="00E757E6"/>
    <w:rsid w:val="00E759E4"/>
    <w:rsid w:val="00E75AAC"/>
    <w:rsid w:val="00E75CD8"/>
    <w:rsid w:val="00E75D37"/>
    <w:rsid w:val="00E76180"/>
    <w:rsid w:val="00E76599"/>
    <w:rsid w:val="00E76790"/>
    <w:rsid w:val="00E769DE"/>
    <w:rsid w:val="00E7705D"/>
    <w:rsid w:val="00E770D2"/>
    <w:rsid w:val="00E77154"/>
    <w:rsid w:val="00E77410"/>
    <w:rsid w:val="00E77721"/>
    <w:rsid w:val="00E77921"/>
    <w:rsid w:val="00E77A78"/>
    <w:rsid w:val="00E77B13"/>
    <w:rsid w:val="00E77BEC"/>
    <w:rsid w:val="00E77FBB"/>
    <w:rsid w:val="00E807BF"/>
    <w:rsid w:val="00E808D4"/>
    <w:rsid w:val="00E80EB4"/>
    <w:rsid w:val="00E8134B"/>
    <w:rsid w:val="00E81879"/>
    <w:rsid w:val="00E819A2"/>
    <w:rsid w:val="00E81A07"/>
    <w:rsid w:val="00E81C96"/>
    <w:rsid w:val="00E81E10"/>
    <w:rsid w:val="00E8212E"/>
    <w:rsid w:val="00E8244B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10AB"/>
    <w:rsid w:val="00E912EB"/>
    <w:rsid w:val="00E91417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4C58"/>
    <w:rsid w:val="00E9527F"/>
    <w:rsid w:val="00E952FB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538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71"/>
    <w:rsid w:val="00EA69B8"/>
    <w:rsid w:val="00EA6C5C"/>
    <w:rsid w:val="00EA6CB8"/>
    <w:rsid w:val="00EA6CE9"/>
    <w:rsid w:val="00EB01BA"/>
    <w:rsid w:val="00EB06E6"/>
    <w:rsid w:val="00EB0C1F"/>
    <w:rsid w:val="00EB154B"/>
    <w:rsid w:val="00EB164D"/>
    <w:rsid w:val="00EB1FA8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53"/>
    <w:rsid w:val="00EB6132"/>
    <w:rsid w:val="00EB739D"/>
    <w:rsid w:val="00EB7C89"/>
    <w:rsid w:val="00EB7CE7"/>
    <w:rsid w:val="00EB7E77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2F8B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5EE1"/>
    <w:rsid w:val="00ED607F"/>
    <w:rsid w:val="00ED6258"/>
    <w:rsid w:val="00ED6935"/>
    <w:rsid w:val="00ED69C6"/>
    <w:rsid w:val="00ED6D71"/>
    <w:rsid w:val="00ED6DCA"/>
    <w:rsid w:val="00ED72D0"/>
    <w:rsid w:val="00EE0244"/>
    <w:rsid w:val="00EE0272"/>
    <w:rsid w:val="00EE10A2"/>
    <w:rsid w:val="00EE15BE"/>
    <w:rsid w:val="00EE20CB"/>
    <w:rsid w:val="00EE226D"/>
    <w:rsid w:val="00EE25B8"/>
    <w:rsid w:val="00EE26F2"/>
    <w:rsid w:val="00EE2C8B"/>
    <w:rsid w:val="00EE2EBC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4FF7"/>
    <w:rsid w:val="00EE514F"/>
    <w:rsid w:val="00EE5617"/>
    <w:rsid w:val="00EE56F4"/>
    <w:rsid w:val="00EE575C"/>
    <w:rsid w:val="00EE5A54"/>
    <w:rsid w:val="00EE5D41"/>
    <w:rsid w:val="00EE6197"/>
    <w:rsid w:val="00EE66DE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182"/>
    <w:rsid w:val="00EF648D"/>
    <w:rsid w:val="00EF6725"/>
    <w:rsid w:val="00EF69B5"/>
    <w:rsid w:val="00EF6B27"/>
    <w:rsid w:val="00EF6D37"/>
    <w:rsid w:val="00EF6FDE"/>
    <w:rsid w:val="00EF73DE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5014"/>
    <w:rsid w:val="00F05402"/>
    <w:rsid w:val="00F054A8"/>
    <w:rsid w:val="00F05644"/>
    <w:rsid w:val="00F0632D"/>
    <w:rsid w:val="00F063D7"/>
    <w:rsid w:val="00F071BE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43F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2E"/>
    <w:rsid w:val="00F233FA"/>
    <w:rsid w:val="00F23AAD"/>
    <w:rsid w:val="00F242E6"/>
    <w:rsid w:val="00F24945"/>
    <w:rsid w:val="00F24CE1"/>
    <w:rsid w:val="00F252C5"/>
    <w:rsid w:val="00F25C29"/>
    <w:rsid w:val="00F25F31"/>
    <w:rsid w:val="00F26AD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5F"/>
    <w:rsid w:val="00F3195E"/>
    <w:rsid w:val="00F32BC5"/>
    <w:rsid w:val="00F32E20"/>
    <w:rsid w:val="00F3302E"/>
    <w:rsid w:val="00F33295"/>
    <w:rsid w:val="00F33E37"/>
    <w:rsid w:val="00F33E82"/>
    <w:rsid w:val="00F34182"/>
    <w:rsid w:val="00F35282"/>
    <w:rsid w:val="00F352A3"/>
    <w:rsid w:val="00F35928"/>
    <w:rsid w:val="00F35AA6"/>
    <w:rsid w:val="00F35C35"/>
    <w:rsid w:val="00F35CEB"/>
    <w:rsid w:val="00F35EE0"/>
    <w:rsid w:val="00F35FD8"/>
    <w:rsid w:val="00F360C9"/>
    <w:rsid w:val="00F3633F"/>
    <w:rsid w:val="00F36CBD"/>
    <w:rsid w:val="00F36DB4"/>
    <w:rsid w:val="00F36DD0"/>
    <w:rsid w:val="00F374CC"/>
    <w:rsid w:val="00F37925"/>
    <w:rsid w:val="00F37C9C"/>
    <w:rsid w:val="00F37DC7"/>
    <w:rsid w:val="00F37EFB"/>
    <w:rsid w:val="00F40142"/>
    <w:rsid w:val="00F40BF0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955"/>
    <w:rsid w:val="00F43BFD"/>
    <w:rsid w:val="00F44084"/>
    <w:rsid w:val="00F441AD"/>
    <w:rsid w:val="00F44457"/>
    <w:rsid w:val="00F4463F"/>
    <w:rsid w:val="00F449E7"/>
    <w:rsid w:val="00F44A51"/>
    <w:rsid w:val="00F45210"/>
    <w:rsid w:val="00F452F0"/>
    <w:rsid w:val="00F4559E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6E47"/>
    <w:rsid w:val="00F6768E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A57"/>
    <w:rsid w:val="00F72D80"/>
    <w:rsid w:val="00F73132"/>
    <w:rsid w:val="00F73BFB"/>
    <w:rsid w:val="00F73F3D"/>
    <w:rsid w:val="00F7401A"/>
    <w:rsid w:val="00F743DB"/>
    <w:rsid w:val="00F748C3"/>
    <w:rsid w:val="00F74C9A"/>
    <w:rsid w:val="00F74F33"/>
    <w:rsid w:val="00F75339"/>
    <w:rsid w:val="00F75658"/>
    <w:rsid w:val="00F7579C"/>
    <w:rsid w:val="00F75BF0"/>
    <w:rsid w:val="00F75C69"/>
    <w:rsid w:val="00F75D7E"/>
    <w:rsid w:val="00F76102"/>
    <w:rsid w:val="00F7627C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77955"/>
    <w:rsid w:val="00F8023E"/>
    <w:rsid w:val="00F803D2"/>
    <w:rsid w:val="00F807E9"/>
    <w:rsid w:val="00F8083A"/>
    <w:rsid w:val="00F808B8"/>
    <w:rsid w:val="00F808F7"/>
    <w:rsid w:val="00F80EC0"/>
    <w:rsid w:val="00F812F2"/>
    <w:rsid w:val="00F81384"/>
    <w:rsid w:val="00F8183D"/>
    <w:rsid w:val="00F81A62"/>
    <w:rsid w:val="00F81F10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C01"/>
    <w:rsid w:val="00F84C46"/>
    <w:rsid w:val="00F84D1D"/>
    <w:rsid w:val="00F852EE"/>
    <w:rsid w:val="00F853E2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647"/>
    <w:rsid w:val="00F91A19"/>
    <w:rsid w:val="00F92049"/>
    <w:rsid w:val="00F925FF"/>
    <w:rsid w:val="00F92DD3"/>
    <w:rsid w:val="00F93164"/>
    <w:rsid w:val="00F93706"/>
    <w:rsid w:val="00F93898"/>
    <w:rsid w:val="00F9414F"/>
    <w:rsid w:val="00F945EC"/>
    <w:rsid w:val="00F94AEF"/>
    <w:rsid w:val="00F95294"/>
    <w:rsid w:val="00F95529"/>
    <w:rsid w:val="00F95A9B"/>
    <w:rsid w:val="00F95C1E"/>
    <w:rsid w:val="00F95E61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306"/>
    <w:rsid w:val="00F97C44"/>
    <w:rsid w:val="00F97C90"/>
    <w:rsid w:val="00FA0379"/>
    <w:rsid w:val="00FA0856"/>
    <w:rsid w:val="00FA0A09"/>
    <w:rsid w:val="00FA0CD2"/>
    <w:rsid w:val="00FA10D1"/>
    <w:rsid w:val="00FA1557"/>
    <w:rsid w:val="00FA241B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350"/>
    <w:rsid w:val="00FA488C"/>
    <w:rsid w:val="00FA4928"/>
    <w:rsid w:val="00FA4AC3"/>
    <w:rsid w:val="00FA4AF0"/>
    <w:rsid w:val="00FA4E49"/>
    <w:rsid w:val="00FA561C"/>
    <w:rsid w:val="00FA56A5"/>
    <w:rsid w:val="00FA5D68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92C"/>
    <w:rsid w:val="00FA79F6"/>
    <w:rsid w:val="00FA7BB7"/>
    <w:rsid w:val="00FA7BBF"/>
    <w:rsid w:val="00FA7C26"/>
    <w:rsid w:val="00FA7D90"/>
    <w:rsid w:val="00FB0077"/>
    <w:rsid w:val="00FB022A"/>
    <w:rsid w:val="00FB04AD"/>
    <w:rsid w:val="00FB0699"/>
    <w:rsid w:val="00FB0B90"/>
    <w:rsid w:val="00FB0D4B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446B"/>
    <w:rsid w:val="00FB47AD"/>
    <w:rsid w:val="00FB5340"/>
    <w:rsid w:val="00FB5AC7"/>
    <w:rsid w:val="00FB5BC2"/>
    <w:rsid w:val="00FB5D3D"/>
    <w:rsid w:val="00FB5F34"/>
    <w:rsid w:val="00FB611F"/>
    <w:rsid w:val="00FB632C"/>
    <w:rsid w:val="00FB642E"/>
    <w:rsid w:val="00FB676B"/>
    <w:rsid w:val="00FB6885"/>
    <w:rsid w:val="00FB69C2"/>
    <w:rsid w:val="00FB6AF2"/>
    <w:rsid w:val="00FB6BDB"/>
    <w:rsid w:val="00FB6CAE"/>
    <w:rsid w:val="00FB6EB9"/>
    <w:rsid w:val="00FB710E"/>
    <w:rsid w:val="00FB712F"/>
    <w:rsid w:val="00FB719F"/>
    <w:rsid w:val="00FB764B"/>
    <w:rsid w:val="00FB791D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38E"/>
    <w:rsid w:val="00FC3BCB"/>
    <w:rsid w:val="00FC3C9E"/>
    <w:rsid w:val="00FC3E6D"/>
    <w:rsid w:val="00FC3E96"/>
    <w:rsid w:val="00FC4299"/>
    <w:rsid w:val="00FC45B5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842"/>
    <w:rsid w:val="00FC68FF"/>
    <w:rsid w:val="00FC6D9B"/>
    <w:rsid w:val="00FC6FA5"/>
    <w:rsid w:val="00FC7037"/>
    <w:rsid w:val="00FC70C8"/>
    <w:rsid w:val="00FC74F6"/>
    <w:rsid w:val="00FC76ED"/>
    <w:rsid w:val="00FC7897"/>
    <w:rsid w:val="00FC7B00"/>
    <w:rsid w:val="00FD0ABA"/>
    <w:rsid w:val="00FD107F"/>
    <w:rsid w:val="00FD11A5"/>
    <w:rsid w:val="00FD12C7"/>
    <w:rsid w:val="00FD182B"/>
    <w:rsid w:val="00FD19CC"/>
    <w:rsid w:val="00FD1BDA"/>
    <w:rsid w:val="00FD24E4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AE2"/>
    <w:rsid w:val="00FD7CF1"/>
    <w:rsid w:val="00FD7EFF"/>
    <w:rsid w:val="00FD7FAC"/>
    <w:rsid w:val="00FE07D6"/>
    <w:rsid w:val="00FE07D7"/>
    <w:rsid w:val="00FE09EE"/>
    <w:rsid w:val="00FE11B2"/>
    <w:rsid w:val="00FE186E"/>
    <w:rsid w:val="00FE1A67"/>
    <w:rsid w:val="00FE1C59"/>
    <w:rsid w:val="00FE24AC"/>
    <w:rsid w:val="00FE28CA"/>
    <w:rsid w:val="00FE2BCF"/>
    <w:rsid w:val="00FE310F"/>
    <w:rsid w:val="00FE3201"/>
    <w:rsid w:val="00FE32FC"/>
    <w:rsid w:val="00FE3A26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266"/>
    <w:rsid w:val="00FE631D"/>
    <w:rsid w:val="00FE652A"/>
    <w:rsid w:val="00FE662B"/>
    <w:rsid w:val="00FE677F"/>
    <w:rsid w:val="00FE6907"/>
    <w:rsid w:val="00FE6A93"/>
    <w:rsid w:val="00FE6C70"/>
    <w:rsid w:val="00FE6F0B"/>
    <w:rsid w:val="00FE6FEF"/>
    <w:rsid w:val="00FE701B"/>
    <w:rsid w:val="00FE716C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0AA"/>
    <w:rsid w:val="00FF3826"/>
    <w:rsid w:val="00FF3DB3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60B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50BC5C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8" ma:contentTypeDescription="Create a new document." ma:contentTypeScope="" ma:versionID="b533e2d410ae078564e7528a80fecaab">
  <xsd:schema xmlns:xsd="http://www.w3.org/2001/XMLSchema" xmlns:xs="http://www.w3.org/2001/XMLSchema" xmlns:p="http://schemas.microsoft.com/office/2006/metadata/properties" xmlns:ns2="623d751c-1841-4b8a-a767-3e121fd19828" xmlns:ns3="a9c3ae1e-04ea-472a-8824-9b97814cc635" targetNamespace="http://schemas.microsoft.com/office/2006/metadata/properties" ma:root="true" ma:fieldsID="fae1e43f752c3ad8763d2854fc05440a" ns2:_="" ns3:_="">
    <xsd:import namespace="623d751c-1841-4b8a-a767-3e121fd19828"/>
    <xsd:import namespace="a9c3ae1e-04ea-472a-8824-9b97814cc6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3ae1e-04ea-472a-8824-9b97814cc6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308A7-ED3A-4573-8E86-B0849C60977F}">
  <ds:schemaRefs>
    <ds:schemaRef ds:uri="623d751c-1841-4b8a-a767-3e121fd19828"/>
    <ds:schemaRef ds:uri="http://purl.org/dc/terms/"/>
    <ds:schemaRef ds:uri="http://schemas.openxmlformats.org/package/2006/metadata/core-properties"/>
    <ds:schemaRef ds:uri="a9c3ae1e-04ea-472a-8824-9b97814cc635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D2D2F4C-3266-4C59-BD3B-6B3EB3FB9C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a9c3ae1e-04ea-472a-8824-9b97814cc6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9531CC-7B6A-4393-B2B5-996E3F1D1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5951</TotalTime>
  <Pages>31</Pages>
  <Words>7863</Words>
  <Characters>44820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52578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Amarapron Bovontummatat</cp:lastModifiedBy>
  <cp:revision>602</cp:revision>
  <cp:lastPrinted>2019-11-13T09:02:00Z</cp:lastPrinted>
  <dcterms:created xsi:type="dcterms:W3CDTF">2019-07-15T00:35:00Z</dcterms:created>
  <dcterms:modified xsi:type="dcterms:W3CDTF">2019-11-13T09:11:00Z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