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346039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631A48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1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2561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 w:rsidRPr="008E2900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304AEA" w:rsidRPr="008E2900">
        <w:rPr>
          <w:rFonts w:ascii="Angsana New" w:hAnsi="Angsana New" w:hint="cs"/>
          <w:sz w:val="30"/>
          <w:szCs w:val="30"/>
          <w:cs/>
          <w:lang w:val="th-TH"/>
        </w:rPr>
        <w:t>และเก้า</w:t>
      </w:r>
      <w:r w:rsidR="009D232D" w:rsidRPr="008E2900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E2900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9D232D" w:rsidRPr="008E2900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CD046D" w:rsidRPr="008E2900">
        <w:rPr>
          <w:rFonts w:ascii="Angsana New" w:hAnsi="Angsana New" w:hint="cs"/>
          <w:sz w:val="30"/>
          <w:szCs w:val="30"/>
          <w:cs/>
          <w:lang w:val="th-TH"/>
        </w:rPr>
        <w:t>กันย</w:t>
      </w:r>
      <w:r w:rsidR="009D232D" w:rsidRPr="008E2900">
        <w:rPr>
          <w:rFonts w:ascii="Angsana New" w:hAnsi="Angsana New" w:hint="cs"/>
          <w:sz w:val="30"/>
          <w:szCs w:val="30"/>
          <w:cs/>
          <w:lang w:val="th-TH"/>
        </w:rPr>
        <w:t>ายน</w:t>
      </w:r>
      <w:r w:rsidR="00FF2E1B" w:rsidRPr="009D232D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="00155428" w:rsidRPr="009D232D">
        <w:rPr>
          <w:rFonts w:ascii="Angsana New" w:hAnsi="Angsana New"/>
          <w:sz w:val="30"/>
          <w:szCs w:val="30"/>
          <w:cs/>
          <w:lang w:val="th-TH"/>
        </w:rPr>
        <w:t>6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9D232D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="00FF2E1B" w:rsidRPr="009D232D">
        <w:rPr>
          <w:rFonts w:ascii="Angsana New" w:hAnsi="Angsana New"/>
          <w:sz w:val="30"/>
          <w:szCs w:val="30"/>
          <w:cs/>
          <w:lang w:val="th-TH"/>
        </w:rPr>
        <w:t>25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61</w:t>
      </w:r>
      <w:r w:rsidR="00EE0A94" w:rsidRPr="009D232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E0A94" w:rsidRPr="009D232D">
        <w:rPr>
          <w:rFonts w:ascii="Angsana New" w:hAnsi="Angsana New" w:hint="cs"/>
          <w:sz w:val="30"/>
          <w:szCs w:val="30"/>
          <w:cs/>
          <w:lang w:val="th-TH"/>
        </w:rPr>
        <w:t>และงบการเงินรวมสำหรับปีสิ้นสุดวันที่ 31 ธันวาคม 25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61</w:t>
      </w:r>
      <w:r w:rsidRPr="009D232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232D">
        <w:rPr>
          <w:rFonts w:ascii="Angsana New" w:hAnsi="Angsana New" w:hint="cs"/>
          <w:sz w:val="30"/>
          <w:szCs w:val="30"/>
          <w:cs/>
          <w:lang w:val="th-TH"/>
        </w:rPr>
        <w:t>ซึ่งเป็นส่วน</w:t>
      </w:r>
      <w:r w:rsidRPr="004F5042">
        <w:rPr>
          <w:rFonts w:ascii="Angsana New" w:hAnsi="Angsana New" w:hint="cs"/>
          <w:sz w:val="30"/>
          <w:szCs w:val="30"/>
          <w:cs/>
        </w:rPr>
        <w:t>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F10117">
        <w:rPr>
          <w:rFonts w:ascii="Angsana New" w:hAnsi="Angsana New" w:hint="cs"/>
          <w:sz w:val="30"/>
          <w:szCs w:val="30"/>
          <w:cs/>
        </w:rPr>
        <w:t>หมาย</w:t>
      </w:r>
      <w:r w:rsidRPr="003C4F1A"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B658E3" w:rsidRPr="003C4F1A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436196">
        <w:rPr>
          <w:rFonts w:ascii="Angsana New" w:hAnsi="Angsana New" w:hint="cs"/>
          <w:sz w:val="30"/>
          <w:szCs w:val="30"/>
          <w:cs/>
        </w:rPr>
        <w:t>ออกและ</w:t>
      </w:r>
      <w:r w:rsidRPr="004F5042">
        <w:rPr>
          <w:rFonts w:ascii="Angsana New" w:hAnsi="Angsana New" w:hint="cs"/>
          <w:sz w:val="30"/>
          <w:szCs w:val="30"/>
          <w:cs/>
        </w:rPr>
        <w:t xml:space="preserve">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1230EE">
        <w:rPr>
          <w:rFonts w:ascii="Angsana New" w:hAnsi="Angsana New" w:hint="cs"/>
          <w:sz w:val="30"/>
          <w:szCs w:val="30"/>
          <w:cs/>
        </w:rPr>
        <w:t>ออกและ</w:t>
      </w:r>
      <w:r w:rsidRPr="004F5042">
        <w:rPr>
          <w:rFonts w:ascii="Angsana New" w:hAnsi="Angsana New" w:hint="cs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Pr="001230EE" w:rsidRDefault="001230EE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ฝ่ายบริหาร</w:t>
      </w:r>
      <w:r w:rsidRPr="0062216B">
        <w:rPr>
          <w:rFonts w:ascii="Angsana New" w:hAnsi="Angsana New"/>
          <w:sz w:val="30"/>
          <w:szCs w:val="30"/>
          <w:cs/>
        </w:rPr>
        <w:t>ของ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อยู่ระหว่างการประเมินและพิจารณาผลกระทบ</w:t>
      </w:r>
      <w:r w:rsidR="00436196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</w:t>
      </w:r>
      <w:r w:rsidR="0095199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(กลุ่มเครื่องมือทางการเงิน) จำนวน 5 ฉบับและ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 “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สัญญาเช่า” ที่ออกใหม่ซึ่งจะมีผลบังคับใช้ในปี 2563 โดย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ยัง</w:t>
      </w:r>
      <w:r w:rsidRPr="001230EE">
        <w:rPr>
          <w:rFonts w:ascii="Angsana New" w:hAnsi="Angsana New"/>
          <w:sz w:val="30"/>
          <w:szCs w:val="30"/>
          <w:cs/>
          <w:lang w:val="th-TH"/>
        </w:rPr>
        <w:t>ไม่ได้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นำมาเริ่มถือปฏิบัติใน</w:t>
      </w:r>
      <w:r w:rsidRPr="001230EE">
        <w:rPr>
          <w:rFonts w:ascii="Angsana New" w:hAnsi="Angsana New"/>
          <w:sz w:val="30"/>
          <w:szCs w:val="30"/>
          <w:cs/>
          <w:lang w:val="th-TH"/>
        </w:rPr>
        <w:t>การจัดทำ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1230EE">
        <w:rPr>
          <w:rFonts w:ascii="Angsana New" w:hAnsi="Angsana New"/>
          <w:sz w:val="30"/>
          <w:szCs w:val="30"/>
          <w:cs/>
          <w:lang w:val="th-TH"/>
        </w:rPr>
        <w:t>นี้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และไม่มีนโยบายในการนำมาเริ่มถือปฏิบัติก่อนวันที่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มีผลบังคับใช้</w:t>
      </w: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="009D232D" w:rsidRPr="008E2900">
        <w:rPr>
          <w:rFonts w:ascii="Angsana New" w:hAnsi="Angsana New" w:hint="cs"/>
          <w:sz w:val="30"/>
          <w:szCs w:val="30"/>
          <w:cs/>
        </w:rPr>
        <w:t>และ</w:t>
      </w:r>
      <w:r w:rsidR="00A107EE" w:rsidRPr="008E2900">
        <w:rPr>
          <w:rFonts w:ascii="Angsana New" w:hAnsi="Angsana New" w:hint="cs"/>
          <w:sz w:val="30"/>
          <w:szCs w:val="30"/>
          <w:cs/>
        </w:rPr>
        <w:t>เ</w:t>
      </w:r>
      <w:r w:rsidR="009D232D" w:rsidRPr="008E2900">
        <w:rPr>
          <w:rFonts w:ascii="Angsana New" w:hAnsi="Angsana New" w:hint="cs"/>
          <w:sz w:val="30"/>
          <w:szCs w:val="30"/>
          <w:cs/>
        </w:rPr>
        <w:t>ก</w:t>
      </w:r>
      <w:r w:rsidR="00A107EE" w:rsidRPr="008E2900">
        <w:rPr>
          <w:rFonts w:ascii="Angsana New" w:hAnsi="Angsana New" w:hint="cs"/>
          <w:sz w:val="30"/>
          <w:szCs w:val="30"/>
          <w:cs/>
        </w:rPr>
        <w:t>้า</w:t>
      </w:r>
      <w:r w:rsidR="009D232D" w:rsidRPr="008E2900">
        <w:rPr>
          <w:rFonts w:ascii="Angsana New" w:hAnsi="Angsana New" w:hint="cs"/>
          <w:sz w:val="30"/>
          <w:szCs w:val="30"/>
          <w:cs/>
        </w:rPr>
        <w:t>เดือน</w:t>
      </w:r>
      <w:r w:rsidRPr="008E290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07EE" w:rsidRPr="008E2900">
        <w:rPr>
          <w:rFonts w:ascii="Angsana New" w:hAnsi="Angsana New" w:hint="cs"/>
          <w:sz w:val="30"/>
          <w:szCs w:val="30"/>
          <w:cs/>
        </w:rPr>
        <w:t>30 กันย</w:t>
      </w:r>
      <w:r w:rsidR="009D232D" w:rsidRPr="008E2900">
        <w:rPr>
          <w:rFonts w:ascii="Angsana New" w:hAnsi="Angsana New" w:hint="cs"/>
          <w:sz w:val="30"/>
          <w:szCs w:val="30"/>
          <w:cs/>
        </w:rPr>
        <w:t>ายน</w:t>
      </w:r>
      <w:r w:rsidR="00155428" w:rsidRPr="008E2900">
        <w:rPr>
          <w:rFonts w:ascii="Angsana New" w:hAnsi="Angsana New" w:hint="cs"/>
          <w:sz w:val="30"/>
          <w:szCs w:val="30"/>
          <w:cs/>
        </w:rPr>
        <w:t xml:space="preserve"> </w:t>
      </w:r>
      <w:r w:rsidR="00155428" w:rsidRPr="004F5042">
        <w:rPr>
          <w:rFonts w:ascii="Angsana New" w:hAnsi="Angsana New" w:hint="cs"/>
          <w:sz w:val="30"/>
          <w:szCs w:val="30"/>
          <w:cs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</w:t>
      </w:r>
      <w:r w:rsidR="00D96C84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</w:t>
      </w:r>
      <w:r w:rsidR="00D96C84">
        <w:rPr>
          <w:rFonts w:ascii="Angsana New" w:hAnsi="Angsana New" w:hint="cs"/>
          <w:sz w:val="30"/>
          <w:szCs w:val="30"/>
          <w:cs/>
        </w:rPr>
        <w:t>61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F143BE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4F5042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Pr="00965CA7" w:rsidRDefault="00A107EE" w:rsidP="0086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2331">
        <w:rPr>
          <w:rFonts w:ascii="Angsana New" w:hAnsi="Angsana New" w:hint="cs"/>
          <w:spacing w:val="-6"/>
          <w:sz w:val="30"/>
          <w:szCs w:val="30"/>
          <w:cs/>
        </w:rPr>
        <w:t>ในระหว่างงวดเก้า</w:t>
      </w:r>
      <w:r w:rsidR="00867B55" w:rsidRPr="00982331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867B55" w:rsidRPr="00982331">
        <w:rPr>
          <w:rFonts w:ascii="Angsana New" w:hAnsi="Angsana New"/>
          <w:spacing w:val="-6"/>
          <w:sz w:val="30"/>
          <w:szCs w:val="30"/>
        </w:rPr>
        <w:t xml:space="preserve">30 </w:t>
      </w:r>
      <w:r w:rsidRPr="00982331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867B55" w:rsidRPr="00982331">
        <w:rPr>
          <w:rFonts w:ascii="Angsana New" w:hAnsi="Angsana New" w:hint="cs"/>
          <w:spacing w:val="-6"/>
          <w:sz w:val="30"/>
          <w:szCs w:val="30"/>
          <w:cs/>
        </w:rPr>
        <w:t xml:space="preserve">ายน </w:t>
      </w:r>
      <w:r w:rsidR="00867B55" w:rsidRPr="00982331">
        <w:rPr>
          <w:rFonts w:ascii="Angsana New" w:hAnsi="Angsana New"/>
          <w:spacing w:val="-6"/>
          <w:sz w:val="30"/>
          <w:szCs w:val="30"/>
        </w:rPr>
        <w:t xml:space="preserve">2562 </w:t>
      </w:r>
      <w:r w:rsidR="00867B55" w:rsidRPr="0098233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36196" w:rsidRPr="00982331">
        <w:rPr>
          <w:rFonts w:ascii="Angsana New" w:hAnsi="Angsana New" w:hint="cs"/>
          <w:spacing w:val="-6"/>
          <w:sz w:val="30"/>
          <w:szCs w:val="30"/>
          <w:cs/>
        </w:rPr>
        <w:t>และบริษัทย่อย</w:t>
      </w:r>
      <w:r w:rsidR="00867B55" w:rsidRPr="00982331">
        <w:rPr>
          <w:rFonts w:ascii="Angsana New" w:hAnsi="Angsana New" w:hint="cs"/>
          <w:spacing w:val="-6"/>
          <w:sz w:val="30"/>
          <w:szCs w:val="30"/>
          <w:cs/>
        </w:rPr>
        <w:t>มีบริษัทที่เกี่ยวข้องกัน</w:t>
      </w:r>
      <w:r w:rsidR="00867B55" w:rsidRPr="00982331">
        <w:rPr>
          <w:rFonts w:ascii="Angsana New" w:hAnsi="Angsana New" w:hint="cs"/>
          <w:sz w:val="30"/>
          <w:szCs w:val="30"/>
          <w:cs/>
        </w:rPr>
        <w:t>เพิ่มเติมซึ่งมีรายละเอียดดังนี้</w:t>
      </w:r>
    </w:p>
    <w:p w:rsidR="00867B55" w:rsidRPr="000665E3" w:rsidRDefault="00867B55" w:rsidP="0086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1E0"/>
      </w:tblPr>
      <w:tblGrid>
        <w:gridCol w:w="3510"/>
        <w:gridCol w:w="252"/>
        <w:gridCol w:w="3119"/>
        <w:gridCol w:w="284"/>
        <w:gridCol w:w="2582"/>
      </w:tblGrid>
      <w:tr w:rsidR="00867B55" w:rsidRPr="00A107EE" w:rsidTr="00646D93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2331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</w:p>
        </w:tc>
        <w:tc>
          <w:tcPr>
            <w:tcW w:w="252" w:type="dxa"/>
            <w:vAlign w:val="bottom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67B55" w:rsidRPr="000422C2" w:rsidTr="00646D93">
        <w:tc>
          <w:tcPr>
            <w:tcW w:w="3510" w:type="dxa"/>
          </w:tcPr>
          <w:p w:rsidR="00867B55" w:rsidRPr="00982331" w:rsidRDefault="00867B55" w:rsidP="00646D9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233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r w:rsidR="00436196" w:rsidRPr="009823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ไพร์ซ</w:t>
            </w:r>
            <w:r w:rsidR="00436196" w:rsidRPr="0098233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9823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ออฟ</w:t>
            </w:r>
            <w:r w:rsidR="00436196" w:rsidRPr="0098233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9823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วู้ด</w:t>
            </w:r>
            <w:r w:rsidR="00436196" w:rsidRPr="0098233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9823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อินดรัสทรีส์ </w:t>
            </w:r>
            <w:r w:rsidRPr="0098233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67B55" w:rsidRPr="00982331" w:rsidRDefault="00253056" w:rsidP="002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233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</w:t>
            </w:r>
            <w:r w:rsidR="00867B55" w:rsidRPr="0098233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</w:t>
            </w:r>
            <w:r w:rsidRPr="0098233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แผ่นไม้</w:t>
            </w:r>
            <w:r w:rsidR="007622CA" w:rsidRPr="0098233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ซึ่งได้แก่ ไม้แผ่นบางและไม้ยาง</w:t>
            </w:r>
          </w:p>
        </w:tc>
        <w:tc>
          <w:tcPr>
            <w:tcW w:w="284" w:type="dxa"/>
          </w:tcPr>
          <w:p w:rsidR="00867B55" w:rsidRPr="00982331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67B55" w:rsidRPr="00982331" w:rsidRDefault="00436196" w:rsidP="0043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8233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ผู้ถือหุ้นและกรรมการร่วม</w:t>
            </w:r>
            <w:r w:rsidR="00867B55" w:rsidRPr="0098233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กัน</w:t>
            </w:r>
            <w:r w:rsidRPr="0098233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กับบริษัทย่อยของการร่วมค้า</w:t>
            </w:r>
          </w:p>
        </w:tc>
      </w:tr>
    </w:tbl>
    <w:p w:rsidR="00867B55" w:rsidRPr="00436196" w:rsidRDefault="00867B55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8E2900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9D232D" w:rsidRPr="008E290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A107EE" w:rsidRPr="008E290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9D232D" w:rsidRPr="008E2900">
        <w:rPr>
          <w:rFonts w:ascii="Angsana New" w:hAnsi="Angsana New" w:hint="cs"/>
          <w:color w:val="000000"/>
          <w:sz w:val="30"/>
          <w:szCs w:val="30"/>
          <w:cs/>
        </w:rPr>
        <w:t>ดือน</w:t>
      </w:r>
      <w:r w:rsidR="008C2D8F" w:rsidRPr="008E2900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9D232D" w:rsidRPr="008E2900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A107EE" w:rsidRPr="008E2900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9D232D" w:rsidRPr="008E2900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="007B5E83" w:rsidRPr="008E2900">
        <w:rPr>
          <w:rFonts w:ascii="Angsana New" w:hAnsi="Angsana New" w:hint="cs"/>
          <w:color w:val="000000"/>
          <w:sz w:val="30"/>
          <w:szCs w:val="30"/>
          <w:cs/>
        </w:rPr>
        <w:t xml:space="preserve"> 256</w:t>
      </w:r>
      <w:r w:rsidR="00D96C84" w:rsidRPr="008E2900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61F5E" w:rsidRPr="008E2900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8E290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8E2900">
        <w:rPr>
          <w:rFonts w:ascii="Angsana New" w:hAnsi="Angsana New"/>
          <w:color w:val="000000"/>
          <w:sz w:val="30"/>
          <w:szCs w:val="30"/>
        </w:rPr>
        <w:t>25</w:t>
      </w:r>
      <w:r w:rsidR="007B5E83" w:rsidRPr="008E2900">
        <w:rPr>
          <w:rFonts w:ascii="Angsana New" w:hAnsi="Angsana New"/>
          <w:color w:val="000000"/>
          <w:sz w:val="30"/>
          <w:szCs w:val="30"/>
        </w:rPr>
        <w:t>6</w:t>
      </w:r>
      <w:r w:rsidR="00D96C84" w:rsidRPr="008E2900">
        <w:rPr>
          <w:rFonts w:ascii="Angsana New" w:hAnsi="Angsana New" w:hint="cs"/>
          <w:color w:val="000000"/>
          <w:sz w:val="30"/>
          <w:szCs w:val="30"/>
          <w:cs/>
        </w:rPr>
        <w:t xml:space="preserve">1 </w:t>
      </w:r>
      <w:r w:rsidR="00381BF9" w:rsidRPr="008E2900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9D232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5E83" w:rsidRPr="00467B41" w:rsidTr="005879B7">
        <w:trPr>
          <w:tblHeader/>
        </w:trPr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9D232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A107EE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29"/>
                <w:szCs w:val="29"/>
                <w:cs/>
              </w:rPr>
              <w:t>งวดเ</w:t>
            </w:r>
            <w:r w:rsidR="009D232D" w:rsidRPr="008E2900"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 w:rsidRPr="008E2900">
              <w:rPr>
                <w:rFonts w:ascii="Angsana New" w:hAnsi="Angsana New" w:hint="cs"/>
                <w:sz w:val="29"/>
                <w:szCs w:val="29"/>
                <w:cs/>
              </w:rPr>
              <w:t>้า</w:t>
            </w:r>
            <w:r w:rsidR="009D232D" w:rsidRPr="008E2900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7B5E83" w:rsidRPr="00467B41" w:rsidTr="005879B7">
        <w:trPr>
          <w:tblHeader/>
        </w:trPr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B5E83" w:rsidRPr="00467B41" w:rsidTr="005879B7"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D96C84" w:rsidRPr="00467B41" w:rsidTr="009D232D">
        <w:tc>
          <w:tcPr>
            <w:tcW w:w="3652" w:type="dxa"/>
            <w:vAlign w:val="bottom"/>
          </w:tcPr>
          <w:p w:rsidR="00D96C84" w:rsidRPr="00BA396F" w:rsidRDefault="00D96C84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6C84" w:rsidRPr="00EB282B" w:rsidRDefault="005262F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2F2">
              <w:rPr>
                <w:rFonts w:ascii="Angsana New" w:hAnsi="Angsana New"/>
                <w:sz w:val="30"/>
                <w:szCs w:val="30"/>
              </w:rPr>
              <w:t>6</w:t>
            </w:r>
            <w:r w:rsidR="00EB282B" w:rsidRPr="005262F2">
              <w:rPr>
                <w:rFonts w:ascii="Angsana New" w:hAnsi="Angsana New"/>
                <w:sz w:val="30"/>
                <w:szCs w:val="30"/>
              </w:rPr>
              <w:t>,</w:t>
            </w:r>
            <w:r w:rsidRPr="005262F2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96C84" w:rsidRPr="00BA396F" w:rsidRDefault="008D5FE1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7D470F" w:rsidRDefault="00982331" w:rsidP="009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</w:rPr>
              <w:t>20</w:t>
            </w:r>
            <w:r w:rsidR="007D470F" w:rsidRPr="00982331">
              <w:rPr>
                <w:rFonts w:ascii="Angsana New" w:hAnsi="Angsana New"/>
                <w:sz w:val="30"/>
                <w:szCs w:val="30"/>
              </w:rPr>
              <w:t>,</w:t>
            </w:r>
            <w:r w:rsidRPr="0098233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BA396F" w:rsidRDefault="008D5FE1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D96C84" w:rsidRPr="00467B41" w:rsidTr="00867B55">
        <w:tc>
          <w:tcPr>
            <w:tcW w:w="3652" w:type="dxa"/>
            <w:vAlign w:val="bottom"/>
          </w:tcPr>
          <w:p w:rsidR="00D96C84" w:rsidRPr="00BA396F" w:rsidRDefault="00D96C84" w:rsidP="0086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EB282B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7D470F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70F" w:rsidRPr="00467B41" w:rsidTr="00D96C84">
        <w:tc>
          <w:tcPr>
            <w:tcW w:w="3652" w:type="dxa"/>
            <w:vAlign w:val="bottom"/>
          </w:tcPr>
          <w:p w:rsidR="007D470F" w:rsidRPr="00BA396F" w:rsidRDefault="007D470F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7D470F" w:rsidRPr="000E0468" w:rsidRDefault="00EB282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1</w:t>
            </w:r>
            <w:r w:rsidR="000E0468" w:rsidRPr="000E046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</w:t>
            </w:r>
            <w:r w:rsidR="008D5F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2" w:type="dxa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D470F" w:rsidRPr="00982331" w:rsidRDefault="00982331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8D5FE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D470F" w:rsidRPr="00BA396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D470F" w:rsidRPr="00467B41" w:rsidTr="00D96C84">
        <w:tc>
          <w:tcPr>
            <w:tcW w:w="3652" w:type="dxa"/>
            <w:vAlign w:val="bottom"/>
          </w:tcPr>
          <w:p w:rsidR="007D470F" w:rsidRPr="00BA396F" w:rsidRDefault="007D470F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7D470F" w:rsidRPr="000E0468" w:rsidRDefault="00EB282B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2</w:t>
            </w:r>
            <w:r w:rsidR="000E0468" w:rsidRPr="000E0468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D470F" w:rsidRPr="00982331" w:rsidRDefault="00982331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7D470F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ED4D82" w:rsidRPr="00467B41" w:rsidTr="00D96C84">
        <w:tc>
          <w:tcPr>
            <w:tcW w:w="3652" w:type="dxa"/>
            <w:vAlign w:val="bottom"/>
          </w:tcPr>
          <w:p w:rsidR="00ED4D82" w:rsidRPr="00BA396F" w:rsidRDefault="00ED4D82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0E0468" w:rsidRDefault="000E04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83" w:type="dxa"/>
            <w:vAlign w:val="bottom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D4D82" w:rsidRPr="00BA396F" w:rsidRDefault="008D5FE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2" w:type="dxa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982331" w:rsidRDefault="00982331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331">
              <w:rPr>
                <w:rFonts w:ascii="Angsana New" w:hAnsi="Angsana New"/>
                <w:sz w:val="30"/>
                <w:szCs w:val="30"/>
              </w:rPr>
              <w:t>2,805</w:t>
            </w:r>
          </w:p>
        </w:tc>
        <w:tc>
          <w:tcPr>
            <w:tcW w:w="283" w:type="dxa"/>
            <w:vAlign w:val="bottom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BA396F" w:rsidRDefault="008D5FE1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4C56FB" w:rsidRPr="00467B41" w:rsidTr="00D96C84">
        <w:tc>
          <w:tcPr>
            <w:tcW w:w="3652" w:type="dxa"/>
            <w:vAlign w:val="bottom"/>
          </w:tcPr>
          <w:p w:rsidR="004C56FB" w:rsidRPr="00BA396F" w:rsidRDefault="004C56FB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0E0468" w:rsidRDefault="000E046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83" w:type="dxa"/>
            <w:vAlign w:val="bottom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BA396F" w:rsidRDefault="008D5FE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472</w:t>
            </w:r>
          </w:p>
        </w:tc>
        <w:tc>
          <w:tcPr>
            <w:tcW w:w="282" w:type="dxa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8D5FE1" w:rsidRDefault="00982331" w:rsidP="009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82331">
              <w:rPr>
                <w:rFonts w:ascii="Angsana New" w:hAnsi="Angsana New"/>
                <w:sz w:val="30"/>
                <w:szCs w:val="30"/>
              </w:rPr>
              <w:t>3</w:t>
            </w:r>
            <w:r w:rsidR="004C56FB" w:rsidRPr="00982331">
              <w:rPr>
                <w:rFonts w:ascii="Angsana New" w:hAnsi="Angsana New"/>
                <w:sz w:val="30"/>
                <w:szCs w:val="30"/>
              </w:rPr>
              <w:t>,</w:t>
            </w:r>
            <w:r w:rsidRPr="00982331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  <w:vAlign w:val="bottom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BA396F" w:rsidRDefault="008D5FE1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162C1C" w:rsidRPr="00467B41" w:rsidTr="0088128B">
        <w:tc>
          <w:tcPr>
            <w:tcW w:w="3652" w:type="dxa"/>
            <w:vAlign w:val="bottom"/>
          </w:tcPr>
          <w:p w:rsidR="00162C1C" w:rsidRPr="00BA396F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D5FE1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70F" w:rsidRPr="00467B41" w:rsidTr="0088128B">
        <w:tc>
          <w:tcPr>
            <w:tcW w:w="3652" w:type="dxa"/>
            <w:vAlign w:val="bottom"/>
          </w:tcPr>
          <w:p w:rsidR="007D470F" w:rsidRPr="00BA396F" w:rsidRDefault="007D470F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DA3C1C" w:rsidRDefault="00DA3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8D5FE1" w:rsidRDefault="007D470F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1,</w:t>
            </w:r>
            <w:r w:rsidR="000B0D69" w:rsidRPr="000B0D69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D96C84" w:rsidRPr="00467B41" w:rsidTr="00FE08FE">
        <w:tc>
          <w:tcPr>
            <w:tcW w:w="3652" w:type="dxa"/>
            <w:vAlign w:val="bottom"/>
          </w:tcPr>
          <w:p w:rsidR="00D96C84" w:rsidRPr="00BA396F" w:rsidRDefault="00D96C8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8D5FE1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8D5FE1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F68" w:rsidRPr="00EB282B" w:rsidTr="005879B7">
        <w:tc>
          <w:tcPr>
            <w:tcW w:w="3652" w:type="dxa"/>
            <w:vAlign w:val="bottom"/>
          </w:tcPr>
          <w:p w:rsidR="00AB0F68" w:rsidRPr="00EB282B" w:rsidRDefault="00AB0F6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0E0468" w:rsidRDefault="000E0468" w:rsidP="006D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1</w:t>
            </w:r>
            <w:r w:rsidR="004C56FB" w:rsidRPr="000E0468">
              <w:rPr>
                <w:rFonts w:ascii="Angsana New" w:hAnsi="Angsana New"/>
                <w:sz w:val="30"/>
                <w:szCs w:val="30"/>
              </w:rPr>
              <w:t>,</w:t>
            </w:r>
            <w:r w:rsidRPr="000E0468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83" w:type="dxa"/>
            <w:vAlign w:val="bottom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B0F68" w:rsidRPr="00EB282B" w:rsidRDefault="008D5FE1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4,579</w:t>
            </w:r>
          </w:p>
        </w:tc>
        <w:tc>
          <w:tcPr>
            <w:tcW w:w="282" w:type="dxa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8D5FE1" w:rsidRDefault="000B0D69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8</w:t>
            </w:r>
            <w:r w:rsidR="004C56FB" w:rsidRPr="000B0D69">
              <w:rPr>
                <w:rFonts w:ascii="Angsana New" w:hAnsi="Angsana New"/>
                <w:sz w:val="30"/>
                <w:szCs w:val="30"/>
              </w:rPr>
              <w:t>,</w:t>
            </w:r>
            <w:r w:rsidRPr="000B0D69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3" w:type="dxa"/>
            <w:vAlign w:val="bottom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EB282B" w:rsidRDefault="00BA396F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</w:t>
            </w:r>
            <w:r w:rsidR="008D5FE1">
              <w:rPr>
                <w:rFonts w:ascii="Angsana New" w:hAnsi="Angsana New"/>
                <w:sz w:val="30"/>
                <w:szCs w:val="30"/>
              </w:rPr>
              <w:t>4</w:t>
            </w:r>
            <w:r w:rsidRPr="00EB282B">
              <w:rPr>
                <w:rFonts w:ascii="Angsana New" w:hAnsi="Angsana New"/>
                <w:sz w:val="30"/>
                <w:szCs w:val="30"/>
              </w:rPr>
              <w:t>,</w:t>
            </w:r>
            <w:r w:rsidR="008D5FE1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295412" w:rsidRPr="00EB282B" w:rsidTr="00295412">
        <w:tc>
          <w:tcPr>
            <w:tcW w:w="3652" w:type="dxa"/>
            <w:vAlign w:val="bottom"/>
          </w:tcPr>
          <w:p w:rsidR="00295412" w:rsidRPr="00EB282B" w:rsidRDefault="00295412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0E0468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8D5FE1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AFF" w:rsidRPr="00EB282B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0C1AFF" w:rsidRPr="000E0468" w:rsidRDefault="00EB282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4,</w:t>
            </w:r>
            <w:r w:rsidR="000E0468" w:rsidRPr="000E046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0C1AFF" w:rsidRPr="00EB282B" w:rsidRDefault="008D5FE1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1AFF" w:rsidRPr="000B0D69" w:rsidRDefault="000B0D69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14</w:t>
            </w:r>
            <w:r w:rsidR="000C1AFF" w:rsidRPr="000B0D69">
              <w:rPr>
                <w:rFonts w:ascii="Angsana New" w:hAnsi="Angsana New"/>
                <w:sz w:val="30"/>
                <w:szCs w:val="30"/>
              </w:rPr>
              <w:t>,</w:t>
            </w:r>
            <w:r w:rsidRPr="000B0D69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C1AFF" w:rsidRPr="00EB282B" w:rsidRDefault="008D5FE1" w:rsidP="008D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0C1AFF" w:rsidRPr="00EB28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0C1AFF" w:rsidRPr="00EB282B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0E0468" w:rsidRDefault="000E0468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11</w:t>
            </w:r>
            <w:r w:rsidR="008D5F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0B0D69" w:rsidRDefault="000B0D69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1,2</w:t>
            </w:r>
            <w:r w:rsidR="000C1AFF" w:rsidRPr="000B0D69">
              <w:rPr>
                <w:rFonts w:ascii="Angsana New" w:hAnsi="Angsana New"/>
                <w:sz w:val="30"/>
                <w:szCs w:val="30"/>
              </w:rPr>
              <w:t>2</w:t>
            </w:r>
            <w:r w:rsidRPr="000B0D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EB282B" w:rsidRDefault="008D5FE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0C1AFF" w:rsidRPr="00467B41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0E0468" w:rsidRDefault="000C1AFF" w:rsidP="00EB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5,</w:t>
            </w:r>
            <w:r w:rsidR="000E0468" w:rsidRPr="000E0468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5,</w:t>
            </w:r>
            <w:r w:rsidR="008D5FE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0B0D69" w:rsidRDefault="000B0D69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16,092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BA396F" w:rsidRDefault="008D5FE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0C1AFF" w:rsidRPr="00EB28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</w:tbl>
    <w:p w:rsidR="00C03472" w:rsidRPr="00467B41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</w:t>
            </w:r>
            <w:r w:rsidRPr="00BA39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EE4779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29"/>
                <w:szCs w:val="29"/>
                <w:cs/>
              </w:rPr>
              <w:t>งวดเก้า</w:t>
            </w:r>
            <w:r w:rsidR="009D232D" w:rsidRPr="008E2900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</w:tr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B282B" w:rsidRPr="00467B41" w:rsidTr="009D232D">
        <w:tc>
          <w:tcPr>
            <w:tcW w:w="3652" w:type="dxa"/>
            <w:vAlign w:val="bottom"/>
          </w:tcPr>
          <w:p w:rsidR="00EB282B" w:rsidRPr="00BA396F" w:rsidRDefault="00EB282B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EB282B" w:rsidRPr="000E0468" w:rsidRDefault="000E0468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2,336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B282B" w:rsidRPr="00BA396F" w:rsidRDefault="00EE4779" w:rsidP="00EE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B282B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2" w:type="dxa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B282B" w:rsidRPr="000B0D69" w:rsidRDefault="000B0D69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6</w:t>
            </w:r>
            <w:r w:rsidR="00EB282B" w:rsidRPr="000B0D69">
              <w:rPr>
                <w:rFonts w:ascii="Angsana New" w:hAnsi="Angsana New"/>
                <w:sz w:val="30"/>
                <w:szCs w:val="30"/>
              </w:rPr>
              <w:t>,</w:t>
            </w:r>
            <w:r w:rsidRPr="000B0D69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B282B" w:rsidRPr="00BA396F" w:rsidRDefault="00EE4779" w:rsidP="00EE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B282B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232D" w:rsidRPr="000E0468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6</w:t>
            </w:r>
            <w:r w:rsidR="00EB282B" w:rsidRPr="000E0468">
              <w:rPr>
                <w:rFonts w:ascii="Angsana New" w:hAnsi="Angsana New"/>
                <w:sz w:val="30"/>
                <w:szCs w:val="30"/>
              </w:rPr>
              <w:t>,</w:t>
            </w:r>
            <w:r w:rsidRPr="000E0468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D232D" w:rsidRPr="00BA396F" w:rsidRDefault="00EE4779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D232D" w:rsidRPr="000B0D69" w:rsidRDefault="000B0D69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20</w:t>
            </w:r>
            <w:r w:rsidR="007D470F" w:rsidRPr="000B0D69">
              <w:rPr>
                <w:rFonts w:ascii="Angsana New" w:hAnsi="Angsana New"/>
                <w:sz w:val="30"/>
                <w:szCs w:val="30"/>
              </w:rPr>
              <w:t>,</w:t>
            </w:r>
            <w:r w:rsidRPr="000B0D6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D232D" w:rsidRPr="00BA396F" w:rsidRDefault="00EE4779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0E0468" w:rsidRDefault="000E0468" w:rsidP="000E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8</w:t>
            </w:r>
            <w:r w:rsidR="00EB282B" w:rsidRPr="000E0468">
              <w:rPr>
                <w:rFonts w:ascii="Angsana New" w:hAnsi="Angsana New"/>
                <w:sz w:val="30"/>
                <w:szCs w:val="30"/>
              </w:rPr>
              <w:t>,</w:t>
            </w:r>
            <w:r w:rsidRPr="000E0468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BA396F" w:rsidRDefault="00EE4779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0B0D69" w:rsidRDefault="000B0D69" w:rsidP="000B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27</w:t>
            </w:r>
            <w:r w:rsidR="007D470F" w:rsidRPr="000B0D69">
              <w:rPr>
                <w:rFonts w:ascii="Angsana New" w:hAnsi="Angsana New"/>
                <w:sz w:val="30"/>
                <w:szCs w:val="30"/>
              </w:rPr>
              <w:t>,</w:t>
            </w:r>
            <w:r w:rsidRPr="000B0D6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BA396F" w:rsidRDefault="00EE4779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BA396F" w:rsidRPr="00BA39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0E0468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D232D" w:rsidRPr="00EE4779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82B" w:rsidRPr="00467B41" w:rsidTr="000B0D69">
        <w:tc>
          <w:tcPr>
            <w:tcW w:w="3652" w:type="dxa"/>
            <w:vAlign w:val="bottom"/>
          </w:tcPr>
          <w:p w:rsidR="00EB282B" w:rsidRPr="00BA396F" w:rsidRDefault="00EB282B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B282B" w:rsidRPr="000E0468" w:rsidRDefault="000E0468" w:rsidP="000E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EB282B" w:rsidRPr="00BA396F" w:rsidRDefault="00EE4779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B282B" w:rsidRPr="00BA39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2" w:type="dxa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282B" w:rsidRPr="00EE4779" w:rsidRDefault="00DA3C1C" w:rsidP="007D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</w:t>
            </w:r>
            <w:r w:rsidR="00EE4779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9D232D" w:rsidRPr="00467B41" w:rsidTr="00C51F61">
        <w:tc>
          <w:tcPr>
            <w:tcW w:w="3652" w:type="dxa"/>
            <w:vAlign w:val="bottom"/>
          </w:tcPr>
          <w:p w:rsidR="009D232D" w:rsidRPr="00BA396F" w:rsidRDefault="009D232D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7D470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B1F" w:rsidRPr="00467B41" w:rsidTr="00C51F61">
        <w:tc>
          <w:tcPr>
            <w:tcW w:w="3652" w:type="dxa"/>
            <w:vAlign w:val="bottom"/>
          </w:tcPr>
          <w:p w:rsidR="00FB5B1F" w:rsidRDefault="00FB5B1F" w:rsidP="009D232D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FB5B1F" w:rsidRPr="00BA396F" w:rsidRDefault="00FB5B1F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FB5B1F" w:rsidRPr="00EB282B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B5B1F" w:rsidRPr="007D470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F61" w:rsidRPr="00467B41" w:rsidTr="00C51F61">
        <w:tc>
          <w:tcPr>
            <w:tcW w:w="3652" w:type="dxa"/>
            <w:vAlign w:val="bottom"/>
          </w:tcPr>
          <w:p w:rsidR="00C51F61" w:rsidRPr="00BA396F" w:rsidRDefault="00C51F61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C51F61" w:rsidRPr="00EB282B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51F61" w:rsidRPr="007D470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F61" w:rsidRPr="00467B41" w:rsidTr="00C51F61">
        <w:tc>
          <w:tcPr>
            <w:tcW w:w="3652" w:type="dxa"/>
            <w:vAlign w:val="bottom"/>
          </w:tcPr>
          <w:p w:rsidR="00C51F61" w:rsidRPr="00BA396F" w:rsidRDefault="00C51F61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C51F61" w:rsidRPr="00EB282B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51F61" w:rsidRPr="007D470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EB282B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7D470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6F" w:rsidRPr="00467B41" w:rsidTr="009D232D">
        <w:tc>
          <w:tcPr>
            <w:tcW w:w="3652" w:type="dxa"/>
            <w:vAlign w:val="bottom"/>
          </w:tcPr>
          <w:p w:rsidR="00BA396F" w:rsidRPr="00BA396F" w:rsidRDefault="00BA396F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0E0468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0E046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BA396F" w:rsidRPr="00BA396F" w:rsidRDefault="00BA396F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7C0322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A3C1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BA396F" w:rsidRDefault="007C0322" w:rsidP="007C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0E0468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7C0322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468" w:rsidRPr="00467B41" w:rsidTr="009D232D">
        <w:tc>
          <w:tcPr>
            <w:tcW w:w="3652" w:type="dxa"/>
            <w:vAlign w:val="bottom"/>
          </w:tcPr>
          <w:p w:rsidR="000E0468" w:rsidRPr="00BA396F" w:rsidRDefault="000E0468" w:rsidP="009D232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0E0468" w:rsidRDefault="000E046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0E046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0E0468" w:rsidRPr="00BA396F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0E0468" w:rsidRPr="00BA396F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0E0468" w:rsidRPr="00BA396F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0E0468" w:rsidRDefault="000E046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83" w:type="dxa"/>
            <w:vAlign w:val="bottom"/>
          </w:tcPr>
          <w:p w:rsidR="000E0468" w:rsidRPr="00BA396F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BA396F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FE7794" w:rsidP="007622C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ขายอุปกรณ์ 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0E0468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7C0322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322" w:rsidRPr="00467B41" w:rsidTr="00FE7794">
        <w:tc>
          <w:tcPr>
            <w:tcW w:w="3652" w:type="dxa"/>
            <w:vAlign w:val="bottom"/>
          </w:tcPr>
          <w:p w:rsidR="007C0322" w:rsidRPr="00BA396F" w:rsidRDefault="007C0322" w:rsidP="009D232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C0322" w:rsidRPr="000E0468" w:rsidRDefault="007C0322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0E046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7C0322" w:rsidRPr="00BA396F" w:rsidRDefault="007C0322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C0322" w:rsidRPr="00BA396F" w:rsidRDefault="007C0322" w:rsidP="007C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C0322" w:rsidRPr="00BA396F" w:rsidRDefault="007C0322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C0322" w:rsidRPr="00DA3C1C" w:rsidRDefault="007C0322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DA3C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7C0322" w:rsidRPr="00BA396F" w:rsidRDefault="007C0322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C0322" w:rsidRPr="00BA396F" w:rsidRDefault="007C0322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D232D" w:rsidRPr="00467B41" w:rsidTr="00FE7794">
        <w:tc>
          <w:tcPr>
            <w:tcW w:w="3652" w:type="dxa"/>
            <w:vAlign w:val="bottom"/>
          </w:tcPr>
          <w:p w:rsidR="009D232D" w:rsidRPr="007622CA" w:rsidRDefault="008738A5" w:rsidP="00FE7794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ขายเงินลงทุนในบริษัทย่อย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0E0468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DA3C1C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738A5" w:rsidRPr="00467B41" w:rsidTr="008738A5">
        <w:tc>
          <w:tcPr>
            <w:tcW w:w="3652" w:type="dxa"/>
            <w:vAlign w:val="bottom"/>
          </w:tcPr>
          <w:p w:rsidR="008738A5" w:rsidRPr="00467B41" w:rsidRDefault="008738A5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0E0468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0E046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DA3C1C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DA3C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5,375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13524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ซื้อสินค้าและวัตถุดิบหรือวัสดุสิ้นเปลือง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0E0468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DA3C1C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7C0322" w:rsidRDefault="00FE7794" w:rsidP="004D737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highlight w:val="red"/>
                <w:cs/>
                <w:lang w:eastAsia="en-GB"/>
              </w:rPr>
            </w:pPr>
            <w:r w:rsidRPr="004D737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4D737F" w:rsidRPr="004D737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0E0468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0E046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DA3C1C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DA3C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13524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ซื้ออุปกรณ์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7C0322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7C0322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468" w:rsidRPr="00467B41" w:rsidTr="00FE7794">
        <w:tc>
          <w:tcPr>
            <w:tcW w:w="3652" w:type="dxa"/>
            <w:vAlign w:val="bottom"/>
          </w:tcPr>
          <w:p w:rsidR="000E0468" w:rsidRPr="00BA396F" w:rsidRDefault="000E0468" w:rsidP="0013524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BA396F" w:rsidRDefault="000E046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0E0468" w:rsidRPr="00BA396F" w:rsidRDefault="000E0468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0E0468" w:rsidRPr="00FE7794" w:rsidRDefault="000E0468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FE77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0E0468" w:rsidRPr="00BA396F" w:rsidRDefault="000E0468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7C0322" w:rsidRDefault="000E0468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  <w:vAlign w:val="bottom"/>
          </w:tcPr>
          <w:p w:rsidR="000E0468" w:rsidRPr="00BA396F" w:rsidRDefault="000E0468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0468" w:rsidRPr="00BA396F" w:rsidRDefault="000E0468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816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C0322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C0322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0E0468" w:rsidRDefault="000E0468" w:rsidP="000E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1</w:t>
            </w:r>
            <w:r w:rsidR="004C56FB" w:rsidRPr="000E0468">
              <w:rPr>
                <w:rFonts w:ascii="Angsana New" w:hAnsi="Angsana New"/>
                <w:sz w:val="30"/>
                <w:szCs w:val="30"/>
              </w:rPr>
              <w:t>,</w:t>
            </w:r>
            <w:r w:rsidRPr="000E0468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E7794" w:rsidRPr="00FE7794" w:rsidRDefault="00CD1C64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4,579</w:t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7C0322" w:rsidRDefault="00DA3C1C" w:rsidP="00DA3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>8</w:t>
            </w:r>
            <w:r w:rsidR="004C56FB" w:rsidRPr="00DA3C1C">
              <w:rPr>
                <w:rFonts w:ascii="Angsana New" w:hAnsi="Angsana New"/>
                <w:sz w:val="30"/>
                <w:szCs w:val="30"/>
              </w:rPr>
              <w:t>,</w:t>
            </w:r>
            <w:r w:rsidRPr="00DA3C1C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FE7794" w:rsidRDefault="00FE7794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1</w:t>
            </w:r>
            <w:r w:rsidR="00CD1C64">
              <w:rPr>
                <w:rFonts w:ascii="Angsana New" w:hAnsi="Angsana New"/>
                <w:sz w:val="30"/>
                <w:szCs w:val="30"/>
              </w:rPr>
              <w:t>4</w:t>
            </w:r>
            <w:r w:rsidR="00C20C01">
              <w:rPr>
                <w:rFonts w:ascii="Angsana New" w:hAnsi="Angsana New"/>
                <w:sz w:val="30"/>
                <w:szCs w:val="30"/>
              </w:rPr>
              <w:t>,</w:t>
            </w:r>
            <w:r w:rsidR="00CD1C64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FE7794" w:rsidRPr="00467B41" w:rsidTr="007D470F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0E0468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C0322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468" w:rsidRPr="00467B41" w:rsidTr="009D232D">
        <w:tc>
          <w:tcPr>
            <w:tcW w:w="3652" w:type="dxa"/>
            <w:vAlign w:val="bottom"/>
          </w:tcPr>
          <w:p w:rsidR="000E0468" w:rsidRPr="00FE7794" w:rsidRDefault="000E0468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0E0468" w:rsidRPr="000E0468" w:rsidRDefault="000E0468" w:rsidP="000E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0E0468" w:rsidRPr="00FE7794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0E0468" w:rsidRPr="00FE7794" w:rsidRDefault="000E0468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82" w:type="dxa"/>
          </w:tcPr>
          <w:p w:rsidR="000E0468" w:rsidRPr="00FE7794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E0468" w:rsidRPr="00D64867" w:rsidRDefault="000E046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3C1C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83" w:type="dxa"/>
            <w:vAlign w:val="bottom"/>
          </w:tcPr>
          <w:p w:rsidR="000E0468" w:rsidRPr="00FE7794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E0468" w:rsidRPr="00FE7794" w:rsidRDefault="000E0468" w:rsidP="007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0E0468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C0322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C1C" w:rsidRPr="00467B41" w:rsidTr="009D232D">
        <w:tc>
          <w:tcPr>
            <w:tcW w:w="3652" w:type="dxa"/>
            <w:vAlign w:val="bottom"/>
          </w:tcPr>
          <w:p w:rsidR="00DA3C1C" w:rsidRPr="00FE7794" w:rsidRDefault="00DA3C1C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DA3C1C" w:rsidRPr="000E0468" w:rsidRDefault="00DA3C1C" w:rsidP="000E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4,</w:t>
            </w:r>
            <w:r w:rsidR="000E0468" w:rsidRPr="000E046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A3C1C" w:rsidRPr="00FE7794" w:rsidRDefault="00DA3C1C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  <w:tc>
          <w:tcPr>
            <w:tcW w:w="282" w:type="dxa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A3C1C" w:rsidRPr="000B0D69" w:rsidRDefault="00DA3C1C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14,869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A3C1C" w:rsidRPr="00FE7794" w:rsidRDefault="00DA3C1C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FE77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DA3C1C" w:rsidRPr="00467B41" w:rsidTr="009D232D">
        <w:tc>
          <w:tcPr>
            <w:tcW w:w="3652" w:type="dxa"/>
            <w:vAlign w:val="bottom"/>
          </w:tcPr>
          <w:p w:rsidR="00DA3C1C" w:rsidRPr="00FE7794" w:rsidRDefault="00DA3C1C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A3C1C" w:rsidRPr="000E0468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2" w:type="dxa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A3C1C" w:rsidRPr="000B0D69" w:rsidRDefault="00DA3C1C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DA3C1C" w:rsidRPr="00467B41" w:rsidTr="009D232D">
        <w:tc>
          <w:tcPr>
            <w:tcW w:w="3652" w:type="dxa"/>
            <w:vAlign w:val="bottom"/>
          </w:tcPr>
          <w:p w:rsidR="00DA3C1C" w:rsidRPr="00FE7794" w:rsidRDefault="00DA3C1C" w:rsidP="009D232D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3C1C" w:rsidRPr="000E0468" w:rsidRDefault="000E0468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0468">
              <w:rPr>
                <w:rFonts w:ascii="Angsana New" w:hAnsi="Angsana New"/>
                <w:sz w:val="30"/>
                <w:szCs w:val="30"/>
              </w:rPr>
              <w:t>5,056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3C1C" w:rsidRPr="00FE7794" w:rsidRDefault="00DA3C1C" w:rsidP="00CD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5,274</w:t>
            </w:r>
          </w:p>
        </w:tc>
        <w:tc>
          <w:tcPr>
            <w:tcW w:w="282" w:type="dxa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3C1C" w:rsidRPr="000B0D69" w:rsidRDefault="00DA3C1C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D69">
              <w:rPr>
                <w:rFonts w:ascii="Angsana New" w:hAnsi="Angsana New"/>
                <w:sz w:val="30"/>
                <w:szCs w:val="30"/>
              </w:rPr>
              <w:t>16,092</w:t>
            </w:r>
          </w:p>
        </w:tc>
        <w:tc>
          <w:tcPr>
            <w:tcW w:w="283" w:type="dxa"/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3C1C" w:rsidRPr="00FE7794" w:rsidRDefault="00DA3C1C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FE77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</w:tbl>
    <w:p w:rsidR="009D232D" w:rsidRDefault="009D232D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Default="00867B55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Default="00867B55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622CA" w:rsidRDefault="007622CA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4A9D" w:rsidRDefault="0098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33716" w:rsidRPr="008E2900" w:rsidRDefault="00E064D6" w:rsidP="004D737F">
      <w:pPr>
        <w:tabs>
          <w:tab w:val="clear" w:pos="454"/>
          <w:tab w:val="clear" w:pos="680"/>
          <w:tab w:val="left" w:pos="0"/>
        </w:tabs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FB5B1F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9B49A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F5042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8E2900">
        <w:rPr>
          <w:rFonts w:ascii="Angsana New" w:hAnsi="Angsana New"/>
          <w:color w:val="000000"/>
          <w:sz w:val="30"/>
          <w:szCs w:val="30"/>
          <w:cs/>
        </w:rPr>
        <w:t xml:space="preserve">เกี่ยวข้องกัน ณ </w:t>
      </w:r>
      <w:r w:rsidRPr="008E2900">
        <w:rPr>
          <w:rFonts w:ascii="Angsana New" w:hAnsi="Angsana New"/>
          <w:sz w:val="30"/>
          <w:szCs w:val="30"/>
          <w:cs/>
        </w:rPr>
        <w:t>วันที่</w:t>
      </w:r>
      <w:r w:rsidR="00033716" w:rsidRPr="008E2900">
        <w:rPr>
          <w:rFonts w:ascii="Angsana New" w:hAnsi="Angsana New"/>
          <w:sz w:val="30"/>
          <w:szCs w:val="30"/>
          <w:cs/>
        </w:rPr>
        <w:t xml:space="preserve"> </w:t>
      </w:r>
      <w:r w:rsidR="00467B41" w:rsidRPr="008E2900">
        <w:rPr>
          <w:rFonts w:ascii="Angsana New" w:hAnsi="Angsana New"/>
          <w:sz w:val="30"/>
          <w:szCs w:val="30"/>
        </w:rPr>
        <w:t xml:space="preserve">30 </w:t>
      </w:r>
      <w:r w:rsidR="00CD1C64" w:rsidRPr="008E2900">
        <w:rPr>
          <w:rFonts w:ascii="Angsana New" w:hAnsi="Angsana New" w:hint="cs"/>
          <w:sz w:val="30"/>
          <w:szCs w:val="30"/>
          <w:cs/>
        </w:rPr>
        <w:t>กันย</w:t>
      </w:r>
      <w:r w:rsidR="00467B41" w:rsidRPr="008E2900">
        <w:rPr>
          <w:rFonts w:ascii="Angsana New" w:hAnsi="Angsana New" w:hint="cs"/>
          <w:sz w:val="30"/>
          <w:szCs w:val="30"/>
          <w:cs/>
        </w:rPr>
        <w:t>ายน</w:t>
      </w:r>
      <w:r w:rsidR="007B5E83" w:rsidRPr="008E2900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8E2900">
        <w:rPr>
          <w:rFonts w:ascii="Angsana New" w:hAnsi="Angsana New"/>
          <w:sz w:val="30"/>
          <w:szCs w:val="30"/>
        </w:rPr>
        <w:t>256</w:t>
      </w:r>
      <w:r w:rsidR="00E032CF" w:rsidRPr="008E2900">
        <w:rPr>
          <w:rFonts w:ascii="Angsana New" w:hAnsi="Angsana New"/>
          <w:sz w:val="30"/>
          <w:szCs w:val="30"/>
        </w:rPr>
        <w:t>2</w:t>
      </w:r>
      <w:r w:rsidR="00033716" w:rsidRPr="008E2900">
        <w:rPr>
          <w:rFonts w:ascii="Angsana New" w:hAnsi="Angsana New"/>
          <w:sz w:val="30"/>
          <w:szCs w:val="30"/>
        </w:rPr>
        <w:t xml:space="preserve"> </w:t>
      </w:r>
      <w:r w:rsidR="00033716" w:rsidRPr="008E2900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8E2900">
        <w:rPr>
          <w:rFonts w:ascii="Angsana New" w:hAnsi="Angsana New"/>
          <w:sz w:val="30"/>
          <w:szCs w:val="30"/>
        </w:rPr>
        <w:t xml:space="preserve">31 </w:t>
      </w:r>
      <w:r w:rsidR="00033716" w:rsidRPr="008E290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8E2900">
        <w:rPr>
          <w:rFonts w:ascii="Angsana New" w:hAnsi="Angsana New"/>
          <w:sz w:val="30"/>
          <w:szCs w:val="30"/>
        </w:rPr>
        <w:t>25</w:t>
      </w:r>
      <w:r w:rsidR="007B5E83" w:rsidRPr="008E2900">
        <w:rPr>
          <w:rFonts w:ascii="Angsana New" w:hAnsi="Angsana New"/>
          <w:sz w:val="30"/>
          <w:szCs w:val="30"/>
        </w:rPr>
        <w:t>6</w:t>
      </w:r>
      <w:r w:rsidR="00E032CF" w:rsidRPr="008E2900">
        <w:rPr>
          <w:rFonts w:ascii="Angsana New" w:hAnsi="Angsana New"/>
          <w:sz w:val="30"/>
          <w:szCs w:val="30"/>
        </w:rPr>
        <w:t>1</w:t>
      </w:r>
      <w:r w:rsidR="00033716" w:rsidRPr="008E2900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8E2900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8E2900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893BDD" w:rsidTr="007B5E83">
        <w:trPr>
          <w:tblHeader/>
        </w:trPr>
        <w:tc>
          <w:tcPr>
            <w:tcW w:w="3652" w:type="dxa"/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7B5E83" w:rsidRPr="00893BDD" w:rsidTr="007B5E83">
        <w:trPr>
          <w:tblHeader/>
        </w:trPr>
        <w:tc>
          <w:tcPr>
            <w:tcW w:w="3652" w:type="dxa"/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3338" w:rsidRPr="00893BDD" w:rsidTr="007B5E83">
        <w:trPr>
          <w:tblHeader/>
        </w:trPr>
        <w:tc>
          <w:tcPr>
            <w:tcW w:w="3652" w:type="dxa"/>
            <w:vAlign w:val="bottom"/>
          </w:tcPr>
          <w:p w:rsidR="00B93338" w:rsidRPr="00893BDD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93BDD" w:rsidRDefault="00467B41" w:rsidP="00F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F4020D" w:rsidRPr="00893BDD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 xml:space="preserve">ายน </w:t>
            </w:r>
            <w:r w:rsidR="00B93338" w:rsidRPr="00893BDD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893BDD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893BDD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93BDD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B93338" w:rsidRPr="00893BDD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893BDD" w:rsidRDefault="00467B4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F4020D" w:rsidRPr="00893BDD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 xml:space="preserve">ายน </w:t>
            </w:r>
            <w:r w:rsidR="00B93338" w:rsidRPr="00893BDD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893BDD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B93338" w:rsidRPr="00893BDD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93BDD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893BDD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</w:tr>
      <w:tr w:rsidR="007B5E83" w:rsidRPr="00893BDD" w:rsidTr="007B5E83">
        <w:tc>
          <w:tcPr>
            <w:tcW w:w="3652" w:type="dxa"/>
            <w:vAlign w:val="bottom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893BDD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265F26" w:rsidRPr="00893BDD" w:rsidTr="007B5E83">
        <w:tc>
          <w:tcPr>
            <w:tcW w:w="3652" w:type="dxa"/>
            <w:vAlign w:val="bottom"/>
          </w:tcPr>
          <w:p w:rsidR="00265F26" w:rsidRPr="00893BDD" w:rsidRDefault="00265F2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65F26" w:rsidRPr="00893BDD" w:rsidRDefault="00265F2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893BDD" w:rsidRDefault="00C47E5A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  <w:r w:rsidR="007D470F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990</w:t>
            </w:r>
          </w:p>
        </w:tc>
        <w:tc>
          <w:tcPr>
            <w:tcW w:w="283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7,825</w:t>
            </w:r>
          </w:p>
        </w:tc>
      </w:tr>
      <w:tr w:rsidR="003712B6" w:rsidRPr="00893BDD" w:rsidTr="007B5E83">
        <w:tc>
          <w:tcPr>
            <w:tcW w:w="3652" w:type="dxa"/>
            <w:vAlign w:val="bottom"/>
          </w:tcPr>
          <w:p w:rsidR="003712B6" w:rsidRPr="00893BDD" w:rsidRDefault="003712B6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12B6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  <w:r w:rsidR="00A146DA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746</w:t>
            </w:r>
          </w:p>
        </w:tc>
        <w:tc>
          <w:tcPr>
            <w:tcW w:w="283" w:type="dxa"/>
          </w:tcPr>
          <w:p w:rsidR="003712B6" w:rsidRPr="00893BDD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3712B6" w:rsidRPr="00893BDD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3712B6" w:rsidRPr="00893BDD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712B6" w:rsidRPr="00893BDD" w:rsidRDefault="00C47E5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  <w:r w:rsidR="007D470F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746</w:t>
            </w:r>
          </w:p>
        </w:tc>
        <w:tc>
          <w:tcPr>
            <w:tcW w:w="283" w:type="dxa"/>
            <w:vAlign w:val="bottom"/>
          </w:tcPr>
          <w:p w:rsidR="003712B6" w:rsidRPr="00893BDD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712B6" w:rsidRPr="00893BDD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</w:tr>
      <w:tr w:rsidR="00C47E5A" w:rsidRPr="00893BDD" w:rsidTr="007B5E83">
        <w:tc>
          <w:tcPr>
            <w:tcW w:w="3652" w:type="dxa"/>
            <w:vAlign w:val="bottom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8,746</w:t>
            </w:r>
          </w:p>
        </w:tc>
        <w:tc>
          <w:tcPr>
            <w:tcW w:w="283" w:type="dxa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13,736</w:t>
            </w:r>
          </w:p>
        </w:tc>
        <w:tc>
          <w:tcPr>
            <w:tcW w:w="283" w:type="dxa"/>
            <w:vAlign w:val="bottom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13,908</w:t>
            </w:r>
          </w:p>
        </w:tc>
      </w:tr>
      <w:tr w:rsidR="00265F26" w:rsidRPr="00893BDD" w:rsidTr="005879B7">
        <w:tc>
          <w:tcPr>
            <w:tcW w:w="3652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D470F" w:rsidRPr="00893BDD" w:rsidTr="0095199B">
        <w:tc>
          <w:tcPr>
            <w:tcW w:w="3652" w:type="dxa"/>
            <w:vAlign w:val="bottom"/>
          </w:tcPr>
          <w:p w:rsidR="007D470F" w:rsidRPr="00893BDD" w:rsidRDefault="007D470F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D470F" w:rsidRPr="00893BDD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893BDD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A00D33" w:rsidRPr="00893BDD" w:rsidTr="0095199B">
        <w:tc>
          <w:tcPr>
            <w:tcW w:w="3652" w:type="dxa"/>
            <w:vAlign w:val="bottom"/>
          </w:tcPr>
          <w:p w:rsidR="00A00D33" w:rsidRPr="00893BDD" w:rsidRDefault="00A00D33" w:rsidP="00B3791B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</w:t>
            </w:r>
            <w:r w:rsidR="0095199B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490</w:t>
            </w:r>
          </w:p>
        </w:tc>
        <w:tc>
          <w:tcPr>
            <w:tcW w:w="283" w:type="dxa"/>
          </w:tcPr>
          <w:p w:rsidR="00A00D33" w:rsidRPr="00893BDD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00D33" w:rsidRPr="00893BDD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A00D33" w:rsidRPr="00893BDD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893BDD" w:rsidRDefault="00C47E5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246</w:t>
            </w:r>
          </w:p>
        </w:tc>
        <w:tc>
          <w:tcPr>
            <w:tcW w:w="283" w:type="dxa"/>
            <w:vAlign w:val="bottom"/>
          </w:tcPr>
          <w:p w:rsidR="00A00D33" w:rsidRPr="00893BDD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00D33" w:rsidRPr="00893BDD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C47E5A" w:rsidRPr="00893BDD" w:rsidTr="0095199B">
        <w:tc>
          <w:tcPr>
            <w:tcW w:w="3652" w:type="dxa"/>
            <w:vAlign w:val="bottom"/>
          </w:tcPr>
          <w:p w:rsidR="00C47E5A" w:rsidRPr="00893BDD" w:rsidRDefault="00C47E5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490</w:t>
            </w:r>
          </w:p>
        </w:tc>
        <w:tc>
          <w:tcPr>
            <w:tcW w:w="283" w:type="dxa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246</w:t>
            </w:r>
          </w:p>
        </w:tc>
        <w:tc>
          <w:tcPr>
            <w:tcW w:w="283" w:type="dxa"/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265F26" w:rsidRPr="00893BDD" w:rsidTr="00841C59">
        <w:tc>
          <w:tcPr>
            <w:tcW w:w="3652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เงินทดรองจ่าย (สินทรัพย์หมุนเวียนอื่น)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893BDD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893BDD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893BDD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893BDD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E3FFB" w:rsidRPr="00893BDD" w:rsidTr="00B3791B">
        <w:tc>
          <w:tcPr>
            <w:tcW w:w="3652" w:type="dxa"/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E3FFB" w:rsidRPr="00893BDD" w:rsidRDefault="00EE3FFB" w:rsidP="00EE3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2,674</w:t>
            </w:r>
          </w:p>
        </w:tc>
        <w:tc>
          <w:tcPr>
            <w:tcW w:w="283" w:type="dxa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4,674</w:t>
            </w:r>
          </w:p>
        </w:tc>
        <w:tc>
          <w:tcPr>
            <w:tcW w:w="284" w:type="dxa"/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E3FFB" w:rsidRPr="00893BDD" w:rsidRDefault="00EE3F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FE7794" w:rsidRPr="00893BDD" w:rsidTr="00FE7794">
        <w:tc>
          <w:tcPr>
            <w:tcW w:w="3652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FE7794" w:rsidRPr="00893BDD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E7794" w:rsidRPr="00893BDD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893BDD" w:rsidRDefault="00FE7794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E7794" w:rsidRPr="00893BDD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893BDD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893BDD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893BDD" w:rsidRDefault="00FE7794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265F26" w:rsidRPr="00893BDD" w:rsidTr="007B5E83">
        <w:tc>
          <w:tcPr>
            <w:tcW w:w="3652" w:type="dxa"/>
            <w:vAlign w:val="bottom"/>
          </w:tcPr>
          <w:p w:rsidR="00265F26" w:rsidRPr="00893BD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893BDD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893BD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893BDD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893BDD" w:rsidTr="007B5E83">
        <w:tc>
          <w:tcPr>
            <w:tcW w:w="3652" w:type="dxa"/>
            <w:vAlign w:val="bottom"/>
          </w:tcPr>
          <w:p w:rsidR="00841C59" w:rsidRPr="00893BDD" w:rsidRDefault="00841C5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7D470F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</w:t>
            </w:r>
            <w:r w:rsidR="00C47E5A" w:rsidRPr="00893BDD">
              <w:rPr>
                <w:rFonts w:ascii="Angsana New" w:hAnsi="Angsana New"/>
                <w:color w:val="000000"/>
                <w:sz w:val="29"/>
                <w:szCs w:val="29"/>
              </w:rPr>
              <w:t>88</w:t>
            </w:r>
            <w:r w:rsidR="00893BDD" w:rsidRPr="00893BDD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276</w:t>
            </w:r>
          </w:p>
        </w:tc>
      </w:tr>
      <w:tr w:rsidR="00841C59" w:rsidRPr="00893BDD" w:rsidTr="007B5E83">
        <w:tc>
          <w:tcPr>
            <w:tcW w:w="3652" w:type="dxa"/>
            <w:vAlign w:val="bottom"/>
          </w:tcPr>
          <w:p w:rsidR="00841C59" w:rsidRPr="00893BDD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841C59" w:rsidRPr="00893BDD" w:rsidRDefault="00A146D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C47E5A" w:rsidRPr="00893BDD">
              <w:rPr>
                <w:rFonts w:ascii="Angsana New" w:hAnsi="Angsana New"/>
                <w:color w:val="000000"/>
                <w:sz w:val="29"/>
                <w:szCs w:val="29"/>
              </w:rPr>
              <w:t>27</w:t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83</w:t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893BDD" w:rsidTr="007B5E83">
        <w:tc>
          <w:tcPr>
            <w:tcW w:w="3652" w:type="dxa"/>
            <w:vAlign w:val="bottom"/>
          </w:tcPr>
          <w:p w:rsidR="00841C59" w:rsidRPr="00893BDD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841C59" w:rsidRPr="00893BDD" w:rsidRDefault="00C47E5A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90</w:t>
            </w:r>
            <w:r w:rsidR="00D64867" w:rsidRPr="00893BDD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228</w:t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893BDD" w:rsidTr="007B5E83">
        <w:tc>
          <w:tcPr>
            <w:tcW w:w="3652" w:type="dxa"/>
            <w:vAlign w:val="bottom"/>
          </w:tcPr>
          <w:p w:rsidR="00841C59" w:rsidRPr="00893BDD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841C59" w:rsidRPr="00893BDD" w:rsidRDefault="00C47E5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A146DA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750</w:t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945</w:t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CC19A8" w:rsidRPr="00893BDD" w:rsidTr="006578AE">
        <w:tc>
          <w:tcPr>
            <w:tcW w:w="3652" w:type="dxa"/>
            <w:vAlign w:val="bottom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19A8" w:rsidRPr="00893BDD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893BDD" w:rsidTr="007B5E83">
        <w:tc>
          <w:tcPr>
            <w:tcW w:w="3652" w:type="dxa"/>
            <w:vAlign w:val="bottom"/>
          </w:tcPr>
          <w:p w:rsidR="00841C59" w:rsidRPr="00893BDD" w:rsidRDefault="00841C59" w:rsidP="00D64867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5.5</w:t>
            </w:r>
            <w:r w:rsidR="00E92CFB"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-</w:t>
            </w:r>
            <w:r w:rsidR="00E92CFB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="00E92CFB" w:rsidRPr="00893BDD">
              <w:rPr>
                <w:rFonts w:ascii="Angsana New" w:hAnsi="Angsana New"/>
                <w:sz w:val="29"/>
                <w:szCs w:val="29"/>
                <w:lang w:eastAsia="en-GB"/>
              </w:rPr>
              <w:t>7.0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ในเดือน</w:t>
            </w:r>
            <w:r w:rsidR="00A8635E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กุมภาพันธ์</w:t>
            </w:r>
            <w:r w:rsidR="00DA321C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และเดือน</w:t>
            </w:r>
            <w:r w:rsidR="00D64867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ตุลาคม</w:t>
            </w:r>
            <w:r w:rsidR="00DA321C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2563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C47E5A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98,92</w:t>
            </w:r>
            <w:r w:rsidR="00893BDD" w:rsidRPr="00893BDD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22,925</w:t>
            </w:r>
          </w:p>
        </w:tc>
      </w:tr>
      <w:tr w:rsidR="00841C59" w:rsidRPr="00893BDD" w:rsidTr="006578AE">
        <w:tc>
          <w:tcPr>
            <w:tcW w:w="3652" w:type="dxa"/>
            <w:vAlign w:val="bottom"/>
          </w:tcPr>
          <w:p w:rsidR="00841C59" w:rsidRPr="00893BDD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5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893BDD" w:rsidTr="006578AE">
        <w:tc>
          <w:tcPr>
            <w:tcW w:w="3652" w:type="dxa"/>
            <w:vAlign w:val="bottom"/>
          </w:tcPr>
          <w:p w:rsidR="00841C59" w:rsidRPr="00893BDD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3" w:type="dxa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893BDD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4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893BDD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893BDD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893BDD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646D93" w:rsidRPr="00893BDD" w:rsidTr="007B5E83">
        <w:tc>
          <w:tcPr>
            <w:tcW w:w="3652" w:type="dxa"/>
            <w:vAlign w:val="bottom"/>
          </w:tcPr>
          <w:p w:rsidR="00646D93" w:rsidRPr="00893BDD" w:rsidRDefault="00646D93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46D93" w:rsidRPr="00893BDD" w:rsidRDefault="00646D9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3" w:type="dxa"/>
          </w:tcPr>
          <w:p w:rsidR="00646D93" w:rsidRPr="00893BDD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46D93" w:rsidRPr="00893BDD" w:rsidRDefault="00646D9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4" w:type="dxa"/>
            <w:vAlign w:val="bottom"/>
          </w:tcPr>
          <w:p w:rsidR="00646D93" w:rsidRPr="00893BDD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46D93" w:rsidRPr="00893BDD" w:rsidRDefault="00646D93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646D93" w:rsidRPr="00893BDD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46D93" w:rsidRPr="00893BDD" w:rsidRDefault="00646D93" w:rsidP="00646D9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C47E5A" w:rsidRPr="00893BDD" w:rsidTr="007B5E83">
        <w:tc>
          <w:tcPr>
            <w:tcW w:w="3652" w:type="dxa"/>
            <w:vAlign w:val="bottom"/>
          </w:tcPr>
          <w:p w:rsidR="00C47E5A" w:rsidRPr="00893BDD" w:rsidRDefault="00C47E5A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8377A8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68</w:t>
            </w:r>
            <w:r w:rsidR="00C47E5A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86</w:t>
            </w:r>
            <w:r w:rsidR="00D64867" w:rsidRPr="00893BDD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83" w:type="dxa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65,343</w:t>
            </w:r>
          </w:p>
        </w:tc>
        <w:tc>
          <w:tcPr>
            <w:tcW w:w="284" w:type="dxa"/>
            <w:vAlign w:val="bottom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8377A8" w:rsidP="008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100</w:t>
            </w:r>
            <w:r w:rsidR="00C47E5A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810</w:t>
            </w:r>
          </w:p>
        </w:tc>
        <w:tc>
          <w:tcPr>
            <w:tcW w:w="283" w:type="dxa"/>
            <w:vAlign w:val="bottom"/>
          </w:tcPr>
          <w:p w:rsidR="00C47E5A" w:rsidRPr="00893BDD" w:rsidRDefault="00C47E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E5A" w:rsidRPr="00893BDD" w:rsidRDefault="00C47E5A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23,201</w:t>
            </w:r>
          </w:p>
        </w:tc>
      </w:tr>
      <w:tr w:rsidR="00CC19A8" w:rsidRPr="00893BDD" w:rsidTr="001553B8">
        <w:tc>
          <w:tcPr>
            <w:tcW w:w="3652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DF1F5A" w:rsidRPr="00893BDD" w:rsidTr="007B5E83">
        <w:tc>
          <w:tcPr>
            <w:tcW w:w="3652" w:type="dxa"/>
            <w:vAlign w:val="bottom"/>
          </w:tcPr>
          <w:p w:rsidR="00DF1F5A" w:rsidRPr="00893BDD" w:rsidRDefault="00DF1F5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F1F5A" w:rsidRPr="00893BDD" w:rsidRDefault="00DF1F5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F1F5A" w:rsidRPr="00893BDD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F1F5A" w:rsidRPr="00893BDD" w:rsidRDefault="00DF1F5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F1F5A" w:rsidRPr="00893BDD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F1F5A" w:rsidRPr="00893BDD" w:rsidRDefault="008377A8" w:rsidP="008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80</w:t>
            </w:r>
            <w:r w:rsidR="00DF1F5A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995</w:t>
            </w:r>
          </w:p>
        </w:tc>
        <w:tc>
          <w:tcPr>
            <w:tcW w:w="283" w:type="dxa"/>
            <w:vAlign w:val="bottom"/>
          </w:tcPr>
          <w:p w:rsidR="00DF1F5A" w:rsidRPr="00893BDD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F1F5A" w:rsidRPr="00893BDD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893BDD" w:rsidTr="007B5E83">
        <w:tc>
          <w:tcPr>
            <w:tcW w:w="3652" w:type="dxa"/>
            <w:vAlign w:val="bottom"/>
          </w:tcPr>
          <w:p w:rsidR="00CC19A8" w:rsidRPr="00893BDD" w:rsidRDefault="00047489" w:rsidP="007B5E83">
            <w:pPr>
              <w:rPr>
                <w:rFonts w:ascii="Angsana New" w:hAnsi="Angsana New"/>
                <w:sz w:val="29"/>
                <w:szCs w:val="29"/>
                <w:highlight w:val="red"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</w:t>
            </w:r>
            <w:r w:rsidR="00CC19A8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893BDD" w:rsidRDefault="008377A8" w:rsidP="008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="00CC19A8"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000</w:t>
            </w: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893BDD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19A8" w:rsidRPr="00893BD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8377A8" w:rsidRPr="00893BDD" w:rsidTr="007B5E83">
        <w:tc>
          <w:tcPr>
            <w:tcW w:w="3652" w:type="dxa"/>
            <w:vAlign w:val="bottom"/>
          </w:tcPr>
          <w:p w:rsidR="008377A8" w:rsidRPr="00893BDD" w:rsidRDefault="008377A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25,000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80,995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893BDD" w:rsidTr="007B5E83">
        <w:tc>
          <w:tcPr>
            <w:tcW w:w="3652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893BDD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893BDD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377A8" w:rsidRPr="00893BDD" w:rsidTr="007B5E83">
        <w:tc>
          <w:tcPr>
            <w:tcW w:w="3652" w:type="dxa"/>
            <w:vAlign w:val="bottom"/>
          </w:tcPr>
          <w:p w:rsidR="008377A8" w:rsidRPr="00893BDD" w:rsidRDefault="008377A8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1,400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377A8" w:rsidRPr="00893BDD" w:rsidRDefault="008377A8" w:rsidP="008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1,400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</w:tr>
      <w:tr w:rsidR="00893BDD" w:rsidRPr="00893BDD" w:rsidTr="00893BDD">
        <w:tc>
          <w:tcPr>
            <w:tcW w:w="3652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โครง</w:t>
            </w: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การ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ก่อสร้างโรงไฟฟ้า</w:t>
            </w:r>
          </w:p>
        </w:tc>
        <w:tc>
          <w:tcPr>
            <w:tcW w:w="1417" w:type="dxa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93BDD" w:rsidRPr="00893BDD" w:rsidTr="00893BDD">
        <w:tc>
          <w:tcPr>
            <w:tcW w:w="3652" w:type="dxa"/>
            <w:vAlign w:val="bottom"/>
          </w:tcPr>
          <w:p w:rsidR="00893BDD" w:rsidRPr="00893BDD" w:rsidRDefault="00893BDD" w:rsidP="00893BDD">
            <w:pPr>
              <w:rPr>
                <w:rFonts w:ascii="Angsana New" w:hAnsi="Angsana New"/>
                <w:sz w:val="29"/>
                <w:szCs w:val="29"/>
                <w:highlight w:val="red"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20,000</w:t>
            </w:r>
          </w:p>
        </w:tc>
        <w:tc>
          <w:tcPr>
            <w:tcW w:w="283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93BDD" w:rsidRPr="00893BDD" w:rsidRDefault="00893BDD" w:rsidP="0089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CC19A8" w:rsidRPr="00893BDD" w:rsidTr="007B5E83">
        <w:tc>
          <w:tcPr>
            <w:tcW w:w="3652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19A8" w:rsidRPr="00893BDD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893BDD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19A8" w:rsidRPr="00893BDD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83FFA" w:rsidRPr="00893BDD" w:rsidTr="007B5E83">
        <w:tc>
          <w:tcPr>
            <w:tcW w:w="3652" w:type="dxa"/>
            <w:vAlign w:val="bottom"/>
          </w:tcPr>
          <w:p w:rsidR="00883FFA" w:rsidRPr="00893BDD" w:rsidRDefault="00883FF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83FFA" w:rsidRPr="00893BDD" w:rsidRDefault="00883FF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893BDD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83FFA" w:rsidRPr="00893BDD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83FFA" w:rsidRPr="00893BDD" w:rsidRDefault="008377A8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845</w:t>
            </w:r>
          </w:p>
        </w:tc>
        <w:tc>
          <w:tcPr>
            <w:tcW w:w="283" w:type="dxa"/>
            <w:vAlign w:val="bottom"/>
          </w:tcPr>
          <w:p w:rsidR="00883FFA" w:rsidRPr="00893BDD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53</w:t>
            </w:r>
          </w:p>
        </w:tc>
      </w:tr>
      <w:tr w:rsidR="008377A8" w:rsidRPr="00893BDD" w:rsidTr="007B5E83">
        <w:tc>
          <w:tcPr>
            <w:tcW w:w="3652" w:type="dxa"/>
            <w:vAlign w:val="bottom"/>
          </w:tcPr>
          <w:p w:rsidR="008377A8" w:rsidRPr="00893BDD" w:rsidRDefault="008377A8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282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282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</w:tr>
      <w:tr w:rsidR="008377A8" w:rsidRPr="00893BDD" w:rsidTr="00CC19A8">
        <w:tc>
          <w:tcPr>
            <w:tcW w:w="3652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282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1,127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1,902</w:t>
            </w:r>
          </w:p>
        </w:tc>
      </w:tr>
      <w:tr w:rsidR="00FE7794" w:rsidRPr="00893BDD" w:rsidTr="00CC19A8">
        <w:tc>
          <w:tcPr>
            <w:tcW w:w="3652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FE7794" w:rsidRPr="00893BDD" w:rsidTr="00CC19A8">
        <w:tc>
          <w:tcPr>
            <w:tcW w:w="3652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893BDD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377A8" w:rsidRPr="00893BDD" w:rsidTr="00CC19A8">
        <w:tc>
          <w:tcPr>
            <w:tcW w:w="3652" w:type="dxa"/>
            <w:vAlign w:val="bottom"/>
          </w:tcPr>
          <w:p w:rsidR="008377A8" w:rsidRPr="00893BDD" w:rsidRDefault="008377A8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238</w:t>
            </w:r>
          </w:p>
        </w:tc>
      </w:tr>
      <w:tr w:rsidR="00883FFA" w:rsidRPr="00893BDD" w:rsidTr="00CC19A8">
        <w:tc>
          <w:tcPr>
            <w:tcW w:w="3652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893BDD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83FFA" w:rsidRPr="00893BDD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3FFA" w:rsidRPr="00893BDD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8377A8" w:rsidRPr="00893BDD" w:rsidTr="00CC19A8">
        <w:tc>
          <w:tcPr>
            <w:tcW w:w="3652" w:type="dxa"/>
            <w:vAlign w:val="bottom"/>
          </w:tcPr>
          <w:p w:rsidR="008377A8" w:rsidRPr="00893BDD" w:rsidRDefault="008377A8" w:rsidP="00893BDD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7.0 </w:t>
            </w:r>
            <w:r w:rsidR="00893BDD"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และ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 xml:space="preserve"> 7.5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893BDD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12,000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,000</w:t>
            </w:r>
          </w:p>
        </w:tc>
      </w:tr>
      <w:tr w:rsidR="008377A8" w:rsidRPr="00893BDD" w:rsidTr="00CC19A8">
        <w:tc>
          <w:tcPr>
            <w:tcW w:w="3652" w:type="dxa"/>
            <w:vAlign w:val="bottom"/>
          </w:tcPr>
          <w:p w:rsidR="008377A8" w:rsidRPr="00893BDD" w:rsidRDefault="008377A8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8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12,019</w:t>
            </w:r>
          </w:p>
        </w:tc>
        <w:tc>
          <w:tcPr>
            <w:tcW w:w="283" w:type="dxa"/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7A8" w:rsidRPr="00893BDD" w:rsidRDefault="008377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893BDD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893BD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238</w:t>
            </w:r>
          </w:p>
        </w:tc>
      </w:tr>
    </w:tbl>
    <w:p w:rsidR="008B4FC8" w:rsidRPr="00893BD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8"/>
          <w:szCs w:val="8"/>
        </w:rPr>
      </w:pPr>
    </w:p>
    <w:p w:rsidR="008B4FC8" w:rsidRPr="00893BDD" w:rsidRDefault="008B4FC8" w:rsidP="004D737F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28"/>
          <w:szCs w:val="28"/>
        </w:rPr>
      </w:pPr>
      <w:r w:rsidRPr="00893BDD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เงินให้กู้ยืมและเงินกู้ยืมที่เกิดขึ้นกับบุคคล</w:t>
      </w:r>
      <w:r w:rsidR="009B49A7" w:rsidRPr="00893BDD">
        <w:rPr>
          <w:rFonts w:ascii="Angsana New" w:hAnsi="Angsana New" w:hint="cs"/>
          <w:sz w:val="28"/>
          <w:szCs w:val="28"/>
          <w:cs/>
        </w:rPr>
        <w:t>หรือ</w:t>
      </w:r>
      <w:r w:rsidR="009B49A7" w:rsidRPr="00893BDD">
        <w:rPr>
          <w:rFonts w:ascii="Angsana New" w:hAnsi="Angsana New"/>
          <w:sz w:val="28"/>
          <w:szCs w:val="28"/>
          <w:cs/>
        </w:rPr>
        <w:t>บริษัท</w:t>
      </w:r>
      <w:r w:rsidRPr="00893BDD">
        <w:rPr>
          <w:rFonts w:ascii="Angsana New" w:hAnsi="Angsana New"/>
          <w:sz w:val="28"/>
          <w:szCs w:val="28"/>
          <w:cs/>
        </w:rPr>
        <w:t>ที่เกี่ยวข้องกันมีรายการเคลื่อนไหวในระหว่าง</w:t>
      </w:r>
      <w:r w:rsidR="0095199B" w:rsidRPr="00893BDD">
        <w:rPr>
          <w:rFonts w:ascii="Angsana New" w:hAnsi="Angsana New" w:hint="cs"/>
          <w:sz w:val="28"/>
          <w:szCs w:val="28"/>
          <w:cs/>
        </w:rPr>
        <w:t>งวด</w:t>
      </w:r>
      <w:r w:rsidRPr="00893BDD">
        <w:rPr>
          <w:rFonts w:ascii="Angsana New" w:hAnsi="Angsana New"/>
          <w:sz w:val="28"/>
          <w:szCs w:val="28"/>
          <w:cs/>
        </w:rPr>
        <w:t>ดังนี้</w:t>
      </w:r>
    </w:p>
    <w:p w:rsidR="008B4FC8" w:rsidRPr="00893BD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8"/>
          <w:szCs w:val="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8B4FC8" w:rsidRPr="00893BDD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93BDD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 w:rsidRPr="00893BDD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8B4FC8" w:rsidRPr="00893BDD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93BDD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95199B" w:rsidRPr="00893BDD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8B4FC8" w:rsidRPr="00893BDD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93BDD" w:rsidRDefault="008B4FC8" w:rsidP="006578AE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3BD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93BDD">
              <w:rPr>
                <w:rFonts w:ascii="Angsana New" w:hAnsi="Angsana New"/>
                <w:sz w:val="29"/>
                <w:szCs w:val="29"/>
                <w:cs/>
              </w:rPr>
              <w:t>ธันวาคม 25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3BDD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3BDD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893BDD" w:rsidRDefault="00F4020D" w:rsidP="008B4FC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>30 กันย</w:t>
            </w:r>
            <w:r w:rsidR="00467B41" w:rsidRPr="00893BDD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="008B4FC8" w:rsidRPr="00893BDD">
              <w:rPr>
                <w:rFonts w:ascii="Angsana New" w:hAnsi="Angsana New" w:hint="cs"/>
                <w:sz w:val="29"/>
                <w:szCs w:val="29"/>
                <w:cs/>
              </w:rPr>
              <w:t xml:space="preserve"> 2562</w:t>
            </w:r>
          </w:p>
        </w:tc>
      </w:tr>
      <w:tr w:rsidR="008B4FC8" w:rsidRPr="00893BDD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B4FC8" w:rsidRPr="00893BDD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893BDD" w:rsidRDefault="008B4FC8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8B4FC8" w:rsidRPr="00893BDD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</w:tr>
      <w:tr w:rsidR="00E25B92" w:rsidRPr="00893BDD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5B92" w:rsidRPr="00893BDD" w:rsidRDefault="00E25B92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เซฟ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เอนเนอร์จี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โฮลดิ้งส์</w:t>
            </w:r>
            <w:r w:rsidRPr="00893BD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893BDD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5B92" w:rsidRPr="00893BDD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12,926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893BDD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893BDD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7,600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5B92" w:rsidRPr="00893BDD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893BDD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7,600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893BDD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E25B92" w:rsidRPr="00893BDD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12,926</w:t>
            </w:r>
          </w:p>
        </w:tc>
      </w:tr>
      <w:tr w:rsidR="00047489" w:rsidRPr="00893BDD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893BDD" w:rsidRDefault="00047489" w:rsidP="006578AE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893BDD">
              <w:rPr>
                <w:rFonts w:ascii="Angsana New" w:hAnsi="Angsana New" w:hint="cs"/>
                <w:sz w:val="29"/>
                <w:szCs w:val="29"/>
                <w:cs/>
              </w:rPr>
              <w:t>กรรมการของบริษัทร่วม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893BDD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893BDD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893BDD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893BDD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893BDD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893BDD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047489" w:rsidRPr="00893BDD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893BDD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50,000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467B41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467B4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8E2900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8E2900" w:rsidRDefault="00F4020D" w:rsidP="00F402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sz w:val="30"/>
                <w:szCs w:val="30"/>
                <w:cs/>
              </w:rPr>
              <w:t>ายน 2562</w:t>
            </w:r>
          </w:p>
        </w:tc>
      </w:tr>
      <w:tr w:rsidR="00E25B92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5B92" w:rsidRPr="001A57D8" w:rsidRDefault="00E25B92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57D8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5B92" w:rsidRPr="001A57D8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1A57D8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5B92" w:rsidRPr="00E25B92" w:rsidRDefault="00E25B92" w:rsidP="00E25B9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12,925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E25B92" w:rsidRDefault="00E25B92" w:rsidP="0004748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51</w:t>
            </w:r>
            <w:r w:rsidR="008B4FC8"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="00047489"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E25B92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E25B92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E25B92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8B4FC8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63</w:t>
            </w:r>
            <w:r w:rsidR="008B4FC8"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,925</w:t>
            </w:r>
          </w:p>
        </w:tc>
      </w:tr>
    </w:tbl>
    <w:p w:rsidR="008B4FC8" w:rsidRDefault="008B4FC8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67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467B4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467B4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8E2900" w:rsidRDefault="00F4020D" w:rsidP="008738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sz w:val="30"/>
                <w:szCs w:val="30"/>
                <w:cs/>
              </w:rPr>
              <w:t>ายน 2562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E25B92" w:rsidRPr="00467B41" w:rsidTr="001D3AA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5B92" w:rsidRPr="00467B41" w:rsidRDefault="00E25B92" w:rsidP="001D3A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E25B92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5B92" w:rsidRPr="00467B41" w:rsidRDefault="00E25B92" w:rsidP="00E25B9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5B92" w:rsidRPr="00E25B92" w:rsidRDefault="00E25B92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E25B92" w:rsidRDefault="00E25B92" w:rsidP="00E25B9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15,500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B92" w:rsidRPr="00E25B92" w:rsidRDefault="00E25B92" w:rsidP="00E25B9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5B92" w:rsidRPr="00E25B92" w:rsidRDefault="00E25B9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5B92" w:rsidRPr="00E25B92" w:rsidRDefault="00E25B92" w:rsidP="00E25B9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5B9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12,000</w:t>
            </w:r>
          </w:p>
        </w:tc>
      </w:tr>
    </w:tbl>
    <w:p w:rsidR="008B4FC8" w:rsidRDefault="008B4FC8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2"/>
          <w:szCs w:val="22"/>
        </w:rPr>
      </w:pPr>
    </w:p>
    <w:p w:rsidR="004E4658" w:rsidRPr="00467B41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7B4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E4658" w:rsidRPr="00467B41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658" w:rsidRPr="008E2900" w:rsidRDefault="00EE0A94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467B41">
        <w:rPr>
          <w:rFonts w:ascii="Angsana New" w:hAnsi="Angsana New"/>
          <w:color w:val="000000"/>
          <w:sz w:val="30"/>
          <w:szCs w:val="30"/>
          <w:cs/>
        </w:rPr>
        <w:t>ลูกหนี้</w:t>
      </w:r>
      <w:r w:rsidRPr="008E2900">
        <w:rPr>
          <w:rFonts w:ascii="Angsana New" w:hAnsi="Angsana New"/>
          <w:color w:val="000000"/>
          <w:sz w:val="30"/>
          <w:szCs w:val="30"/>
          <w:cs/>
        </w:rPr>
        <w:t xml:space="preserve">การค้า </w:t>
      </w:r>
      <w:r w:rsidR="004E4658" w:rsidRPr="008E2900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8E2900">
        <w:rPr>
          <w:rFonts w:ascii="Angsana New" w:hAnsi="Angsana New"/>
          <w:color w:val="000000"/>
          <w:sz w:val="30"/>
          <w:szCs w:val="30"/>
        </w:rPr>
        <w:t xml:space="preserve"> </w:t>
      </w:r>
      <w:r w:rsidR="00F4020D" w:rsidRPr="008E2900">
        <w:rPr>
          <w:rFonts w:ascii="Angsana New" w:hAnsi="Angsana New" w:hint="cs"/>
          <w:sz w:val="30"/>
          <w:szCs w:val="30"/>
          <w:cs/>
        </w:rPr>
        <w:t>30 กันย</w:t>
      </w:r>
      <w:r w:rsidR="00467B41" w:rsidRPr="008E2900">
        <w:rPr>
          <w:rFonts w:ascii="Angsana New" w:hAnsi="Angsana New" w:hint="cs"/>
          <w:sz w:val="30"/>
          <w:szCs w:val="30"/>
          <w:cs/>
        </w:rPr>
        <w:t>ายน</w:t>
      </w:r>
      <w:r w:rsidR="00D132FF" w:rsidRPr="008E2900">
        <w:rPr>
          <w:rFonts w:ascii="Angsana New" w:hAnsi="Angsana New"/>
          <w:sz w:val="30"/>
          <w:szCs w:val="30"/>
          <w:cs/>
        </w:rPr>
        <w:t xml:space="preserve"> </w:t>
      </w:r>
      <w:r w:rsidR="00BD6F86" w:rsidRPr="008E2900">
        <w:rPr>
          <w:rFonts w:ascii="Angsana New" w:hAnsi="Angsana New"/>
          <w:sz w:val="30"/>
          <w:szCs w:val="30"/>
        </w:rPr>
        <w:t>25</w:t>
      </w:r>
      <w:r w:rsidR="004A3C05" w:rsidRPr="008E2900">
        <w:rPr>
          <w:rFonts w:ascii="Angsana New" w:hAnsi="Angsana New"/>
          <w:sz w:val="30"/>
          <w:szCs w:val="30"/>
          <w:cs/>
        </w:rPr>
        <w:t>6</w:t>
      </w:r>
      <w:r w:rsidR="008B4FC8" w:rsidRPr="008E2900">
        <w:rPr>
          <w:rFonts w:ascii="Angsana New" w:hAnsi="Angsana New"/>
          <w:sz w:val="30"/>
          <w:szCs w:val="30"/>
        </w:rPr>
        <w:t>2</w:t>
      </w:r>
      <w:r w:rsidR="005F1D96" w:rsidRPr="008E2900">
        <w:rPr>
          <w:rFonts w:ascii="Angsana New" w:hAnsi="Angsana New"/>
          <w:sz w:val="30"/>
          <w:szCs w:val="30"/>
        </w:rPr>
        <w:t xml:space="preserve"> </w:t>
      </w:r>
      <w:r w:rsidR="005F1D96" w:rsidRPr="008E2900">
        <w:rPr>
          <w:rFonts w:ascii="Angsana New" w:hAnsi="Angsana New"/>
          <w:sz w:val="30"/>
          <w:szCs w:val="30"/>
          <w:cs/>
        </w:rPr>
        <w:t>และ</w:t>
      </w:r>
      <w:r w:rsidR="005879B7" w:rsidRPr="008E2900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8E2900">
        <w:rPr>
          <w:rFonts w:ascii="Angsana New" w:hAnsi="Angsana New"/>
          <w:sz w:val="30"/>
          <w:szCs w:val="30"/>
          <w:cs/>
        </w:rPr>
        <w:t xml:space="preserve"> </w:t>
      </w:r>
      <w:r w:rsidR="005F1D96" w:rsidRPr="008E2900">
        <w:rPr>
          <w:rFonts w:ascii="Angsana New" w:hAnsi="Angsana New"/>
          <w:sz w:val="30"/>
          <w:szCs w:val="30"/>
        </w:rPr>
        <w:t xml:space="preserve">31 </w:t>
      </w:r>
      <w:r w:rsidR="005F1D96" w:rsidRPr="008E290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8E2900">
        <w:rPr>
          <w:rFonts w:ascii="Angsana New" w:hAnsi="Angsana New"/>
          <w:sz w:val="30"/>
          <w:szCs w:val="30"/>
        </w:rPr>
        <w:t>25</w:t>
      </w:r>
      <w:r w:rsidR="008B4FC8" w:rsidRPr="008E2900">
        <w:rPr>
          <w:rFonts w:ascii="Angsana New" w:hAnsi="Angsana New"/>
          <w:sz w:val="30"/>
          <w:szCs w:val="30"/>
        </w:rPr>
        <w:t>61</w:t>
      </w:r>
      <w:r w:rsidRPr="008E2900">
        <w:rPr>
          <w:rFonts w:ascii="Angsana New" w:hAnsi="Angsana New"/>
          <w:sz w:val="30"/>
          <w:szCs w:val="30"/>
          <w:cs/>
        </w:rPr>
        <w:t xml:space="preserve"> </w:t>
      </w:r>
      <w:r w:rsidR="004E4658" w:rsidRPr="008E2900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8E290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56" w:type="dxa"/>
        <w:tblLayout w:type="fixed"/>
        <w:tblLook w:val="04A0"/>
      </w:tblPr>
      <w:tblGrid>
        <w:gridCol w:w="3341"/>
        <w:gridCol w:w="23"/>
        <w:gridCol w:w="1387"/>
        <w:gridCol w:w="283"/>
        <w:gridCol w:w="1441"/>
        <w:gridCol w:w="267"/>
        <w:gridCol w:w="1410"/>
        <w:gridCol w:w="282"/>
        <w:gridCol w:w="1413"/>
        <w:gridCol w:w="9"/>
      </w:tblGrid>
      <w:tr w:rsidR="008B4FC8" w:rsidRPr="008E2900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8"/>
            <w:tcBorders>
              <w:bottom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8E2900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8E2900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8E2900" w:rsidRDefault="00F4020D" w:rsidP="00F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ายน </w:t>
            </w:r>
            <w:r w:rsidR="008B4FC8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="008B4FC8" w:rsidRPr="008E2900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E29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67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8E2900" w:rsidRDefault="00F4020D" w:rsidP="004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="008B4FC8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8E2900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2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E290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2561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E29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8E2900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5A0D0A" w:rsidRDefault="005B71A1" w:rsidP="005A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,0</w:t>
            </w:r>
            <w:r w:rsidR="005A0D0A"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95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4,316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5A0D0A" w:rsidP="005A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661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6,757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67B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44B3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6644B3" w:rsidRPr="005A0D0A" w:rsidRDefault="005A0D0A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4,638</w:t>
            </w:r>
          </w:p>
        </w:tc>
        <w:tc>
          <w:tcPr>
            <w:tcW w:w="283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1,754</w:t>
            </w:r>
          </w:p>
        </w:tc>
        <w:tc>
          <w:tcPr>
            <w:tcW w:w="267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644B3" w:rsidRPr="005A0D0A" w:rsidRDefault="005A0D0A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7,062</w:t>
            </w:r>
          </w:p>
        </w:tc>
        <w:tc>
          <w:tcPr>
            <w:tcW w:w="282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5,643</w:t>
            </w:r>
          </w:p>
        </w:tc>
      </w:tr>
      <w:tr w:rsidR="005A0D0A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5A0D0A" w:rsidRPr="005A0D0A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A0D0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A0D0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467B4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467B4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5A0D0A" w:rsidRPr="005A0D0A" w:rsidRDefault="005A0D0A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A0D0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A0D0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2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5A0D0A" w:rsidRPr="00467B41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1,495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4FC8" w:rsidRPr="005A0D0A" w:rsidRDefault="005A0D0A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5A0D0A" w:rsidRDefault="005A0D0A" w:rsidP="005A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13,908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8B4FC8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8B4FC8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C51F61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lastRenderedPageBreak/>
              <w:t xml:space="preserve">บริษัทอื่น </w:t>
            </w: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87" w:type="dxa"/>
            <w:vAlign w:val="bottom"/>
          </w:tcPr>
          <w:p w:rsidR="008B4FC8" w:rsidRPr="005A0D0A" w:rsidRDefault="006644B3" w:rsidP="005A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A0D0A" w:rsidRPr="005A0D0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A0D0A" w:rsidRPr="005A0D0A">
              <w:rPr>
                <w:rFonts w:ascii="Angsana New" w:hAnsi="Angsana New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181,953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6644B3" w:rsidP="005A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A0D0A" w:rsidRPr="005A0D0A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A0D0A" w:rsidRPr="005A0D0A">
              <w:rPr>
                <w:rFonts w:ascii="Angsana New" w:hAnsi="Angsana New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179,283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67B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87" w:type="dxa"/>
            <w:vAlign w:val="bottom"/>
          </w:tcPr>
          <w:p w:rsidR="008B4FC8" w:rsidRPr="005A0D0A" w:rsidRDefault="008B4FC8" w:rsidP="0066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73,621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70,947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20,398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994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19,091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12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930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32,451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5A0D0A" w:rsidRDefault="005A0D0A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64867">
              <w:rPr>
                <w:rFonts w:ascii="Angsana New" w:hAnsi="Angsana New"/>
                <w:color w:val="000000"/>
                <w:sz w:val="30"/>
                <w:szCs w:val="30"/>
              </w:rPr>
              <w:t>639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31,762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787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18,407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763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16,031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5A0D0A" w:rsidRDefault="005A0D0A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326,830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5A0D0A" w:rsidRDefault="005A0D0A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1574C7">
              <w:rPr>
                <w:rFonts w:ascii="Angsana New" w:hAnsi="Angsana New"/>
                <w:color w:val="000000"/>
                <w:sz w:val="30"/>
                <w:szCs w:val="30"/>
              </w:rPr>
              <w:t>8,999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317,114</w:t>
            </w:r>
          </w:p>
        </w:tc>
      </w:tr>
      <w:tr w:rsidR="008B4FC8" w:rsidRPr="00467B41" w:rsidTr="008B4FC8">
        <w:tc>
          <w:tcPr>
            <w:tcW w:w="3364" w:type="dxa"/>
            <w:gridSpan w:val="2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5A0D0A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(    5,002</w:t>
            </w:r>
            <w:r w:rsidR="008B4FC8" w:rsidRPr="005A0D0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(    5,005)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5A0D0A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(    3,478</w:t>
            </w:r>
            <w:r w:rsidR="008B4FC8" w:rsidRPr="005A0D0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(    3,297)</w:t>
            </w:r>
          </w:p>
        </w:tc>
      </w:tr>
      <w:tr w:rsidR="008B4FC8" w:rsidRPr="00467B41" w:rsidTr="008B4FC8">
        <w:tc>
          <w:tcPr>
            <w:tcW w:w="3364" w:type="dxa"/>
            <w:gridSpan w:val="2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5A0D0A" w:rsidRDefault="005A0D0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289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865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321,825</w:t>
            </w:r>
          </w:p>
        </w:tc>
        <w:tc>
          <w:tcPr>
            <w:tcW w:w="267" w:type="dxa"/>
            <w:vAlign w:val="bottom"/>
          </w:tcPr>
          <w:p w:rsidR="008B4FC8" w:rsidRPr="005A0D0A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5A0D0A" w:rsidRDefault="005A0D0A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  <w:r w:rsidR="006644B3" w:rsidRPr="005A0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A0D0A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="00D6486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313,817</w:t>
            </w:r>
          </w:p>
        </w:tc>
      </w:tr>
    </w:tbl>
    <w:p w:rsidR="00867B55" w:rsidRDefault="00867B55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16F9" w:rsidRDefault="00467B4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</w:t>
      </w:r>
      <w:r w:rsidRPr="008E2900">
        <w:rPr>
          <w:rFonts w:ascii="Angsana New" w:hAnsi="Angsana New"/>
          <w:sz w:val="30"/>
          <w:szCs w:val="30"/>
          <w:cs/>
        </w:rPr>
        <w:t>วันที่ 3</w:t>
      </w:r>
      <w:r w:rsidRPr="008E2900">
        <w:rPr>
          <w:rFonts w:ascii="Angsana New" w:hAnsi="Angsana New" w:hint="cs"/>
          <w:sz w:val="30"/>
          <w:szCs w:val="30"/>
          <w:cs/>
        </w:rPr>
        <w:t xml:space="preserve">0 </w:t>
      </w:r>
      <w:r w:rsidR="000B2BEC" w:rsidRPr="008E2900">
        <w:rPr>
          <w:rFonts w:ascii="Angsana New" w:hAnsi="Angsana New" w:hint="cs"/>
          <w:sz w:val="30"/>
          <w:szCs w:val="30"/>
          <w:cs/>
        </w:rPr>
        <w:t>กันย</w:t>
      </w:r>
      <w:r w:rsidRPr="008E2900">
        <w:rPr>
          <w:rFonts w:ascii="Angsana New" w:hAnsi="Angsana New" w:hint="cs"/>
          <w:sz w:val="30"/>
          <w:szCs w:val="30"/>
          <w:cs/>
        </w:rPr>
        <w:t xml:space="preserve">ายน </w:t>
      </w:r>
      <w:r w:rsidR="001553B8" w:rsidRPr="008E2900">
        <w:rPr>
          <w:rFonts w:ascii="Angsana New" w:hAnsi="Angsana New"/>
          <w:sz w:val="30"/>
          <w:szCs w:val="30"/>
          <w:cs/>
        </w:rPr>
        <w:t>256</w:t>
      </w:r>
      <w:r w:rsidR="008B4FC8" w:rsidRPr="008E2900">
        <w:rPr>
          <w:rFonts w:ascii="Angsana New" w:hAnsi="Angsana New" w:hint="cs"/>
          <w:sz w:val="30"/>
          <w:szCs w:val="30"/>
          <w:cs/>
        </w:rPr>
        <w:t>2</w:t>
      </w:r>
      <w:r w:rsidR="001553B8" w:rsidRPr="00467B41">
        <w:rPr>
          <w:rFonts w:ascii="Angsana New" w:hAnsi="Angsana New"/>
          <w:sz w:val="30"/>
          <w:szCs w:val="30"/>
          <w:cs/>
        </w:rPr>
        <w:t xml:space="preserve"> และ</w:t>
      </w:r>
      <w:r w:rsidR="002216F9" w:rsidRPr="00467B41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1553B8" w:rsidRPr="00467B41">
        <w:rPr>
          <w:rFonts w:ascii="Angsana New" w:hAnsi="Angsana New"/>
          <w:sz w:val="30"/>
          <w:szCs w:val="30"/>
          <w:cs/>
        </w:rPr>
        <w:t xml:space="preserve"> 25</w:t>
      </w:r>
      <w:r w:rsidR="001553B8" w:rsidRPr="00467B41">
        <w:rPr>
          <w:rFonts w:ascii="Angsana New" w:hAnsi="Angsana New" w:hint="cs"/>
          <w:sz w:val="30"/>
          <w:szCs w:val="30"/>
          <w:cs/>
        </w:rPr>
        <w:t>6</w:t>
      </w:r>
      <w:r w:rsidR="008B4FC8" w:rsidRPr="00467B41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6644B3" w:rsidRPr="00D64867">
        <w:rPr>
          <w:rFonts w:ascii="Angsana New" w:hAnsi="Angsana New"/>
          <w:color w:val="000000"/>
          <w:sz w:val="30"/>
          <w:szCs w:val="30"/>
        </w:rPr>
        <w:t>1</w:t>
      </w:r>
      <w:r w:rsidR="00D64867" w:rsidRPr="00D64867">
        <w:rPr>
          <w:rFonts w:ascii="Angsana New" w:hAnsi="Angsana New"/>
          <w:color w:val="000000"/>
          <w:sz w:val="30"/>
          <w:szCs w:val="30"/>
        </w:rPr>
        <w:t>14</w:t>
      </w:r>
      <w:r w:rsidR="006644B3" w:rsidRPr="00D64867">
        <w:rPr>
          <w:rFonts w:ascii="Angsana New" w:hAnsi="Angsana New"/>
          <w:color w:val="000000"/>
          <w:sz w:val="30"/>
          <w:szCs w:val="30"/>
        </w:rPr>
        <w:t>.9</w:t>
      </w:r>
      <w:r w:rsidR="0027010C" w:rsidRPr="00D64867">
        <w:rPr>
          <w:rFonts w:ascii="Angsana New" w:hAnsi="Angsana New"/>
          <w:color w:val="000000"/>
          <w:sz w:val="30"/>
          <w:szCs w:val="30"/>
        </w:rPr>
        <w:t xml:space="preserve"> 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="008B4FC8" w:rsidRPr="00D64867">
        <w:rPr>
          <w:rFonts w:ascii="Angsana New" w:hAnsi="Angsana New" w:hint="cs"/>
          <w:color w:val="000000"/>
          <w:sz w:val="30"/>
          <w:szCs w:val="30"/>
          <w:cs/>
        </w:rPr>
        <w:t>136.9</w:t>
      </w:r>
      <w:r w:rsidR="002216F9" w:rsidRPr="00D6486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1553B8" w:rsidRPr="00D64867">
        <w:rPr>
          <w:rFonts w:ascii="Angsana New" w:hAnsi="Angsana New"/>
          <w:color w:val="000000"/>
          <w:sz w:val="30"/>
          <w:szCs w:val="30"/>
        </w:rPr>
        <w:t xml:space="preserve"> 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</w:t>
      </w:r>
      <w:r w:rsidR="001553B8" w:rsidRPr="00D64867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>สามแห่ง</w:t>
      </w:r>
      <w:r w:rsidR="001553B8" w:rsidRPr="00D64867">
        <w:rPr>
          <w:rFonts w:ascii="Angsana New" w:hAnsi="Angsana New"/>
          <w:color w:val="000000"/>
          <w:sz w:val="30"/>
          <w:szCs w:val="30"/>
        </w:rPr>
        <w:t xml:space="preserve"> (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="001553B8" w:rsidRPr="00D64867">
        <w:rPr>
          <w:rFonts w:ascii="Angsana New" w:hAnsi="Angsana New"/>
          <w:color w:val="000000"/>
          <w:sz w:val="30"/>
          <w:szCs w:val="30"/>
        </w:rPr>
        <w:t xml:space="preserve">275 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)</w:t>
      </w:r>
      <w:r w:rsidR="0027010C" w:rsidRPr="00467B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โดยสถาบันการเงินดังกล่าวมีสิทธิไล่เบี้ยจำนวนเงิน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>ประมาณ</w:t>
      </w:r>
      <w:r w:rsidR="001553B8" w:rsidRPr="00D64867">
        <w:rPr>
          <w:rFonts w:ascii="Angsana New" w:hAnsi="Angsana New"/>
          <w:color w:val="000000"/>
          <w:sz w:val="30"/>
          <w:szCs w:val="30"/>
        </w:rPr>
        <w:t xml:space="preserve"> </w:t>
      </w:r>
      <w:r w:rsidR="00D64867" w:rsidRPr="00D64867">
        <w:rPr>
          <w:rFonts w:ascii="Angsana New" w:hAnsi="Angsana New" w:hint="cs"/>
          <w:color w:val="000000"/>
          <w:sz w:val="30"/>
          <w:szCs w:val="30"/>
          <w:cs/>
        </w:rPr>
        <w:t>95.0</w:t>
      </w:r>
      <w:r w:rsidR="001553B8" w:rsidRPr="00D64867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บาทและ 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11</w:t>
      </w:r>
      <w:r w:rsidR="00137433" w:rsidRPr="00467B41">
        <w:rPr>
          <w:rFonts w:ascii="Angsana New" w:hAnsi="Angsana New"/>
          <w:color w:val="000000"/>
          <w:sz w:val="30"/>
          <w:szCs w:val="30"/>
        </w:rPr>
        <w:t>3.4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“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”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FE7794" w:rsidRPr="00467B41" w:rsidRDefault="00FE779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F0C21" w:rsidRPr="00B8368F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8368F">
        <w:rPr>
          <w:rFonts w:ascii="Angsana New" w:hAnsi="Angsana New"/>
          <w:b/>
          <w:bCs/>
          <w:sz w:val="30"/>
          <w:szCs w:val="30"/>
          <w:cs/>
        </w:rPr>
        <w:t>เงินให้กู้ยืมแก่</w:t>
      </w:r>
      <w:r w:rsidR="00DF1F5A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B8368F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</w:p>
    <w:p w:rsidR="00BF0C21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DF1F5A" w:rsidRPr="00D71BA0" w:rsidRDefault="00DF1F5A" w:rsidP="00DF1F5A">
      <w:pPr>
        <w:jc w:val="thaiDistribute"/>
        <w:rPr>
          <w:rFonts w:ascii="Angsana New" w:hAnsi="Angsana New"/>
          <w:sz w:val="29"/>
          <w:szCs w:val="29"/>
          <w:cs/>
        </w:rPr>
      </w:pPr>
      <w:r w:rsidRPr="00D71BA0">
        <w:rPr>
          <w:rFonts w:ascii="Angsana New" w:hAnsi="Angsana New"/>
          <w:sz w:val="29"/>
          <w:szCs w:val="29"/>
          <w:cs/>
        </w:rPr>
        <w:t>บัญชี</w:t>
      </w:r>
      <w:r w:rsidRPr="00C51F61">
        <w:rPr>
          <w:rFonts w:ascii="Angsana New" w:hAnsi="Angsana New"/>
          <w:sz w:val="29"/>
          <w:szCs w:val="29"/>
          <w:cs/>
        </w:rPr>
        <w:t>นี้ส่วนที่แสดงเป็นรายการหมุนเวียน</w:t>
      </w:r>
      <w:r w:rsidR="00893BDD">
        <w:rPr>
          <w:rFonts w:ascii="Angsana New" w:hAnsi="Angsana New" w:hint="cs"/>
          <w:sz w:val="29"/>
          <w:szCs w:val="29"/>
          <w:cs/>
        </w:rPr>
        <w:t xml:space="preserve">ในปี 2562 </w:t>
      </w:r>
      <w:r w:rsidRPr="00C51F61">
        <w:rPr>
          <w:rFonts w:ascii="Angsana New" w:hAnsi="Angsana New"/>
          <w:sz w:val="29"/>
          <w:szCs w:val="29"/>
          <w:cs/>
        </w:rPr>
        <w:t>เป็นเงินให้กู้ยืมที่ไม่มีหลักประกันของบริษัทย่อยแห่งหนึ่งให้แก่บริษัทที่ไม่เกี่ยวข้องกันในประเทศ</w:t>
      </w:r>
      <w:r w:rsidRPr="005A0D0A">
        <w:rPr>
          <w:rFonts w:ascii="Angsana New" w:hAnsi="Angsana New"/>
          <w:sz w:val="29"/>
          <w:szCs w:val="29"/>
          <w:cs/>
        </w:rPr>
        <w:t xml:space="preserve">แห่งหนึ่งจำนวน </w:t>
      </w:r>
      <w:r w:rsidR="006644B3" w:rsidRPr="005A0D0A">
        <w:rPr>
          <w:rFonts w:ascii="Angsana New" w:hAnsi="Angsana New" w:hint="cs"/>
          <w:sz w:val="29"/>
          <w:szCs w:val="29"/>
          <w:cs/>
        </w:rPr>
        <w:t>4.5</w:t>
      </w:r>
      <w:r w:rsidRPr="005A0D0A">
        <w:rPr>
          <w:rFonts w:ascii="Angsana New" w:hAnsi="Angsana New"/>
          <w:sz w:val="29"/>
          <w:szCs w:val="29"/>
          <w:cs/>
        </w:rPr>
        <w:t xml:space="preserve"> ล้านบาท (ดอกเบี้ยร้อยละ 9 ต่อปี) ในลักษณะของตั๋วสัญญาใช้เงิน</w:t>
      </w:r>
      <w:r w:rsidR="00E62DC7" w:rsidRPr="005A0D0A">
        <w:rPr>
          <w:rFonts w:ascii="Angsana New" w:hAnsi="Angsana New" w:hint="cs"/>
          <w:sz w:val="29"/>
          <w:szCs w:val="29"/>
          <w:cs/>
        </w:rPr>
        <w:t>ที่มีระยะเวลาครบกำหนดในเดือน</w:t>
      </w:r>
      <w:r w:rsidR="005A0D0A" w:rsidRPr="005A0D0A">
        <w:rPr>
          <w:rFonts w:ascii="Angsana New" w:hAnsi="Angsana New" w:hint="cs"/>
          <w:sz w:val="29"/>
          <w:szCs w:val="29"/>
          <w:cs/>
        </w:rPr>
        <w:t>ตุลาคม</w:t>
      </w:r>
      <w:r w:rsidR="00CC716F" w:rsidRPr="005A0D0A">
        <w:rPr>
          <w:rFonts w:ascii="Angsana New" w:hAnsi="Angsana New" w:hint="cs"/>
          <w:sz w:val="29"/>
          <w:szCs w:val="29"/>
          <w:cs/>
        </w:rPr>
        <w:t xml:space="preserve"> 2562</w:t>
      </w:r>
    </w:p>
    <w:p w:rsidR="00DF1F5A" w:rsidRDefault="00DF1F5A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Pr="0038231D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78AE" w:rsidRPr="00D71BA0" w:rsidRDefault="006578AE" w:rsidP="0065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val="en-GB" w:eastAsia="zh-CN"/>
        </w:rPr>
      </w:pPr>
      <w:r w:rsidRPr="00D64867">
        <w:rPr>
          <w:rFonts w:ascii="Angsana New" w:hAnsi="Angsana New"/>
          <w:sz w:val="29"/>
          <w:szCs w:val="29"/>
          <w:cs/>
        </w:rPr>
        <w:lastRenderedPageBreak/>
        <w:t>บัญชีนี้</w:t>
      </w:r>
      <w:r w:rsidRPr="00D64867">
        <w:rPr>
          <w:rFonts w:ascii="Angsana New" w:hAnsi="Angsana New" w:hint="cs"/>
          <w:sz w:val="29"/>
          <w:szCs w:val="29"/>
          <w:cs/>
        </w:rPr>
        <w:t>ส่วนที่แสดงเป็นรายการไม่หมุนเวียน</w:t>
      </w:r>
      <w:r w:rsidRPr="00D64867">
        <w:rPr>
          <w:rFonts w:ascii="Angsana New" w:hAnsi="Angsana New"/>
          <w:sz w:val="29"/>
          <w:szCs w:val="29"/>
          <w:cs/>
        </w:rPr>
        <w:t>เป็น</w:t>
      </w:r>
      <w:r w:rsidRPr="00D64867">
        <w:rPr>
          <w:rFonts w:ascii="Angsana New" w:hAnsi="Angsana New" w:hint="cs"/>
          <w:sz w:val="29"/>
          <w:szCs w:val="29"/>
          <w:cs/>
        </w:rPr>
        <w:t>เงิน</w:t>
      </w:r>
      <w:r w:rsidRPr="00D64867">
        <w:rPr>
          <w:rFonts w:ascii="Angsana New" w:hAnsi="Angsana New"/>
          <w:sz w:val="29"/>
          <w:szCs w:val="29"/>
          <w:cs/>
        </w:rPr>
        <w:t>ให้กู้ยืม</w:t>
      </w:r>
      <w:r w:rsidRPr="00D64867">
        <w:rPr>
          <w:rFonts w:ascii="Angsana New" w:hAnsi="Angsana New" w:hint="cs"/>
          <w:sz w:val="29"/>
          <w:szCs w:val="29"/>
          <w:cs/>
        </w:rPr>
        <w:t>แก่ บริษัท</w:t>
      </w:r>
      <w:r w:rsidRPr="00D64867">
        <w:rPr>
          <w:rFonts w:ascii="Angsana New" w:hAnsi="Angsana New"/>
          <w:sz w:val="29"/>
          <w:szCs w:val="29"/>
          <w:cs/>
        </w:rPr>
        <w:t xml:space="preserve"> </w:t>
      </w:r>
      <w:r w:rsidRPr="00D64867">
        <w:rPr>
          <w:rFonts w:ascii="Angsana New" w:hAnsi="Angsana New" w:hint="cs"/>
          <w:sz w:val="29"/>
          <w:szCs w:val="29"/>
          <w:cs/>
        </w:rPr>
        <w:t>อินเตอร์</w:t>
      </w:r>
      <w:r w:rsidRPr="00D64867">
        <w:rPr>
          <w:rFonts w:ascii="Angsana New" w:hAnsi="Angsana New"/>
          <w:sz w:val="29"/>
          <w:szCs w:val="29"/>
          <w:cs/>
        </w:rPr>
        <w:t xml:space="preserve"> </w:t>
      </w:r>
      <w:r w:rsidRPr="00D64867">
        <w:rPr>
          <w:rFonts w:ascii="Angsana New" w:hAnsi="Angsana New" w:hint="cs"/>
          <w:sz w:val="29"/>
          <w:szCs w:val="29"/>
          <w:cs/>
        </w:rPr>
        <w:t>ฟาร์อีสท์</w:t>
      </w:r>
      <w:r w:rsidRPr="00D64867">
        <w:rPr>
          <w:rFonts w:ascii="Angsana New" w:hAnsi="Angsana New"/>
          <w:sz w:val="29"/>
          <w:szCs w:val="29"/>
          <w:cs/>
        </w:rPr>
        <w:t xml:space="preserve"> </w:t>
      </w:r>
      <w:r w:rsidRPr="00D64867">
        <w:rPr>
          <w:rFonts w:ascii="Angsana New" w:hAnsi="Angsana New" w:hint="cs"/>
          <w:sz w:val="29"/>
          <w:szCs w:val="29"/>
          <w:cs/>
        </w:rPr>
        <w:t>เอ็นเนอร์ยี่</w:t>
      </w:r>
      <w:r w:rsidRPr="00D64867">
        <w:rPr>
          <w:rFonts w:ascii="Angsana New" w:hAnsi="Angsana New"/>
          <w:sz w:val="29"/>
          <w:szCs w:val="29"/>
          <w:cs/>
        </w:rPr>
        <w:t xml:space="preserve"> </w:t>
      </w:r>
      <w:r w:rsidRPr="00D64867">
        <w:rPr>
          <w:rFonts w:ascii="Angsana New" w:hAnsi="Angsana New" w:hint="cs"/>
          <w:sz w:val="29"/>
          <w:szCs w:val="29"/>
          <w:cs/>
        </w:rPr>
        <w:t xml:space="preserve">คอร์เปอเรชั่น จำกัด (มหาชน) </w:t>
      </w:r>
      <w:r w:rsidRPr="00D64867">
        <w:rPr>
          <w:rFonts w:ascii="Angsana New" w:hAnsi="Angsana New"/>
          <w:sz w:val="29"/>
          <w:szCs w:val="29"/>
          <w:lang w:eastAsia="zh-CN"/>
        </w:rPr>
        <w:t xml:space="preserve">“IFEC” </w:t>
      </w:r>
      <w:r w:rsidR="00E62DC7" w:rsidRPr="00D64867">
        <w:rPr>
          <w:rFonts w:ascii="Angsana New" w:hAnsi="Angsana New" w:hint="cs"/>
          <w:sz w:val="29"/>
          <w:szCs w:val="29"/>
          <w:cs/>
        </w:rPr>
        <w:t>ซึ่ง</w:t>
      </w:r>
      <w:r w:rsidRPr="00D64867">
        <w:rPr>
          <w:rFonts w:ascii="Angsana New" w:hAnsi="Angsana New" w:hint="cs"/>
          <w:sz w:val="29"/>
          <w:szCs w:val="29"/>
          <w:cs/>
        </w:rPr>
        <w:t>มีหลักประกันเป็น</w:t>
      </w:r>
      <w:r w:rsidR="008F7632" w:rsidRPr="00D64867">
        <w:rPr>
          <w:rFonts w:ascii="Angsana New" w:hAnsi="Angsana New" w:hint="cs"/>
          <w:sz w:val="29"/>
          <w:szCs w:val="29"/>
          <w:cs/>
        </w:rPr>
        <w:t>หุ้นสามัญของบริษัทย่อยของผู้กู้</w:t>
      </w:r>
      <w:r w:rsidRPr="00D64867">
        <w:rPr>
          <w:rFonts w:ascii="Angsana New" w:hAnsi="Angsana New" w:hint="cs"/>
          <w:sz w:val="29"/>
          <w:szCs w:val="29"/>
          <w:cs/>
        </w:rPr>
        <w:t xml:space="preserve"> </w:t>
      </w:r>
      <w:r w:rsidR="00E62DC7" w:rsidRPr="00D64867">
        <w:rPr>
          <w:rFonts w:ascii="Angsana New" w:hAnsi="Angsana New" w:hint="cs"/>
          <w:sz w:val="29"/>
          <w:szCs w:val="29"/>
          <w:cs/>
        </w:rPr>
        <w:t>และอยู่</w:t>
      </w:r>
      <w:r w:rsidRPr="00D64867">
        <w:rPr>
          <w:rFonts w:ascii="Angsana New" w:hAnsi="Angsana New"/>
          <w:sz w:val="29"/>
          <w:szCs w:val="29"/>
          <w:cs/>
        </w:rPr>
        <w:t>ในรูปแบบเงินมัด</w:t>
      </w:r>
      <w:r w:rsidRPr="00D64867">
        <w:rPr>
          <w:rFonts w:ascii="Angsana New" w:hAnsi="Angsana New" w:hint="cs"/>
          <w:sz w:val="29"/>
          <w:szCs w:val="29"/>
          <w:cs/>
        </w:rPr>
        <w:t>จำ</w:t>
      </w:r>
      <w:r w:rsidRPr="00D64867">
        <w:rPr>
          <w:rFonts w:ascii="Angsana New" w:hAnsi="Angsana New"/>
          <w:sz w:val="29"/>
          <w:szCs w:val="29"/>
          <w:cs/>
        </w:rPr>
        <w:t>เพื่อเข้าศึกษาความเป็นไปได้ของการลงทุนในโครงการ</w:t>
      </w:r>
      <w:r w:rsidRPr="00D64867">
        <w:rPr>
          <w:rFonts w:ascii="Angsana New" w:hAnsi="Angsana New" w:hint="cs"/>
          <w:sz w:val="29"/>
          <w:szCs w:val="29"/>
          <w:cs/>
        </w:rPr>
        <w:t>โรง</w:t>
      </w:r>
      <w:r w:rsidRPr="00D64867">
        <w:rPr>
          <w:rFonts w:ascii="Angsana New" w:hAnsi="Angsana New"/>
          <w:sz w:val="29"/>
          <w:szCs w:val="29"/>
          <w:cs/>
        </w:rPr>
        <w:t xml:space="preserve">ไฟฟ้าพลังงานแสงอาทิตย์ของบริษัท ซีอาร์ โซล่าร์ จำกัด </w:t>
      </w:r>
      <w:r w:rsidRPr="00D64867">
        <w:rPr>
          <w:rFonts w:ascii="Angsana New" w:hAnsi="Angsana New"/>
          <w:sz w:val="29"/>
          <w:szCs w:val="29"/>
        </w:rPr>
        <w:t xml:space="preserve">“CRS” </w:t>
      </w:r>
      <w:r w:rsidRPr="00D64867">
        <w:rPr>
          <w:rFonts w:ascii="Angsana New" w:hAnsi="Angsana New"/>
          <w:sz w:val="29"/>
          <w:szCs w:val="29"/>
          <w:cs/>
        </w:rPr>
        <w:t xml:space="preserve">ขนาด </w:t>
      </w:r>
      <w:r w:rsidRPr="00D64867">
        <w:rPr>
          <w:rFonts w:ascii="Angsana New" w:hAnsi="Angsana New"/>
          <w:sz w:val="29"/>
          <w:szCs w:val="29"/>
        </w:rPr>
        <w:t xml:space="preserve">1 </w:t>
      </w:r>
      <w:r w:rsidRPr="00D64867">
        <w:rPr>
          <w:rFonts w:ascii="Angsana New" w:hAnsi="Angsana New"/>
          <w:sz w:val="29"/>
          <w:szCs w:val="29"/>
          <w:cs/>
        </w:rPr>
        <w:t xml:space="preserve">เมกะวัตต์ </w:t>
      </w:r>
      <w:r w:rsidRPr="00D64867">
        <w:rPr>
          <w:rFonts w:ascii="Angsana New" w:hAnsi="Angsana New" w:hint="cs"/>
          <w:sz w:val="29"/>
          <w:szCs w:val="29"/>
          <w:cs/>
        </w:rPr>
        <w:t>ซึ่ง</w:t>
      </w:r>
      <w:r w:rsidRPr="00D64867">
        <w:rPr>
          <w:rFonts w:ascii="Angsana New" w:hAnsi="Angsana New"/>
          <w:sz w:val="29"/>
          <w:szCs w:val="29"/>
          <w:cs/>
        </w:rPr>
        <w:t>ตั</w:t>
      </w:r>
      <w:r w:rsidR="008F7632" w:rsidRPr="00D64867">
        <w:rPr>
          <w:rFonts w:ascii="Angsana New" w:hAnsi="Angsana New"/>
          <w:sz w:val="29"/>
          <w:szCs w:val="29"/>
          <w:cs/>
        </w:rPr>
        <w:t>้งอยู่ที่อำเภอเถิน จังหวัดลำปาง</w:t>
      </w:r>
      <w:r w:rsidR="008F7632" w:rsidRPr="00D64867">
        <w:rPr>
          <w:rFonts w:ascii="Angsana New" w:hAnsi="Angsana New" w:hint="cs"/>
          <w:sz w:val="29"/>
          <w:szCs w:val="29"/>
          <w:cs/>
        </w:rPr>
        <w:t xml:space="preserve">โดย </w:t>
      </w:r>
      <w:r w:rsidRPr="00D64867">
        <w:rPr>
          <w:rFonts w:ascii="Angsana New" w:hAnsi="Angsana New"/>
          <w:sz w:val="29"/>
          <w:szCs w:val="29"/>
          <w:lang w:eastAsia="zh-CN"/>
        </w:rPr>
        <w:t xml:space="preserve">CRS </w:t>
      </w:r>
      <w:r w:rsidRPr="00D64867">
        <w:rPr>
          <w:rFonts w:ascii="Angsana New" w:hAnsi="Angsana New" w:hint="cs"/>
          <w:sz w:val="29"/>
          <w:szCs w:val="29"/>
          <w:cs/>
        </w:rPr>
        <w:t xml:space="preserve">เป็นบริษัทย่อยของผู้กู้ </w:t>
      </w:r>
      <w:r w:rsidRPr="00D64867">
        <w:rPr>
          <w:rFonts w:ascii="Angsana New" w:hAnsi="Angsana New"/>
          <w:sz w:val="29"/>
          <w:szCs w:val="29"/>
          <w:cs/>
        </w:rPr>
        <w:t>ทั้งนี้ บริษัท</w:t>
      </w:r>
      <w:r w:rsidRPr="00D64867">
        <w:rPr>
          <w:rFonts w:ascii="Angsana New" w:hAnsi="Angsana New" w:hint="cs"/>
          <w:sz w:val="29"/>
          <w:szCs w:val="29"/>
          <w:cs/>
        </w:rPr>
        <w:t xml:space="preserve"> ผู้กู้</w:t>
      </w:r>
      <w:r w:rsidRPr="00D64867">
        <w:rPr>
          <w:rFonts w:ascii="Angsana New" w:hAnsi="Angsana New"/>
          <w:sz w:val="29"/>
          <w:szCs w:val="29"/>
          <w:cs/>
        </w:rPr>
        <w:t xml:space="preserve">และ </w:t>
      </w:r>
      <w:r w:rsidRPr="00D64867">
        <w:rPr>
          <w:rFonts w:ascii="Angsana New" w:hAnsi="Angsana New"/>
          <w:sz w:val="29"/>
          <w:szCs w:val="29"/>
        </w:rPr>
        <w:t xml:space="preserve">CRS </w:t>
      </w:r>
      <w:r w:rsidRPr="00D64867">
        <w:rPr>
          <w:rFonts w:ascii="Angsana New" w:hAnsi="Angsana New"/>
          <w:sz w:val="29"/>
          <w:szCs w:val="29"/>
          <w:cs/>
        </w:rPr>
        <w:t>ได้มีการลงนาม</w:t>
      </w:r>
      <w:r w:rsidRPr="00D64867">
        <w:rPr>
          <w:rFonts w:ascii="Angsana New" w:hAnsi="Angsana New" w:hint="cs"/>
          <w:sz w:val="29"/>
          <w:szCs w:val="29"/>
          <w:cs/>
        </w:rPr>
        <w:t>ในบันทึก</w:t>
      </w:r>
      <w:r w:rsidRPr="00D64867">
        <w:rPr>
          <w:rFonts w:ascii="Angsana New" w:hAnsi="Angsana New"/>
          <w:sz w:val="29"/>
          <w:szCs w:val="29"/>
          <w:cs/>
        </w:rPr>
        <w:t xml:space="preserve">ความเข้าใจระหว่างกันเมื่อวันที่ </w:t>
      </w:r>
      <w:r w:rsidRPr="00D64867">
        <w:rPr>
          <w:rFonts w:ascii="Angsana New" w:hAnsi="Angsana New"/>
          <w:sz w:val="29"/>
          <w:szCs w:val="29"/>
        </w:rPr>
        <w:t xml:space="preserve">22 </w:t>
      </w:r>
      <w:r w:rsidRPr="00D64867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D64867">
        <w:rPr>
          <w:rFonts w:ascii="Angsana New" w:hAnsi="Angsana New"/>
          <w:sz w:val="29"/>
          <w:szCs w:val="29"/>
        </w:rPr>
        <w:t xml:space="preserve">2560 </w:t>
      </w:r>
      <w:r w:rsidRPr="00D64867">
        <w:rPr>
          <w:rFonts w:ascii="Angsana New" w:hAnsi="Angsana New"/>
          <w:sz w:val="29"/>
          <w:szCs w:val="29"/>
          <w:cs/>
        </w:rPr>
        <w:t>เพื่อ</w:t>
      </w:r>
      <w:r w:rsidRPr="00D64867">
        <w:rPr>
          <w:rFonts w:ascii="Angsana New" w:hAnsi="Angsana New" w:hint="cs"/>
          <w:sz w:val="29"/>
          <w:szCs w:val="29"/>
          <w:cs/>
        </w:rPr>
        <w:t>กำหนดเงื่อนไขให้เงินให้กู้ยืมดังกล่าวรวมถึงดอกเบี้ยค้างรับที่เกี่ยวข้องสามารถถูกนำมาใช้เป็น</w:t>
      </w:r>
      <w:r w:rsidRPr="00D64867">
        <w:rPr>
          <w:rFonts w:ascii="Angsana New" w:hAnsi="Angsana New"/>
          <w:sz w:val="29"/>
          <w:szCs w:val="29"/>
          <w:cs/>
        </w:rPr>
        <w:t>เงินมัดจำ</w:t>
      </w:r>
      <w:r w:rsidRPr="00D64867">
        <w:rPr>
          <w:rFonts w:ascii="Angsana New" w:hAnsi="Angsana New" w:hint="cs"/>
          <w:sz w:val="29"/>
          <w:szCs w:val="29"/>
          <w:cs/>
        </w:rPr>
        <w:t>เพื่อ</w:t>
      </w:r>
      <w:r w:rsidRPr="00D64867">
        <w:rPr>
          <w:rFonts w:ascii="Angsana New" w:hAnsi="Angsana New"/>
          <w:sz w:val="29"/>
          <w:szCs w:val="29"/>
          <w:cs/>
        </w:rPr>
        <w:t>เป็นส่วนหนึ่งของการชำระราคาการซื้อขายกิจการ</w:t>
      </w:r>
      <w:r w:rsidRPr="00D64867">
        <w:rPr>
          <w:rFonts w:ascii="Angsana New" w:hAnsi="Angsana New" w:hint="cs"/>
          <w:sz w:val="29"/>
          <w:szCs w:val="29"/>
          <w:cs/>
        </w:rPr>
        <w:t>ในอนาคต</w:t>
      </w:r>
      <w:r w:rsidRPr="00D64867">
        <w:rPr>
          <w:rFonts w:ascii="Angsana New" w:hAnsi="Angsana New"/>
          <w:sz w:val="29"/>
          <w:szCs w:val="29"/>
          <w:cs/>
        </w:rPr>
        <w:t>หากผลการศึกษาความเป็นไปได้ของโครงการ</w:t>
      </w:r>
      <w:r w:rsidRPr="00D64867">
        <w:rPr>
          <w:rFonts w:ascii="Angsana New" w:hAnsi="Angsana New" w:hint="cs"/>
          <w:sz w:val="29"/>
          <w:szCs w:val="29"/>
          <w:cs/>
        </w:rPr>
        <w:t>เป็นที่พอใจและบริษัทตัดสินใจ</w:t>
      </w:r>
      <w:r w:rsidRPr="00D64867">
        <w:rPr>
          <w:rFonts w:ascii="Angsana New" w:hAnsi="Angsana New"/>
          <w:sz w:val="29"/>
          <w:szCs w:val="29"/>
          <w:cs/>
        </w:rPr>
        <w:t>เข้าลงทุน</w:t>
      </w:r>
      <w:r w:rsidRPr="00D64867">
        <w:rPr>
          <w:rFonts w:ascii="Angsana New" w:hAnsi="Angsana New" w:hint="cs"/>
          <w:sz w:val="29"/>
          <w:szCs w:val="29"/>
          <w:cs/>
        </w:rPr>
        <w:t xml:space="preserve"> ทั้งนี้ เงินให้กู้ยืมดังกล่าวยังคงถูกคิดดอกเบี้ยไปจนกว่าจะบรรลุเงื่อนไขทั้งหมดตามบันทึ</w:t>
      </w:r>
      <w:r w:rsidR="009B49A7" w:rsidRPr="00D64867">
        <w:rPr>
          <w:rFonts w:ascii="Angsana New" w:hAnsi="Angsana New" w:hint="cs"/>
          <w:sz w:val="29"/>
          <w:szCs w:val="29"/>
          <w:cs/>
        </w:rPr>
        <w:t>กความเข้าใจดังกล่าวโดยบริษัทและ</w:t>
      </w:r>
      <w:r w:rsidR="009B49A7" w:rsidRPr="00D64867">
        <w:rPr>
          <w:rFonts w:ascii="Angsana New" w:hAnsi="Angsana New"/>
          <w:sz w:val="29"/>
          <w:szCs w:val="29"/>
        </w:rPr>
        <w:t xml:space="preserve"> IFEC </w:t>
      </w:r>
      <w:r w:rsidR="009B49A7" w:rsidRPr="00D64867">
        <w:rPr>
          <w:rFonts w:ascii="Angsana New" w:hAnsi="Angsana New" w:hint="cs"/>
          <w:sz w:val="29"/>
          <w:szCs w:val="29"/>
          <w:cs/>
        </w:rPr>
        <w:t>(ภายใต้การบริหารโดยคณะกรรมการบริษัทชุดใหม่ที่เพิ่งได้รับการแต่งตั้ง)</w:t>
      </w:r>
      <w:r w:rsidRPr="00D64867">
        <w:rPr>
          <w:rFonts w:ascii="Angsana New" w:hAnsi="Angsana New"/>
          <w:sz w:val="29"/>
          <w:szCs w:val="29"/>
        </w:rPr>
        <w:t xml:space="preserve"> </w:t>
      </w:r>
      <w:r w:rsidRPr="00D64867">
        <w:rPr>
          <w:rFonts w:ascii="Angsana New" w:hAnsi="Angsana New" w:hint="cs"/>
          <w:sz w:val="29"/>
          <w:szCs w:val="29"/>
          <w:cs/>
        </w:rPr>
        <w:t>ได้</w:t>
      </w:r>
      <w:r w:rsidR="009B49A7" w:rsidRPr="00D64867">
        <w:rPr>
          <w:rFonts w:ascii="Angsana New" w:hAnsi="Angsana New" w:hint="cs"/>
          <w:sz w:val="29"/>
          <w:szCs w:val="29"/>
          <w:cs/>
        </w:rPr>
        <w:t>เจรจาร่วมกันและ</w:t>
      </w:r>
      <w:r w:rsidRPr="00D64867">
        <w:rPr>
          <w:rFonts w:ascii="Angsana New" w:hAnsi="Angsana New" w:hint="cs"/>
          <w:sz w:val="29"/>
          <w:szCs w:val="29"/>
          <w:cs/>
        </w:rPr>
        <w:t xml:space="preserve">ตกลงขยายระยะเวลาการตรวจสอบสถานะของกิจการไปเป็นภายในวันที่ </w:t>
      </w:r>
      <w:r w:rsidR="009B49A7" w:rsidRPr="00D64867">
        <w:rPr>
          <w:rFonts w:ascii="Angsana New" w:hAnsi="Angsana New" w:hint="cs"/>
          <w:sz w:val="29"/>
          <w:szCs w:val="29"/>
          <w:cs/>
        </w:rPr>
        <w:t>30 พฤศจิกายน</w:t>
      </w:r>
      <w:r w:rsidRPr="00D64867">
        <w:rPr>
          <w:rFonts w:ascii="Angsana New" w:hAnsi="Angsana New" w:hint="cs"/>
          <w:sz w:val="29"/>
          <w:szCs w:val="29"/>
          <w:cs/>
        </w:rPr>
        <w:t xml:space="preserve"> 2562  และขยายระยะเวลาเข้าทำสัญญาซื้อขายกิจการไปเป็นภายในวันที่ 31 </w:t>
      </w:r>
      <w:r w:rsidR="009B49A7" w:rsidRPr="00D64867">
        <w:rPr>
          <w:rFonts w:ascii="Angsana New" w:hAnsi="Angsana New" w:hint="cs"/>
          <w:sz w:val="29"/>
          <w:szCs w:val="29"/>
          <w:cs/>
        </w:rPr>
        <w:t>ธันวา</w:t>
      </w:r>
      <w:r w:rsidRPr="00D64867">
        <w:rPr>
          <w:rFonts w:ascii="Angsana New" w:hAnsi="Angsana New" w:hint="cs"/>
          <w:sz w:val="29"/>
          <w:szCs w:val="29"/>
          <w:cs/>
        </w:rPr>
        <w:t>คม 2562</w:t>
      </w:r>
      <w:r w:rsidRPr="00D71BA0">
        <w:rPr>
          <w:rFonts w:ascii="Angsana New" w:hAnsi="Angsana New"/>
          <w:sz w:val="29"/>
          <w:szCs w:val="29"/>
        </w:rPr>
        <w:t xml:space="preserve"> </w:t>
      </w:r>
    </w:p>
    <w:p w:rsidR="00FE7794" w:rsidRPr="009B49A7" w:rsidRDefault="00FE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BF0C21" w:rsidRPr="00341831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29"/>
          <w:szCs w:val="29"/>
        </w:rPr>
      </w:pPr>
      <w:r w:rsidRPr="00341831">
        <w:rPr>
          <w:rFonts w:ascii="Angsana New" w:hAnsi="Angsana New"/>
          <w:b/>
          <w:bCs/>
          <w:color w:val="000000"/>
          <w:spacing w:val="-4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เงินลงทุนในบริษัทร่วม</w:t>
      </w:r>
      <w:r w:rsidR="00341831"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="00341831" w:rsidRPr="00341831">
        <w:rPr>
          <w:rFonts w:ascii="Angsana New" w:hAnsi="Angsana New" w:hint="cs"/>
          <w:b/>
          <w:bCs/>
          <w:spacing w:val="-4"/>
          <w:sz w:val="29"/>
          <w:szCs w:val="29"/>
          <w:cs/>
        </w:rPr>
        <w:t>การร่วมค้า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ซึ่งบันทึกโดยวิธีส่วนได้เสีย</w:t>
      </w:r>
    </w:p>
    <w:p w:rsidR="00692D71" w:rsidRPr="009B49A7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629B9" w:rsidRPr="009629B9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16"/>
          <w:szCs w:val="16"/>
        </w:rPr>
      </w:pPr>
      <w:r w:rsidRPr="009629B9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="009629B9" w:rsidRPr="009629B9">
        <w:rPr>
          <w:rFonts w:ascii="Angsana New" w:hAnsi="Angsana New"/>
          <w:i/>
          <w:iCs/>
          <w:color w:val="000000"/>
          <w:sz w:val="29"/>
          <w:szCs w:val="29"/>
        </w:rPr>
        <w:br/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9629B9" w:rsidRDefault="001553B8" w:rsidP="005879B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</w:t>
            </w:r>
            <w:r w:rsidRPr="009629B9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 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A800C7" w:rsidRPr="0093772E" w:rsidTr="00333AE4">
        <w:tc>
          <w:tcPr>
            <w:tcW w:w="2518" w:type="dxa"/>
            <w:vAlign w:val="bottom"/>
          </w:tcPr>
          <w:p w:rsidR="00A800C7" w:rsidRPr="00E25B92" w:rsidRDefault="00A800C7" w:rsidP="00A800C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E25B92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861F4C" w:rsidRPr="0093772E" w:rsidTr="00333AE4">
        <w:tc>
          <w:tcPr>
            <w:tcW w:w="2518" w:type="dxa"/>
            <w:vAlign w:val="bottom"/>
          </w:tcPr>
          <w:p w:rsidR="00861F4C" w:rsidRPr="00E25B92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E25B92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10,</w:t>
            </w:r>
            <w:r w:rsidRPr="00E25B92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10,</w:t>
            </w:r>
            <w:r w:rsidRPr="00E25B92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E25B92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E25B92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E25B92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E25B92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861F4C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E25B92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E25B92" w:rsidRDefault="00861F4C" w:rsidP="00861F4C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E25B9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F4C" w:rsidRPr="00E25B92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5B92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</w:tr>
    </w:tbl>
    <w:p w:rsidR="00632259" w:rsidRPr="009B49A7" w:rsidRDefault="00632259" w:rsidP="00632259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:rsidR="00341831" w:rsidRDefault="00632259" w:rsidP="00082CDC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27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D71BA0">
        <w:rPr>
          <w:rFonts w:ascii="Angsana New" w:hAnsi="Angsana New"/>
          <w:color w:val="000000"/>
          <w:sz w:val="30"/>
          <w:szCs w:val="30"/>
        </w:rPr>
        <w:t>2561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</w:t>
      </w:r>
      <w:r w:rsidR="003B536E">
        <w:rPr>
          <w:rFonts w:ascii="Angsana New" w:hAnsi="Angsana New" w:hint="cs"/>
          <w:color w:val="000000"/>
          <w:sz w:val="30"/>
          <w:szCs w:val="30"/>
          <w:cs/>
        </w:rPr>
        <w:t>แผน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การเพิ่มทุนจดทะเบียนของ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แพลนเนทบอร์ด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3B536E" w:rsidRPr="003B536E">
        <w:rPr>
          <w:rFonts w:ascii="Angsana New" w:hAnsi="Angsana New"/>
          <w:color w:val="000000"/>
          <w:sz w:val="30"/>
          <w:szCs w:val="30"/>
        </w:rPr>
        <w:t xml:space="preserve">“PNB”)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D71BA0">
        <w:rPr>
          <w:rFonts w:ascii="Angsana New" w:hAnsi="Angsana New"/>
          <w:color w:val="000000"/>
          <w:sz w:val="30"/>
          <w:szCs w:val="30"/>
        </w:rPr>
        <w:t>(particle board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 ทั้งนี้ ในช่วงสิ</w:t>
      </w:r>
      <w:r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นปี 2561 บริษัทได้จ่ายชำระเงินค่าหุ้นเพิ่มทุนดังกล่าวล่วงหน้าให้แก่ </w:t>
      </w:r>
      <w:r w:rsidRPr="00D71BA0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D71BA0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</w:p>
    <w:p w:rsidR="00082CDC" w:rsidRPr="004F5042" w:rsidRDefault="00082CDC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082CDC" w:rsidRPr="004F5042" w:rsidSect="00C51F6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674529" w:rsidRDefault="00883EA7" w:rsidP="006E52E8">
      <w:pPr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674529">
        <w:rPr>
          <w:rFonts w:ascii="Angsana New" w:hAnsi="Angsana New"/>
          <w:i/>
          <w:iCs/>
          <w:color w:val="000000"/>
          <w:sz w:val="27"/>
          <w:szCs w:val="27"/>
          <w:cs/>
        </w:rPr>
        <w:lastRenderedPageBreak/>
        <w:t>เงินลงทุนใน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บริษัทร่วม</w:t>
      </w:r>
      <w:r w:rsidR="009D5FC6"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และการร่วมค้า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ซึ่งบันทึกด้วยวิธีส่วนได้เสีย</w:t>
      </w:r>
    </w:p>
    <w:p w:rsidR="00883EA7" w:rsidRPr="00674529" w:rsidRDefault="00883EA7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-62" w:tblpY="272"/>
        <w:tblW w:w="15559" w:type="dxa"/>
        <w:tblLayout w:type="fixed"/>
        <w:tblLook w:val="01E0"/>
      </w:tblPr>
      <w:tblGrid>
        <w:gridCol w:w="4786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674529" w:rsidTr="00674529">
        <w:trPr>
          <w:trHeight w:val="311"/>
        </w:trPr>
        <w:tc>
          <w:tcPr>
            <w:tcW w:w="4786" w:type="dxa"/>
            <w:vAlign w:val="bottom"/>
          </w:tcPr>
          <w:p w:rsidR="00EB3D4C" w:rsidRPr="00674529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สัดส่วน</w:t>
            </w: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vAlign w:val="bottom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 w:val="restart"/>
            <w:vAlign w:val="bottom"/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ถือหุ้นโดย</w:t>
            </w:r>
          </w:p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บริษัทย่อย </w:t>
            </w: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/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83" w:type="dxa"/>
            <w:vMerge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เงินปันผล</w:t>
            </w:r>
          </w:p>
        </w:tc>
      </w:tr>
      <w:tr w:rsidR="000654FC" w:rsidRPr="00674529" w:rsidTr="00674529">
        <w:tc>
          <w:tcPr>
            <w:tcW w:w="4786" w:type="dxa"/>
            <w:vAlign w:val="bottom"/>
          </w:tcPr>
          <w:p w:rsidR="000654FC" w:rsidRPr="00674529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83" w:type="dxa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2216F9" w:rsidRPr="006644B3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771AF2" w:rsidRPr="006644B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  <w:tr w:rsidR="00F61253" w:rsidRPr="00674529" w:rsidTr="00674529">
        <w:tc>
          <w:tcPr>
            <w:tcW w:w="4786" w:type="dxa"/>
            <w:shd w:val="clear" w:color="auto" w:fill="auto"/>
          </w:tcPr>
          <w:p w:rsidR="00F61253" w:rsidRPr="00674529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674529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พลังงานเพื่อโลกสีเขียว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ประเทศไทย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“GEP”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D64867" w:rsidRDefault="009B49A7" w:rsidP="00FE161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64867">
              <w:rPr>
                <w:rFonts w:ascii="Angsana New" w:hAnsi="Angsana New"/>
                <w:sz w:val="27"/>
                <w:szCs w:val="27"/>
              </w:rPr>
              <w:t>2</w:t>
            </w:r>
            <w:r w:rsidR="00771AF2" w:rsidRPr="00D64867">
              <w:rPr>
                <w:rFonts w:ascii="Angsana New" w:hAnsi="Angsana New"/>
                <w:sz w:val="27"/>
                <w:szCs w:val="27"/>
              </w:rPr>
              <w:t>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155,756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D64867" w:rsidRDefault="001E350E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350,169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346,738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 เซฟ เอนเนอจี โฮลดิ้ง 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“SAFE”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D64867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64867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D64867" w:rsidRDefault="001E350E" w:rsidP="005F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225,822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D64867" w:rsidRDefault="00771AF2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64867">
              <w:rPr>
                <w:rFonts w:ascii="Angsana New" w:hAnsi="Angsana New"/>
                <w:sz w:val="27"/>
                <w:szCs w:val="27"/>
              </w:rPr>
              <w:t>214,</w:t>
            </w:r>
            <w:r w:rsidR="00D64867" w:rsidRPr="00D64867">
              <w:rPr>
                <w:rFonts w:ascii="Angsana New" w:hAnsi="Angsana New"/>
                <w:sz w:val="27"/>
                <w:szCs w:val="27"/>
              </w:rPr>
              <w:t>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D64867" w:rsidRDefault="001E350E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575,991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D64867" w:rsidRDefault="00771AF2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64867">
              <w:rPr>
                <w:rFonts w:ascii="Angsana New" w:hAnsi="Angsana New" w:hint="cs"/>
                <w:sz w:val="27"/>
                <w:szCs w:val="27"/>
                <w:cs/>
              </w:rPr>
              <w:t>561,</w:t>
            </w:r>
            <w:r w:rsidR="00D64867" w:rsidRPr="00D64867">
              <w:rPr>
                <w:rFonts w:ascii="Angsana New" w:hAnsi="Angsana New" w:hint="cs"/>
                <w:sz w:val="27"/>
                <w:szCs w:val="27"/>
                <w:cs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D64867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5003DF" w:rsidRPr="00674529" w:rsidRDefault="005003DF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674529" w:rsidRPr="00674529" w:rsidRDefault="00F054EE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674529">
        <w:rPr>
          <w:rFonts w:ascii="Angsana New" w:hAnsi="Angsana New" w:hint="cs"/>
          <w:sz w:val="27"/>
          <w:szCs w:val="27"/>
          <w:cs/>
        </w:rPr>
        <w:t xml:space="preserve">ส่วนแบ่งกำไรจาก </w:t>
      </w:r>
      <w:r w:rsidRPr="00674529">
        <w:rPr>
          <w:rFonts w:ascii="Angsana New" w:hAnsi="Angsana New"/>
          <w:sz w:val="27"/>
          <w:szCs w:val="27"/>
        </w:rPr>
        <w:t xml:space="preserve">SAFE </w:t>
      </w:r>
      <w:r w:rsidRPr="00674529">
        <w:rPr>
          <w:rFonts w:ascii="Angsana New" w:hAnsi="Angsana New" w:hint="cs"/>
          <w:sz w:val="27"/>
          <w:szCs w:val="27"/>
          <w:cs/>
        </w:rPr>
        <w:t xml:space="preserve">และส่วนแบ่งขาดทุนจาก </w:t>
      </w:r>
      <w:r w:rsidRPr="00674529">
        <w:rPr>
          <w:rFonts w:ascii="Angsana New" w:hAnsi="Angsana New"/>
          <w:sz w:val="27"/>
          <w:szCs w:val="27"/>
        </w:rPr>
        <w:t xml:space="preserve">GEP </w:t>
      </w:r>
      <w:r w:rsidR="00467B41">
        <w:rPr>
          <w:rFonts w:ascii="Angsana New" w:hAnsi="Angsana New" w:hint="cs"/>
          <w:sz w:val="27"/>
          <w:szCs w:val="27"/>
          <w:cs/>
        </w:rPr>
        <w:t>สำหรับงวด</w:t>
      </w:r>
      <w:r w:rsidR="000B2BEC" w:rsidRPr="00D64867">
        <w:rPr>
          <w:rFonts w:ascii="Angsana New" w:hAnsi="Angsana New" w:hint="cs"/>
          <w:sz w:val="27"/>
          <w:szCs w:val="27"/>
          <w:cs/>
        </w:rPr>
        <w:t>เก้า</w:t>
      </w:r>
      <w:r w:rsidRPr="00D64867">
        <w:rPr>
          <w:rFonts w:ascii="Angsana New" w:hAnsi="Angsana New" w:hint="cs"/>
          <w:sz w:val="27"/>
          <w:szCs w:val="27"/>
          <w:cs/>
        </w:rPr>
        <w:t>เ</w:t>
      </w:r>
      <w:r w:rsidR="006C23E7" w:rsidRPr="00D64867">
        <w:rPr>
          <w:rFonts w:ascii="Angsana New" w:hAnsi="Angsana New" w:hint="cs"/>
          <w:sz w:val="27"/>
          <w:szCs w:val="27"/>
          <w:cs/>
        </w:rPr>
        <w:t xml:space="preserve">ดือนสิ้นสุดวันที่ </w:t>
      </w:r>
      <w:r w:rsidR="00467B41" w:rsidRPr="00D64867">
        <w:rPr>
          <w:rFonts w:ascii="Angsana New" w:hAnsi="Angsana New" w:hint="cs"/>
          <w:sz w:val="27"/>
          <w:szCs w:val="27"/>
          <w:cs/>
        </w:rPr>
        <w:t xml:space="preserve">30 </w:t>
      </w:r>
      <w:r w:rsidR="000B2BEC" w:rsidRPr="00D64867">
        <w:rPr>
          <w:rFonts w:ascii="Angsana New" w:hAnsi="Angsana New" w:hint="cs"/>
          <w:sz w:val="27"/>
          <w:szCs w:val="27"/>
          <w:cs/>
        </w:rPr>
        <w:t>กันย</w:t>
      </w:r>
      <w:r w:rsidR="00467B41" w:rsidRPr="00D64867">
        <w:rPr>
          <w:rFonts w:ascii="Angsana New" w:hAnsi="Angsana New" w:hint="cs"/>
          <w:sz w:val="27"/>
          <w:szCs w:val="27"/>
          <w:cs/>
        </w:rPr>
        <w:t>ายน</w:t>
      </w:r>
      <w:r w:rsidR="006C23E7" w:rsidRPr="00D64867">
        <w:rPr>
          <w:rFonts w:ascii="Angsana New" w:hAnsi="Angsana New" w:hint="cs"/>
          <w:sz w:val="27"/>
          <w:szCs w:val="27"/>
          <w:cs/>
        </w:rPr>
        <w:t xml:space="preserve"> 2562</w:t>
      </w:r>
      <w:r w:rsidR="00FE1611" w:rsidRPr="00D64867">
        <w:rPr>
          <w:rFonts w:ascii="Angsana New" w:hAnsi="Angsana New" w:hint="cs"/>
          <w:sz w:val="27"/>
          <w:szCs w:val="27"/>
          <w:cs/>
        </w:rPr>
        <w:t xml:space="preserve"> มีจำนวนเงินประมาณ </w:t>
      </w:r>
      <w:r w:rsidR="001E350E">
        <w:rPr>
          <w:rFonts w:ascii="Angsana New" w:hAnsi="Angsana New"/>
          <w:sz w:val="27"/>
          <w:szCs w:val="27"/>
        </w:rPr>
        <w:t>10.9</w:t>
      </w:r>
      <w:r w:rsidRPr="00D64867">
        <w:rPr>
          <w:rFonts w:ascii="Angsana New" w:hAnsi="Angsana New" w:hint="cs"/>
          <w:sz w:val="27"/>
          <w:szCs w:val="27"/>
          <w:cs/>
        </w:rPr>
        <w:t xml:space="preserve"> ล้านบาทและ </w:t>
      </w:r>
      <w:r w:rsidR="001E350E">
        <w:rPr>
          <w:rFonts w:ascii="Angsana New" w:hAnsi="Angsana New"/>
          <w:sz w:val="27"/>
          <w:szCs w:val="27"/>
        </w:rPr>
        <w:t>9.0</w:t>
      </w:r>
      <w:r w:rsidRPr="00D64867">
        <w:rPr>
          <w:rFonts w:ascii="Angsana New" w:hAnsi="Angsana New" w:hint="cs"/>
          <w:sz w:val="27"/>
          <w:szCs w:val="27"/>
          <w:cs/>
        </w:rPr>
        <w:t xml:space="preserve"> ล้านบาท ตามลำดับ </w:t>
      </w:r>
      <w:r w:rsidR="000B25D6" w:rsidRPr="00D64867">
        <w:rPr>
          <w:rFonts w:ascii="Angsana New" w:hAnsi="Angsana New" w:hint="cs"/>
          <w:sz w:val="27"/>
          <w:szCs w:val="27"/>
          <w:cs/>
        </w:rPr>
        <w:t>ในขณะที่ส่วนแบ่งขาดทุนเบ็ดเสร็จอื่นจาก</w:t>
      </w:r>
      <w:r w:rsidR="000B25D6" w:rsidRPr="00D64867">
        <w:rPr>
          <w:rFonts w:ascii="Angsana New" w:hAnsi="Angsana New"/>
          <w:sz w:val="27"/>
          <w:szCs w:val="27"/>
        </w:rPr>
        <w:t xml:space="preserve"> GEP </w:t>
      </w:r>
      <w:r w:rsidR="000B25D6" w:rsidRPr="00D64867">
        <w:rPr>
          <w:rFonts w:ascii="Angsana New" w:hAnsi="Angsana New" w:hint="cs"/>
          <w:sz w:val="27"/>
          <w:szCs w:val="27"/>
          <w:cs/>
        </w:rPr>
        <w:t>สำหรับงวดเดียวกันมีจำนวนเงินประมาณ</w:t>
      </w:r>
      <w:r w:rsidR="004B57DC" w:rsidRPr="00D64867">
        <w:rPr>
          <w:rFonts w:ascii="Angsana New" w:hAnsi="Angsana New"/>
          <w:sz w:val="27"/>
          <w:szCs w:val="27"/>
          <w:cs/>
        </w:rPr>
        <w:t xml:space="preserve"> </w:t>
      </w:r>
      <w:r w:rsidR="001E350E">
        <w:rPr>
          <w:rFonts w:ascii="Angsana New" w:hAnsi="Angsana New" w:hint="cs"/>
          <w:sz w:val="27"/>
          <w:szCs w:val="27"/>
          <w:cs/>
        </w:rPr>
        <w:t>1.7</w:t>
      </w:r>
      <w:r w:rsidR="000B25D6" w:rsidRPr="00D64867">
        <w:rPr>
          <w:rFonts w:ascii="Angsana New" w:hAnsi="Angsana New"/>
          <w:sz w:val="27"/>
          <w:szCs w:val="27"/>
          <w:cs/>
        </w:rPr>
        <w:t xml:space="preserve"> </w:t>
      </w:r>
      <w:r w:rsidR="000B25D6" w:rsidRPr="00D64867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Pr="00D64867">
        <w:rPr>
          <w:rFonts w:ascii="Angsana New" w:hAnsi="Angsana New" w:hint="cs"/>
          <w:sz w:val="27"/>
          <w:szCs w:val="27"/>
          <w:cs/>
        </w:rPr>
        <w:t>นอกจากนี้ ในระหว่างงวดเดียวกันบริษัทย่อยของบริษัท</w:t>
      </w:r>
      <w:r w:rsidR="009B49A7" w:rsidRPr="00D64867">
        <w:rPr>
          <w:rFonts w:ascii="Angsana New" w:hAnsi="Angsana New"/>
          <w:sz w:val="27"/>
          <w:szCs w:val="27"/>
        </w:rPr>
        <w:t xml:space="preserve"> (ECF-P) </w:t>
      </w:r>
      <w:r w:rsidRPr="00D64867">
        <w:rPr>
          <w:rFonts w:ascii="Angsana New" w:hAnsi="Angsana New" w:hint="cs"/>
          <w:sz w:val="27"/>
          <w:szCs w:val="27"/>
          <w:cs/>
        </w:rPr>
        <w:t xml:space="preserve">ได้ลงทุนเพิ่มเติมใน </w:t>
      </w:r>
      <w:r w:rsidRPr="00D64867">
        <w:rPr>
          <w:rFonts w:ascii="Angsana New" w:hAnsi="Angsana New"/>
          <w:sz w:val="27"/>
          <w:szCs w:val="27"/>
        </w:rPr>
        <w:t xml:space="preserve">GEP </w:t>
      </w:r>
      <w:r w:rsidR="008712B7" w:rsidRPr="00D64867">
        <w:rPr>
          <w:rFonts w:ascii="Angsana New" w:hAnsi="Angsana New" w:hint="cs"/>
          <w:sz w:val="27"/>
          <w:szCs w:val="27"/>
          <w:cs/>
        </w:rPr>
        <w:t xml:space="preserve">เป็นจำนวนเงินประมาณ </w:t>
      </w:r>
      <w:r w:rsidR="00D64867" w:rsidRPr="00D64867">
        <w:rPr>
          <w:rFonts w:ascii="Angsana New" w:hAnsi="Angsana New" w:hint="cs"/>
          <w:sz w:val="27"/>
          <w:szCs w:val="27"/>
          <w:cs/>
        </w:rPr>
        <w:t>14</w:t>
      </w:r>
      <w:r w:rsidR="00B839D1" w:rsidRPr="00D64867">
        <w:rPr>
          <w:rFonts w:ascii="Angsana New" w:hAnsi="Angsana New" w:hint="cs"/>
          <w:sz w:val="27"/>
          <w:szCs w:val="27"/>
          <w:cs/>
        </w:rPr>
        <w:t>.1</w:t>
      </w:r>
      <w:r w:rsidRPr="00D64867">
        <w:rPr>
          <w:rFonts w:ascii="Angsana New" w:hAnsi="Angsana New" w:hint="cs"/>
          <w:sz w:val="27"/>
          <w:szCs w:val="27"/>
          <w:cs/>
        </w:rPr>
        <w:t xml:space="preserve"> ล้าน</w:t>
      </w:r>
      <w:r w:rsidR="004B57DC" w:rsidRPr="00D64867">
        <w:rPr>
          <w:rFonts w:ascii="Angsana New" w:hAnsi="Angsana New" w:hint="cs"/>
          <w:sz w:val="27"/>
          <w:szCs w:val="27"/>
          <w:cs/>
        </w:rPr>
        <w:t>บาทและจ่ายเงินล่วงหน้าค่าหุ้นสำหรับ</w:t>
      </w:r>
      <w:r w:rsidRPr="00D64867">
        <w:rPr>
          <w:rFonts w:ascii="Angsana New" w:hAnsi="Angsana New" w:hint="cs"/>
          <w:sz w:val="27"/>
          <w:szCs w:val="27"/>
          <w:cs/>
        </w:rPr>
        <w:t xml:space="preserve">แผนการเพิ่มทุนของ </w:t>
      </w:r>
      <w:r w:rsidRPr="00D64867">
        <w:rPr>
          <w:rFonts w:ascii="Angsana New" w:hAnsi="Angsana New"/>
          <w:sz w:val="27"/>
          <w:szCs w:val="27"/>
        </w:rPr>
        <w:t xml:space="preserve">GEP </w:t>
      </w:r>
      <w:r w:rsidR="00BF5D92" w:rsidRPr="00D64867">
        <w:rPr>
          <w:rFonts w:ascii="Angsana New" w:hAnsi="Angsana New" w:hint="cs"/>
          <w:sz w:val="27"/>
          <w:szCs w:val="27"/>
          <w:cs/>
        </w:rPr>
        <w:t>อ</w:t>
      </w:r>
      <w:r w:rsidR="000B25D6" w:rsidRPr="00D64867">
        <w:rPr>
          <w:rFonts w:ascii="Angsana New" w:hAnsi="Angsana New" w:hint="cs"/>
          <w:sz w:val="27"/>
          <w:szCs w:val="27"/>
          <w:cs/>
        </w:rPr>
        <w:t>ีก</w:t>
      </w:r>
      <w:r w:rsidR="00B839D1" w:rsidRPr="00D64867">
        <w:rPr>
          <w:rFonts w:ascii="Angsana New" w:hAnsi="Angsana New" w:hint="cs"/>
          <w:sz w:val="27"/>
          <w:szCs w:val="27"/>
          <w:cs/>
        </w:rPr>
        <w:t>เป็น</w:t>
      </w:r>
      <w:r w:rsidR="000B25D6" w:rsidRPr="00D64867">
        <w:rPr>
          <w:rFonts w:ascii="Angsana New" w:hAnsi="Angsana New" w:hint="cs"/>
          <w:sz w:val="27"/>
          <w:szCs w:val="27"/>
          <w:cs/>
        </w:rPr>
        <w:t>จำนวน</w:t>
      </w:r>
      <w:r w:rsidR="00B839D1" w:rsidRPr="00D64867">
        <w:rPr>
          <w:rFonts w:ascii="Angsana New" w:hAnsi="Angsana New" w:hint="cs"/>
          <w:sz w:val="27"/>
          <w:szCs w:val="27"/>
          <w:cs/>
        </w:rPr>
        <w:t>ประมาณ</w:t>
      </w:r>
      <w:r w:rsidR="000B25D6" w:rsidRPr="00D64867">
        <w:rPr>
          <w:rFonts w:ascii="Angsana New" w:hAnsi="Angsana New"/>
          <w:sz w:val="27"/>
          <w:szCs w:val="27"/>
        </w:rPr>
        <w:t xml:space="preserve"> </w:t>
      </w:r>
      <w:r w:rsidR="00D64867" w:rsidRPr="00D64867">
        <w:rPr>
          <w:rFonts w:ascii="Angsana New" w:hAnsi="Angsana New"/>
          <w:sz w:val="27"/>
          <w:szCs w:val="27"/>
        </w:rPr>
        <w:t>2</w:t>
      </w:r>
      <w:r w:rsidR="006644B3" w:rsidRPr="00D64867">
        <w:rPr>
          <w:rFonts w:ascii="Angsana New" w:hAnsi="Angsana New" w:hint="cs"/>
          <w:sz w:val="27"/>
          <w:szCs w:val="27"/>
          <w:cs/>
        </w:rPr>
        <w:t>5</w:t>
      </w:r>
      <w:r w:rsidR="00841F56" w:rsidRPr="00D64867">
        <w:rPr>
          <w:rFonts w:ascii="Angsana New" w:hAnsi="Angsana New" w:hint="cs"/>
          <w:sz w:val="27"/>
          <w:szCs w:val="27"/>
          <w:cs/>
        </w:rPr>
        <w:t xml:space="preserve"> </w:t>
      </w:r>
      <w:r w:rsidRPr="00D64867">
        <w:rPr>
          <w:rFonts w:ascii="Angsana New" w:hAnsi="Angsana New" w:hint="cs"/>
          <w:sz w:val="27"/>
          <w:szCs w:val="27"/>
          <w:cs/>
        </w:rPr>
        <w:t xml:space="preserve">ล้านบาท </w:t>
      </w:r>
    </w:p>
    <w:p w:rsidR="00674529" w:rsidRPr="00674529" w:rsidRDefault="00674529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674529" w:rsidRPr="00674529" w:rsidSect="00D149BB">
          <w:footerReference w:type="first" r:id="rId13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5D56B4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E2900" w:rsidRDefault="00C64972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="00F92539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8E2900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8E2900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8E2900" w:rsidRDefault="00C64972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</w:t>
            </w:r>
            <w:r w:rsidR="00467B41"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 2562</w:t>
            </w:r>
          </w:p>
        </w:tc>
        <w:tc>
          <w:tcPr>
            <w:tcW w:w="283" w:type="dxa"/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E2900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2900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8E2900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8E2900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E2900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8E29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F92539" w:rsidRPr="008D6154" w:rsidTr="002D75AA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E25B92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27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30,391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1D3AA6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1D3AA6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26</w:t>
            </w:r>
            <w:r w:rsidR="00BE697F" w:rsidRPr="001D3AA6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="002D75AA" w:rsidRPr="001D3AA6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871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753F4A" w:rsidRPr="008D6154" w:rsidTr="002D75AA">
        <w:tc>
          <w:tcPr>
            <w:tcW w:w="3394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753F4A" w:rsidRPr="00E25B92" w:rsidRDefault="00E25B9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9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85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753F4A" w:rsidRPr="001D3AA6" w:rsidRDefault="002D75A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9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</w:tr>
      <w:tr w:rsidR="001D3AA6" w:rsidRPr="008D6154" w:rsidTr="001D3AA6">
        <w:tc>
          <w:tcPr>
            <w:tcW w:w="3394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D3AA6" w:rsidRPr="00E25B92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8,790</w:t>
            </w:r>
          </w:p>
        </w:tc>
        <w:tc>
          <w:tcPr>
            <w:tcW w:w="285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D3AA6" w:rsidRPr="00A857FF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283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1D3AA6" w:rsidRPr="001D3AA6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8,785</w:t>
            </w:r>
          </w:p>
        </w:tc>
        <w:tc>
          <w:tcPr>
            <w:tcW w:w="283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D3AA6" w:rsidRPr="00A857FF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</w:tr>
      <w:tr w:rsidR="00F92539" w:rsidRPr="008D6154" w:rsidTr="002D75AA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E25B92" w:rsidRDefault="00E25B92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7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6,101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F92539" w:rsidRPr="001D3AA6" w:rsidRDefault="002D75A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7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</w:tr>
      <w:tr w:rsidR="001D3AA6" w:rsidRPr="008D6154" w:rsidTr="001D3AA6">
        <w:tc>
          <w:tcPr>
            <w:tcW w:w="3394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D3AA6" w:rsidRPr="00E25B92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  <w:tc>
          <w:tcPr>
            <w:tcW w:w="285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D3AA6" w:rsidRPr="00A857FF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  <w:tc>
          <w:tcPr>
            <w:tcW w:w="283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1D3AA6" w:rsidRPr="001D3AA6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  <w:tc>
          <w:tcPr>
            <w:tcW w:w="283" w:type="dxa"/>
            <w:vAlign w:val="bottom"/>
          </w:tcPr>
          <w:p w:rsidR="001D3AA6" w:rsidRPr="008D6154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D3AA6" w:rsidRPr="00A857FF" w:rsidRDefault="001D3AA6" w:rsidP="001D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</w:tr>
      <w:tr w:rsidR="00F92539" w:rsidRPr="008D6154" w:rsidTr="002D75AA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E25B92" w:rsidRDefault="00E25B92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2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F92539" w:rsidRPr="001D3AA6" w:rsidRDefault="002D75A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2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  <w:tr w:rsidR="008712B7" w:rsidRPr="008D6154" w:rsidTr="002D75AA">
        <w:tc>
          <w:tcPr>
            <w:tcW w:w="3394" w:type="dxa"/>
            <w:vAlign w:val="bottom"/>
          </w:tcPr>
          <w:p w:rsidR="008712B7" w:rsidRPr="008D6154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712B7" w:rsidRPr="00E25B92" w:rsidRDefault="00E25B92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1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85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8712B7" w:rsidRPr="001D3AA6" w:rsidRDefault="002D75A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1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F92539" w:rsidRPr="008D6154" w:rsidTr="002D75AA">
        <w:tc>
          <w:tcPr>
            <w:tcW w:w="3394" w:type="dxa"/>
            <w:vAlign w:val="bottom"/>
          </w:tcPr>
          <w:p w:rsidR="00F92539" w:rsidRPr="00571501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539" w:rsidRPr="00E25B92" w:rsidRDefault="00E25B92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4</w:t>
            </w:r>
            <w:r w:rsidR="00BE697F" w:rsidRPr="00E25B92">
              <w:rPr>
                <w:rFonts w:ascii="Angsana New" w:hAnsi="Angsana New"/>
                <w:sz w:val="30"/>
                <w:szCs w:val="30"/>
              </w:rPr>
              <w:t>,</w:t>
            </w:r>
            <w:r w:rsidRPr="00E25B92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92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539" w:rsidRPr="001D3AA6" w:rsidRDefault="002D75A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3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753F4A" w:rsidP="007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92539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92539" w:rsidRPr="008D6154" w:rsidTr="002D75AA">
        <w:tc>
          <w:tcPr>
            <w:tcW w:w="3394" w:type="dxa"/>
            <w:vAlign w:val="bottom"/>
          </w:tcPr>
          <w:p w:rsidR="00F92539" w:rsidRPr="008D6154" w:rsidRDefault="00F92539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539" w:rsidRPr="00E25B92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5B92">
              <w:rPr>
                <w:rFonts w:ascii="Angsana New" w:hAnsi="Angsana New"/>
                <w:sz w:val="30"/>
                <w:szCs w:val="30"/>
              </w:rPr>
              <w:t>67,</w:t>
            </w:r>
            <w:r w:rsidR="00E25B92" w:rsidRPr="00E25B92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68,667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539" w:rsidRPr="001D3AA6" w:rsidRDefault="002D75AA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AA6">
              <w:rPr>
                <w:rFonts w:ascii="Angsana New" w:hAnsi="Angsana New"/>
                <w:sz w:val="30"/>
                <w:szCs w:val="30"/>
              </w:rPr>
              <w:t>66</w:t>
            </w:r>
            <w:r w:rsidR="00BE697F" w:rsidRPr="001D3AA6">
              <w:rPr>
                <w:rFonts w:ascii="Angsana New" w:hAnsi="Angsana New"/>
                <w:sz w:val="30"/>
                <w:szCs w:val="30"/>
              </w:rPr>
              <w:t>,</w:t>
            </w:r>
            <w:r w:rsidRPr="001D3AA6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66,450</w:t>
            </w:r>
          </w:p>
        </w:tc>
      </w:tr>
    </w:tbl>
    <w:p w:rsidR="00806277" w:rsidRPr="005D56B4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</w:rPr>
      </w:pPr>
    </w:p>
    <w:p w:rsidR="00F63DD6" w:rsidRPr="004F5042" w:rsidRDefault="00F63DD6" w:rsidP="002E3EE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5D56B4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8E2900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8E2900" w:rsidRDefault="00467B41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290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55B2D" w:rsidRPr="008E2900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8E290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8E290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8E290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E2900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8E2900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055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E05555" w:rsidRPr="005262F2" w:rsidRDefault="005262F2" w:rsidP="005262F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2F2">
              <w:rPr>
                <w:rFonts w:ascii="Angsana New" w:hAnsi="Angsana New" w:cs="Angsana New"/>
                <w:sz w:val="30"/>
                <w:szCs w:val="30"/>
              </w:rPr>
              <w:t>1,015</w:t>
            </w:r>
            <w:r w:rsidR="00E05555" w:rsidRPr="005262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2F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05555" w:rsidRPr="005262F2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699,900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E05555" w:rsidRPr="005262F2" w:rsidRDefault="005262F2" w:rsidP="005262F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2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B5A26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5262F2">
              <w:rPr>
                <w:rFonts w:ascii="Angsana New" w:hAnsi="Angsana New" w:cs="Angsana New"/>
                <w:sz w:val="30"/>
                <w:szCs w:val="30"/>
              </w:rPr>
              <w:t xml:space="preserve"> 11</w:t>
            </w:r>
            <w:r w:rsidR="00E05555" w:rsidRPr="005262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2F2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E05555" w:rsidRPr="005262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(    11,262)</w:t>
            </w:r>
          </w:p>
        </w:tc>
      </w:tr>
      <w:tr w:rsidR="00E05555" w:rsidRPr="004F5042" w:rsidTr="00D0205F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827F32" w:rsidRPr="005262F2" w:rsidRDefault="005262F2" w:rsidP="00BE697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2F2">
              <w:rPr>
                <w:rFonts w:ascii="Angsana New" w:hAnsi="Angsana New" w:cs="Angsana New"/>
                <w:sz w:val="30"/>
                <w:szCs w:val="30"/>
              </w:rPr>
              <w:t>1,003</w:t>
            </w:r>
            <w:r w:rsidR="00E05555" w:rsidRPr="005262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2F2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688,638</w:t>
            </w:r>
          </w:p>
        </w:tc>
      </w:tr>
    </w:tbl>
    <w:p w:rsidR="00F63DD6" w:rsidRPr="005D56B4" w:rsidRDefault="00F63DD6" w:rsidP="00F63DD6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EF4A48" w:rsidRPr="00F55B2D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55B2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55B2D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บริษัทได้ออกหุ้นกู้ชนิดระบุชื่อผู้ถือ ไม่ด้อยสิทธิ </w:t>
      </w:r>
      <w:r w:rsidR="00C2531A">
        <w:rPr>
          <w:rFonts w:ascii="Angsana New" w:hAnsi="Angsana New" w:cs="Angsana New"/>
          <w:sz w:val="30"/>
          <w:szCs w:val="30"/>
          <w:cs/>
        </w:rPr>
        <w:t>และ</w:t>
      </w:r>
      <w:r w:rsidRPr="00F55B2D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F55B2D">
        <w:rPr>
          <w:rFonts w:ascii="Angsana New" w:hAnsi="Angsana New" w:cs="Angsana New"/>
          <w:sz w:val="30"/>
          <w:szCs w:val="30"/>
        </w:rPr>
        <w:t xml:space="preserve"> 699,900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F55B2D">
        <w:rPr>
          <w:rFonts w:ascii="Angsana New" w:hAnsi="Angsana New" w:cs="Angsana New"/>
          <w:sz w:val="30"/>
          <w:szCs w:val="30"/>
        </w:rPr>
        <w:t xml:space="preserve">1,000 </w:t>
      </w:r>
      <w:r w:rsidRPr="00F55B2D">
        <w:rPr>
          <w:rFonts w:ascii="Angsana New" w:hAnsi="Angsana New" w:cs="Angsana New"/>
          <w:sz w:val="30"/>
          <w:szCs w:val="30"/>
          <w:cs/>
        </w:rPr>
        <w:t>บาท</w:t>
      </w:r>
      <w:r w:rsidRPr="00F55B2D">
        <w:rPr>
          <w:rFonts w:ascii="Angsana New" w:hAnsi="Angsana New" w:cs="Angsana New"/>
          <w:sz w:val="30"/>
          <w:szCs w:val="30"/>
        </w:rPr>
        <w:t xml:space="preserve"> </w:t>
      </w:r>
      <w:r w:rsidRPr="00F55B2D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F55B2D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F55B2D">
        <w:rPr>
          <w:rFonts w:ascii="Angsana New" w:hAnsi="Angsana New" w:cs="Angsana New"/>
          <w:sz w:val="30"/>
          <w:szCs w:val="30"/>
        </w:rPr>
        <w:t xml:space="preserve"> 6.5 </w:t>
      </w:r>
      <w:r w:rsidRPr="00F55B2D">
        <w:rPr>
          <w:rFonts w:ascii="Angsana New" w:hAnsi="Angsana New" w:cs="Angsana New"/>
          <w:sz w:val="30"/>
          <w:szCs w:val="30"/>
          <w:cs/>
        </w:rPr>
        <w:t>ต่อปี</w:t>
      </w:r>
      <w:r w:rsidRPr="00F55B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531A" w:rsidRPr="00F55B2D">
        <w:rPr>
          <w:rFonts w:ascii="Angsana New" w:hAnsi="Angsana New" w:cs="Angsana New" w:hint="cs"/>
          <w:sz w:val="30"/>
          <w:szCs w:val="30"/>
          <w:cs/>
        </w:rPr>
        <w:t>ดอกเบี้ย ครบกำหนดชำระทุก</w:t>
      </w:r>
      <w:r w:rsidRPr="00F55B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5B2D">
        <w:rPr>
          <w:rFonts w:ascii="Angsana New" w:hAnsi="Angsana New" w:cs="Angsana New"/>
          <w:sz w:val="30"/>
          <w:szCs w:val="30"/>
        </w:rPr>
        <w:t xml:space="preserve">3 </w:t>
      </w:r>
      <w:r w:rsidRPr="00F55B2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55B2D">
        <w:rPr>
          <w:rFonts w:ascii="Angsana New" w:hAnsi="Angsana New" w:cs="Angsana New"/>
          <w:sz w:val="30"/>
          <w:szCs w:val="30"/>
        </w:rPr>
        <w:t xml:space="preserve"> </w:t>
      </w:r>
      <w:r w:rsidRPr="00F55B2D">
        <w:rPr>
          <w:rFonts w:ascii="Angsana New" w:hAnsi="Angsana New" w:cs="Angsana New" w:hint="cs"/>
          <w:sz w:val="30"/>
          <w:szCs w:val="30"/>
          <w:cs/>
        </w:rPr>
        <w:t>และ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Pr="00F55B2D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F55B2D">
        <w:rPr>
          <w:rFonts w:ascii="Angsana New" w:hAnsi="Angsana New" w:cs="Angsana New"/>
          <w:sz w:val="30"/>
          <w:szCs w:val="30"/>
        </w:rPr>
        <w:t xml:space="preserve">2563 </w:t>
      </w:r>
      <w:r w:rsidRPr="00F55B2D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F55B2D">
        <w:rPr>
          <w:rFonts w:ascii="Angsana New" w:hAnsi="Angsana New" w:cs="Angsana New" w:hint="cs"/>
          <w:sz w:val="30"/>
          <w:szCs w:val="30"/>
          <w:cs/>
        </w:rPr>
        <w:t>ไ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F55B2D">
        <w:rPr>
          <w:rFonts w:ascii="Angsana New" w:hAnsi="Angsana New" w:cs="Angsana New"/>
          <w:sz w:val="30"/>
          <w:szCs w:val="30"/>
        </w:rPr>
        <w:t>4:1</w:t>
      </w:r>
    </w:p>
    <w:p w:rsidR="00EF4A48" w:rsidRPr="00F55B2D" w:rsidRDefault="00EF4A48" w:rsidP="005D56B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093871" w:rsidRDefault="00093871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55B2D">
        <w:rPr>
          <w:rFonts w:ascii="Angsana New" w:hAnsi="Angsana New" w:cs="Angsana New" w:hint="cs"/>
          <w:sz w:val="30"/>
          <w:szCs w:val="30"/>
          <w:cs/>
        </w:rPr>
        <w:t>เพื่อเป็นการบริหารงานด้านการเงินให้ได้ประโยชน์สูงสุด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B2D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F55B2D">
        <w:rPr>
          <w:rFonts w:ascii="Angsana New" w:hAnsi="Angsana New" w:cs="Angsana New" w:hint="cs"/>
          <w:sz w:val="30"/>
          <w:szCs w:val="30"/>
          <w:cs/>
        </w:rPr>
        <w:t>บริษัทได้ดำเนินการไถ่ถอนหุ้นกู้ตาม</w:t>
      </w:r>
      <w:r w:rsidR="00EF4A48" w:rsidRPr="00F55B2D">
        <w:rPr>
          <w:rFonts w:ascii="Angsana New" w:hAnsi="Angsana New" w:cs="Angsana New" w:hint="cs"/>
          <w:sz w:val="30"/>
          <w:szCs w:val="30"/>
          <w:cs/>
        </w:rPr>
        <w:t xml:space="preserve">ที่แสดงยอด ณ </w:t>
      </w:r>
      <w:r w:rsidR="002E3EED" w:rsidRPr="00F55B2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F4A48" w:rsidRPr="00F55B2D">
        <w:rPr>
          <w:rFonts w:ascii="Angsana New" w:hAnsi="Angsana New" w:cs="Angsana New" w:hint="cs"/>
          <w:sz w:val="30"/>
          <w:szCs w:val="30"/>
          <w:cs/>
        </w:rPr>
        <w:t>31</w:t>
      </w:r>
      <w:r w:rsidR="002E3EED" w:rsidRPr="00F55B2D">
        <w:rPr>
          <w:rFonts w:ascii="Angsana New" w:hAnsi="Angsana New" w:cs="Angsana New" w:hint="cs"/>
          <w:sz w:val="30"/>
          <w:szCs w:val="30"/>
          <w:cs/>
        </w:rPr>
        <w:t xml:space="preserve"> ธันวาคม 2561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B2D">
        <w:rPr>
          <w:rFonts w:ascii="Angsana New" w:hAnsi="Angsana New" w:cs="Angsana New" w:hint="cs"/>
          <w:sz w:val="30"/>
          <w:szCs w:val="30"/>
          <w:cs/>
        </w:rPr>
        <w:t>บางส่วนจำนวนรวม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64</w:t>
      </w:r>
      <w:r w:rsidRPr="00F55B2D">
        <w:rPr>
          <w:rFonts w:ascii="Angsana New" w:hAnsi="Angsana New" w:cs="Angsana New"/>
          <w:sz w:val="30"/>
          <w:szCs w:val="30"/>
        </w:rPr>
        <w:t>,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800 </w:t>
      </w:r>
      <w:r w:rsidRPr="00F55B2D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 (</w:t>
      </w:r>
      <w:r w:rsidR="005D56B4" w:rsidRPr="00F55B2D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มูลค่าที่ตราไว้หน่วยละ </w:t>
      </w:r>
      <w:r w:rsidRPr="00F55B2D">
        <w:rPr>
          <w:rFonts w:ascii="Angsana New" w:hAnsi="Angsana New" w:cs="Angsana New"/>
          <w:sz w:val="30"/>
          <w:szCs w:val="30"/>
          <w:cs/>
        </w:rPr>
        <w:t>1</w:t>
      </w:r>
      <w:r w:rsidRPr="00F55B2D">
        <w:rPr>
          <w:rFonts w:ascii="Angsana New" w:hAnsi="Angsana New" w:cs="Angsana New"/>
          <w:sz w:val="30"/>
          <w:szCs w:val="30"/>
        </w:rPr>
        <w:t>,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F55B2D">
        <w:rPr>
          <w:rFonts w:ascii="Angsana New" w:hAnsi="Angsana New" w:cs="Angsana New" w:hint="cs"/>
          <w:sz w:val="30"/>
          <w:szCs w:val="30"/>
          <w:cs/>
        </w:rPr>
        <w:t>บาท</w:t>
      </w:r>
      <w:r w:rsidRPr="00F55B2D">
        <w:rPr>
          <w:rFonts w:ascii="Angsana New" w:hAnsi="Angsana New" w:cs="Angsana New"/>
          <w:sz w:val="30"/>
          <w:szCs w:val="30"/>
          <w:cs/>
        </w:rPr>
        <w:t xml:space="preserve">) </w:t>
      </w:r>
      <w:r w:rsidR="00EF4A48" w:rsidRPr="00F55B2D">
        <w:rPr>
          <w:rFonts w:ascii="Angsana New" w:hAnsi="Angsana New" w:cs="Angsana New" w:hint="cs"/>
          <w:sz w:val="30"/>
          <w:szCs w:val="30"/>
          <w:cs/>
        </w:rPr>
        <w:t>เป็นมูลค่ารวม 64.8 ล้านบาท</w:t>
      </w:r>
      <w:r w:rsidRPr="00F55B2D">
        <w:rPr>
          <w:rFonts w:ascii="Angsana New" w:hAnsi="Angsana New" w:cs="Angsana New" w:hint="cs"/>
          <w:sz w:val="30"/>
          <w:szCs w:val="30"/>
          <w:cs/>
        </w:rPr>
        <w:t>จากผู้ถือหุ้นกู้บางรายโดย</w:t>
      </w:r>
      <w:r w:rsidR="00EF4A48" w:rsidRPr="00F55B2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55B2D">
        <w:rPr>
          <w:rFonts w:ascii="Angsana New" w:hAnsi="Angsana New" w:cs="Angsana New" w:hint="cs"/>
          <w:sz w:val="30"/>
          <w:szCs w:val="30"/>
          <w:cs/>
        </w:rPr>
        <w:t>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0354D7" w:rsidRPr="00D36A04" w:rsidRDefault="00447860" w:rsidP="005D56B4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D36A04">
        <w:rPr>
          <w:rFonts w:ascii="Angsana New" w:hAnsi="Angsana New" w:cs="Angsana New" w:hint="cs"/>
          <w:sz w:val="29"/>
          <w:szCs w:val="29"/>
          <w:cs/>
        </w:rPr>
        <w:lastRenderedPageBreak/>
        <w:t>ต่อมา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 xml:space="preserve">เมื่อวันที่ </w:t>
      </w:r>
      <w:r w:rsidR="00C1316E" w:rsidRPr="00D36A04">
        <w:rPr>
          <w:rFonts w:ascii="Angsana New" w:hAnsi="Angsana New" w:cs="Angsana New"/>
          <w:sz w:val="29"/>
          <w:szCs w:val="29"/>
        </w:rPr>
        <w:t>22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C1316E" w:rsidRPr="00D36A04">
        <w:rPr>
          <w:rFonts w:ascii="Angsana New" w:hAnsi="Angsana New" w:cs="Angsana New" w:hint="cs"/>
          <w:sz w:val="29"/>
          <w:szCs w:val="29"/>
          <w:cs/>
        </w:rPr>
        <w:t>มีน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าคม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25</w:t>
      </w:r>
      <w:r w:rsidR="00C1316E" w:rsidRPr="00D36A04">
        <w:rPr>
          <w:rFonts w:ascii="Angsana New" w:hAnsi="Angsana New" w:cs="Angsana New"/>
          <w:sz w:val="29"/>
          <w:szCs w:val="29"/>
        </w:rPr>
        <w:t>62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บริษัทได้ออกหุ้นกู้ชนิดระ</w:t>
      </w:r>
      <w:r w:rsidR="005D56B4" w:rsidRPr="00D36A04">
        <w:rPr>
          <w:rFonts w:ascii="Angsana New" w:hAnsi="Angsana New" w:cs="Angsana New"/>
          <w:sz w:val="29"/>
          <w:szCs w:val="29"/>
          <w:cs/>
        </w:rPr>
        <w:t>บุชื่อผู้ถือ ไม่ด้อยสิทธิ และ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มีหลักประกันให้แก่ผู้ลงทุนสถาบันจำนวน</w:t>
      </w:r>
      <w:r w:rsidR="00C1316E" w:rsidRPr="00D36A04">
        <w:rPr>
          <w:rFonts w:ascii="Angsana New" w:hAnsi="Angsana New" w:cs="Angsana New"/>
          <w:sz w:val="29"/>
          <w:szCs w:val="29"/>
        </w:rPr>
        <w:t xml:space="preserve"> 2</w:t>
      </w:r>
      <w:r w:rsidR="006B4EC9" w:rsidRPr="00D36A04">
        <w:rPr>
          <w:rFonts w:ascii="Angsana New" w:hAnsi="Angsana New" w:cs="Angsana New"/>
          <w:sz w:val="29"/>
          <w:szCs w:val="29"/>
        </w:rPr>
        <w:t>00,000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 xml:space="preserve"> หน่วย มูลค่าที่ตราไว้หน่วยละ 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1,000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บาท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หุ้นกู้นี้มีอัตราดอกเบี้ยร้อยละ</w:t>
      </w:r>
      <w:r w:rsidR="00C1316E" w:rsidRPr="00D36A04">
        <w:rPr>
          <w:rFonts w:ascii="Angsana New" w:hAnsi="Angsana New" w:cs="Angsana New"/>
          <w:sz w:val="29"/>
          <w:szCs w:val="29"/>
        </w:rPr>
        <w:t xml:space="preserve"> 6.75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 xml:space="preserve">ต่อปี ดอกเบี้ยครบกำหนดชำระทุก 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3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>เดือน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 xml:space="preserve">และครบกำหนดไถ่ถอนในวันที่ </w:t>
      </w:r>
      <w:r w:rsidR="006B4EC9" w:rsidRPr="00D36A04">
        <w:rPr>
          <w:rFonts w:ascii="Angsana New" w:hAnsi="Angsana New" w:cs="Angsana New"/>
          <w:sz w:val="29"/>
          <w:szCs w:val="29"/>
        </w:rPr>
        <w:t>2</w:t>
      </w:r>
      <w:r w:rsidR="00C1316E" w:rsidRPr="00D36A04">
        <w:rPr>
          <w:rFonts w:ascii="Angsana New" w:hAnsi="Angsana New" w:cs="Angsana New"/>
          <w:sz w:val="29"/>
          <w:szCs w:val="29"/>
        </w:rPr>
        <w:t>2</w:t>
      </w:r>
      <w:r w:rsidR="006B4EC9" w:rsidRPr="00D36A04">
        <w:rPr>
          <w:rFonts w:ascii="Angsana New" w:hAnsi="Angsana New" w:cs="Angsana New"/>
          <w:sz w:val="29"/>
          <w:szCs w:val="29"/>
        </w:rPr>
        <w:t xml:space="preserve"> </w:t>
      </w:r>
      <w:r w:rsidR="00C1316E" w:rsidRPr="00D36A04">
        <w:rPr>
          <w:rFonts w:ascii="Angsana New" w:hAnsi="Angsana New" w:cs="Angsana New" w:hint="cs"/>
          <w:sz w:val="29"/>
          <w:szCs w:val="29"/>
          <w:cs/>
        </w:rPr>
        <w:t>มีนาคม</w:t>
      </w:r>
      <w:r w:rsidR="006B4EC9" w:rsidRPr="00D36A04">
        <w:rPr>
          <w:rFonts w:ascii="Angsana New" w:hAnsi="Angsana New" w:cs="Angsana New"/>
          <w:sz w:val="29"/>
          <w:szCs w:val="29"/>
          <w:cs/>
        </w:rPr>
        <w:t xml:space="preserve"> </w:t>
      </w:r>
      <w:r w:rsidR="006B4EC9" w:rsidRPr="00D36A04">
        <w:rPr>
          <w:rFonts w:ascii="Angsana New" w:hAnsi="Angsana New" w:cs="Angsana New"/>
          <w:sz w:val="29"/>
          <w:szCs w:val="29"/>
        </w:rPr>
        <w:t>256</w:t>
      </w:r>
      <w:r w:rsidR="00C1316E" w:rsidRPr="00D36A04">
        <w:rPr>
          <w:rFonts w:ascii="Angsana New" w:hAnsi="Angsana New" w:cs="Angsana New"/>
          <w:sz w:val="29"/>
          <w:szCs w:val="29"/>
        </w:rPr>
        <w:t>4</w:t>
      </w:r>
      <w:r w:rsidR="000354D7" w:rsidRPr="00D36A04">
        <w:rPr>
          <w:rFonts w:ascii="Angsana New" w:hAnsi="Angsana New" w:cs="Angsana New"/>
          <w:sz w:val="29"/>
          <w:szCs w:val="29"/>
        </w:rPr>
        <w:t xml:space="preserve"> </w:t>
      </w:r>
      <w:r w:rsidR="000354D7" w:rsidRPr="00D36A04">
        <w:rPr>
          <w:rFonts w:ascii="Angsana New" w:hAnsi="Angsana New" w:cs="Angsana New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D36A04">
        <w:rPr>
          <w:rFonts w:ascii="Angsana New" w:hAnsi="Angsana New" w:cs="Angsana New" w:hint="cs"/>
          <w:sz w:val="29"/>
          <w:szCs w:val="29"/>
          <w:cs/>
        </w:rPr>
        <w:t>ไ</w:t>
      </w:r>
      <w:r w:rsidR="000354D7" w:rsidRPr="00D36A04">
        <w:rPr>
          <w:rFonts w:ascii="Angsana New" w:hAnsi="Angsana New" w:cs="Angsana New"/>
          <w:sz w:val="29"/>
          <w:szCs w:val="29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D36A04">
        <w:rPr>
          <w:rFonts w:ascii="Angsana New" w:hAnsi="Angsana New" w:cs="Angsana New"/>
          <w:sz w:val="29"/>
          <w:szCs w:val="29"/>
        </w:rPr>
        <w:t>4:1</w:t>
      </w:r>
    </w:p>
    <w:p w:rsidR="00831FA9" w:rsidRPr="00D36A04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0"/>
          <w:szCs w:val="20"/>
        </w:rPr>
      </w:pPr>
    </w:p>
    <w:p w:rsidR="00D63784" w:rsidRPr="00D36A04" w:rsidRDefault="00D63784" w:rsidP="001574C7">
      <w:pPr>
        <w:jc w:val="thaiDistribute"/>
        <w:rPr>
          <w:rFonts w:ascii="Angsana New" w:eastAsia="Calibri" w:hAnsi="Angsana New"/>
          <w:sz w:val="29"/>
          <w:szCs w:val="29"/>
        </w:rPr>
      </w:pPr>
      <w:r w:rsidRPr="00D36A04">
        <w:rPr>
          <w:rFonts w:ascii="Angsana New" w:eastAsia="Calibri" w:hAnsi="Angsana New"/>
          <w:sz w:val="29"/>
          <w:szCs w:val="29"/>
          <w:cs/>
        </w:rPr>
        <w:t>เมื่อวันที่ 31 กรกฏาคม 2562 บริษัทได้ออกหุ้นกู้ชนิดระบุชื่อผู้ถือ ไม่ด้อยสิทธิ และไม่มีหลักประกันให้แก่ผู้ลงทุนสถาบันจำนวน 180,200 หน่วย มูลค่าที่ตราไว้หน่วยละ 1,000 บาท หุ้นกู้นี้มีอัตราดอกเบี้ยร้อยละ 6.50 ต่อปี ดอกเบี้ยครบกำหนดชำระทุก 3 เดือน และครบกำหนดไถ่ถอนในวันที่ 31 กรกฏาคม 2564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D63784" w:rsidRPr="00D36A04" w:rsidRDefault="00D63784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0"/>
          <w:szCs w:val="20"/>
        </w:rPr>
      </w:pPr>
    </w:p>
    <w:p w:rsidR="006B4EC9" w:rsidRPr="00D36A04" w:rsidRDefault="006B4EC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9"/>
          <w:szCs w:val="29"/>
        </w:rPr>
      </w:pPr>
      <w:r w:rsidRPr="00D36A04">
        <w:rPr>
          <w:rFonts w:ascii="Angsana New" w:eastAsia="Calibri" w:hAnsi="Angsana New"/>
          <w:sz w:val="29"/>
          <w:szCs w:val="29"/>
          <w:cs/>
        </w:rPr>
        <w:t>ค่าใช้จ่ายที่เกี่ยวข้องโดยตรงกับการออกหุ้นกู้ได้แก่</w:t>
      </w:r>
      <w:r w:rsidRPr="00D36A04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D36A04">
        <w:rPr>
          <w:rFonts w:ascii="Angsana New" w:eastAsia="Calibri" w:hAnsi="Angsana New"/>
          <w:sz w:val="29"/>
          <w:szCs w:val="29"/>
          <w:cs/>
        </w:rPr>
        <w:t>ค่าธรรมเนียม</w:t>
      </w:r>
      <w:r w:rsidR="000354D7" w:rsidRPr="00D36A04">
        <w:rPr>
          <w:rFonts w:ascii="Angsana New" w:eastAsia="Calibri" w:hAnsi="Angsana New" w:hint="cs"/>
          <w:sz w:val="29"/>
          <w:szCs w:val="29"/>
          <w:cs/>
        </w:rPr>
        <w:t>การ</w:t>
      </w:r>
      <w:r w:rsidRPr="00D36A04">
        <w:rPr>
          <w:rFonts w:ascii="Angsana New" w:eastAsia="Calibri" w:hAnsi="Angsana New"/>
          <w:sz w:val="29"/>
          <w:szCs w:val="29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D36A04" w:rsidRDefault="006B4EC9" w:rsidP="00F63DD6">
      <w:pPr>
        <w:pStyle w:val="NoSpacing"/>
        <w:rPr>
          <w:rFonts w:ascii="Angsana New" w:hAnsi="Angsana New" w:cs="Angsana New"/>
          <w:sz w:val="20"/>
          <w:szCs w:val="20"/>
        </w:rPr>
      </w:pPr>
    </w:p>
    <w:p w:rsidR="0015657B" w:rsidRPr="00D36A04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D36A04">
        <w:rPr>
          <w:rFonts w:ascii="Angsana New" w:hAnsi="Angsana New" w:hint="cs"/>
          <w:b/>
          <w:bCs/>
          <w:sz w:val="29"/>
          <w:szCs w:val="29"/>
          <w:cs/>
        </w:rPr>
        <w:t>ภาษีเงินได้</w:t>
      </w:r>
    </w:p>
    <w:p w:rsidR="0015657B" w:rsidRPr="00D36A04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8064BA" w:rsidRPr="00D36A04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9"/>
          <w:szCs w:val="29"/>
        </w:rPr>
      </w:pPr>
      <w:r w:rsidRPr="00D36A04">
        <w:rPr>
          <w:rFonts w:ascii="Angsana New" w:hAnsi="Angsana New"/>
          <w:sz w:val="29"/>
          <w:szCs w:val="29"/>
          <w:cs/>
        </w:rPr>
        <w:t>ภาษีเงินได้</w:t>
      </w:r>
      <w:r w:rsidR="00933101" w:rsidRPr="00D36A04">
        <w:rPr>
          <w:rFonts w:ascii="Angsana New" w:hAnsi="Angsana New" w:hint="cs"/>
          <w:sz w:val="29"/>
          <w:szCs w:val="29"/>
          <w:cs/>
        </w:rPr>
        <w:t>นิติบุคคล</w:t>
      </w:r>
      <w:r w:rsidRPr="00D36A04">
        <w:rPr>
          <w:rFonts w:ascii="Angsana New" w:hAnsi="Angsana New"/>
          <w:sz w:val="29"/>
          <w:szCs w:val="29"/>
          <w:cs/>
        </w:rPr>
        <w:t>ที่บันทึก</w:t>
      </w:r>
      <w:r w:rsidRPr="00D36A04">
        <w:rPr>
          <w:rFonts w:ascii="Angsana New" w:hAnsi="Angsana New" w:hint="cs"/>
          <w:sz w:val="29"/>
          <w:szCs w:val="29"/>
          <w:cs/>
        </w:rPr>
        <w:t>เป็น</w:t>
      </w:r>
      <w:r w:rsidRPr="00D36A04">
        <w:rPr>
          <w:rFonts w:ascii="Angsana New" w:hAnsi="Angsana New"/>
          <w:sz w:val="29"/>
          <w:szCs w:val="29"/>
          <w:cs/>
        </w:rPr>
        <w:t>ค่าใช้จ่าย</w:t>
      </w:r>
      <w:r w:rsidR="00682898" w:rsidRPr="00D36A04">
        <w:rPr>
          <w:rFonts w:ascii="Angsana New" w:hAnsi="Angsana New" w:hint="cs"/>
          <w:sz w:val="29"/>
          <w:szCs w:val="29"/>
          <w:cs/>
        </w:rPr>
        <w:t xml:space="preserve"> (รายได้) </w:t>
      </w:r>
      <w:r w:rsidRPr="00D36A04">
        <w:rPr>
          <w:rFonts w:ascii="Angsana New" w:hAnsi="Angsana New" w:hint="cs"/>
          <w:sz w:val="29"/>
          <w:szCs w:val="29"/>
          <w:cs/>
        </w:rPr>
        <w:t>สำหรับงวดสามเดือน</w:t>
      </w:r>
      <w:r w:rsidR="00467B41" w:rsidRPr="00D36A04">
        <w:rPr>
          <w:rFonts w:ascii="Angsana New" w:hAnsi="Angsana New" w:hint="cs"/>
          <w:sz w:val="29"/>
          <w:szCs w:val="29"/>
          <w:cs/>
        </w:rPr>
        <w:t>และ</w:t>
      </w:r>
      <w:r w:rsidR="008511C9" w:rsidRPr="00D36A04">
        <w:rPr>
          <w:rFonts w:ascii="Angsana New" w:hAnsi="Angsana New" w:hint="cs"/>
          <w:sz w:val="29"/>
          <w:szCs w:val="29"/>
          <w:cs/>
        </w:rPr>
        <w:t>เ</w:t>
      </w:r>
      <w:r w:rsidR="00467B41" w:rsidRPr="00D36A04">
        <w:rPr>
          <w:rFonts w:ascii="Angsana New" w:hAnsi="Angsana New" w:hint="cs"/>
          <w:sz w:val="29"/>
          <w:szCs w:val="29"/>
          <w:cs/>
        </w:rPr>
        <w:t>ก</w:t>
      </w:r>
      <w:r w:rsidR="008511C9" w:rsidRPr="00D36A04">
        <w:rPr>
          <w:rFonts w:ascii="Angsana New" w:hAnsi="Angsana New" w:hint="cs"/>
          <w:sz w:val="29"/>
          <w:szCs w:val="29"/>
          <w:cs/>
        </w:rPr>
        <w:t>้า</w:t>
      </w:r>
      <w:r w:rsidR="00467B41" w:rsidRPr="00D36A04">
        <w:rPr>
          <w:rFonts w:ascii="Angsana New" w:hAnsi="Angsana New" w:hint="cs"/>
          <w:sz w:val="29"/>
          <w:szCs w:val="29"/>
          <w:cs/>
        </w:rPr>
        <w:t>เดือน</w:t>
      </w:r>
      <w:r w:rsidR="002E308F" w:rsidRPr="00D36A04">
        <w:rPr>
          <w:rFonts w:ascii="Angsana New" w:hAnsi="Angsana New" w:hint="cs"/>
          <w:sz w:val="29"/>
          <w:szCs w:val="29"/>
          <w:cs/>
        </w:rPr>
        <w:t>สิ้น</w:t>
      </w:r>
      <w:r w:rsidRPr="00D36A04">
        <w:rPr>
          <w:rFonts w:ascii="Angsana New" w:hAnsi="Angsana New"/>
          <w:sz w:val="29"/>
          <w:szCs w:val="29"/>
          <w:cs/>
        </w:rPr>
        <w:t xml:space="preserve">สุดวันที่ </w:t>
      </w:r>
      <w:r w:rsidR="00467B41" w:rsidRPr="00D36A04">
        <w:rPr>
          <w:rFonts w:ascii="Angsana New" w:hAnsi="Angsana New" w:hint="cs"/>
          <w:sz w:val="29"/>
          <w:szCs w:val="29"/>
          <w:cs/>
        </w:rPr>
        <w:t xml:space="preserve">30 </w:t>
      </w:r>
      <w:r w:rsidR="008511C9" w:rsidRPr="00D36A04">
        <w:rPr>
          <w:rFonts w:ascii="Angsana New" w:hAnsi="Angsana New" w:hint="cs"/>
          <w:sz w:val="29"/>
          <w:szCs w:val="29"/>
          <w:cs/>
        </w:rPr>
        <w:t>กันย</w:t>
      </w:r>
      <w:r w:rsidR="00467B41" w:rsidRPr="00D36A04">
        <w:rPr>
          <w:rFonts w:ascii="Angsana New" w:hAnsi="Angsana New" w:hint="cs"/>
          <w:sz w:val="29"/>
          <w:szCs w:val="29"/>
          <w:cs/>
        </w:rPr>
        <w:t>ายน</w:t>
      </w:r>
      <w:r w:rsidR="00FF2E1B" w:rsidRPr="00D36A04">
        <w:rPr>
          <w:rFonts w:ascii="Angsana New" w:hAnsi="Angsana New" w:hint="cs"/>
          <w:sz w:val="29"/>
          <w:szCs w:val="29"/>
          <w:cs/>
        </w:rPr>
        <w:t xml:space="preserve"> 25</w:t>
      </w:r>
      <w:r w:rsidR="00A7711E" w:rsidRPr="00D36A04">
        <w:rPr>
          <w:rFonts w:ascii="Angsana New" w:hAnsi="Angsana New"/>
          <w:sz w:val="29"/>
          <w:szCs w:val="29"/>
        </w:rPr>
        <w:t>6</w:t>
      </w:r>
      <w:r w:rsidR="009F77BA" w:rsidRPr="00D36A04">
        <w:rPr>
          <w:rFonts w:ascii="Angsana New" w:hAnsi="Angsana New"/>
          <w:sz w:val="29"/>
          <w:szCs w:val="29"/>
        </w:rPr>
        <w:t>2</w:t>
      </w:r>
      <w:r w:rsidR="008F4BC4" w:rsidRPr="00D36A04">
        <w:rPr>
          <w:rFonts w:ascii="Angsana New" w:hAnsi="Angsana New" w:hint="cs"/>
          <w:sz w:val="29"/>
          <w:szCs w:val="29"/>
          <w:cs/>
        </w:rPr>
        <w:t xml:space="preserve"> </w:t>
      </w:r>
      <w:r w:rsidRPr="00D36A04">
        <w:rPr>
          <w:rFonts w:ascii="Angsana New" w:hAnsi="Angsana New" w:hint="cs"/>
          <w:sz w:val="29"/>
          <w:szCs w:val="29"/>
          <w:cs/>
        </w:rPr>
        <w:t xml:space="preserve">และ </w:t>
      </w:r>
      <w:r w:rsidR="00FF2E1B" w:rsidRPr="00D36A04">
        <w:rPr>
          <w:rFonts w:ascii="Angsana New" w:hAnsi="Angsana New" w:hint="cs"/>
          <w:sz w:val="29"/>
          <w:szCs w:val="29"/>
          <w:cs/>
        </w:rPr>
        <w:t>25</w:t>
      </w:r>
      <w:r w:rsidR="009F77BA" w:rsidRPr="00D36A04">
        <w:rPr>
          <w:rFonts w:ascii="Angsana New" w:hAnsi="Angsana New" w:hint="cs"/>
          <w:sz w:val="29"/>
          <w:szCs w:val="29"/>
          <w:cs/>
        </w:rPr>
        <w:t>61</w:t>
      </w:r>
      <w:r w:rsidRPr="00D36A04">
        <w:rPr>
          <w:rFonts w:ascii="Angsana New" w:hAnsi="Angsana New"/>
          <w:sz w:val="29"/>
          <w:szCs w:val="29"/>
        </w:rPr>
        <w:t xml:space="preserve"> </w:t>
      </w:r>
      <w:r w:rsidRPr="00D36A04">
        <w:rPr>
          <w:rFonts w:ascii="Angsana New" w:hAnsi="Angsana New" w:hint="cs"/>
          <w:sz w:val="29"/>
          <w:szCs w:val="29"/>
          <w:cs/>
        </w:rPr>
        <w:t>ป</w:t>
      </w:r>
      <w:r w:rsidRPr="00D36A04">
        <w:rPr>
          <w:rFonts w:ascii="Angsana New" w:hAnsi="Angsana New"/>
          <w:sz w:val="29"/>
          <w:szCs w:val="29"/>
          <w:cs/>
        </w:rPr>
        <w:t>ระกอบด้วยรายก</w:t>
      </w:r>
      <w:r w:rsidRPr="00D36A04">
        <w:rPr>
          <w:rFonts w:ascii="Angsana New" w:hAnsi="Angsana New" w:hint="cs"/>
          <w:sz w:val="29"/>
          <w:szCs w:val="29"/>
          <w:cs/>
        </w:rPr>
        <w:t>าร</w:t>
      </w:r>
      <w:r w:rsidRPr="00D36A04">
        <w:rPr>
          <w:rFonts w:ascii="Angsana New" w:hAnsi="Angsana New"/>
          <w:sz w:val="29"/>
          <w:szCs w:val="29"/>
          <w:cs/>
        </w:rPr>
        <w:t>ดัง</w:t>
      </w:r>
      <w:r w:rsidRPr="00D36A04">
        <w:rPr>
          <w:rFonts w:ascii="Angsana New" w:hAnsi="Angsana New" w:hint="cs"/>
          <w:sz w:val="29"/>
          <w:szCs w:val="29"/>
          <w:cs/>
        </w:rPr>
        <w:t>ต่อไป</w:t>
      </w:r>
      <w:r w:rsidRPr="00D36A04">
        <w:rPr>
          <w:rFonts w:ascii="Angsana New" w:hAnsi="Angsana New"/>
          <w:sz w:val="29"/>
          <w:szCs w:val="29"/>
          <w:cs/>
        </w:rPr>
        <w:t>นี้</w:t>
      </w:r>
    </w:p>
    <w:p w:rsidR="004F5042" w:rsidRPr="00D36A04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73" w:type="dxa"/>
        <w:tblLook w:val="01E0"/>
      </w:tblPr>
      <w:tblGrid>
        <w:gridCol w:w="5353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D36A04">
        <w:trPr>
          <w:tblHeader/>
        </w:trPr>
        <w:tc>
          <w:tcPr>
            <w:tcW w:w="5353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D36A04" w:rsidRDefault="00467B41" w:rsidP="004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 (</w:t>
            </w:r>
            <w:r w:rsidRPr="00D36A0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8F4BC4" w:rsidRPr="002E3EED" w:rsidTr="00D36A04">
        <w:trPr>
          <w:tblHeader/>
        </w:trPr>
        <w:tc>
          <w:tcPr>
            <w:tcW w:w="5353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D36A0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36A0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D36A0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D36A04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36A04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9F77BA" w:rsidRPr="002E3EED" w:rsidTr="00D36A04">
        <w:trPr>
          <w:tblHeader/>
        </w:trPr>
        <w:tc>
          <w:tcPr>
            <w:tcW w:w="535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D36A04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36A04">
              <w:rPr>
                <w:rFonts w:ascii="Angsana New" w:hAnsi="Angsana New"/>
                <w:sz w:val="29"/>
                <w:szCs w:val="29"/>
              </w:rPr>
              <w:t>25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D36A04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D36A04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36A04">
              <w:rPr>
                <w:rFonts w:ascii="Angsana New" w:hAnsi="Angsana New"/>
                <w:sz w:val="29"/>
                <w:szCs w:val="29"/>
              </w:rPr>
              <w:t>25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61</w:t>
            </w:r>
          </w:p>
        </w:tc>
        <w:tc>
          <w:tcPr>
            <w:tcW w:w="283" w:type="dxa"/>
            <w:vAlign w:val="bottom"/>
          </w:tcPr>
          <w:p w:rsidR="009F77BA" w:rsidRPr="00D36A04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36A04">
              <w:rPr>
                <w:rFonts w:ascii="Angsana New" w:hAnsi="Angsana New"/>
                <w:sz w:val="29"/>
                <w:szCs w:val="29"/>
              </w:rPr>
              <w:t>25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D36A04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D36A04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36A04">
              <w:rPr>
                <w:rFonts w:ascii="Angsana New" w:hAnsi="Angsana New"/>
                <w:sz w:val="29"/>
                <w:szCs w:val="29"/>
              </w:rPr>
              <w:t>25</w:t>
            </w:r>
            <w:r w:rsidRPr="00D36A04">
              <w:rPr>
                <w:rFonts w:ascii="Angsana New" w:hAnsi="Angsana New" w:hint="cs"/>
                <w:sz w:val="29"/>
                <w:szCs w:val="29"/>
                <w:cs/>
              </w:rPr>
              <w:t>61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1E350E" w:rsidRDefault="001E350E" w:rsidP="003C4F1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>
              <w:rPr>
                <w:rFonts w:ascii="Angsana New" w:hAnsi="Angsana New"/>
                <w:sz w:val="29"/>
                <w:szCs w:val="29"/>
                <w:lang w:eastAsia="zh-CN"/>
              </w:rPr>
              <w:t>,007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3C4F1A" w:rsidRDefault="008511C9" w:rsidP="00851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2,713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F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3C4F1A" w:rsidRDefault="00CE46C3" w:rsidP="00D64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3C4F1A">
              <w:rPr>
                <w:rFonts w:ascii="Angsana New" w:hAnsi="Angsana New" w:hint="cs"/>
                <w:sz w:val="29"/>
                <w:szCs w:val="29"/>
                <w:cs/>
                <w:lang w:eastAsia="zh-CN"/>
              </w:rPr>
              <w:t>1,</w:t>
            </w:r>
            <w:r w:rsidR="003C4F1A" w:rsidRPr="003C4F1A">
              <w:rPr>
                <w:rFonts w:ascii="Angsana New" w:hAnsi="Angsana New" w:hint="cs"/>
                <w:sz w:val="29"/>
                <w:szCs w:val="29"/>
                <w:cs/>
                <w:lang w:eastAsia="zh-CN"/>
              </w:rPr>
              <w:t>90</w:t>
            </w:r>
            <w:r w:rsidR="00D64867">
              <w:rPr>
                <w:rFonts w:ascii="Angsana New" w:hAnsi="Angsana New" w:hint="cs"/>
                <w:sz w:val="29"/>
                <w:szCs w:val="29"/>
                <w:cs/>
                <w:lang w:eastAsia="zh-CN"/>
              </w:rPr>
              <w:t>1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vAlign w:val="bottom"/>
          </w:tcPr>
          <w:p w:rsidR="009F77BA" w:rsidRPr="003C4F1A" w:rsidRDefault="008511C9" w:rsidP="00851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3C4F1A">
              <w:rPr>
                <w:rFonts w:ascii="Angsana New" w:hAnsi="Angsana New"/>
                <w:sz w:val="29"/>
                <w:szCs w:val="29"/>
                <w:lang w:eastAsia="zh-CN"/>
              </w:rPr>
              <w:t>3</w:t>
            </w:r>
            <w:r w:rsidR="007819BE" w:rsidRPr="003C4F1A">
              <w:rPr>
                <w:rFonts w:ascii="Angsana New" w:hAnsi="Angsana New"/>
                <w:sz w:val="29"/>
                <w:szCs w:val="29"/>
                <w:lang w:eastAsia="zh-CN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  <w:lang w:eastAsia="zh-CN"/>
              </w:rPr>
              <w:t>530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  <w:cs/>
              </w:rPr>
              <w:t>ผลกระทบจาก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ราย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การ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ที่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3C4F1A" w:rsidRDefault="001E350E" w:rsidP="009C3E4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lang w:val="en-GB" w:eastAsia="zh-CN"/>
              </w:rPr>
            </w:pPr>
            <w:r>
              <w:rPr>
                <w:rFonts w:ascii="Angsana New" w:hAnsi="Angsana New"/>
                <w:sz w:val="29"/>
                <w:szCs w:val="29"/>
                <w:lang w:val="en-GB" w:eastAsia="zh-CN"/>
              </w:rPr>
              <w:t>2,</w:t>
            </w:r>
            <w:r w:rsidR="009C3E4A">
              <w:rPr>
                <w:rFonts w:ascii="Angsana New" w:hAnsi="Angsana New"/>
                <w:sz w:val="29"/>
                <w:szCs w:val="29"/>
                <w:lang w:val="en-GB" w:eastAsia="zh-CN"/>
              </w:rPr>
              <w:t>706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vAlign w:val="bottom"/>
          </w:tcPr>
          <w:p w:rsidR="009F77BA" w:rsidRPr="003C4F1A" w:rsidRDefault="008511C9" w:rsidP="00851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3</w:t>
            </w:r>
            <w:r w:rsidR="00FE7794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</w:rPr>
              <w:t>636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3C4F1A" w:rsidRDefault="00982331" w:rsidP="00B102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="00B102D2" w:rsidRPr="003C4F1A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327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vAlign w:val="bottom"/>
          </w:tcPr>
          <w:p w:rsidR="009F77BA" w:rsidRPr="003C4F1A" w:rsidRDefault="008511C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2</w:t>
            </w:r>
            <w:r w:rsidR="007819BE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</w:rPr>
              <w:t>795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  <w:cs/>
              </w:rPr>
              <w:t>ผลกระทบจากรายการที่สามารถหักเป็นรายจ่าย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ทางภาษี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3C4F1A" w:rsidRDefault="009F77BA" w:rsidP="009C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</w:t>
            </w:r>
            <w:r w:rsidR="00447860" w:rsidRPr="003C4F1A">
              <w:rPr>
                <w:rFonts w:ascii="Angsana New" w:hAnsi="Angsana New"/>
                <w:color w:val="000000"/>
                <w:sz w:val="29"/>
                <w:szCs w:val="29"/>
              </w:rPr>
              <w:t xml:space="preserve">  </w:t>
            </w:r>
            <w:r w:rsidR="00447860"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1,</w:t>
            </w:r>
            <w:r w:rsidR="009C3E4A">
              <w:rPr>
                <w:rFonts w:ascii="Angsana New" w:hAnsi="Angsana New"/>
                <w:color w:val="000000"/>
                <w:sz w:val="29"/>
                <w:szCs w:val="29"/>
              </w:rPr>
              <w:t>724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vAlign w:val="bottom"/>
          </w:tcPr>
          <w:p w:rsidR="009F77BA" w:rsidRPr="003C4F1A" w:rsidRDefault="009F77BA" w:rsidP="0085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</w:t>
            </w:r>
            <w:r w:rsidRPr="003C4F1A">
              <w:rPr>
                <w:rFonts w:ascii="Angsana New" w:hAnsi="Angsana New"/>
                <w:color w:val="000000"/>
                <w:sz w:val="29"/>
                <w:szCs w:val="29"/>
              </w:rPr>
              <w:t xml:space="preserve"> 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4,</w:t>
            </w:r>
            <w:r w:rsidR="008511C9" w:rsidRPr="003C4F1A">
              <w:rPr>
                <w:rFonts w:ascii="Angsana New" w:hAnsi="Angsana New"/>
                <w:color w:val="000000"/>
                <w:sz w:val="29"/>
                <w:szCs w:val="29"/>
              </w:rPr>
              <w:t>663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3C4F1A" w:rsidRDefault="009F77BA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</w:t>
            </w:r>
            <w:r w:rsidRPr="003C4F1A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</w:t>
            </w:r>
            <w:r w:rsidR="00814DFB"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3,</w:t>
            </w:r>
            <w:r w:rsidR="003C4F1A"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430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2" w:type="dxa"/>
            <w:vAlign w:val="bottom"/>
          </w:tcPr>
          <w:p w:rsidR="009F77BA" w:rsidRPr="003C4F1A" w:rsidRDefault="009F77BA" w:rsidP="0085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</w:t>
            </w:r>
            <w:r w:rsidRPr="003C4F1A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3,</w:t>
            </w:r>
            <w:r w:rsidR="007819BE" w:rsidRPr="003C4F1A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  <w:r w:rsidR="008511C9" w:rsidRPr="003C4F1A">
              <w:rPr>
                <w:rFonts w:ascii="Angsana New" w:hAnsi="Angsana New"/>
                <w:color w:val="000000"/>
                <w:sz w:val="29"/>
                <w:szCs w:val="29"/>
              </w:rPr>
              <w:t>13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3C4F1A" w:rsidRDefault="00981986" w:rsidP="003C4F1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3</w:t>
            </w:r>
            <w:r w:rsidR="009F77BA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="003C4F1A" w:rsidRPr="003C4F1A">
              <w:rPr>
                <w:rFonts w:ascii="Angsana New" w:hAnsi="Angsana New"/>
                <w:sz w:val="29"/>
                <w:szCs w:val="29"/>
              </w:rPr>
              <w:t>989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3C4F1A" w:rsidRDefault="008511C9" w:rsidP="00851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5</w:t>
            </w:r>
            <w:r w:rsidR="007819BE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</w:rPr>
              <w:t>686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3C4F1A" w:rsidRDefault="00814DFB" w:rsidP="00CE46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3</w:t>
            </w:r>
            <w:r w:rsidR="009F77BA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="003C4F1A" w:rsidRPr="003C4F1A">
              <w:rPr>
                <w:rFonts w:ascii="Angsana New" w:hAnsi="Angsana New"/>
                <w:sz w:val="29"/>
                <w:szCs w:val="29"/>
              </w:rPr>
              <w:t>79</w:t>
            </w:r>
            <w:r w:rsidR="00D64867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3C4F1A" w:rsidRDefault="008511C9" w:rsidP="00851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5</w:t>
            </w:r>
            <w:r w:rsidR="007819BE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</w:rPr>
              <w:t>812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สินทรัพย์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ภาษีเงินได้รอ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ตัดบัญชี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9F77BA" w:rsidRPr="003C4F1A" w:rsidRDefault="009F77BA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1,</w:t>
            </w:r>
            <w:r w:rsidR="00D64867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  <w:r w:rsidR="003C4F1A"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  <w:r w:rsidR="00D64867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F77BA" w:rsidRPr="003C4F1A" w:rsidRDefault="009F77BA" w:rsidP="0085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1,</w:t>
            </w:r>
            <w:r w:rsidR="008511C9" w:rsidRPr="003C4F1A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7819BE" w:rsidRPr="003C4F1A">
              <w:rPr>
                <w:rFonts w:ascii="Angsana New" w:hAnsi="Angsana New"/>
                <w:sz w:val="29"/>
                <w:szCs w:val="29"/>
              </w:rPr>
              <w:t>1</w:t>
            </w:r>
            <w:r w:rsidR="008511C9" w:rsidRPr="003C4F1A">
              <w:rPr>
                <w:rFonts w:ascii="Angsana New" w:hAnsi="Angsana New"/>
                <w:sz w:val="29"/>
                <w:szCs w:val="29"/>
              </w:rPr>
              <w:t>2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3C4F1A" w:rsidRDefault="009F77BA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1,</w:t>
            </w:r>
            <w:r w:rsidR="00D64867">
              <w:rPr>
                <w:rFonts w:ascii="Angsana New" w:hAnsi="Angsana New"/>
                <w:color w:val="000000"/>
                <w:sz w:val="29"/>
                <w:szCs w:val="29"/>
              </w:rPr>
              <w:t>145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vAlign w:val="bottom"/>
          </w:tcPr>
          <w:p w:rsidR="009F77BA" w:rsidRPr="003C4F1A" w:rsidRDefault="009F77BA" w:rsidP="0052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1,</w:t>
            </w:r>
            <w:r w:rsidR="00521B39" w:rsidRPr="003C4F1A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="00697E0C" w:rsidRPr="003C4F1A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="00521B39" w:rsidRPr="003C4F1A">
              <w:rPr>
                <w:rFonts w:ascii="Angsana New" w:hAnsi="Angsana New"/>
                <w:color w:val="000000"/>
                <w:sz w:val="29"/>
                <w:szCs w:val="29"/>
              </w:rPr>
              <w:t>0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722A75" w:rsidRPr="00D36A04" w:rsidTr="00D36A04">
        <w:tc>
          <w:tcPr>
            <w:tcW w:w="5353" w:type="dxa"/>
            <w:vAlign w:val="bottom"/>
          </w:tcPr>
          <w:p w:rsidR="00722A75" w:rsidRPr="003C4F1A" w:rsidRDefault="00722A75" w:rsidP="00B102D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722A75" w:rsidRPr="003C4F1A" w:rsidRDefault="00722A75" w:rsidP="0052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sz w:val="29"/>
                <w:szCs w:val="29"/>
              </w:rPr>
              <w:t>1,</w:t>
            </w:r>
            <w:r w:rsidR="003C4F1A" w:rsidRPr="003C4F1A">
              <w:rPr>
                <w:rFonts w:ascii="Angsana New" w:hAnsi="Angsana New"/>
                <w:color w:val="000000"/>
                <w:sz w:val="29"/>
                <w:szCs w:val="29"/>
              </w:rPr>
              <w:t>421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22A75" w:rsidRPr="003C4F1A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722A75" w:rsidRPr="003C4F1A" w:rsidRDefault="00722A75" w:rsidP="00697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sz w:val="29"/>
                <w:szCs w:val="29"/>
              </w:rPr>
              <w:t>1,</w:t>
            </w:r>
            <w:r w:rsidR="00697E0C" w:rsidRPr="003C4F1A">
              <w:rPr>
                <w:rFonts w:ascii="Angsana New" w:hAnsi="Angsana New"/>
                <w:sz w:val="29"/>
                <w:szCs w:val="29"/>
              </w:rPr>
              <w:t>714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722A75" w:rsidRPr="003C4F1A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22A75" w:rsidRPr="003C4F1A" w:rsidRDefault="00722A75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sz w:val="29"/>
                <w:szCs w:val="29"/>
              </w:rPr>
              <w:t>1,</w:t>
            </w:r>
            <w:r w:rsidR="003C4F1A" w:rsidRPr="003C4F1A">
              <w:rPr>
                <w:rFonts w:ascii="Angsana New" w:hAnsi="Angsana New"/>
                <w:color w:val="000000"/>
                <w:sz w:val="29"/>
                <w:szCs w:val="29"/>
              </w:rPr>
              <w:t>421</w:t>
            </w: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22A75" w:rsidRPr="003C4F1A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92" w:type="dxa"/>
            <w:vAlign w:val="bottom"/>
          </w:tcPr>
          <w:p w:rsidR="00722A75" w:rsidRPr="003C4F1A" w:rsidRDefault="00722A75" w:rsidP="0052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(   </w:t>
            </w:r>
            <w:r w:rsidRPr="003C4F1A">
              <w:rPr>
                <w:rFonts w:ascii="Angsana New" w:hAnsi="Angsana New"/>
                <w:sz w:val="29"/>
                <w:szCs w:val="29"/>
              </w:rPr>
              <w:t>1,</w:t>
            </w:r>
            <w:r w:rsidR="00521B39" w:rsidRPr="003C4F1A">
              <w:rPr>
                <w:rFonts w:ascii="Angsana New" w:hAnsi="Angsana New"/>
                <w:sz w:val="29"/>
                <w:szCs w:val="29"/>
              </w:rPr>
              <w:t>714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9F77BA" w:rsidRPr="003C4F1A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  <w:cs/>
              </w:rPr>
              <w:t>ภาษีเงินได้ที่แสดง</w:t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เป็นรายการ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กำไรหรือขาดทุนในงบกำไร</w:t>
            </w:r>
            <w:r w:rsidR="00814DFB" w:rsidRPr="003C4F1A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ขาดทุนเ</w:t>
            </w:r>
            <w:r w:rsidRPr="003C4F1A">
              <w:rPr>
                <w:rFonts w:ascii="Angsana New" w:hAnsi="Angsana New"/>
                <w:sz w:val="29"/>
                <w:szCs w:val="29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3C4F1A" w:rsidRDefault="003C4F1A" w:rsidP="00D64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3C4F1A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="00CE46C3" w:rsidRPr="003C4F1A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="00D64867">
              <w:rPr>
                <w:rFonts w:ascii="Angsana New" w:hAnsi="Angsana New" w:hint="cs"/>
                <w:sz w:val="29"/>
                <w:szCs w:val="29"/>
                <w:cs/>
              </w:rPr>
              <w:t>423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3C4F1A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3</w:t>
            </w:r>
            <w:r w:rsidR="007819BE" w:rsidRPr="003C4F1A">
              <w:rPr>
                <w:rFonts w:ascii="Angsana New" w:hAnsi="Angsana New"/>
                <w:sz w:val="29"/>
                <w:szCs w:val="29"/>
              </w:rPr>
              <w:t>,</w:t>
            </w:r>
            <w:r w:rsidRPr="003C4F1A">
              <w:rPr>
                <w:rFonts w:ascii="Angsana New" w:hAnsi="Angsana New"/>
                <w:sz w:val="29"/>
                <w:szCs w:val="29"/>
              </w:rPr>
              <w:t>960</w:t>
            </w:r>
          </w:p>
        </w:tc>
        <w:tc>
          <w:tcPr>
            <w:tcW w:w="283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3C4F1A" w:rsidRDefault="00D64867" w:rsidP="00D64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="00CE46C3" w:rsidRPr="003C4F1A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232</w:t>
            </w:r>
          </w:p>
        </w:tc>
        <w:tc>
          <w:tcPr>
            <w:tcW w:w="284" w:type="dxa"/>
            <w:vAlign w:val="bottom"/>
          </w:tcPr>
          <w:p w:rsidR="009F77BA" w:rsidRPr="003C4F1A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3C4F1A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C4F1A">
              <w:rPr>
                <w:rFonts w:ascii="Angsana New" w:hAnsi="Angsana New"/>
                <w:sz w:val="29"/>
                <w:szCs w:val="29"/>
              </w:rPr>
              <w:t>3,878</w:t>
            </w:r>
          </w:p>
        </w:tc>
      </w:tr>
      <w:tr w:rsidR="009F77BA" w:rsidRPr="00D36A04" w:rsidTr="00D36A04">
        <w:tc>
          <w:tcPr>
            <w:tcW w:w="5353" w:type="dxa"/>
            <w:vAlign w:val="bottom"/>
          </w:tcPr>
          <w:p w:rsidR="00D36A04" w:rsidRPr="00D36A04" w:rsidRDefault="00D36A04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D36A04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D36A04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D36A04" w:rsidRDefault="00D36A04">
      <w:pPr>
        <w:rPr>
          <w:cs/>
        </w:rPr>
      </w:pPr>
      <w:r>
        <w:br w:type="page"/>
      </w:r>
    </w:p>
    <w:tbl>
      <w:tblPr>
        <w:tblW w:w="10173" w:type="dxa"/>
        <w:tblLook w:val="01E0"/>
      </w:tblPr>
      <w:tblGrid>
        <w:gridCol w:w="5353"/>
        <w:gridCol w:w="993"/>
        <w:gridCol w:w="284"/>
        <w:gridCol w:w="991"/>
        <w:gridCol w:w="283"/>
        <w:gridCol w:w="993"/>
        <w:gridCol w:w="284"/>
        <w:gridCol w:w="992"/>
      </w:tblGrid>
      <w:tr w:rsidR="009A4174" w:rsidRPr="009A4174" w:rsidTr="00D36A04">
        <w:trPr>
          <w:tblHeader/>
        </w:trPr>
        <w:tc>
          <w:tcPr>
            <w:tcW w:w="5353" w:type="dxa"/>
            <w:vAlign w:val="bottom"/>
          </w:tcPr>
          <w:p w:rsidR="00D36A04" w:rsidRPr="009A4174" w:rsidRDefault="00D36A0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9A4174" w:rsidRPr="009A4174" w:rsidRDefault="00521B39" w:rsidP="009A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900">
              <w:rPr>
                <w:rFonts w:ascii="Angsana New" w:hAnsi="Angsana New" w:hint="cs"/>
                <w:sz w:val="28"/>
                <w:szCs w:val="28"/>
                <w:cs/>
              </w:rPr>
              <w:t>งวดเ</w:t>
            </w:r>
            <w:r w:rsidR="009A4174" w:rsidRPr="008E2900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8E2900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="009A4174" w:rsidRPr="008E2900">
              <w:rPr>
                <w:rFonts w:ascii="Angsana New" w:hAnsi="Angsana New" w:hint="cs"/>
                <w:sz w:val="28"/>
                <w:szCs w:val="28"/>
                <w:cs/>
              </w:rPr>
              <w:t>เดือน (</w:t>
            </w:r>
            <w:r w:rsidR="009A4174" w:rsidRPr="008E290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A4174" w:rsidRPr="009A4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9A4174" w:rsidRPr="009A417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D36A04">
        <w:trPr>
          <w:tblHeader/>
        </w:trPr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A4174" w:rsidRPr="009A4174" w:rsidTr="00D36A04">
        <w:trPr>
          <w:tblHeader/>
        </w:trPr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A40107" w:rsidRDefault="001E350E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5,557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A40107" w:rsidRDefault="00A40107" w:rsidP="00D64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5</w:t>
            </w:r>
            <w:r w:rsidR="00CE46C3"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Pr="00A40107">
              <w:rPr>
                <w:rFonts w:ascii="Angsana New" w:hAnsi="Angsana New"/>
                <w:sz w:val="28"/>
                <w:szCs w:val="28"/>
              </w:rPr>
              <w:t>74</w:t>
            </w:r>
            <w:r w:rsidR="00D648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  <w:r w:rsidR="007819BE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840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9C3E4A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521B39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A40107" w:rsidP="00B12B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6</w:t>
            </w:r>
            <w:r w:rsidR="00CE46C3"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Pr="00A40107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521B39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9A4174" w:rsidP="009C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Pr="00A4010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9C3E4A">
              <w:rPr>
                <w:rFonts w:ascii="Angsana New" w:hAnsi="Angsana New"/>
                <w:color w:val="000000"/>
                <w:sz w:val="28"/>
                <w:szCs w:val="28"/>
              </w:rPr>
              <w:t>2,102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9A4174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="00521B39">
              <w:rPr>
                <w:rFonts w:ascii="Angsana New" w:hAnsi="Angsana New"/>
                <w:color w:val="000000"/>
                <w:sz w:val="28"/>
                <w:szCs w:val="28"/>
              </w:rPr>
              <w:t xml:space="preserve">  4,736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9A4174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 w:rsidRPr="00A401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E46C3" w:rsidRPr="00A40107">
              <w:rPr>
                <w:rFonts w:ascii="Angsana New" w:hAnsi="Angsana New"/>
                <w:sz w:val="28"/>
                <w:szCs w:val="28"/>
              </w:rPr>
              <w:t>1</w:t>
            </w:r>
            <w:r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679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9A4174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521B39">
              <w:rPr>
                <w:rFonts w:ascii="Angsana New" w:hAnsi="Angsana New"/>
                <w:color w:val="000000"/>
                <w:sz w:val="28"/>
                <w:szCs w:val="28"/>
              </w:rPr>
              <w:t>4,487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9A4174" w:rsidP="0069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A40107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1,2</w:t>
            </w:r>
            <w:r w:rsidR="006968FD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A40107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10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A4174" w:rsidRPr="00A40107" w:rsidRDefault="00A40107" w:rsidP="00A401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11</w:t>
            </w:r>
            <w:r w:rsidR="00942586"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Pr="00A40107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A40107" w:rsidRDefault="00A40107" w:rsidP="00D64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10</w:t>
            </w:r>
            <w:r w:rsidR="00CE46C3"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Pr="00A40107">
              <w:rPr>
                <w:rFonts w:ascii="Angsana New" w:hAnsi="Angsana New"/>
                <w:sz w:val="28"/>
                <w:szCs w:val="28"/>
              </w:rPr>
              <w:t>74</w:t>
            </w:r>
            <w:r w:rsidR="00D648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A4174" w:rsidRPr="009A4174" w:rsidRDefault="00521B39" w:rsidP="00521B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</w:tr>
      <w:tr w:rsidR="00CE46C3" w:rsidRPr="009A4174" w:rsidTr="00D36A04">
        <w:tc>
          <w:tcPr>
            <w:tcW w:w="5353" w:type="dxa"/>
            <w:vAlign w:val="bottom"/>
          </w:tcPr>
          <w:p w:rsidR="00CE46C3" w:rsidRPr="009A4174" w:rsidRDefault="00CE46C3" w:rsidP="008738A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CE46C3" w:rsidRPr="00A40107" w:rsidRDefault="00CE46C3" w:rsidP="00D64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A40107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="00F614CF">
              <w:rPr>
                <w:rFonts w:ascii="Angsana New" w:hAnsi="Angsana New"/>
                <w:sz w:val="28"/>
                <w:szCs w:val="28"/>
              </w:rPr>
              <w:t>5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4</w:t>
            </w:r>
            <w:r w:rsidR="00F614CF">
              <w:rPr>
                <w:rFonts w:ascii="Angsana New" w:hAnsi="Angsana New"/>
                <w:sz w:val="28"/>
                <w:szCs w:val="28"/>
              </w:rPr>
              <w:t>7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E46C3" w:rsidRPr="009A4174" w:rsidRDefault="00CE46C3" w:rsidP="001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A417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="00100383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E46C3" w:rsidRPr="00A40107" w:rsidRDefault="00CE46C3" w:rsidP="00F6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A40107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="00F614CF">
              <w:rPr>
                <w:rFonts w:ascii="Angsana New" w:hAnsi="Angsana New"/>
                <w:sz w:val="28"/>
                <w:szCs w:val="28"/>
              </w:rPr>
              <w:t>547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E46C3" w:rsidRPr="009A4174" w:rsidRDefault="00CE46C3" w:rsidP="001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A417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="00100383"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00383" w:rsidRPr="009A4174" w:rsidTr="00D36A04">
        <w:tc>
          <w:tcPr>
            <w:tcW w:w="5353" w:type="dxa"/>
            <w:vAlign w:val="bottom"/>
          </w:tcPr>
          <w:p w:rsidR="00100383" w:rsidRPr="009A4174" w:rsidRDefault="00100383" w:rsidP="00A40107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</w:t>
            </w:r>
            <w:r w:rsidRPr="00A40107">
              <w:rPr>
                <w:rFonts w:ascii="Angsana New" w:hAnsi="Angsana New" w:hint="cs"/>
                <w:sz w:val="28"/>
                <w:szCs w:val="28"/>
                <w:cs/>
              </w:rPr>
              <w:t>ชีลดลง</w:t>
            </w:r>
          </w:p>
        </w:tc>
        <w:tc>
          <w:tcPr>
            <w:tcW w:w="993" w:type="dxa"/>
            <w:vAlign w:val="bottom"/>
          </w:tcPr>
          <w:p w:rsidR="00100383" w:rsidRPr="00A40107" w:rsidRDefault="00100383" w:rsidP="009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0107">
              <w:rPr>
                <w:rFonts w:ascii="Angsana New" w:hAnsi="Angsana New" w:hint="cs"/>
                <w:sz w:val="28"/>
                <w:szCs w:val="28"/>
                <w:cs/>
              </w:rPr>
              <w:t xml:space="preserve">(   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3</w:t>
            </w:r>
            <w:r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673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100383" w:rsidRPr="009A4174" w:rsidRDefault="0010038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100383" w:rsidRPr="009A4174" w:rsidRDefault="00100383" w:rsidP="001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1,156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100383" w:rsidRPr="009A4174" w:rsidRDefault="0010038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00383" w:rsidRPr="00A40107" w:rsidRDefault="00100383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0107">
              <w:rPr>
                <w:rFonts w:ascii="Angsana New" w:hAnsi="Angsana New" w:hint="cs"/>
                <w:sz w:val="28"/>
                <w:szCs w:val="28"/>
                <w:cs/>
              </w:rPr>
              <w:t xml:space="preserve">(   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3</w:t>
            </w:r>
            <w:r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="00A40107" w:rsidRPr="00A40107">
              <w:rPr>
                <w:rFonts w:ascii="Angsana New" w:hAnsi="Angsana New"/>
                <w:sz w:val="28"/>
                <w:szCs w:val="28"/>
              </w:rPr>
              <w:t>673</w:t>
            </w:r>
            <w:r w:rsidRPr="00A401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100383" w:rsidRPr="009A4174" w:rsidRDefault="0010038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100383" w:rsidRPr="009A4174" w:rsidRDefault="00100383" w:rsidP="007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1,156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br/>
              <w:t>ขาดทุนเ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174" w:rsidRPr="00A40107" w:rsidRDefault="00A40107" w:rsidP="00F614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E46C3" w:rsidRPr="00A4010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614CF">
              <w:rPr>
                <w:rFonts w:ascii="Angsana New" w:hAnsi="Angsana New" w:hint="cs"/>
                <w:sz w:val="28"/>
                <w:szCs w:val="28"/>
                <w:cs/>
              </w:rPr>
              <w:t>983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4174" w:rsidRPr="009A4174" w:rsidRDefault="00100383" w:rsidP="001003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819BE">
              <w:rPr>
                <w:rFonts w:ascii="Angsana New" w:hAnsi="Angsana New"/>
                <w:sz w:val="28"/>
                <w:szCs w:val="28"/>
              </w:rPr>
              <w:t>,8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819B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174" w:rsidRPr="00A40107" w:rsidRDefault="00A40107" w:rsidP="00F614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6</w:t>
            </w:r>
            <w:r w:rsidR="00CE46C3" w:rsidRPr="00A40107">
              <w:rPr>
                <w:rFonts w:ascii="Angsana New" w:hAnsi="Angsana New"/>
                <w:sz w:val="28"/>
                <w:szCs w:val="28"/>
              </w:rPr>
              <w:t>,</w:t>
            </w:r>
            <w:r w:rsidR="00F614CF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4174" w:rsidRPr="009A4174" w:rsidRDefault="00100383" w:rsidP="001003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819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A40107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A4174" w:rsidRPr="00A40107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A41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เพิ่มขึ้นในส่วนของ</w:t>
            </w:r>
            <w:r w:rsidRPr="009A417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A417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174" w:rsidRPr="00A40107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0107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9A4174" w:rsidRPr="00A40107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9A4174" w:rsidRPr="009A4174" w:rsidTr="00D36A04">
        <w:tc>
          <w:tcPr>
            <w:tcW w:w="5353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174" w:rsidRPr="00A40107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15657B" w:rsidRPr="009A4174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  <w:r w:rsidRPr="009A4174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สินทรัพย์และหนี้สินภาษีเงินได้รอการตัดบัญชีที่แสดงในงบ</w:t>
      </w:r>
      <w:r w:rsidRPr="009A4174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9A4174">
        <w:rPr>
          <w:rFonts w:ascii="Angsana New" w:hAnsi="Angsana New"/>
          <w:sz w:val="28"/>
          <w:szCs w:val="28"/>
          <w:cs/>
        </w:rPr>
        <w:t xml:space="preserve"> ณ </w:t>
      </w:r>
      <w:r w:rsidRPr="008E2900">
        <w:rPr>
          <w:rFonts w:ascii="Angsana New" w:hAnsi="Angsana New"/>
          <w:sz w:val="28"/>
          <w:szCs w:val="28"/>
          <w:cs/>
        </w:rPr>
        <w:t>วันที่</w:t>
      </w:r>
      <w:r w:rsidRPr="008E2900">
        <w:rPr>
          <w:rFonts w:ascii="Angsana New" w:hAnsi="Angsana New"/>
          <w:sz w:val="28"/>
          <w:szCs w:val="28"/>
        </w:rPr>
        <w:t xml:space="preserve"> </w:t>
      </w:r>
      <w:r w:rsidR="00100383" w:rsidRPr="008E2900">
        <w:rPr>
          <w:rFonts w:ascii="Angsana New" w:hAnsi="Angsana New" w:hint="cs"/>
          <w:sz w:val="28"/>
          <w:szCs w:val="28"/>
          <w:cs/>
        </w:rPr>
        <w:t>30 กันย</w:t>
      </w:r>
      <w:r w:rsidR="009A4174" w:rsidRPr="008E2900">
        <w:rPr>
          <w:rFonts w:ascii="Angsana New" w:hAnsi="Angsana New" w:hint="cs"/>
          <w:sz w:val="28"/>
          <w:szCs w:val="28"/>
          <w:cs/>
        </w:rPr>
        <w:t>ายน</w:t>
      </w:r>
      <w:r w:rsidR="00FF2E1B" w:rsidRPr="008E2900">
        <w:rPr>
          <w:rFonts w:ascii="Angsana New" w:hAnsi="Angsana New"/>
          <w:sz w:val="28"/>
          <w:szCs w:val="28"/>
          <w:cs/>
        </w:rPr>
        <w:t xml:space="preserve"> </w:t>
      </w:r>
      <w:r w:rsidR="00FF2E1B" w:rsidRPr="008E2900">
        <w:rPr>
          <w:rFonts w:ascii="Angsana New" w:hAnsi="Angsana New"/>
          <w:sz w:val="28"/>
          <w:szCs w:val="28"/>
        </w:rPr>
        <w:t>25</w:t>
      </w:r>
      <w:r w:rsidR="00A7711E" w:rsidRPr="008E2900">
        <w:rPr>
          <w:rFonts w:ascii="Angsana New" w:hAnsi="Angsana New"/>
          <w:sz w:val="28"/>
          <w:szCs w:val="28"/>
        </w:rPr>
        <w:t>6</w:t>
      </w:r>
      <w:r w:rsidR="00905690" w:rsidRPr="008E2900">
        <w:rPr>
          <w:rFonts w:ascii="Angsana New" w:hAnsi="Angsana New" w:hint="cs"/>
          <w:sz w:val="28"/>
          <w:szCs w:val="28"/>
          <w:cs/>
        </w:rPr>
        <w:t>2</w:t>
      </w:r>
      <w:r w:rsidR="00A7711E"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 w:hint="cs"/>
          <w:sz w:val="28"/>
          <w:szCs w:val="28"/>
          <w:cs/>
        </w:rPr>
        <w:t>และ</w:t>
      </w:r>
      <w:r w:rsidR="00A7711E" w:rsidRPr="009A4174">
        <w:rPr>
          <w:rFonts w:ascii="Angsana New" w:hAnsi="Angsana New" w:hint="cs"/>
          <w:sz w:val="28"/>
          <w:szCs w:val="28"/>
          <w:cs/>
        </w:rPr>
        <w:t xml:space="preserve"> </w:t>
      </w:r>
      <w:r w:rsidRPr="009A4174">
        <w:rPr>
          <w:rFonts w:ascii="Angsana New" w:hAnsi="Angsana New"/>
          <w:sz w:val="28"/>
          <w:szCs w:val="28"/>
        </w:rPr>
        <w:t xml:space="preserve">31 </w:t>
      </w:r>
      <w:r w:rsidRPr="009A4174">
        <w:rPr>
          <w:rFonts w:ascii="Angsana New" w:hAnsi="Angsana New"/>
          <w:sz w:val="28"/>
          <w:szCs w:val="28"/>
          <w:cs/>
        </w:rPr>
        <w:t>ธันวาคม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="00FF2E1B" w:rsidRPr="009A4174">
        <w:rPr>
          <w:rFonts w:ascii="Angsana New" w:hAnsi="Angsana New"/>
          <w:sz w:val="28"/>
          <w:szCs w:val="28"/>
        </w:rPr>
        <w:t>25</w:t>
      </w:r>
      <w:r w:rsidR="00905690" w:rsidRPr="009A4174">
        <w:rPr>
          <w:rFonts w:ascii="Angsana New" w:hAnsi="Angsana New" w:hint="cs"/>
          <w:sz w:val="28"/>
          <w:szCs w:val="28"/>
          <w:cs/>
        </w:rPr>
        <w:t>61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/>
          <w:sz w:val="28"/>
          <w:szCs w:val="28"/>
          <w:cs/>
        </w:rPr>
        <w:t>ประกอบด้วยรายการดัง</w:t>
      </w:r>
      <w:r w:rsidRPr="009A4174">
        <w:rPr>
          <w:rFonts w:ascii="Angsana New" w:hAnsi="Angsana New" w:hint="cs"/>
          <w:sz w:val="28"/>
          <w:szCs w:val="28"/>
          <w:cs/>
        </w:rPr>
        <w:t>ต่อไป</w:t>
      </w:r>
      <w:r w:rsidRPr="009A4174">
        <w:rPr>
          <w:rFonts w:ascii="Angsana New" w:hAnsi="Angsana New"/>
          <w:sz w:val="28"/>
          <w:szCs w:val="28"/>
          <w:cs/>
        </w:rPr>
        <w:t>นี้</w:t>
      </w:r>
    </w:p>
    <w:p w:rsidR="00F63DD6" w:rsidRPr="009A4174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905690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5690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1B0D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A1B0D" w:rsidRPr="008E2900" w:rsidRDefault="00FA1B0D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B0D" w:rsidRPr="008E2900" w:rsidRDefault="00FA1B0D" w:rsidP="00FA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9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30 กันยายน </w:t>
            </w:r>
            <w:r w:rsidRPr="008E290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8E29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1B0D" w:rsidRPr="008E2900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B0D" w:rsidRPr="008E2900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90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E29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:rsidR="00FA1B0D" w:rsidRPr="008E2900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900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1B0D" w:rsidRPr="008E2900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B0D" w:rsidRPr="008E2900" w:rsidRDefault="00FA1B0D" w:rsidP="007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9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30 กันยายน </w:t>
            </w:r>
            <w:r w:rsidRPr="008E290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8E29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1B0D" w:rsidRPr="009A4174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B0D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:rsidR="00FA1B0D" w:rsidRPr="009A4174" w:rsidRDefault="00FA1B0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417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F143BE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107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40107" w:rsidRPr="009A4174" w:rsidRDefault="00A40107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A40107" w:rsidRDefault="00A40107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0107" w:rsidRPr="00A40107" w:rsidRDefault="00A40107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A40107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40107" w:rsidRPr="009A4174" w:rsidRDefault="00A40107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A40107" w:rsidRDefault="00A40107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0107" w:rsidRPr="00A40107" w:rsidRDefault="00A40107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A40107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40107" w:rsidRPr="009A4174" w:rsidRDefault="00A40107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A40107" w:rsidRDefault="00A40107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0107" w:rsidRPr="00A40107" w:rsidRDefault="00A40107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</w:tr>
      <w:tr w:rsidR="00A40107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40107" w:rsidRDefault="00A40107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</w:t>
            </w:r>
          </w:p>
          <w:p w:rsidR="00A40107" w:rsidRPr="009A4174" w:rsidRDefault="00A40107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A40107" w:rsidRDefault="00A40107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0107" w:rsidRPr="00A40107" w:rsidRDefault="00A40107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</w:tr>
      <w:tr w:rsidR="00A40107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40107" w:rsidRPr="009A4174" w:rsidRDefault="00A40107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0107" w:rsidRPr="00100383" w:rsidRDefault="00A40107" w:rsidP="0013524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5,192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0107" w:rsidRPr="00100383" w:rsidRDefault="00A40107" w:rsidP="00C47E5A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0107">
              <w:rPr>
                <w:rFonts w:ascii="Angsana New" w:hAnsi="Angsana New"/>
                <w:sz w:val="28"/>
                <w:szCs w:val="28"/>
              </w:rPr>
              <w:t>5,192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0107" w:rsidRPr="009A4174" w:rsidRDefault="00A40107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417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ค่าใช้จ่ายทางบัญชีหรือ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63784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63784" w:rsidRPr="009A4174" w:rsidRDefault="00D63784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D63784" w:rsidRDefault="00D63784" w:rsidP="00A4010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2,39</w:t>
            </w:r>
            <w:r w:rsidR="00893B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9A4174" w:rsidRDefault="00D63784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9A4174" w:rsidRDefault="00D63784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D63784" w:rsidRDefault="00D63784" w:rsidP="00893BD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2,39</w:t>
            </w:r>
            <w:r w:rsidR="00893B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9A4174" w:rsidRDefault="00D63784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</w:tr>
      <w:tr w:rsidR="00D63784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63784" w:rsidRPr="009A4174" w:rsidRDefault="00D63784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D6378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</w:tr>
      <w:tr w:rsidR="00D63784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63784" w:rsidRPr="009A4174" w:rsidRDefault="00D63784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12,127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13,668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12,127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13,668</w:t>
            </w:r>
          </w:p>
        </w:tc>
      </w:tr>
      <w:tr w:rsidR="00D63784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63784" w:rsidRPr="009A4174" w:rsidRDefault="00D63784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D6378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11,45</w:t>
            </w:r>
            <w:r w:rsidR="00893BD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13,726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C47E5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11,45</w:t>
            </w:r>
            <w:r w:rsidR="00893BD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13,726</w:t>
            </w:r>
          </w:p>
        </w:tc>
      </w:tr>
      <w:tr w:rsidR="00D63784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63784" w:rsidRPr="009A4174" w:rsidRDefault="00D63784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D6378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37,337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3784" w:rsidRPr="00D63784" w:rsidRDefault="00D63784" w:rsidP="00C47E5A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784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3784" w:rsidRPr="009A4174" w:rsidRDefault="00D63784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37,337</w:t>
            </w:r>
          </w:p>
        </w:tc>
      </w:tr>
    </w:tbl>
    <w:p w:rsidR="00905690" w:rsidRPr="009A4174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905690" w:rsidRPr="009A4174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  <w:r w:rsidRPr="008E29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A4174" w:rsidRPr="008E2900">
        <w:rPr>
          <w:rFonts w:ascii="Angsana New" w:hAnsi="Angsana New"/>
          <w:sz w:val="28"/>
          <w:szCs w:val="28"/>
        </w:rPr>
        <w:t xml:space="preserve">30 </w:t>
      </w:r>
      <w:r w:rsidR="00FA1B0D" w:rsidRPr="008E2900">
        <w:rPr>
          <w:rFonts w:ascii="Angsana New" w:hAnsi="Angsana New" w:hint="cs"/>
          <w:sz w:val="28"/>
          <w:szCs w:val="28"/>
          <w:cs/>
        </w:rPr>
        <w:t>กันย</w:t>
      </w:r>
      <w:r w:rsidR="009A4174" w:rsidRPr="008E2900">
        <w:rPr>
          <w:rFonts w:ascii="Angsana New" w:hAnsi="Angsana New" w:hint="cs"/>
          <w:sz w:val="28"/>
          <w:szCs w:val="28"/>
          <w:cs/>
        </w:rPr>
        <w:t>ายน</w:t>
      </w:r>
      <w:r w:rsidRPr="008E2900">
        <w:rPr>
          <w:rFonts w:ascii="Angsana New" w:hAnsi="Angsana New" w:hint="cs"/>
          <w:sz w:val="28"/>
          <w:szCs w:val="28"/>
          <w:cs/>
        </w:rPr>
        <w:t xml:space="preserve"> 2562</w:t>
      </w:r>
      <w:r w:rsidRPr="008E2900">
        <w:rPr>
          <w:rFonts w:ascii="Angsana New" w:hAnsi="Angsana New"/>
          <w:sz w:val="28"/>
          <w:szCs w:val="28"/>
          <w:cs/>
        </w:rPr>
        <w:t xml:space="preserve"> บริษัทย่อย</w:t>
      </w:r>
      <w:r w:rsidRPr="009A4174">
        <w:rPr>
          <w:rFonts w:ascii="Angsana New" w:hAnsi="Angsana New"/>
          <w:sz w:val="28"/>
          <w:szCs w:val="28"/>
          <w:cs/>
        </w:rPr>
        <w:t>หนึ่งแห่งมีผล</w:t>
      </w:r>
      <w:r w:rsidRPr="008C6023">
        <w:rPr>
          <w:rFonts w:ascii="Angsana New" w:hAnsi="Angsana New"/>
          <w:sz w:val="28"/>
          <w:szCs w:val="28"/>
          <w:cs/>
        </w:rPr>
        <w:t>ขาดทุนสะสมทางภาษียกไปเป็นจำนวนเงินรวมประ</w:t>
      </w:r>
      <w:r w:rsidRPr="00D63784">
        <w:rPr>
          <w:rFonts w:ascii="Angsana New" w:hAnsi="Angsana New"/>
          <w:sz w:val="28"/>
          <w:szCs w:val="28"/>
          <w:cs/>
        </w:rPr>
        <w:t>มาณ</w:t>
      </w:r>
      <w:r w:rsidRPr="00D63784">
        <w:rPr>
          <w:rFonts w:ascii="Angsana New" w:hAnsi="Angsana New"/>
          <w:sz w:val="28"/>
          <w:szCs w:val="28"/>
        </w:rPr>
        <w:t xml:space="preserve"> 7</w:t>
      </w:r>
      <w:r w:rsidR="00D63784" w:rsidRPr="00D63784">
        <w:rPr>
          <w:rFonts w:ascii="Angsana New" w:hAnsi="Angsana New" w:hint="cs"/>
          <w:sz w:val="28"/>
          <w:szCs w:val="28"/>
          <w:cs/>
        </w:rPr>
        <w:t>7</w:t>
      </w:r>
      <w:r w:rsidR="00135247" w:rsidRPr="00D63784">
        <w:rPr>
          <w:rFonts w:ascii="Angsana New" w:hAnsi="Angsana New" w:hint="cs"/>
          <w:sz w:val="28"/>
          <w:szCs w:val="28"/>
          <w:cs/>
        </w:rPr>
        <w:t>.</w:t>
      </w:r>
      <w:r w:rsidR="00D63784" w:rsidRPr="00D63784">
        <w:rPr>
          <w:rFonts w:ascii="Angsana New" w:hAnsi="Angsana New" w:hint="cs"/>
          <w:sz w:val="28"/>
          <w:szCs w:val="28"/>
          <w:cs/>
        </w:rPr>
        <w:t>4</w:t>
      </w:r>
      <w:r w:rsidR="00135247" w:rsidRPr="00D63784">
        <w:rPr>
          <w:rFonts w:ascii="Angsana New" w:hAnsi="Angsana New" w:hint="cs"/>
          <w:sz w:val="28"/>
          <w:szCs w:val="28"/>
          <w:cs/>
        </w:rPr>
        <w:t xml:space="preserve"> </w:t>
      </w:r>
      <w:r w:rsidRPr="00D63784">
        <w:rPr>
          <w:rFonts w:ascii="Angsana New" w:hAnsi="Angsana New"/>
          <w:sz w:val="28"/>
          <w:szCs w:val="28"/>
          <w:cs/>
        </w:rPr>
        <w:t>ล้าน</w:t>
      </w:r>
      <w:r w:rsidRPr="00D63784">
        <w:rPr>
          <w:rFonts w:ascii="Angsana New" w:hAnsi="Angsana New" w:hint="cs"/>
          <w:sz w:val="28"/>
          <w:szCs w:val="28"/>
          <w:cs/>
        </w:rPr>
        <w:t>บ</w:t>
      </w:r>
      <w:r w:rsidRPr="00D63784">
        <w:rPr>
          <w:rFonts w:ascii="Angsana New" w:hAnsi="Angsana New"/>
          <w:sz w:val="28"/>
          <w:szCs w:val="28"/>
          <w:cs/>
        </w:rPr>
        <w:t>าท โดยผลขาดทุนสะสมดังกล่าวจะใช้เป็นเครดิตภาษีได้</w:t>
      </w:r>
      <w:r w:rsidRPr="00D63784">
        <w:rPr>
          <w:rFonts w:ascii="Angsana New" w:hAnsi="Angsana New" w:hint="cs"/>
          <w:sz w:val="28"/>
          <w:szCs w:val="28"/>
          <w:cs/>
        </w:rPr>
        <w:t>ในระหว่างปี 256</w:t>
      </w:r>
      <w:r w:rsidRPr="00D63784">
        <w:rPr>
          <w:rFonts w:ascii="Angsana New" w:hAnsi="Angsana New"/>
          <w:sz w:val="28"/>
          <w:szCs w:val="28"/>
        </w:rPr>
        <w:t>2</w:t>
      </w:r>
      <w:r w:rsidRPr="00D63784">
        <w:rPr>
          <w:rFonts w:ascii="Angsana New" w:hAnsi="Angsana New" w:hint="cs"/>
          <w:sz w:val="28"/>
          <w:szCs w:val="28"/>
          <w:cs/>
        </w:rPr>
        <w:t xml:space="preserve"> จนถึงปี 2567</w:t>
      </w:r>
    </w:p>
    <w:p w:rsidR="00905690" w:rsidRPr="009A4174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15657B" w:rsidRPr="009A4174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9A4174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หนี้สินผลประโยชน์</w:t>
      </w:r>
      <w:r w:rsidR="00082435" w:rsidRPr="009A417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ของ</w:t>
      </w:r>
      <w:r w:rsidR="0015657B" w:rsidRPr="009A4174">
        <w:rPr>
          <w:rFonts w:ascii="Angsana New" w:hAnsi="Angsana New"/>
          <w:b/>
          <w:bCs/>
          <w:color w:val="000000"/>
          <w:sz w:val="28"/>
          <w:szCs w:val="28"/>
          <w:cs/>
        </w:rPr>
        <w:t>พนักงานหลังออกจากงาน</w:t>
      </w:r>
    </w:p>
    <w:p w:rsidR="004719C9" w:rsidRPr="009A4174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4719C9" w:rsidRPr="009A4174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A4174">
        <w:rPr>
          <w:rFonts w:ascii="Angsana New" w:hAnsi="Angsana New"/>
          <w:sz w:val="28"/>
          <w:szCs w:val="28"/>
          <w:cs/>
        </w:rPr>
        <w:t>รายการเคลื่อนไหวของหนี้สินผลประโยชน์</w:t>
      </w:r>
      <w:r w:rsidR="00082435" w:rsidRPr="009A4174">
        <w:rPr>
          <w:rFonts w:ascii="Angsana New" w:hAnsi="Angsana New" w:hint="cs"/>
          <w:sz w:val="28"/>
          <w:szCs w:val="28"/>
          <w:cs/>
        </w:rPr>
        <w:t>ของ</w:t>
      </w:r>
      <w:r w:rsidRPr="009A4174">
        <w:rPr>
          <w:rFonts w:ascii="Angsana New" w:hAnsi="Angsana New"/>
          <w:sz w:val="28"/>
          <w:szCs w:val="28"/>
          <w:cs/>
        </w:rPr>
        <w:t>พนักงานหลังออกจากงาน</w:t>
      </w:r>
      <w:r w:rsidRPr="008E2900">
        <w:rPr>
          <w:rFonts w:ascii="Angsana New" w:hAnsi="Angsana New"/>
          <w:sz w:val="28"/>
          <w:szCs w:val="28"/>
          <w:cs/>
        </w:rPr>
        <w:t>สำหรับ</w:t>
      </w:r>
      <w:r w:rsidRPr="008E2900">
        <w:rPr>
          <w:rFonts w:ascii="Angsana New" w:hAnsi="Angsana New" w:hint="cs"/>
          <w:sz w:val="28"/>
          <w:szCs w:val="28"/>
          <w:cs/>
        </w:rPr>
        <w:t>งวด</w:t>
      </w:r>
      <w:r w:rsidR="00697E0C" w:rsidRPr="008E2900">
        <w:rPr>
          <w:rFonts w:ascii="Angsana New" w:hAnsi="Angsana New" w:hint="cs"/>
          <w:sz w:val="28"/>
          <w:szCs w:val="28"/>
          <w:cs/>
        </w:rPr>
        <w:t>เ</w:t>
      </w:r>
      <w:r w:rsidR="009A4174" w:rsidRPr="008E2900">
        <w:rPr>
          <w:rFonts w:ascii="Angsana New" w:hAnsi="Angsana New" w:hint="cs"/>
          <w:sz w:val="28"/>
          <w:szCs w:val="28"/>
          <w:cs/>
        </w:rPr>
        <w:t>ก</w:t>
      </w:r>
      <w:r w:rsidR="00697E0C" w:rsidRPr="008E2900">
        <w:rPr>
          <w:rFonts w:ascii="Angsana New" w:hAnsi="Angsana New" w:hint="cs"/>
          <w:sz w:val="28"/>
          <w:szCs w:val="28"/>
          <w:cs/>
        </w:rPr>
        <w:t>้า</w:t>
      </w:r>
      <w:r w:rsidRPr="008E2900">
        <w:rPr>
          <w:rFonts w:ascii="Angsana New" w:hAnsi="Angsana New" w:hint="cs"/>
          <w:sz w:val="28"/>
          <w:szCs w:val="28"/>
          <w:cs/>
        </w:rPr>
        <w:t>เดือน</w:t>
      </w:r>
      <w:r w:rsidRPr="008E29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A1B0D" w:rsidRPr="008E2900">
        <w:rPr>
          <w:rFonts w:ascii="Angsana New" w:hAnsi="Angsana New" w:hint="cs"/>
          <w:sz w:val="28"/>
          <w:szCs w:val="28"/>
          <w:cs/>
        </w:rPr>
        <w:t>30 กันย</w:t>
      </w:r>
      <w:r w:rsidR="009A4174" w:rsidRPr="008E2900">
        <w:rPr>
          <w:rFonts w:ascii="Angsana New" w:hAnsi="Angsana New" w:hint="cs"/>
          <w:sz w:val="28"/>
          <w:szCs w:val="28"/>
          <w:cs/>
        </w:rPr>
        <w:t>ายน</w:t>
      </w:r>
      <w:r w:rsidRPr="008E2900">
        <w:rPr>
          <w:rFonts w:ascii="Angsana New" w:hAnsi="Angsana New"/>
          <w:sz w:val="28"/>
          <w:szCs w:val="28"/>
          <w:cs/>
        </w:rPr>
        <w:t xml:space="preserve"> </w:t>
      </w:r>
      <w:r w:rsidRPr="008E2900">
        <w:rPr>
          <w:rFonts w:ascii="Angsana New" w:hAnsi="Angsana New"/>
          <w:sz w:val="28"/>
          <w:szCs w:val="28"/>
        </w:rPr>
        <w:t>25</w:t>
      </w:r>
      <w:r w:rsidR="00FC7DDC" w:rsidRPr="008E2900">
        <w:rPr>
          <w:rFonts w:ascii="Angsana New" w:hAnsi="Angsana New" w:hint="cs"/>
          <w:sz w:val="28"/>
          <w:szCs w:val="28"/>
          <w:cs/>
        </w:rPr>
        <w:t>6</w:t>
      </w:r>
      <w:r w:rsidR="000A523D" w:rsidRPr="008E2900">
        <w:rPr>
          <w:rFonts w:ascii="Angsana New" w:hAnsi="Angsana New" w:hint="cs"/>
          <w:sz w:val="28"/>
          <w:szCs w:val="28"/>
          <w:cs/>
        </w:rPr>
        <w:t>2</w:t>
      </w:r>
      <w:r w:rsidRPr="008E2900">
        <w:rPr>
          <w:rFonts w:ascii="Angsana New" w:hAnsi="Angsana New"/>
          <w:sz w:val="28"/>
          <w:szCs w:val="28"/>
        </w:rPr>
        <w:t xml:space="preserve"> </w:t>
      </w:r>
      <w:r w:rsidRPr="008E2900">
        <w:rPr>
          <w:rFonts w:ascii="Angsana New" w:hAnsi="Angsana New"/>
          <w:sz w:val="28"/>
          <w:szCs w:val="28"/>
          <w:cs/>
        </w:rPr>
        <w:t xml:space="preserve">และ </w:t>
      </w:r>
      <w:r w:rsidR="000A523D" w:rsidRPr="008E2900">
        <w:rPr>
          <w:rFonts w:ascii="Angsana New" w:hAnsi="Angsana New"/>
          <w:sz w:val="28"/>
          <w:szCs w:val="28"/>
        </w:rPr>
        <w:t>2561</w:t>
      </w:r>
      <w:r w:rsidRPr="008E2900">
        <w:rPr>
          <w:rFonts w:ascii="Angsana New" w:hAnsi="Angsana New"/>
          <w:sz w:val="28"/>
          <w:szCs w:val="28"/>
        </w:rPr>
        <w:t xml:space="preserve"> </w:t>
      </w:r>
      <w:r w:rsidRPr="008E2900">
        <w:rPr>
          <w:rFonts w:ascii="Angsana New" w:hAnsi="Angsana New"/>
          <w:sz w:val="28"/>
          <w:szCs w:val="28"/>
          <w:cs/>
        </w:rPr>
        <w:t>มีดังนี้</w:t>
      </w:r>
    </w:p>
    <w:p w:rsidR="00FC7DDC" w:rsidRPr="009A4174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9A4174" w:rsidTr="00082435">
        <w:trPr>
          <w:tblHeader/>
        </w:trPr>
        <w:tc>
          <w:tcPr>
            <w:tcW w:w="6406" w:type="dxa"/>
            <w:vAlign w:val="bottom"/>
          </w:tcPr>
          <w:p w:rsidR="00FC7DDC" w:rsidRPr="009A417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9A417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:rsidR="00FC7DDC" w:rsidRPr="009A417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0A523D" w:rsidRPr="009A4174" w:rsidTr="00082435">
        <w:trPr>
          <w:tblHeader/>
        </w:trPr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A41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EF6C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A417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523D" w:rsidRPr="009A4174" w:rsidTr="00333AE4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9A417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0B2246" w:rsidRDefault="00631A48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EF6C9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6,346</w:t>
            </w:r>
          </w:p>
        </w:tc>
      </w:tr>
      <w:tr w:rsidR="000A523D" w:rsidRPr="009A4174" w:rsidTr="00540100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523D" w:rsidRPr="001D3AA6" w:rsidRDefault="001D3AA6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683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23D" w:rsidRPr="009A4174" w:rsidRDefault="00FA1B0D" w:rsidP="00FA1B0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0A523D" w:rsidRPr="009A4174" w:rsidTr="00540100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0A523D" w:rsidRPr="001D3AA6" w:rsidRDefault="001D3AA6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208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A523D" w:rsidRPr="009A4174" w:rsidRDefault="00FA1B0D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540100" w:rsidRPr="009A4174" w:rsidTr="00540100">
        <w:tc>
          <w:tcPr>
            <w:tcW w:w="6406" w:type="dxa"/>
            <w:vAlign w:val="bottom"/>
          </w:tcPr>
          <w:p w:rsidR="00540100" w:rsidRPr="009A4174" w:rsidRDefault="000B224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B2246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40100" w:rsidRPr="001D3AA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0B2246" w:rsidRPr="001D3AA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422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40100" w:rsidRPr="009A4174" w:rsidRDefault="00540100" w:rsidP="00646D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40100" w:rsidRPr="001D3AA6" w:rsidRDefault="000B2246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="001D3AA6" w:rsidRPr="001D3AA6">
              <w:rPr>
                <w:rFonts w:ascii="Angsana New" w:hAnsi="Angsana New" w:hint="cs"/>
                <w:sz w:val="28"/>
                <w:szCs w:val="28"/>
                <w:cs/>
              </w:rPr>
              <w:t>313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40100" w:rsidRPr="009A4174" w:rsidRDefault="00FA1B0D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100" w:rsidRPr="001D3AA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AA6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100" w:rsidRPr="009A4174" w:rsidRDefault="00540100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9A417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</w:t>
            </w:r>
            <w:r w:rsidRPr="008E290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A1B0D" w:rsidRPr="008E2900">
              <w:rPr>
                <w:rFonts w:ascii="Angsana New" w:hAnsi="Angsana New" w:hint="cs"/>
                <w:sz w:val="28"/>
                <w:szCs w:val="28"/>
                <w:cs/>
              </w:rPr>
              <w:t>30 กันย</w:t>
            </w:r>
            <w:r w:rsidRPr="008E290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100" w:rsidRPr="001D3AA6" w:rsidRDefault="000B2246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3AA6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="001D3AA6" w:rsidRPr="001D3AA6">
              <w:rPr>
                <w:rFonts w:ascii="Angsana New" w:hAnsi="Angsana New" w:hint="cs"/>
                <w:sz w:val="28"/>
                <w:szCs w:val="28"/>
                <w:cs/>
              </w:rPr>
              <w:t>391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100" w:rsidRPr="009A4174" w:rsidRDefault="00540100" w:rsidP="00FA1B0D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6,</w:t>
            </w:r>
            <w:r w:rsidR="00FA1B0D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9A4174" w:rsidRDefault="009A4174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1230EE" w:rsidRPr="00A80A77" w:rsidRDefault="00334412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85627"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1230EE" w:rsidRPr="00785627">
        <w:rPr>
          <w:rFonts w:ascii="Angsana New" w:hAnsi="Angsana New" w:hint="cs"/>
          <w:sz w:val="30"/>
          <w:szCs w:val="30"/>
          <w:cs/>
        </w:rPr>
        <w:t xml:space="preserve">จากการวัดมูลค่าประมาณการตามหลักคณิตศาสตร์ประกันภัยข้างต้นประกอบด้วย </w:t>
      </w:r>
      <w:r w:rsidR="001230EE" w:rsidRPr="00785627">
        <w:rPr>
          <w:rFonts w:ascii="Angsana New" w:hAnsi="Angsana New"/>
          <w:sz w:val="30"/>
          <w:szCs w:val="30"/>
        </w:rPr>
        <w:t xml:space="preserve">(1)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ขาดทุนจากการปรับปรุงประสบการณ์เป็นจำนวนเงินประมาณ </w:t>
      </w:r>
      <w:r w:rsidR="00785627" w:rsidRPr="00785627">
        <w:rPr>
          <w:rFonts w:ascii="Angsana New" w:hAnsi="Angsana New"/>
          <w:sz w:val="30"/>
          <w:szCs w:val="30"/>
        </w:rPr>
        <w:t>3,723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785627">
        <w:rPr>
          <w:rFonts w:ascii="Angsana New" w:hAnsi="Angsana New"/>
          <w:sz w:val="30"/>
          <w:szCs w:val="30"/>
        </w:rPr>
        <w:t xml:space="preserve"> (2)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>1,</w:t>
      </w:r>
      <w:r w:rsidR="00785627" w:rsidRPr="00785627">
        <w:rPr>
          <w:rFonts w:ascii="Angsana New" w:hAnsi="Angsana New"/>
          <w:sz w:val="30"/>
          <w:szCs w:val="30"/>
        </w:rPr>
        <w:t>741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785627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0EE" w:rsidRPr="00785627">
        <w:rPr>
          <w:rFonts w:ascii="Angsana New" w:hAnsi="Angsana New"/>
          <w:sz w:val="30"/>
          <w:szCs w:val="30"/>
        </w:rPr>
        <w:t xml:space="preserve">(3)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="00785627" w:rsidRPr="00785627">
        <w:rPr>
          <w:rFonts w:ascii="Angsana New" w:hAnsi="Angsana New"/>
          <w:sz w:val="30"/>
          <w:szCs w:val="30"/>
        </w:rPr>
        <w:t>697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</w:p>
    <w:p w:rsidR="001230EE" w:rsidRPr="00BD26AD" w:rsidRDefault="001230E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A91085" w:rsidRDefault="0074122B" w:rsidP="004D737F">
      <w:pPr>
        <w:pStyle w:val="BodyText2"/>
        <w:tabs>
          <w:tab w:val="left" w:pos="0"/>
        </w:tabs>
        <w:ind w:left="0" w:firstLine="0"/>
        <w:jc w:val="thaiDistribute"/>
        <w:outlineLvl w:val="0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A91085">
        <w:rPr>
          <w:rFonts w:ascii="Angsana New" w:hAnsi="Angsana New" w:hint="cs"/>
          <w:sz w:val="30"/>
          <w:szCs w:val="30"/>
          <w:cs/>
        </w:rPr>
        <w:t xml:space="preserve"> </w:t>
      </w:r>
      <w:r w:rsidRPr="00A910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A91085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A91085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อัตราคิดลด</w:t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="00334412"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2.66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A91085">
        <w:rPr>
          <w:rFonts w:ascii="Angsana New" w:hAnsi="Angsana New" w:hint="cs"/>
          <w:sz w:val="30"/>
          <w:szCs w:val="30"/>
          <w:cs/>
        </w:rPr>
        <w:t>และ</w:t>
      </w:r>
      <w:r w:rsidR="00F57046" w:rsidRPr="00A91085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="00334412" w:rsidRPr="00A91085">
        <w:rPr>
          <w:rFonts w:ascii="Angsana New" w:hAnsi="Angsana New" w:hint="cs"/>
          <w:sz w:val="30"/>
          <w:szCs w:val="30"/>
          <w:cs/>
        </w:rPr>
        <w:t>ในปี 2561</w:t>
      </w:r>
      <w:r w:rsidRPr="00A91085">
        <w:rPr>
          <w:rFonts w:ascii="Angsana New" w:hAnsi="Angsana New"/>
          <w:sz w:val="30"/>
          <w:szCs w:val="30"/>
        </w:rPr>
        <w:t xml:space="preserve"> </w:t>
      </w:r>
    </w:p>
    <w:p w:rsidR="0074122B" w:rsidRPr="00A91085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="00334412"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3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A91085">
        <w:rPr>
          <w:rFonts w:ascii="Angsana New" w:hAnsi="Angsana New" w:hint="cs"/>
          <w:sz w:val="30"/>
          <w:szCs w:val="30"/>
          <w:cs/>
        </w:rPr>
        <w:t>และ</w:t>
      </w:r>
      <w:r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Pr="00A91085">
        <w:rPr>
          <w:rFonts w:ascii="Angsana New" w:hAnsi="Angsana New"/>
          <w:sz w:val="30"/>
          <w:szCs w:val="30"/>
        </w:rPr>
        <w:t xml:space="preserve"> </w:t>
      </w:r>
      <w:r w:rsidR="00F57046" w:rsidRPr="00A91085">
        <w:rPr>
          <w:rFonts w:ascii="Angsana New" w:hAnsi="Angsana New" w:hint="cs"/>
          <w:sz w:val="30"/>
          <w:szCs w:val="30"/>
          <w:cs/>
        </w:rPr>
        <w:t>6.43</w:t>
      </w:r>
      <w:r w:rsidRPr="00A91085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334412" w:rsidRPr="00A91085">
        <w:rPr>
          <w:rFonts w:ascii="Angsana New" w:hAnsi="Angsana New" w:hint="cs"/>
          <w:sz w:val="30"/>
          <w:szCs w:val="30"/>
          <w:cs/>
        </w:rPr>
        <w:t>ในปี 2561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/>
          <w:sz w:val="30"/>
          <w:szCs w:val="30"/>
          <w:cs/>
        </w:rPr>
        <w:t xml:space="preserve">ร้อยละ </w:t>
      </w:r>
      <w:r w:rsidRPr="00A91085">
        <w:rPr>
          <w:rFonts w:ascii="Angsana New" w:hAnsi="Angsana New" w:hint="cs"/>
          <w:sz w:val="30"/>
          <w:szCs w:val="30"/>
          <w:cs/>
        </w:rPr>
        <w:t>8</w:t>
      </w:r>
      <w:r w:rsidRPr="00A91085">
        <w:rPr>
          <w:rFonts w:ascii="Angsana New" w:hAnsi="Angsana New"/>
          <w:sz w:val="30"/>
          <w:szCs w:val="30"/>
        </w:rPr>
        <w:t xml:space="preserve"> - 35 </w:t>
      </w:r>
      <w:r w:rsidRPr="00A91085">
        <w:rPr>
          <w:rFonts w:ascii="Angsana New" w:hAnsi="Angsana New"/>
          <w:sz w:val="30"/>
          <w:szCs w:val="30"/>
          <w:cs/>
        </w:rPr>
        <w:t>ต่อปี</w:t>
      </w:r>
      <w:r w:rsidRPr="00A91085">
        <w:rPr>
          <w:rFonts w:ascii="Angsana New" w:hAnsi="Angsana New" w:hint="cs"/>
          <w:sz w:val="30"/>
          <w:szCs w:val="30"/>
          <w:cs/>
        </w:rPr>
        <w:t>ในปี</w:t>
      </w:r>
      <w:r w:rsidRPr="00A91085">
        <w:rPr>
          <w:rFonts w:ascii="Angsana New" w:hAnsi="Angsana New"/>
          <w:sz w:val="30"/>
          <w:szCs w:val="30"/>
          <w:cs/>
        </w:rPr>
        <w:t xml:space="preserve"> 2562</w:t>
      </w:r>
      <w:r w:rsidRPr="00A91085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7046" w:rsidRPr="00A91085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A91085">
        <w:rPr>
          <w:rFonts w:ascii="Angsana New" w:hAnsi="Angsana New" w:hint="cs"/>
          <w:sz w:val="30"/>
          <w:szCs w:val="30"/>
          <w:cs/>
        </w:rPr>
        <w:t>11</w:t>
      </w:r>
      <w:r w:rsidR="00F57046" w:rsidRPr="00A91085">
        <w:rPr>
          <w:rFonts w:ascii="Angsana New" w:hAnsi="Angsana New"/>
          <w:sz w:val="30"/>
          <w:szCs w:val="30"/>
        </w:rPr>
        <w:t xml:space="preserve"> </w:t>
      </w:r>
      <w:r w:rsidRPr="00A91085">
        <w:rPr>
          <w:rFonts w:ascii="Angsana New" w:hAnsi="Angsana New"/>
          <w:sz w:val="30"/>
          <w:szCs w:val="30"/>
        </w:rPr>
        <w:t xml:space="preserve">- </w:t>
      </w:r>
      <w:r w:rsidR="00F57046" w:rsidRPr="00A91085">
        <w:rPr>
          <w:rFonts w:ascii="Angsana New" w:hAnsi="Angsana New"/>
          <w:sz w:val="30"/>
          <w:szCs w:val="30"/>
        </w:rPr>
        <w:t xml:space="preserve">48 </w:t>
      </w:r>
      <w:r w:rsidR="00F57046" w:rsidRPr="00A91085">
        <w:rPr>
          <w:rFonts w:ascii="Angsana New" w:hAnsi="Angsana New"/>
          <w:sz w:val="30"/>
          <w:szCs w:val="30"/>
          <w:cs/>
        </w:rPr>
        <w:t>ต่อปี</w:t>
      </w:r>
      <w:r w:rsidRPr="00A91085">
        <w:rPr>
          <w:rFonts w:ascii="Angsana New" w:hAnsi="Angsana New" w:hint="cs"/>
          <w:sz w:val="30"/>
          <w:szCs w:val="30"/>
          <w:cs/>
        </w:rPr>
        <w:t>ในปี</w:t>
      </w:r>
      <w:r w:rsidRPr="00A91085">
        <w:rPr>
          <w:rFonts w:ascii="Angsana New" w:hAnsi="Angsana New"/>
          <w:sz w:val="30"/>
          <w:szCs w:val="30"/>
          <w:cs/>
        </w:rPr>
        <w:t xml:space="preserve"> 256</w:t>
      </w:r>
      <w:r w:rsidRPr="00A91085">
        <w:rPr>
          <w:rFonts w:ascii="Angsana New" w:hAnsi="Angsana New" w:hint="cs"/>
          <w:sz w:val="30"/>
          <w:szCs w:val="30"/>
          <w:cs/>
        </w:rPr>
        <w:t>1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BD26AD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325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A91085" w:rsidRDefault="00A91085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61" w:type="dxa"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352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782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</w:tbl>
    <w:p w:rsidR="00FC7DDC" w:rsidRDefault="00FC7DDC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B2246" w:rsidRDefault="000B2246" w:rsidP="000B2246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E290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8E2900">
        <w:rPr>
          <w:rFonts w:ascii="Angsana New" w:hAnsi="Angsana New"/>
          <w:sz w:val="30"/>
          <w:szCs w:val="30"/>
        </w:rPr>
        <w:t xml:space="preserve">2561 </w:t>
      </w:r>
      <w:r w:rsidRPr="008E2900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8E2900">
        <w:rPr>
          <w:rFonts w:ascii="Angsana New" w:hAnsi="Angsana New"/>
          <w:sz w:val="30"/>
          <w:szCs w:val="30"/>
        </w:rPr>
        <w:t xml:space="preserve">2541 </w:t>
      </w:r>
      <w:r w:rsidRPr="008E2900">
        <w:rPr>
          <w:rFonts w:ascii="Angsana New" w:hAnsi="Angsana New" w:hint="cs"/>
          <w:sz w:val="30"/>
          <w:szCs w:val="30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8E2900">
        <w:rPr>
          <w:rFonts w:ascii="Angsana New" w:hAnsi="Angsana New"/>
          <w:sz w:val="30"/>
          <w:szCs w:val="30"/>
        </w:rPr>
        <w:t xml:space="preserve">20 </w:t>
      </w:r>
      <w:r w:rsidRPr="008E2900">
        <w:rPr>
          <w:rFonts w:ascii="Angsana New" w:hAnsi="Angsana New" w:hint="cs"/>
          <w:sz w:val="30"/>
          <w:szCs w:val="30"/>
          <w:cs/>
        </w:rPr>
        <w:t xml:space="preserve">ปีขึ้นไปจากเดิมเท่ากับอัตราค่าจ้างจำนวน </w:t>
      </w:r>
      <w:r w:rsidRPr="008E2900">
        <w:rPr>
          <w:rFonts w:ascii="Angsana New" w:hAnsi="Angsana New"/>
          <w:sz w:val="30"/>
          <w:szCs w:val="30"/>
        </w:rPr>
        <w:t xml:space="preserve">300 </w:t>
      </w:r>
      <w:r w:rsidRPr="008E2900">
        <w:rPr>
          <w:rFonts w:ascii="Angsana New" w:hAnsi="Angsana New" w:hint="cs"/>
          <w:sz w:val="30"/>
          <w:szCs w:val="30"/>
          <w:cs/>
        </w:rPr>
        <w:t xml:space="preserve">วันเป็นอัตราใหม่เท่ากับ </w:t>
      </w:r>
      <w:r w:rsidRPr="008E2900">
        <w:rPr>
          <w:rFonts w:ascii="Angsana New" w:hAnsi="Angsana New"/>
          <w:sz w:val="30"/>
          <w:szCs w:val="30"/>
        </w:rPr>
        <w:t xml:space="preserve">400 </w:t>
      </w:r>
      <w:r w:rsidRPr="008E2900">
        <w:rPr>
          <w:rFonts w:ascii="Angsana New" w:hAnsi="Angsana New" w:hint="cs"/>
          <w:sz w:val="30"/>
          <w:szCs w:val="30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8E2900">
        <w:rPr>
          <w:rFonts w:ascii="Angsana New" w:hAnsi="Angsana New"/>
          <w:sz w:val="30"/>
          <w:szCs w:val="30"/>
        </w:rPr>
        <w:t xml:space="preserve">2562 </w:t>
      </w:r>
      <w:r w:rsidRPr="008E2900">
        <w:rPr>
          <w:rFonts w:ascii="Angsana New" w:hAnsi="Angsana New" w:hint="cs"/>
          <w:sz w:val="30"/>
          <w:szCs w:val="30"/>
          <w:cs/>
        </w:rPr>
        <w:t xml:space="preserve">และมีผลบังคับใช้ในช่วงต้นเดือนพฤษภาคม </w:t>
      </w:r>
      <w:r w:rsidRPr="008E2900">
        <w:rPr>
          <w:rFonts w:ascii="Angsana New" w:hAnsi="Angsana New"/>
          <w:sz w:val="30"/>
          <w:szCs w:val="30"/>
        </w:rPr>
        <w:t>2562</w:t>
      </w:r>
      <w:r w:rsidRPr="008E2900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</w:t>
      </w:r>
      <w:r w:rsidRPr="008E2900">
        <w:rPr>
          <w:rFonts w:ascii="Angsana New" w:hAnsi="Angsana New"/>
          <w:sz w:val="30"/>
          <w:szCs w:val="30"/>
          <w:cs/>
        </w:rPr>
        <w:br/>
      </w:r>
      <w:r w:rsidRPr="008E2900">
        <w:rPr>
          <w:rFonts w:ascii="Angsana New" w:hAnsi="Angsana New" w:hint="cs"/>
          <w:sz w:val="30"/>
          <w:szCs w:val="30"/>
          <w:cs/>
        </w:rPr>
        <w:t>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 w:rsidRPr="008E2900">
        <w:rPr>
          <w:rFonts w:ascii="Angsana New" w:hAnsi="Angsana New"/>
          <w:sz w:val="30"/>
          <w:szCs w:val="30"/>
        </w:rPr>
        <w:t>4</w:t>
      </w:r>
      <w:r w:rsidRPr="008E2900">
        <w:rPr>
          <w:rFonts w:ascii="Angsana New" w:hAnsi="Angsana New" w:hint="cs"/>
          <w:sz w:val="30"/>
          <w:szCs w:val="30"/>
          <w:cs/>
        </w:rPr>
        <w:t xml:space="preserve"> ล้านบาทในไตรมาสที่ 2 ของปี 2562 โดยแสดงรายการเป็นส่วนหนึ่งของต้นทุน</w:t>
      </w:r>
      <w:r w:rsidR="00487ABA" w:rsidRPr="008E2900">
        <w:rPr>
          <w:rFonts w:ascii="Angsana New" w:hAnsi="Angsana New" w:hint="cs"/>
          <w:sz w:val="30"/>
          <w:szCs w:val="30"/>
          <w:cs/>
        </w:rPr>
        <w:t>ขาย</w:t>
      </w:r>
      <w:r w:rsidRPr="008E2900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และค่าใช้จ่ายในการบริหารเป็นจำนวนเงินประมาณ </w:t>
      </w:r>
      <w:r w:rsidR="00732293" w:rsidRPr="008E2900">
        <w:rPr>
          <w:rFonts w:ascii="Angsana New" w:hAnsi="Angsana New"/>
          <w:sz w:val="30"/>
          <w:szCs w:val="30"/>
        </w:rPr>
        <w:t>0.2</w:t>
      </w:r>
      <w:r w:rsidRPr="008E2900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732293" w:rsidRPr="008E2900">
        <w:rPr>
          <w:rFonts w:ascii="Angsana New" w:hAnsi="Angsana New"/>
          <w:sz w:val="30"/>
          <w:szCs w:val="30"/>
        </w:rPr>
        <w:t xml:space="preserve"> 1.2</w:t>
      </w:r>
      <w:r w:rsidRPr="008E2900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ในงบกำไรขาดทุนเบ็ดเสร็จสำหรับงวด</w:t>
      </w:r>
      <w:r w:rsidR="008E2900" w:rsidRPr="008E2900">
        <w:rPr>
          <w:rFonts w:ascii="Angsana New" w:hAnsi="Angsana New" w:hint="cs"/>
          <w:sz w:val="30"/>
          <w:szCs w:val="30"/>
          <w:cs/>
        </w:rPr>
        <w:t>เก้า</w:t>
      </w:r>
      <w:r w:rsidRPr="008E290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8E2900" w:rsidRPr="008E2900">
        <w:rPr>
          <w:rFonts w:ascii="Angsana New" w:hAnsi="Angsana New" w:hint="cs"/>
          <w:sz w:val="30"/>
          <w:szCs w:val="30"/>
          <w:cs/>
        </w:rPr>
        <w:t>กันย</w:t>
      </w:r>
      <w:r w:rsidRPr="008E2900">
        <w:rPr>
          <w:rFonts w:ascii="Angsana New" w:hAnsi="Angsana New" w:hint="cs"/>
          <w:sz w:val="30"/>
          <w:szCs w:val="30"/>
          <w:cs/>
        </w:rPr>
        <w:t>ายน 2562</w:t>
      </w:r>
      <w:r w:rsidRPr="00832537">
        <w:rPr>
          <w:rFonts w:ascii="Angsana New" w:hAnsi="Angsana New" w:hint="cs"/>
          <w:sz w:val="30"/>
          <w:szCs w:val="30"/>
          <w:cs/>
        </w:rPr>
        <w:t xml:space="preserve"> </w:t>
      </w:r>
    </w:p>
    <w:p w:rsidR="00EF7B0A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0A523D" w:rsidRPr="005B2FD5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8E290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8E2900" w:rsidRDefault="009A4174" w:rsidP="000A52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A1B0D" w:rsidRPr="008E2900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0A523D"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0A523D" w:rsidRPr="008E29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8E290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8E290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E290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E29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8E290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8E290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90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B0D" w:rsidRPr="008E2900"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9A4174" w:rsidRPr="008E290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  <w:p w:rsidR="000A523D" w:rsidRPr="008E290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และวันที่</w:t>
            </w:r>
            <w:r w:rsidRPr="008E2900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E2900">
              <w:rPr>
                <w:rFonts w:ascii="Angsana New" w:hAnsi="Angsana New"/>
                <w:sz w:val="30"/>
                <w:szCs w:val="30"/>
              </w:rPr>
              <w:t>25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8E29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8E290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9A4174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47147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47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F614CF" w:rsidRDefault="00F359A0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1,249,848</w:t>
            </w:r>
          </w:p>
        </w:tc>
        <w:tc>
          <w:tcPr>
            <w:tcW w:w="283" w:type="dxa"/>
          </w:tcPr>
          <w:p w:rsidR="000A523D" w:rsidRPr="00F614CF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F614CF" w:rsidRDefault="00F359A0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312,462</w:t>
            </w:r>
          </w:p>
        </w:tc>
        <w:tc>
          <w:tcPr>
            <w:tcW w:w="283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D60E3C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614CF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F614CF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614CF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2562 และ 2561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359A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1B5A26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</w:t>
            </w:r>
            <w:r w:rsidR="000A523D" w:rsidRPr="001B5A26">
              <w:rPr>
                <w:rFonts w:ascii="Angsana New" w:hAnsi="Angsana New"/>
                <w:sz w:val="30"/>
                <w:szCs w:val="30"/>
              </w:rPr>
              <w:t>,</w:t>
            </w:r>
            <w:r w:rsidRPr="001B5A26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1B5A26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</w:t>
            </w:r>
            <w:r w:rsidR="000A523D" w:rsidRPr="001B5A26">
              <w:rPr>
                <w:rFonts w:ascii="Angsana New" w:hAnsi="Angsana New"/>
                <w:sz w:val="30"/>
                <w:szCs w:val="30"/>
              </w:rPr>
              <w:t>,</w:t>
            </w:r>
            <w:r w:rsidRPr="001B5A26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F356A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</w:tr>
      <w:tr w:rsidR="00C170F7" w:rsidRPr="00086190" w:rsidTr="00B3791B">
        <w:tc>
          <w:tcPr>
            <w:tcW w:w="2694" w:type="dxa"/>
          </w:tcPr>
          <w:p w:rsidR="00C170F7" w:rsidRPr="00086190" w:rsidRDefault="00C170F7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การเสนอขายหุ้นสามัญให้แก่บุคคลในวงจำกัด</w:t>
            </w:r>
          </w:p>
        </w:tc>
        <w:tc>
          <w:tcPr>
            <w:tcW w:w="992" w:type="dxa"/>
          </w:tcPr>
          <w:p w:rsidR="00C170F7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70F7" w:rsidRPr="00086190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C170F7" w:rsidRPr="00086190" w:rsidRDefault="00C170F7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170F7" w:rsidRPr="001B5A26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1B5A26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170F7" w:rsidRPr="001B5A26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1B5A26" w:rsidRDefault="00C170F7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70F7" w:rsidRPr="001B5A26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1B5A26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284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  <w:r w:rsidR="00893BD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12)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1B5A26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1B5A26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170F7" w:rsidRPr="001B5A2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 w:hint="cs"/>
                <w:sz w:val="30"/>
                <w:szCs w:val="30"/>
                <w:cs/>
              </w:rPr>
              <w:t>121,197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30,299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8E290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90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6270" w:rsidRPr="008E2900">
              <w:rPr>
                <w:rFonts w:ascii="Angsana New" w:hAnsi="Angsana New" w:hint="cs"/>
                <w:sz w:val="30"/>
                <w:szCs w:val="30"/>
                <w:cs/>
              </w:rPr>
              <w:t>30 กันย</w:t>
            </w:r>
            <w:r w:rsidR="009A4174" w:rsidRPr="008E290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  <w:p w:rsidR="000A523D" w:rsidRPr="008E290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และวันที่</w:t>
            </w:r>
            <w:r w:rsidRPr="008E2900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E2900">
              <w:rPr>
                <w:rFonts w:ascii="Angsana New" w:hAnsi="Angsana New"/>
                <w:sz w:val="30"/>
                <w:szCs w:val="30"/>
              </w:rPr>
              <w:t>25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992" w:type="dxa"/>
          </w:tcPr>
          <w:p w:rsidR="000A523D" w:rsidRPr="008E2900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8E290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B3791B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B3791B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1B5A26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</w:t>
            </w:r>
            <w:r w:rsidR="00C170F7" w:rsidRPr="001B5A26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1B5A26" w:rsidRDefault="000A523D" w:rsidP="00B379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</w:t>
            </w:r>
            <w:r w:rsidR="00B3791B" w:rsidRPr="001B5A26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</w:tcPr>
          <w:p w:rsidR="000A523D" w:rsidRPr="001B5A26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1B5A2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</w:tbl>
    <w:p w:rsidR="00333AE4" w:rsidRPr="0038231D" w:rsidRDefault="00333AE4" w:rsidP="00333AE4">
      <w:pPr>
        <w:pStyle w:val="NoSpacing"/>
        <w:ind w:left="567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t>เมื่อวันที่ 8 มกราคม 2561 บริษัทได้รับชำระเงินค่าหุ้นจากการใช้สิทธิจำนวน 300,000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40,000,000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</w:t>
      </w:r>
      <w:r w:rsidRPr="00456962">
        <w:rPr>
          <w:rFonts w:ascii="Angsana New" w:hAnsi="Angsana New"/>
          <w:cs/>
        </w:rPr>
        <w:t xml:space="preserve"> Macquarie Bank Limited (“Macquarie”) </w:t>
      </w:r>
      <w:r w:rsidRPr="00456962">
        <w:rPr>
          <w:rFonts w:ascii="Angsana New" w:hAnsi="Angsana New" w:hint="cs"/>
          <w:cs/>
        </w:rPr>
        <w:t>เป็นจำนวนเงินประมาณ 1.7 ล้านบาท (หุ้นละ 5.70 บาทซึ่งประกอบด้วยทุนที่ชำระแล้วจำนวน 0.075 ล้านบาทและส่วนเกินมูลค่าหุ้นจำนวนประมาณ 1.6 ล้านบาท) บริษัทได้จดทะเบียนทุนที่ออกและชำระแล้วในส่วนนี้กับกระทรวงพาณิชย์เมื่อวันที่ 9 มกราคม 2561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2C5DCE" w:rsidRDefault="002C5DC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B3791B" w:rsidRPr="00456962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lastRenderedPageBreak/>
        <w:t>เมื่อวันที่ 2</w:t>
      </w:r>
      <w:r w:rsidRPr="00456962">
        <w:rPr>
          <w:rFonts w:ascii="Angsana New" w:hAnsi="Angsana New"/>
          <w:cs/>
        </w:rPr>
        <w:t>3</w:t>
      </w:r>
      <w:r w:rsidRPr="00456962">
        <w:rPr>
          <w:rFonts w:ascii="Angsana New" w:hAnsi="Angsana New" w:hint="cs"/>
          <w:cs/>
        </w:rPr>
        <w:t xml:space="preserve"> เมษายน 2561 บริษัทได้รับชำระเงินค่าหุ้นจากการใช้สิทธิจำนวน 7,900,000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47,675,178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หุ้นให้แก่บุคคลที่ไม่เกี่ยวข้องกัน 3 รายเป็นจำนวนเงินประมาณ 49.1 ล้านบาท (หุ้นละ 6.22 บาทซึ่งประกอบด้วยทุนที่ชำระแล้วจำนวนประมาณ 2.0 ล้านบาทและส่วนเกินมูลค่าหุ้นจำนวนประมาณ 47.1 ล้านบาท) บริษัทได้จดทะเบียนทุนที่ออกและชำระแล้วในส่วนนี้กับกระทรวงพาณิชย์เมื่อวันที่ 26 เมษายน 2561</w:t>
      </w:r>
    </w:p>
    <w:p w:rsidR="00082435" w:rsidRPr="0038231D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333AE4" w:rsidRPr="004F5042" w:rsidRDefault="00333AE4" w:rsidP="00333AE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63484E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3AE4" w:rsidRPr="00086190" w:rsidRDefault="00333AE4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65860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>ของเดือน กุมภาพันธ์ พฤษภาคม สิงหาคม พฤศจิกายน 256</w:t>
            </w:r>
            <w:r w:rsidRPr="008F08AF">
              <w:rPr>
                <w:rFonts w:ascii="Angsana New" w:hAnsi="Angsana New"/>
                <w:cs/>
                <w:lang w:val="en-US"/>
              </w:rPr>
              <w:t xml:space="preserve">1 และวันใช้สิทธิครั้งสุดท้ายคือวันที่ </w:t>
            </w:r>
            <w:r w:rsidRPr="008F08AF">
              <w:rPr>
                <w:rFonts w:ascii="Angsana New" w:hAnsi="Angsana New"/>
                <w:lang w:val="en-US"/>
              </w:rPr>
              <w:t xml:space="preserve">20 </w:t>
            </w:r>
            <w:r w:rsidRPr="008F08AF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8F08AF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B3791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Pr="00665860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</w:p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A4174">
        <w:rPr>
          <w:rFonts w:ascii="Angsana New" w:eastAsia="Cordia New" w:hAnsi="Angsana New"/>
          <w:sz w:val="28"/>
          <w:szCs w:val="28"/>
          <w:cs/>
          <w:lang w:val="en-US"/>
        </w:rPr>
        <w:lastRenderedPageBreak/>
        <w:t>และในวันเดียวกัน</w:t>
      </w:r>
      <w:r w:rsidRPr="009A4174">
        <w:rPr>
          <w:rFonts w:ascii="Angsana New" w:eastAsia="Cordia New" w:hAnsi="Angsana New"/>
          <w:sz w:val="28"/>
          <w:szCs w:val="28"/>
          <w:cs/>
        </w:rPr>
        <w:t>บริษัทได้</w:t>
      </w:r>
      <w:r w:rsidRPr="009A4174">
        <w:rPr>
          <w:rFonts w:ascii="Angsana New" w:hAnsi="Angsana New"/>
          <w:sz w:val="28"/>
          <w:szCs w:val="28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9A4174">
        <w:rPr>
          <w:rFonts w:ascii="Angsana New" w:hAnsi="Angsana New"/>
          <w:sz w:val="28"/>
          <w:szCs w:val="28"/>
          <w:cs/>
          <w:lang w:val="en-US"/>
        </w:rPr>
        <w:t>129</w:t>
      </w:r>
      <w:proofErr w:type="gramStart"/>
      <w:r w:rsidRPr="009A4174">
        <w:rPr>
          <w:rFonts w:ascii="Angsana New" w:hAnsi="Angsana New"/>
          <w:sz w:val="28"/>
          <w:szCs w:val="28"/>
          <w:lang w:val="en-US"/>
        </w:rPr>
        <w:t>,951,632</w:t>
      </w:r>
      <w:proofErr w:type="gramEnd"/>
      <w:r w:rsidRPr="009A4174">
        <w:rPr>
          <w:rFonts w:ascii="Angsana New" w:hAnsi="Angsana New"/>
          <w:sz w:val="28"/>
          <w:szCs w:val="28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9A4174">
        <w:rPr>
          <w:rFonts w:ascii="Angsana New" w:hAnsi="Angsana New"/>
          <w:sz w:val="28"/>
          <w:szCs w:val="28"/>
          <w:lang w:val="en-US"/>
        </w:rPr>
        <w:t>6</w:t>
      </w:r>
      <w:r w:rsidRPr="009A4174">
        <w:rPr>
          <w:rFonts w:ascii="Angsana New" w:hAnsi="Angsana New"/>
          <w:sz w:val="28"/>
          <w:szCs w:val="28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9A4174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 </w:t>
            </w:r>
          </w:p>
          <w:p w:rsidR="0063484E" w:rsidRPr="009A4174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9A4174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บาทต่อหุ้น </w:t>
            </w:r>
          </w:p>
          <w:p w:rsidR="0063484E" w:rsidRPr="009A4174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D75C2"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 4.9958 </w:t>
            </w:r>
            <w:r w:rsidR="00D710E4"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บาทต่อหุ้น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พฤษภาคม 25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62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7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ครั้ง ซึ่งจะตรงกับวันที่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20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กุมภาพันธ์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ปี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4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  <w:lang w:eastAsia="zh-CN"/>
        </w:rPr>
      </w:pPr>
      <w:r w:rsidRPr="009A4174">
        <w:rPr>
          <w:rFonts w:ascii="Angsana New" w:hAnsi="Angsana New"/>
          <w:sz w:val="28"/>
          <w:szCs w:val="28"/>
          <w:cs/>
        </w:rPr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รายละเอียดการใช้ใบสำคัญแสดงสิทธิมีดังนี้</w:t>
      </w:r>
    </w:p>
    <w:p w:rsidR="00D710E4" w:rsidRPr="009A4174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346039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  <w:proofErr w:type="gramEnd"/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20,619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226,806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9A4174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9A4174" w:rsidRPr="00665860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2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9A4174" w:rsidRPr="00665860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</w:tr>
    </w:tbl>
    <w:p w:rsidR="00EC39D6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A4174" w:rsidRPr="009A4174" w:rsidRDefault="009A4174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06946" w:rsidRPr="009A4174" w:rsidRDefault="00406946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A417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9A417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9A4174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9A4174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Pr="009A4174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A4174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9A4174" w:rsidRPr="008E2900">
        <w:rPr>
          <w:rFonts w:ascii="Angsana New" w:hAnsi="Angsana New" w:hint="cs"/>
          <w:sz w:val="30"/>
          <w:szCs w:val="30"/>
          <w:cs/>
        </w:rPr>
        <w:t>และ</w:t>
      </w:r>
      <w:r w:rsidR="004B6270" w:rsidRPr="008E2900">
        <w:rPr>
          <w:rFonts w:ascii="Angsana New" w:hAnsi="Angsana New" w:hint="cs"/>
          <w:sz w:val="30"/>
          <w:szCs w:val="30"/>
          <w:cs/>
        </w:rPr>
        <w:t>เ</w:t>
      </w:r>
      <w:r w:rsidR="009A4174" w:rsidRPr="008E2900">
        <w:rPr>
          <w:rFonts w:ascii="Angsana New" w:hAnsi="Angsana New" w:hint="cs"/>
          <w:sz w:val="30"/>
          <w:szCs w:val="30"/>
          <w:cs/>
        </w:rPr>
        <w:t>ก</w:t>
      </w:r>
      <w:r w:rsidR="004B6270" w:rsidRPr="008E2900">
        <w:rPr>
          <w:rFonts w:ascii="Angsana New" w:hAnsi="Angsana New" w:hint="cs"/>
          <w:sz w:val="30"/>
          <w:szCs w:val="30"/>
          <w:cs/>
        </w:rPr>
        <w:t>้า</w:t>
      </w:r>
      <w:r w:rsidR="009A4174" w:rsidRPr="008E2900">
        <w:rPr>
          <w:rFonts w:ascii="Angsana New" w:hAnsi="Angsana New" w:hint="cs"/>
          <w:sz w:val="30"/>
          <w:szCs w:val="30"/>
          <w:cs/>
        </w:rPr>
        <w:t>เดือน</w:t>
      </w:r>
      <w:r w:rsidR="00406946" w:rsidRPr="008E290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8E2900">
        <w:rPr>
          <w:rFonts w:ascii="Angsana New" w:hAnsi="Angsana New"/>
          <w:sz w:val="30"/>
          <w:szCs w:val="30"/>
          <w:cs/>
        </w:rPr>
        <w:t xml:space="preserve"> </w:t>
      </w:r>
      <w:r w:rsidR="004B6270" w:rsidRPr="008E2900">
        <w:rPr>
          <w:rFonts w:ascii="Angsana New" w:hAnsi="Angsana New" w:hint="cs"/>
          <w:sz w:val="30"/>
          <w:szCs w:val="30"/>
          <w:cs/>
        </w:rPr>
        <w:t>30 กันย</w:t>
      </w:r>
      <w:r w:rsidR="009A4174" w:rsidRPr="008E2900">
        <w:rPr>
          <w:rFonts w:ascii="Angsana New" w:hAnsi="Angsana New" w:hint="cs"/>
          <w:sz w:val="30"/>
          <w:szCs w:val="30"/>
          <w:cs/>
        </w:rPr>
        <w:t>ายน</w:t>
      </w:r>
      <w:r w:rsidR="00FF2E1B" w:rsidRPr="008E2900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8E2900">
        <w:rPr>
          <w:rFonts w:ascii="Angsana New" w:hAnsi="Angsana New"/>
          <w:sz w:val="30"/>
          <w:szCs w:val="30"/>
        </w:rPr>
        <w:t>6</w:t>
      </w:r>
      <w:r w:rsidR="00A64C50" w:rsidRPr="008E2900">
        <w:rPr>
          <w:rFonts w:ascii="Angsana New" w:hAnsi="Angsana New" w:hint="cs"/>
          <w:sz w:val="30"/>
          <w:szCs w:val="30"/>
          <w:cs/>
        </w:rPr>
        <w:t>2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406946" w:rsidRPr="009A4174">
        <w:rPr>
          <w:rFonts w:ascii="Angsana New" w:hAnsi="Angsana New" w:hint="cs"/>
          <w:sz w:val="30"/>
          <w:szCs w:val="30"/>
          <w:cs/>
        </w:rPr>
        <w:t>และ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40257C" w:rsidRPr="009A4174">
        <w:rPr>
          <w:rFonts w:ascii="Angsana New" w:hAnsi="Angsana New"/>
          <w:sz w:val="30"/>
          <w:szCs w:val="30"/>
          <w:cs/>
        </w:rPr>
        <w:t>25</w:t>
      </w:r>
      <w:r w:rsidR="0040257C" w:rsidRPr="009A4174">
        <w:rPr>
          <w:rFonts w:ascii="Angsana New" w:hAnsi="Angsana New" w:hint="cs"/>
          <w:sz w:val="30"/>
          <w:szCs w:val="30"/>
          <w:cs/>
        </w:rPr>
        <w:t>6</w:t>
      </w:r>
      <w:r w:rsidR="00A64C50" w:rsidRPr="009A4174">
        <w:rPr>
          <w:rFonts w:ascii="Angsana New" w:hAnsi="Angsana New" w:hint="cs"/>
          <w:sz w:val="30"/>
          <w:szCs w:val="30"/>
          <w:cs/>
        </w:rPr>
        <w:t>1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BB5B0E" w:rsidRPr="009A4174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9A4174">
        <w:rPr>
          <w:rFonts w:ascii="Angsana New" w:hAnsi="Angsana New" w:hint="cs"/>
          <w:sz w:val="30"/>
          <w:szCs w:val="30"/>
          <w:cs/>
        </w:rPr>
        <w:t>ใน</w:t>
      </w:r>
      <w:r w:rsidR="00BB5B0E" w:rsidRPr="009A4174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9A4174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9A417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9A4174">
        <w:rPr>
          <w:rFonts w:ascii="Angsana New" w:hAnsi="Angsana New" w:hint="cs"/>
          <w:sz w:val="30"/>
          <w:szCs w:val="30"/>
          <w:cs/>
        </w:rPr>
        <w:t>ได้</w:t>
      </w:r>
      <w:r w:rsidR="00BB5B0E" w:rsidRPr="009A4174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9A4174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64C50" w:rsidRPr="009A4174" w:rsidTr="000078D2">
        <w:trPr>
          <w:cantSplit/>
        </w:trPr>
        <w:tc>
          <w:tcPr>
            <w:tcW w:w="4768" w:type="dxa"/>
          </w:tcPr>
          <w:p w:rsidR="00A64C50" w:rsidRPr="009A4174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F359A0" w:rsidRDefault="00A64C50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A64C50" w:rsidRPr="00F359A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F359A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A64C50" w:rsidRPr="00F359A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F359A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A64C50" w:rsidRPr="009A4174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9A4174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A417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1B5A26" w:rsidRDefault="001E350E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7,478</w:t>
            </w:r>
          </w:p>
        </w:tc>
        <w:tc>
          <w:tcPr>
            <w:tcW w:w="284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1B5A26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A4174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83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1B5A26" w:rsidRDefault="001B5A26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  <w:r w:rsidR="00F359A0"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268</w:t>
            </w: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9A4174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</w:t>
            </w:r>
            <w:r w:rsidR="009A4174" w:rsidRPr="009A41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771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1B5A26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B5A26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6270" w:rsidRPr="009A4174" w:rsidTr="000078D2">
        <w:trPr>
          <w:cantSplit/>
        </w:trPr>
        <w:tc>
          <w:tcPr>
            <w:tcW w:w="4768" w:type="dxa"/>
          </w:tcPr>
          <w:p w:rsidR="004B6270" w:rsidRPr="009A4174" w:rsidRDefault="004B627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B6270" w:rsidRPr="001B5A26" w:rsidRDefault="004B6270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B6270" w:rsidRPr="001B5A26" w:rsidRDefault="004B627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B6270" w:rsidRPr="001B5A26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926,019</w:t>
            </w:r>
          </w:p>
        </w:tc>
        <w:tc>
          <w:tcPr>
            <w:tcW w:w="283" w:type="dxa"/>
          </w:tcPr>
          <w:p w:rsidR="004B6270" w:rsidRPr="001B5A26" w:rsidRDefault="004B627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B6270" w:rsidRPr="001B5A26" w:rsidRDefault="004B6270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4B6270" w:rsidRPr="009A4174" w:rsidRDefault="004B627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B6270" w:rsidRPr="00F359A0" w:rsidRDefault="004B6270" w:rsidP="00781B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1B5A26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B5A26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4174" w:rsidRPr="001B5A26" w:rsidRDefault="009A4174" w:rsidP="004E4C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F359A0" w:rsidRPr="001B5A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1E35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A4174" w:rsidRPr="001B5A26" w:rsidRDefault="004B627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0.009</w:t>
            </w:r>
          </w:p>
        </w:tc>
        <w:tc>
          <w:tcPr>
            <w:tcW w:w="283" w:type="dxa"/>
            <w:shd w:val="clear" w:color="auto" w:fill="auto"/>
          </w:tcPr>
          <w:p w:rsidR="009A4174" w:rsidRPr="001B5A26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1B5A26" w:rsidRDefault="00F359A0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/>
              </w:rPr>
              <w:t>0.007</w:t>
            </w:r>
          </w:p>
        </w:tc>
        <w:tc>
          <w:tcPr>
            <w:tcW w:w="283" w:type="dxa"/>
            <w:shd w:val="clear" w:color="auto" w:fill="auto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9A4174" w:rsidRDefault="009A4174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4174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4B627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A417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</w:tbl>
    <w:p w:rsidR="006C0787" w:rsidRPr="009A4174" w:rsidRDefault="006C078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9A4174" w:rsidRPr="004B6270" w:rsidRDefault="004B6270" w:rsidP="009A41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val="en-US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งวดเ</w:t>
            </w:r>
            <w:r w:rsidR="009A4174" w:rsidRPr="008E2900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="009A4174" w:rsidRPr="008E2900">
              <w:rPr>
                <w:rFonts w:ascii="Angsana New" w:hAnsi="Angsana New" w:hint="cs"/>
                <w:sz w:val="30"/>
                <w:szCs w:val="30"/>
                <w:cs/>
              </w:rPr>
              <w:t>ดือน (พันบาท/พันหุ้น)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A417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1B5A26" w:rsidRDefault="001E350E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21,260</w:t>
            </w: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F359A0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9A4174"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1B5A26" w:rsidRDefault="001B5A26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F359A0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1D62A2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</w:t>
            </w:r>
            <w:r w:rsidR="009A4174" w:rsidRPr="001D62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912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6270" w:rsidRPr="009A4174" w:rsidTr="008738A5">
        <w:trPr>
          <w:cantSplit/>
        </w:trPr>
        <w:tc>
          <w:tcPr>
            <w:tcW w:w="4768" w:type="dxa"/>
          </w:tcPr>
          <w:p w:rsidR="004B6270" w:rsidRPr="009A4174" w:rsidRDefault="004B6270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B6270" w:rsidRPr="001B5A26" w:rsidRDefault="004B6270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1B5A26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4" w:type="dxa"/>
          </w:tcPr>
          <w:p w:rsidR="004B6270" w:rsidRPr="00F359A0" w:rsidRDefault="004B6270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B6270" w:rsidRPr="00F359A0" w:rsidRDefault="004B627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83" w:type="dxa"/>
          </w:tcPr>
          <w:p w:rsidR="004B6270" w:rsidRPr="00F359A0" w:rsidRDefault="004B6270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B6270" w:rsidRPr="001B5A26" w:rsidRDefault="004B6270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1B5A26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3" w:type="dxa"/>
          </w:tcPr>
          <w:p w:rsidR="004B6270" w:rsidRPr="009A4174" w:rsidRDefault="004B6270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B6270" w:rsidRPr="00F359A0" w:rsidRDefault="004B6270" w:rsidP="00781B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B5A26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4174" w:rsidRPr="001B5A26" w:rsidRDefault="00F359A0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1B5A26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E3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4B6270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0.024</w:t>
            </w:r>
          </w:p>
        </w:tc>
        <w:tc>
          <w:tcPr>
            <w:tcW w:w="283" w:type="dxa"/>
            <w:shd w:val="clear" w:color="auto" w:fill="auto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1B5A26" w:rsidRDefault="00F359A0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1B5A26" w:rsidRPr="001B5A26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83" w:type="dxa"/>
            <w:shd w:val="clear" w:color="auto" w:fill="auto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1D62A2" w:rsidRDefault="009A4174" w:rsidP="004B627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62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4B62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</w:tr>
    </w:tbl>
    <w:p w:rsidR="009A4174" w:rsidRPr="0038231D" w:rsidRDefault="009A4174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781BD4" w:rsidRDefault="00406946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781BD4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781BD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781BD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781BD4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81BD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781BD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AE66F5" w:rsidRPr="008E290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781BD4" w:rsidRPr="008E2900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="000504D0" w:rsidRPr="008E2900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8E2900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AE66F5" w:rsidRPr="008E2900">
        <w:rPr>
          <w:rFonts w:ascii="Angsana New" w:eastAsia="Cordia New" w:hAnsi="Angsana New" w:hint="cs"/>
          <w:sz w:val="30"/>
          <w:szCs w:val="30"/>
          <w:cs/>
        </w:rPr>
        <w:t xml:space="preserve">30 </w:t>
      </w:r>
      <w:r w:rsidR="00781BD4" w:rsidRPr="008E2900">
        <w:rPr>
          <w:rFonts w:ascii="Angsana New" w:eastAsia="Cordia New" w:hAnsi="Angsana New" w:hint="cs"/>
          <w:sz w:val="30"/>
          <w:szCs w:val="30"/>
          <w:cs/>
        </w:rPr>
        <w:t>กันยา</w:t>
      </w:r>
      <w:r w:rsidR="00AE66F5" w:rsidRPr="008E2900">
        <w:rPr>
          <w:rFonts w:ascii="Angsana New" w:eastAsia="Cordia New" w:hAnsi="Angsana New" w:hint="cs"/>
          <w:sz w:val="30"/>
          <w:szCs w:val="30"/>
          <w:cs/>
        </w:rPr>
        <w:t>ยน</w:t>
      </w:r>
      <w:r w:rsidR="00FF2E1B" w:rsidRPr="008E2900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8E2900">
        <w:rPr>
          <w:rFonts w:ascii="Angsana New" w:eastAsia="Cordia New" w:hAnsi="Angsana New"/>
          <w:sz w:val="30"/>
          <w:szCs w:val="30"/>
        </w:rPr>
        <w:t>25</w:t>
      </w:r>
      <w:r w:rsidR="00A3175D" w:rsidRPr="008E2900">
        <w:rPr>
          <w:rFonts w:ascii="Angsana New" w:eastAsia="Cordia New" w:hAnsi="Angsana New"/>
          <w:sz w:val="30"/>
          <w:szCs w:val="30"/>
        </w:rPr>
        <w:t>6</w:t>
      </w:r>
      <w:r w:rsidR="00A64C50" w:rsidRPr="008E2900">
        <w:rPr>
          <w:rFonts w:ascii="Angsana New" w:eastAsia="Cordia New" w:hAnsi="Angsana New"/>
          <w:sz w:val="30"/>
          <w:szCs w:val="30"/>
        </w:rPr>
        <w:t>2</w:t>
      </w:r>
      <w:r w:rsidR="00A3175D" w:rsidRPr="00781BD4">
        <w:rPr>
          <w:rFonts w:ascii="Angsana New" w:eastAsia="Cordia New" w:hAnsi="Angsana New"/>
          <w:sz w:val="30"/>
          <w:szCs w:val="30"/>
        </w:rPr>
        <w:t xml:space="preserve"> </w:t>
      </w:r>
      <w:r w:rsidRPr="00781BD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781BD4">
        <w:rPr>
          <w:rFonts w:ascii="Angsana New" w:hAnsi="Angsana New" w:hint="cs"/>
          <w:sz w:val="30"/>
          <w:szCs w:val="30"/>
          <w:cs/>
        </w:rPr>
        <w:t>256</w:t>
      </w:r>
      <w:r w:rsidR="00A64C50" w:rsidRPr="00781BD4">
        <w:rPr>
          <w:rFonts w:ascii="Angsana New" w:hAnsi="Angsana New" w:hint="cs"/>
          <w:sz w:val="30"/>
          <w:szCs w:val="30"/>
          <w:cs/>
        </w:rPr>
        <w:t>1</w:t>
      </w:r>
      <w:r w:rsidRPr="00781BD4">
        <w:rPr>
          <w:rFonts w:ascii="Angsana New" w:hAnsi="Angsana New"/>
          <w:sz w:val="30"/>
          <w:szCs w:val="30"/>
        </w:rPr>
        <w:t xml:space="preserve"> </w:t>
      </w:r>
      <w:r w:rsidRPr="00781BD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781BD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781BD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781BD4">
        <w:rPr>
          <w:rFonts w:ascii="Angsana New" w:hAnsi="Angsana New" w:hint="cs"/>
          <w:sz w:val="30"/>
          <w:szCs w:val="30"/>
          <w:cs/>
        </w:rPr>
        <w:t>ใน</w:t>
      </w:r>
      <w:r w:rsidRPr="00781BD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781BD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781BD4">
        <w:rPr>
          <w:rFonts w:ascii="Angsana New" w:hAnsi="Angsana New" w:hint="cs"/>
          <w:sz w:val="30"/>
          <w:szCs w:val="30"/>
          <w:cs/>
        </w:rPr>
        <w:t>สามัญ</w:t>
      </w:r>
      <w:r w:rsidRPr="00781BD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781BD4">
        <w:rPr>
          <w:rFonts w:ascii="Angsana New" w:hAnsi="Angsana New" w:hint="cs"/>
          <w:sz w:val="30"/>
          <w:szCs w:val="30"/>
          <w:cs/>
        </w:rPr>
        <w:t>ซึ่ง</w:t>
      </w:r>
      <w:r w:rsidRPr="00781BD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781BD4">
        <w:rPr>
          <w:rFonts w:ascii="Angsana New" w:hAnsi="Angsana New" w:hint="cs"/>
          <w:sz w:val="30"/>
          <w:szCs w:val="30"/>
          <w:cs/>
        </w:rPr>
        <w:t>ได้</w:t>
      </w:r>
      <w:r w:rsidRPr="00781BD4">
        <w:rPr>
          <w:rFonts w:ascii="Angsana New" w:hAnsi="Angsana New" w:hint="cs"/>
          <w:sz w:val="30"/>
          <w:szCs w:val="30"/>
          <w:cs/>
        </w:rPr>
        <w:t>ดังนี้</w:t>
      </w:r>
    </w:p>
    <w:p w:rsidR="001230EE" w:rsidRPr="0038231D" w:rsidRDefault="001230EE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66F5" w:rsidRPr="008C5A5E" w:rsidRDefault="00AE66F5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AE66F5" w:rsidRPr="000F1BB0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AE66F5" w:rsidRDefault="00AE66F5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9C0EE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B5A26" w:rsidRDefault="001E350E" w:rsidP="001B5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7,478</w:t>
            </w:r>
          </w:p>
        </w:tc>
        <w:tc>
          <w:tcPr>
            <w:tcW w:w="284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781BD4" w:rsidP="00781B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E66F5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3406D" w:rsidRDefault="001B5A26" w:rsidP="001340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4161C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3406D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84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E66F5" w:rsidRPr="0024161C" w:rsidRDefault="009540A1" w:rsidP="009540A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</w:t>
            </w:r>
            <w:r w:rsidR="00AE66F5"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771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B5A26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3406D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61C" w:rsidRPr="0024161C" w:rsidTr="000078D2">
        <w:trPr>
          <w:cantSplit/>
        </w:trPr>
        <w:tc>
          <w:tcPr>
            <w:tcW w:w="4768" w:type="dxa"/>
          </w:tcPr>
          <w:p w:rsidR="0024161C" w:rsidRPr="009C0EE0" w:rsidRDefault="0024161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24161C" w:rsidRPr="001B5A26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277760" w:rsidP="0027776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13406D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4161C" w:rsidRPr="0024161C" w:rsidRDefault="009540A1" w:rsidP="009540A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AE66F5" w:rsidRPr="0024161C" w:rsidTr="0095199B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E66F5" w:rsidRPr="009C0EE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AE66F5" w:rsidRPr="001B5A26" w:rsidRDefault="00AE66F5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27776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36</w:t>
            </w:r>
            <w:r w:rsidR="00AE66F5"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658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66F5" w:rsidRPr="0013406D" w:rsidRDefault="00AE66F5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06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9540A1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36</w:t>
            </w:r>
            <w:r w:rsidR="00AE66F5"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658</w:t>
            </w:r>
          </w:p>
        </w:tc>
      </w:tr>
      <w:tr w:rsidR="0024161C" w:rsidRPr="0024161C" w:rsidTr="000078D2">
        <w:trPr>
          <w:cantSplit/>
        </w:trPr>
        <w:tc>
          <w:tcPr>
            <w:tcW w:w="4768" w:type="dxa"/>
          </w:tcPr>
          <w:p w:rsidR="0024161C" w:rsidRPr="000F1BB0" w:rsidRDefault="0024161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4161C" w:rsidRPr="001B5A26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9540A1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13406D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9540A1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B5A26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13406D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3B0D6B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B5A26" w:rsidRDefault="00AE66F5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24161C" w:rsidRPr="001B5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E3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 w:rsidR="009540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13406D" w:rsidRDefault="00AE66F5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/>
              </w:rPr>
              <w:t>0.00</w:t>
            </w:r>
            <w:r w:rsidR="0024161C" w:rsidRPr="0013406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9540A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9540A1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</w:tbl>
    <w:p w:rsidR="00AE66F5" w:rsidRDefault="00AE66F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66F5" w:rsidRPr="008C5A5E" w:rsidRDefault="00AE66F5" w:rsidP="00AE66F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53C0B" w:rsidRPr="008E290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053C0B" w:rsidRPr="008E2900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8E2900">
              <w:rPr>
                <w:rFonts w:ascii="Angsana New" w:hAnsi="Angsana New" w:hint="cs"/>
                <w:sz w:val="30"/>
                <w:szCs w:val="30"/>
                <w:cs/>
              </w:rPr>
              <w:t>เดือน (พัน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บาท/พันหุ้น)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AE66F5" w:rsidRDefault="00AE66F5" w:rsidP="008738A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3406D" w:rsidRDefault="001E350E" w:rsidP="001340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21,260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053C0B" w:rsidP="00053C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E66F5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3406D" w:rsidRDefault="0013406D" w:rsidP="001340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24161C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E66F5" w:rsidRPr="0024161C" w:rsidRDefault="00053C0B" w:rsidP="00053C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7819BE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912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3406D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3406D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4161C" w:rsidRPr="000F1BB0" w:rsidTr="008738A5">
        <w:trPr>
          <w:cantSplit/>
        </w:trPr>
        <w:tc>
          <w:tcPr>
            <w:tcW w:w="4768" w:type="dxa"/>
          </w:tcPr>
          <w:p w:rsidR="0024161C" w:rsidRPr="0024161C" w:rsidRDefault="0024161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24161C" w:rsidRPr="0013406D" w:rsidRDefault="0013406D" w:rsidP="001340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959,472</w:t>
            </w:r>
          </w:p>
        </w:tc>
        <w:tc>
          <w:tcPr>
            <w:tcW w:w="284" w:type="dxa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053C0B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13406D" w:rsidRDefault="0013406D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959,472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4161C" w:rsidRPr="0024161C" w:rsidRDefault="00053C0B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24161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AE66F5" w:rsidRPr="0013406D" w:rsidRDefault="00AE66F5" w:rsidP="008738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06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053C0B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AE66F5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66F5" w:rsidRPr="0013406D" w:rsidRDefault="00AE66F5" w:rsidP="008738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06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053C0B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34,679</w:t>
            </w:r>
          </w:p>
        </w:tc>
      </w:tr>
      <w:tr w:rsidR="0013406D" w:rsidRPr="000F1BB0" w:rsidTr="008738A5">
        <w:trPr>
          <w:cantSplit/>
        </w:trPr>
        <w:tc>
          <w:tcPr>
            <w:tcW w:w="4768" w:type="dxa"/>
          </w:tcPr>
          <w:p w:rsidR="0013406D" w:rsidRPr="0024161C" w:rsidRDefault="0013406D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3406D" w:rsidRPr="0013406D" w:rsidRDefault="0013406D" w:rsidP="00D6486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959,472</w:t>
            </w:r>
          </w:p>
        </w:tc>
        <w:tc>
          <w:tcPr>
            <w:tcW w:w="284" w:type="dxa"/>
          </w:tcPr>
          <w:p w:rsidR="0013406D" w:rsidRPr="0024161C" w:rsidRDefault="0013406D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406D" w:rsidRPr="0024161C" w:rsidRDefault="0013406D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83" w:type="dxa"/>
            <w:shd w:val="clear" w:color="auto" w:fill="auto"/>
          </w:tcPr>
          <w:p w:rsidR="0013406D" w:rsidRPr="0024161C" w:rsidRDefault="0013406D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406D" w:rsidRPr="0013406D" w:rsidRDefault="0013406D" w:rsidP="00646D9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959,472</w:t>
            </w:r>
          </w:p>
        </w:tc>
        <w:tc>
          <w:tcPr>
            <w:tcW w:w="284" w:type="dxa"/>
            <w:shd w:val="clear" w:color="auto" w:fill="auto"/>
          </w:tcPr>
          <w:p w:rsidR="0013406D" w:rsidRPr="0024161C" w:rsidRDefault="0013406D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406D" w:rsidRPr="0024161C" w:rsidRDefault="0013406D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13406D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13406D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13406D" w:rsidRDefault="0024161C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13406D" w:rsidRPr="001340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E3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7819BE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053C0B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13406D" w:rsidRDefault="00AE66F5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406D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13406D" w:rsidRPr="0013406D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7819BE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053C0B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</w:p>
        </w:tc>
      </w:tr>
    </w:tbl>
    <w:p w:rsidR="00AE66F5" w:rsidRDefault="00AE66F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2E3EED" w:rsidRDefault="00D4593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24161C">
        <w:rPr>
          <w:rFonts w:ascii="Angsana New" w:hAnsi="Angsana New" w:hint="cs"/>
          <w:cs/>
          <w:lang w:val="en-US"/>
        </w:rPr>
        <w:t>กำไรต่</w:t>
      </w:r>
      <w:r w:rsidR="002E3EED" w:rsidRPr="0024161C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24161C" w:rsidRPr="0024161C">
        <w:rPr>
          <w:rFonts w:ascii="Angsana New" w:hAnsi="Angsana New" w:hint="cs"/>
          <w:cs/>
          <w:lang w:val="en-US"/>
        </w:rPr>
        <w:t>และ</w:t>
      </w:r>
      <w:r w:rsidR="00053C0B" w:rsidRPr="008E2900">
        <w:rPr>
          <w:rFonts w:ascii="Angsana New" w:hAnsi="Angsana New" w:hint="cs"/>
          <w:cs/>
          <w:lang w:val="en-US"/>
        </w:rPr>
        <w:t>เ</w:t>
      </w:r>
      <w:r w:rsidR="0024161C" w:rsidRPr="008E2900">
        <w:rPr>
          <w:rFonts w:ascii="Angsana New" w:hAnsi="Angsana New" w:hint="cs"/>
          <w:cs/>
          <w:lang w:val="en-US"/>
        </w:rPr>
        <w:t>ก</w:t>
      </w:r>
      <w:r w:rsidR="00053C0B" w:rsidRPr="008E2900">
        <w:rPr>
          <w:rFonts w:ascii="Angsana New" w:hAnsi="Angsana New" w:hint="cs"/>
          <w:cs/>
          <w:lang w:val="en-US"/>
        </w:rPr>
        <w:t>้า</w:t>
      </w:r>
      <w:r w:rsidR="0024161C" w:rsidRPr="008E2900">
        <w:rPr>
          <w:rFonts w:ascii="Angsana New" w:hAnsi="Angsana New" w:hint="cs"/>
          <w:cs/>
          <w:lang w:val="en-US"/>
        </w:rPr>
        <w:t>เดือน</w:t>
      </w:r>
      <w:r w:rsidR="002E3EED" w:rsidRPr="008E2900">
        <w:rPr>
          <w:rFonts w:ascii="Angsana New" w:hAnsi="Angsana New" w:hint="cs"/>
          <w:cs/>
          <w:lang w:val="en-US"/>
        </w:rPr>
        <w:t>สิ้นสุดวันที่</w:t>
      </w:r>
      <w:r w:rsidR="002E3EED" w:rsidRPr="008E2900">
        <w:rPr>
          <w:rFonts w:ascii="Angsana New" w:hAnsi="Angsana New"/>
          <w:cs/>
          <w:lang w:val="en-US"/>
        </w:rPr>
        <w:t xml:space="preserve"> </w:t>
      </w:r>
      <w:r w:rsidR="0024161C" w:rsidRPr="008E2900">
        <w:rPr>
          <w:rFonts w:ascii="Angsana New" w:hAnsi="Angsana New" w:hint="cs"/>
          <w:cs/>
          <w:lang w:val="en-US"/>
        </w:rPr>
        <w:t xml:space="preserve">30 </w:t>
      </w:r>
      <w:r w:rsidR="00053C0B" w:rsidRPr="008E2900">
        <w:rPr>
          <w:rFonts w:ascii="Angsana New" w:hAnsi="Angsana New" w:hint="cs"/>
          <w:cs/>
          <w:lang w:val="en-US"/>
        </w:rPr>
        <w:t>กันย</w:t>
      </w:r>
      <w:r w:rsidR="0024161C" w:rsidRPr="008E2900">
        <w:rPr>
          <w:rFonts w:ascii="Angsana New" w:hAnsi="Angsana New" w:hint="cs"/>
          <w:cs/>
          <w:lang w:val="en-US"/>
        </w:rPr>
        <w:t>ายน</w:t>
      </w:r>
      <w:r w:rsidR="002E3EED" w:rsidRPr="008E2900">
        <w:rPr>
          <w:rFonts w:ascii="Angsana New" w:hAnsi="Angsana New"/>
          <w:cs/>
          <w:lang w:val="en-US"/>
        </w:rPr>
        <w:t xml:space="preserve"> 2562 </w:t>
      </w:r>
      <w:r w:rsidR="002E3EED" w:rsidRPr="008E2900">
        <w:rPr>
          <w:rFonts w:ascii="Angsana New" w:hAnsi="Angsana New" w:hint="cs"/>
          <w:cs/>
          <w:lang w:val="en-US"/>
        </w:rPr>
        <w:t>มีจำ</w:t>
      </w:r>
      <w:r w:rsidR="002E3EED" w:rsidRPr="0024161C">
        <w:rPr>
          <w:rFonts w:ascii="Angsana New" w:hAnsi="Angsana New" w:hint="cs"/>
          <w:cs/>
          <w:lang w:val="en-US"/>
        </w:rPr>
        <w:t>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24161C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2E3EED" w:rsidRDefault="002E3EED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66F5" w:rsidRDefault="00AE66F5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38231D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8D6154" w:rsidRDefault="00EF6C95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8D6154">
        <w:rPr>
          <w:rFonts w:ascii="Angsana New" w:hAnsi="Angsana New"/>
          <w:sz w:val="30"/>
          <w:szCs w:val="30"/>
        </w:rPr>
        <w:t>/</w:t>
      </w:r>
      <w:r w:rsidRPr="008D6154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</w:t>
      </w:r>
      <w:r w:rsidR="0071399C">
        <w:rPr>
          <w:rFonts w:ascii="Angsana New" w:hAnsi="Angsana New"/>
          <w:sz w:val="30"/>
          <w:szCs w:val="30"/>
          <w:cs/>
        </w:rPr>
        <w:t>ี่สำคัญและเป็นข้อมูลหลักของ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มีส่วนงานดำเนินงาน </w:t>
      </w:r>
      <w:r w:rsidR="008426BC">
        <w:rPr>
          <w:rFonts w:ascii="Angsana New" w:hAnsi="Angsana New" w:hint="cs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ส่วนงานอื่นๆ </w:t>
      </w:r>
      <w:r w:rsidR="00D45935">
        <w:rPr>
          <w:rFonts w:ascii="Angsana New" w:hAnsi="Angsana New" w:hint="cs"/>
          <w:sz w:val="30"/>
          <w:szCs w:val="30"/>
          <w:cs/>
        </w:rPr>
        <w:t>(</w:t>
      </w:r>
      <w:r w:rsidRPr="008D6154">
        <w:rPr>
          <w:rFonts w:ascii="Angsana New" w:hAnsi="Angsana New"/>
          <w:sz w:val="30"/>
          <w:szCs w:val="30"/>
          <w:cs/>
        </w:rPr>
        <w:t>เช่น กระดาษปิดผิว ไม้แปรรูปอบแห้ง</w:t>
      </w:r>
      <w:r w:rsidR="00AB2747">
        <w:rPr>
          <w:rFonts w:ascii="Angsana New" w:hAnsi="Angsana New"/>
          <w:sz w:val="30"/>
          <w:szCs w:val="30"/>
          <w:cs/>
        </w:rPr>
        <w:t xml:space="preserve"> วัสดุตกแต่งเฟอร์นิเจอร์อื่นๆ </w:t>
      </w:r>
      <w:r w:rsidRPr="008D6154">
        <w:rPr>
          <w:rFonts w:ascii="Angsana New" w:hAnsi="Angsana New"/>
          <w:sz w:val="30"/>
          <w:szCs w:val="30"/>
          <w:cs/>
        </w:rPr>
        <w:t>ธุรกิจค้าปลีกสินค้าเบ็ดเตล็ด</w:t>
      </w:r>
      <w:r w:rsidR="00AB2747">
        <w:rPr>
          <w:rFonts w:ascii="Angsana New" w:hAnsi="Angsana New" w:hint="cs"/>
          <w:sz w:val="30"/>
          <w:szCs w:val="30"/>
          <w:cs/>
        </w:rPr>
        <w:t>และธุรกิจพลังงานที่ดำเนินงานโดยบริษัทร่วมและการร่วมค้า</w:t>
      </w:r>
      <w:r w:rsidR="00D45935">
        <w:rPr>
          <w:rFonts w:ascii="Angsana New" w:hAnsi="Angsana New" w:hint="cs"/>
          <w:sz w:val="30"/>
          <w:szCs w:val="30"/>
          <w:cs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ซึ่งมีสัดส่วนที่ยังไม่เป็นสาระสำคัญเมื่อเปรียบเทียบกับขนาดและปริมาณของธุรกรรมทั้งหมด จึงถือเป็นส่วนงานย่อยที่มีสัดส่วนไม่เป็นสาระสำคัญ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เป็นไปตามนโยบายการบัญชีตามที่กล่าวในหมายเหตุ </w:t>
      </w:r>
      <w:r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Default="00F936E0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B31901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</w:t>
      </w:r>
      <w:r w:rsidR="002844EF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การเงินรวม</w:t>
      </w:r>
      <w:r w:rsidR="00487ABA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</w:t>
      </w:r>
      <w:r w:rsidR="00E96C0C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</w:t>
      </w:r>
      <w:r w:rsidR="0012060A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เ</w:t>
      </w:r>
      <w:r w:rsidR="00E96C0C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ก</w:t>
      </w:r>
      <w:r w:rsidR="0012060A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้า</w:t>
      </w:r>
      <w:r w:rsidR="00E96C0C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8E2900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4F5042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AE66F5" w:rsidTr="003A1D75">
        <w:trPr>
          <w:tblHeader/>
        </w:trPr>
        <w:tc>
          <w:tcPr>
            <w:tcW w:w="6771" w:type="dxa"/>
            <w:vAlign w:val="bottom"/>
          </w:tcPr>
          <w:p w:rsidR="006537C6" w:rsidRPr="00AE66F5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AE66F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AE66F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AE66F5" w:rsidTr="003A1D75">
        <w:trPr>
          <w:tblHeader/>
        </w:trPr>
        <w:tc>
          <w:tcPr>
            <w:tcW w:w="6771" w:type="dxa"/>
            <w:vAlign w:val="bottom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AE66F5" w:rsidRDefault="00EF6C95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AE66F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62</w:t>
            </w:r>
          </w:p>
        </w:tc>
        <w:tc>
          <w:tcPr>
            <w:tcW w:w="283" w:type="dxa"/>
            <w:vAlign w:val="bottom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AE66F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61</w:t>
            </w:r>
          </w:p>
        </w:tc>
      </w:tr>
      <w:tr w:rsidR="00EF6C95" w:rsidRPr="00AE66F5" w:rsidTr="003A1D75">
        <w:tc>
          <w:tcPr>
            <w:tcW w:w="6771" w:type="dxa"/>
            <w:vAlign w:val="bottom"/>
          </w:tcPr>
          <w:p w:rsidR="00EF6C95" w:rsidRPr="00AE66F5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957</w:t>
            </w:r>
            <w:r w:rsidR="00954E11" w:rsidRPr="00595C83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826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964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,0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15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595C83" w:rsidRDefault="00595C8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41</w:t>
            </w:r>
            <w:r w:rsidR="00954E11" w:rsidRPr="00595C83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926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3,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326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595C83" w:rsidRDefault="00595C8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999</w:t>
            </w:r>
            <w:r w:rsidR="00954E11" w:rsidRPr="00595C83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752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1,037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341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 xml:space="preserve"> ๆ</w:t>
            </w:r>
            <w:r w:rsidRPr="00AE66F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12060A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26</w:t>
            </w:r>
            <w:r w:rsidR="00954E11" w:rsidRPr="00595C83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104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28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966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595C83" w:rsidRDefault="001E350E" w:rsidP="0056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8,716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6,</w:t>
            </w:r>
            <w:r w:rsidR="0012060A">
              <w:rPr>
                <w:rFonts w:ascii="Angsana New" w:hAnsi="Angsana New"/>
                <w:color w:val="000000"/>
                <w:sz w:val="29"/>
                <w:szCs w:val="29"/>
              </w:rPr>
              <w:t>584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595C83" w:rsidRDefault="00561B50" w:rsidP="0056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1E350E">
              <w:rPr>
                <w:rFonts w:ascii="Angsana New" w:hAnsi="Angsana New"/>
                <w:color w:val="000000"/>
                <w:sz w:val="29"/>
                <w:szCs w:val="29"/>
              </w:rPr>
              <w:t>4,820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35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550</w:t>
            </w:r>
          </w:p>
        </w:tc>
      </w:tr>
      <w:tr w:rsidR="00EF6C95" w:rsidRPr="00AE66F5" w:rsidTr="003A1D75">
        <w:tc>
          <w:tcPr>
            <w:tcW w:w="6771" w:type="dxa"/>
            <w:vAlign w:val="bottom"/>
          </w:tcPr>
          <w:p w:rsidR="00EF6C95" w:rsidRPr="00AE66F5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EF6C95" w:rsidRPr="0012060A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662</w:t>
            </w:r>
            <w:r w:rsidR="00954E11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055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647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835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95C83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33</w:t>
            </w:r>
            <w:r w:rsidR="00954E11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895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70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226</w:t>
            </w:r>
          </w:p>
        </w:tc>
      </w:tr>
      <w:tr w:rsidR="00AE66F5" w:rsidRPr="00AE66F5" w:rsidTr="005071D9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595C83" w:rsidRDefault="00595C83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695</w:t>
            </w:r>
            <w:r w:rsidR="00954E11" w:rsidRPr="00595C83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color w:val="000000"/>
                <w:sz w:val="29"/>
                <w:szCs w:val="29"/>
              </w:rPr>
              <w:t>950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718</w:t>
            </w:r>
            <w:r w:rsidR="00AE66F5" w:rsidRPr="00AE66F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061</w:t>
            </w:r>
          </w:p>
        </w:tc>
      </w:tr>
      <w:tr w:rsidR="006F437E" w:rsidRPr="00AE66F5" w:rsidTr="005071D9">
        <w:tc>
          <w:tcPr>
            <w:tcW w:w="6771" w:type="dxa"/>
            <w:vAlign w:val="bottom"/>
          </w:tcPr>
          <w:p w:rsidR="006F437E" w:rsidRPr="00AE66F5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6F437E" w:rsidRPr="00AE66F5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6F437E" w:rsidRPr="00AE66F5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F437E" w:rsidRPr="00AE66F5" w:rsidRDefault="006F437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5071D9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lastRenderedPageBreak/>
              <w:t>ค่าใช้จ่ายอื่น</w:t>
            </w:r>
            <w:r w:rsidRPr="00AE66F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7F1C88">
        <w:trPr>
          <w:trHeight w:val="70"/>
        </w:trPr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595C83" w:rsidRDefault="00A34534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2</w:t>
            </w:r>
            <w:r w:rsidR="00595C83" w:rsidRPr="00595C83">
              <w:rPr>
                <w:rFonts w:ascii="Angsana New" w:hAnsi="Angsana New"/>
                <w:sz w:val="29"/>
                <w:szCs w:val="29"/>
              </w:rPr>
              <w:t>93</w:t>
            </w:r>
            <w:r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="00595C83" w:rsidRPr="00595C83">
              <w:rPr>
                <w:rFonts w:ascii="Angsana New" w:hAnsi="Angsana New"/>
                <w:sz w:val="29"/>
                <w:szCs w:val="29"/>
              </w:rPr>
              <w:t>402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297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23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595C83" w:rsidRDefault="00595C83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17</w:t>
            </w:r>
            <w:r w:rsidR="00A34534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373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31,282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595C83" w:rsidRDefault="00595C83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310</w:t>
            </w:r>
            <w:r w:rsidR="00A34534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775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328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515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12060A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28</w:t>
            </w:r>
            <w:r w:rsidR="00A34534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473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47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913</w:t>
            </w:r>
          </w:p>
        </w:tc>
      </w:tr>
      <w:tr w:rsidR="00954E11" w:rsidRPr="00AE66F5" w:rsidTr="003A1D75">
        <w:tc>
          <w:tcPr>
            <w:tcW w:w="6771" w:type="dxa"/>
            <w:vAlign w:val="bottom"/>
          </w:tcPr>
          <w:p w:rsidR="00954E11" w:rsidRPr="00AE66F5" w:rsidRDefault="00954E1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4E11" w:rsidRPr="00595C83" w:rsidRDefault="00954E11" w:rsidP="001E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 xml:space="preserve">(   </w:t>
            </w:r>
            <w:r w:rsidR="00595C83" w:rsidRPr="001E350E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1</w:t>
            </w:r>
            <w:r w:rsidRPr="001E350E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,</w:t>
            </w:r>
            <w:r w:rsidR="001E350E">
              <w:rPr>
                <w:rFonts w:ascii="Angsana New" w:hAnsi="Angsana New"/>
                <w:sz w:val="29"/>
                <w:szCs w:val="29"/>
              </w:rPr>
              <w:t>626</w:t>
            </w:r>
            <w:r w:rsidRPr="00595C8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:rsidR="00954E11" w:rsidRPr="00AE66F5" w:rsidRDefault="00954E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4E11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21,598</w:t>
            </w:r>
            <w:r w:rsidR="00954E11" w:rsidRPr="00AE66F5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AE66F5" w:rsidRPr="00AE66F5" w:rsidTr="003A1D75">
        <w:trPr>
          <w:trHeight w:val="56"/>
        </w:trPr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595C83" w:rsidRDefault="001E350E" w:rsidP="0075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27,847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12060A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</w:t>
            </w:r>
            <w:r w:rsidR="00AE66F5" w:rsidRPr="00AE66F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315</w:t>
            </w:r>
          </w:p>
        </w:tc>
      </w:tr>
    </w:tbl>
    <w:p w:rsidR="00F936E0" w:rsidRPr="0075431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u w:val="single"/>
        </w:rPr>
      </w:pPr>
    </w:p>
    <w:p w:rsidR="00716FC9" w:rsidRPr="00D0051E" w:rsidRDefault="00716FC9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29"/>
          <w:szCs w:val="29"/>
        </w:rPr>
      </w:pPr>
      <w:r w:rsidRPr="00D0051E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</w:t>
      </w:r>
      <w:r w:rsidR="002844EF" w:rsidRPr="00D0051E">
        <w:rPr>
          <w:rFonts w:ascii="Angsana New" w:hAnsi="Angsana New"/>
          <w:i/>
          <w:iCs/>
          <w:sz w:val="29"/>
          <w:szCs w:val="29"/>
          <w:u w:val="single"/>
        </w:rPr>
        <w:t xml:space="preserve"> </w:t>
      </w:r>
      <w:r w:rsidR="002844EF" w:rsidRPr="00D0051E">
        <w:rPr>
          <w:rFonts w:ascii="Angsana New" w:hAnsi="Angsana New" w:hint="cs"/>
          <w:i/>
          <w:iCs/>
          <w:sz w:val="29"/>
          <w:szCs w:val="29"/>
          <w:u w:val="single"/>
          <w:cs/>
        </w:rPr>
        <w:t>(งบการเงิน</w:t>
      </w:r>
      <w:r w:rsidR="002844EF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รวม</w:t>
      </w:r>
      <w:r w:rsidR="00487ABA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</w:t>
      </w:r>
      <w:r w:rsidR="007F1128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-</w:t>
      </w:r>
      <w:r w:rsidR="00487ABA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</w:t>
      </w:r>
      <w:r w:rsidR="008F08AF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งวดเ</w:t>
      </w:r>
      <w:r w:rsidR="00487ABA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ก</w:t>
      </w:r>
      <w:r w:rsidR="008F08AF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้า</w:t>
      </w:r>
      <w:r w:rsidR="00487ABA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เดือน</w:t>
      </w:r>
      <w:r w:rsidR="002844EF" w:rsidRPr="008E2900">
        <w:rPr>
          <w:rFonts w:ascii="Angsana New" w:hAnsi="Angsana New" w:hint="cs"/>
          <w:i/>
          <w:iCs/>
          <w:sz w:val="29"/>
          <w:szCs w:val="29"/>
          <w:u w:val="single"/>
          <w:cs/>
        </w:rPr>
        <w:t>)</w:t>
      </w:r>
    </w:p>
    <w:p w:rsidR="00B56233" w:rsidRPr="0075431B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D0051E" w:rsidTr="00B56233">
        <w:tc>
          <w:tcPr>
            <w:tcW w:w="6771" w:type="dxa"/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D0051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D0051E" w:rsidRDefault="00EF6C95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EF6C95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595C83">
              <w:rPr>
                <w:rFonts w:ascii="Angsana New" w:hAnsi="Angsana New" w:hint="cs"/>
                <w:sz w:val="29"/>
                <w:szCs w:val="29"/>
                <w:cs/>
              </w:rPr>
              <w:t>474</w:t>
            </w:r>
            <w:r w:rsidR="00570A8C" w:rsidRPr="00595C83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595C83">
              <w:rPr>
                <w:rFonts w:ascii="Angsana New" w:hAnsi="Angsana New" w:hint="cs"/>
                <w:sz w:val="29"/>
                <w:szCs w:val="29"/>
                <w:cs/>
              </w:rPr>
              <w:t>874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7819BE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452</w:t>
            </w:r>
            <w:r w:rsidR="007819BE"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150</w:t>
            </w:r>
          </w:p>
        </w:tc>
      </w:tr>
      <w:tr w:rsidR="003E5B96" w:rsidRPr="00D0051E" w:rsidTr="00B56233">
        <w:tc>
          <w:tcPr>
            <w:tcW w:w="6771" w:type="dxa"/>
            <w:vAlign w:val="bottom"/>
          </w:tcPr>
          <w:p w:rsidR="003E5B96" w:rsidRPr="00D0051E" w:rsidRDefault="003E5B96" w:rsidP="00646D9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3E5B96" w:rsidRPr="0012060A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11</w:t>
            </w:r>
            <w:r w:rsidR="003E5B96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283" w:type="dxa"/>
          </w:tcPr>
          <w:p w:rsidR="003E5B96" w:rsidRPr="00D0051E" w:rsidRDefault="003E5B96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3E5B96" w:rsidRPr="003E5B96" w:rsidRDefault="003E5B96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737</w:t>
            </w:r>
          </w:p>
        </w:tc>
      </w:tr>
      <w:tr w:rsidR="00595C83" w:rsidRPr="00D0051E" w:rsidTr="00C47E5A">
        <w:tc>
          <w:tcPr>
            <w:tcW w:w="6771" w:type="dxa"/>
            <w:vAlign w:val="bottom"/>
          </w:tcPr>
          <w:p w:rsidR="00595C83" w:rsidRPr="00D0051E" w:rsidRDefault="00595C83" w:rsidP="00C47E5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595C83" w:rsidRPr="00595C83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6,931</w:t>
            </w:r>
          </w:p>
        </w:tc>
        <w:tc>
          <w:tcPr>
            <w:tcW w:w="283" w:type="dxa"/>
          </w:tcPr>
          <w:p w:rsidR="00595C83" w:rsidRPr="00D0051E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595C83" w:rsidRPr="0012060A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11,544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912568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6</w:t>
            </w:r>
            <w:r w:rsidR="00912568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648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3E5B96" w:rsidRDefault="003E5B96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</w:t>
            </w:r>
            <w:r w:rsidR="00912568"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453</w:t>
            </w:r>
          </w:p>
        </w:tc>
      </w:tr>
      <w:tr w:rsidR="002762D3" w:rsidRPr="00D0051E" w:rsidTr="0095199B">
        <w:tc>
          <w:tcPr>
            <w:tcW w:w="6771" w:type="dxa"/>
            <w:vAlign w:val="bottom"/>
          </w:tcPr>
          <w:p w:rsidR="002762D3" w:rsidRDefault="002762D3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2762D3" w:rsidRPr="00595C83" w:rsidRDefault="002762D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Pr="00595C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283" w:type="dxa"/>
          </w:tcPr>
          <w:p w:rsidR="002762D3" w:rsidRPr="00D0051E" w:rsidRDefault="002762D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2762D3" w:rsidRPr="003E5B96" w:rsidRDefault="002762D3" w:rsidP="00C47E5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</w:t>
            </w:r>
            <w:r w:rsidRPr="002762D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95C83" w:rsidRPr="00D0051E" w:rsidTr="00C47E5A">
        <w:tc>
          <w:tcPr>
            <w:tcW w:w="6771" w:type="dxa"/>
            <w:vAlign w:val="bottom"/>
          </w:tcPr>
          <w:p w:rsidR="00595C83" w:rsidRPr="00D0051E" w:rsidRDefault="00595C83" w:rsidP="00C47E5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595C83" w:rsidRPr="00595C83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4,358</w:t>
            </w:r>
          </w:p>
        </w:tc>
        <w:tc>
          <w:tcPr>
            <w:tcW w:w="283" w:type="dxa"/>
          </w:tcPr>
          <w:p w:rsidR="00595C83" w:rsidRPr="00D0051E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595C83" w:rsidRPr="0012060A" w:rsidRDefault="00595C83" w:rsidP="00C4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5,402</w:t>
            </w:r>
          </w:p>
        </w:tc>
      </w:tr>
      <w:tr w:rsidR="002762D3" w:rsidRPr="00D0051E" w:rsidTr="0095199B">
        <w:tc>
          <w:tcPr>
            <w:tcW w:w="6771" w:type="dxa"/>
            <w:vAlign w:val="bottom"/>
          </w:tcPr>
          <w:p w:rsidR="002762D3" w:rsidRPr="00D0051E" w:rsidRDefault="002762D3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2762D3" w:rsidRPr="00595C83" w:rsidRDefault="002762D3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4,352</w:t>
            </w:r>
          </w:p>
        </w:tc>
        <w:tc>
          <w:tcPr>
            <w:tcW w:w="283" w:type="dxa"/>
          </w:tcPr>
          <w:p w:rsidR="002762D3" w:rsidRPr="00D0051E" w:rsidRDefault="002762D3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2762D3" w:rsidRPr="003E5B96" w:rsidRDefault="002762D3" w:rsidP="00C47E5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</w:t>
            </w:r>
            <w:r w:rsidRPr="002762D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912568" w:rsidRPr="00595C83" w:rsidRDefault="00595C83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2,837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12060A" w:rsidRDefault="0012060A" w:rsidP="0012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4</w:t>
            </w:r>
            <w:r w:rsidR="00912568"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561</w:t>
            </w:r>
          </w:p>
        </w:tc>
      </w:tr>
      <w:tr w:rsidR="00595C83" w:rsidRPr="00D0051E" w:rsidTr="004D737F">
        <w:tc>
          <w:tcPr>
            <w:tcW w:w="6771" w:type="dxa"/>
            <w:vAlign w:val="bottom"/>
          </w:tcPr>
          <w:p w:rsidR="00595C83" w:rsidRPr="00D0051E" w:rsidRDefault="00595C83" w:rsidP="004D737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595C83" w:rsidRPr="00595C83" w:rsidRDefault="00595C83" w:rsidP="00C47E5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595C83" w:rsidRPr="00D0051E" w:rsidRDefault="00595C83" w:rsidP="004D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595C83" w:rsidRPr="0012060A" w:rsidRDefault="00595C83" w:rsidP="0014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</w:t>
            </w:r>
            <w:r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845</w:t>
            </w:r>
          </w:p>
        </w:tc>
      </w:tr>
      <w:tr w:rsidR="00912568" w:rsidRPr="00D0051E" w:rsidTr="0071399C">
        <w:tc>
          <w:tcPr>
            <w:tcW w:w="6771" w:type="dxa"/>
            <w:vAlign w:val="bottom"/>
          </w:tcPr>
          <w:p w:rsidR="00912568" w:rsidRPr="00D0051E" w:rsidRDefault="00146C9C" w:rsidP="0071399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เปรู</w:t>
            </w:r>
          </w:p>
        </w:tc>
        <w:tc>
          <w:tcPr>
            <w:tcW w:w="1417" w:type="dxa"/>
            <w:vAlign w:val="bottom"/>
          </w:tcPr>
          <w:p w:rsidR="00912568" w:rsidRPr="0012060A" w:rsidRDefault="00912568" w:rsidP="0071399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912568" w:rsidRPr="00D0051E" w:rsidRDefault="00912568" w:rsidP="0071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12060A" w:rsidRDefault="003E5B96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</w:t>
            </w:r>
            <w:r w:rsidR="00912568"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="0012060A" w:rsidRPr="0012060A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8</w:t>
            </w:r>
            <w:r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73</w:t>
            </w:r>
          </w:p>
        </w:tc>
      </w:tr>
      <w:tr w:rsidR="00595C83" w:rsidRPr="00D0051E" w:rsidTr="00DE5FD9">
        <w:tc>
          <w:tcPr>
            <w:tcW w:w="6771" w:type="dxa"/>
            <w:vAlign w:val="bottom"/>
          </w:tcPr>
          <w:p w:rsidR="00595C83" w:rsidRPr="00D0051E" w:rsidRDefault="00595C8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95C83" w:rsidRPr="00595C83" w:rsidRDefault="00595C83" w:rsidP="00C47E5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595C83" w:rsidRPr="00D0051E" w:rsidRDefault="00595C8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95C83" w:rsidRPr="002762D3" w:rsidRDefault="00595C83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  <w:cs/>
              </w:rPr>
            </w:pPr>
            <w:r w:rsidRPr="002762D3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1,246</w:t>
            </w:r>
          </w:p>
        </w:tc>
      </w:tr>
      <w:tr w:rsidR="00912568" w:rsidRPr="00D0051E" w:rsidTr="00DE5FD9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2568" w:rsidRPr="00595C83" w:rsidRDefault="004A4AEC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595C83" w:rsidRPr="00595C83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912568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="00595C83" w:rsidRPr="00595C83">
              <w:rPr>
                <w:rFonts w:ascii="Angsana New" w:hAnsi="Angsana New"/>
                <w:sz w:val="29"/>
                <w:szCs w:val="29"/>
              </w:rPr>
              <w:t>835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2568" w:rsidRPr="003E5B96" w:rsidRDefault="00912568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4</w:t>
            </w:r>
            <w:r w:rsidR="003E5B96"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84</w:t>
            </w: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="003E5B96"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811</w:t>
            </w:r>
          </w:p>
        </w:tc>
      </w:tr>
      <w:tr w:rsidR="00912568" w:rsidRPr="00D0051E" w:rsidTr="00B56233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2568" w:rsidRPr="00595C83" w:rsidRDefault="00595C83" w:rsidP="0059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482</w:t>
            </w:r>
            <w:r w:rsidR="00912568" w:rsidRPr="00595C83">
              <w:rPr>
                <w:rFonts w:ascii="Angsana New" w:hAnsi="Angsana New"/>
                <w:sz w:val="29"/>
                <w:szCs w:val="29"/>
              </w:rPr>
              <w:t>,</w:t>
            </w:r>
            <w:r w:rsidRPr="00595C83">
              <w:rPr>
                <w:rFonts w:ascii="Angsana New" w:hAnsi="Angsana New"/>
                <w:sz w:val="29"/>
                <w:szCs w:val="29"/>
              </w:rPr>
              <w:t>917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12568" w:rsidRPr="003E5B96" w:rsidRDefault="003E5B96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552</w:t>
            </w:r>
            <w:r w:rsidR="00912568"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530</w:t>
            </w:r>
          </w:p>
        </w:tc>
      </w:tr>
      <w:tr w:rsidR="00912568" w:rsidRPr="00D0051E" w:rsidTr="00B56233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รวมรายได้จากการขาย</w:t>
            </w: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568" w:rsidRPr="00595C83" w:rsidRDefault="00595C83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95C83">
              <w:rPr>
                <w:rFonts w:ascii="Angsana New" w:hAnsi="Angsana New"/>
                <w:sz w:val="29"/>
                <w:szCs w:val="29"/>
              </w:rPr>
              <w:t>999,752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568" w:rsidRPr="003E5B96" w:rsidRDefault="003E5B96" w:rsidP="003E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1,037</w:t>
            </w:r>
            <w:r w:rsidR="00912568"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,</w:t>
            </w:r>
            <w:r w:rsidRPr="003E5B96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341</w:t>
            </w:r>
          </w:p>
        </w:tc>
      </w:tr>
    </w:tbl>
    <w:p w:rsidR="00AE66F5" w:rsidRDefault="00AE66F5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AE66F5" w:rsidRDefault="00AE66F5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215A" w:rsidRDefault="002F215A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1138CF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3E5B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</w:t>
            </w:r>
            <w:r w:rsidRPr="008E29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6D1788" w:rsidRPr="008E2900">
              <w:rPr>
                <w:rFonts w:ascii="Angsana New" w:hAnsi="Angsana New" w:hint="cs"/>
                <w:sz w:val="30"/>
                <w:szCs w:val="30"/>
                <w:cs/>
              </w:rPr>
              <w:t xml:space="preserve"> - งวด</w:t>
            </w:r>
            <w:r w:rsidR="003E5B96" w:rsidRPr="008E290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6D1788" w:rsidRPr="008E2900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E5B96" w:rsidRPr="008E2900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="006D1788" w:rsidRPr="008E29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2762D3" w:rsidRDefault="002762D3" w:rsidP="0027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="00E10C71" w:rsidRPr="002762D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3E5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E5B9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3E5B96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</w:tr>
      <w:tr w:rsidR="00AE66F5" w:rsidRPr="001138CF" w:rsidTr="0095199B">
        <w:tc>
          <w:tcPr>
            <w:tcW w:w="6771" w:type="dxa"/>
            <w:vAlign w:val="bottom"/>
          </w:tcPr>
          <w:p w:rsidR="00AE66F5" w:rsidRPr="001138CF" w:rsidRDefault="00AE66F5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2762D3" w:rsidRDefault="00AE66F5" w:rsidP="002762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AE66F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="002762D3"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2762D3" w:rsidRDefault="00E10C71" w:rsidP="0027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2762D3" w:rsidRPr="002762D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2762D3" w:rsidRPr="002762D3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3E5B96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43.1</w:t>
            </w:r>
            <w:r w:rsidR="00AE66F5" w:rsidRPr="0090537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2762D3" w:rsidRDefault="002762D3" w:rsidP="0027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E10C71" w:rsidRPr="002762D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26.</w:t>
            </w:r>
            <w:r w:rsidR="003E5B96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AE66F5" w:rsidRPr="004F5042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2762D3" w:rsidRDefault="002762D3" w:rsidP="0027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="00E10C71" w:rsidRPr="002762D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2762D3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3E5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E5B96">
              <w:rPr>
                <w:rFonts w:ascii="Angsana New" w:hAnsi="Angsana New"/>
                <w:color w:val="000000"/>
                <w:sz w:val="30"/>
                <w:szCs w:val="30"/>
              </w:rPr>
              <w:t>4.29</w:t>
            </w:r>
          </w:p>
        </w:tc>
      </w:tr>
    </w:tbl>
    <w:p w:rsidR="001230EE" w:rsidRDefault="006A36D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z w:val="30"/>
          <w:szCs w:val="30"/>
          <w:highlight w:val="yellow"/>
          <w:cs/>
        </w:rPr>
        <w:t xml:space="preserve">                    </w:t>
      </w:r>
    </w:p>
    <w:p w:rsidR="007819BE" w:rsidRDefault="007819BE" w:rsidP="00C9260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819BE" w:rsidRPr="00FD72C9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D72C9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FD72C9">
        <w:rPr>
          <w:rFonts w:ascii="Angsana New" w:hAnsi="Angsana New"/>
          <w:sz w:val="30"/>
          <w:szCs w:val="30"/>
        </w:rPr>
        <w:t>2</w:t>
      </w:r>
      <w:r w:rsidRPr="00FD72C9">
        <w:rPr>
          <w:rFonts w:ascii="Angsana New" w:hAnsi="Angsana New" w:hint="cs"/>
          <w:sz w:val="30"/>
          <w:szCs w:val="30"/>
          <w:cs/>
        </w:rPr>
        <w:t>2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D72C9">
        <w:rPr>
          <w:rFonts w:ascii="Angsana New" w:hAnsi="Angsana New"/>
          <w:sz w:val="30"/>
          <w:szCs w:val="30"/>
        </w:rPr>
        <w:t>256</w:t>
      </w:r>
      <w:r w:rsidRPr="00FD72C9">
        <w:rPr>
          <w:rFonts w:ascii="Angsana New" w:hAnsi="Angsana New" w:hint="cs"/>
          <w:sz w:val="30"/>
          <w:szCs w:val="30"/>
          <w:cs/>
        </w:rPr>
        <w:t>2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FD72C9">
        <w:rPr>
          <w:rFonts w:ascii="Angsana New" w:hAnsi="Angsana New"/>
          <w:sz w:val="30"/>
          <w:szCs w:val="30"/>
        </w:rPr>
        <w:t>256</w:t>
      </w:r>
      <w:r w:rsidR="004A2DFC" w:rsidRPr="00FD72C9">
        <w:rPr>
          <w:rFonts w:ascii="Angsana New" w:hAnsi="Angsana New" w:hint="cs"/>
          <w:sz w:val="30"/>
          <w:szCs w:val="30"/>
          <w:cs/>
        </w:rPr>
        <w:t>1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ในอัตราหุ้นละประมาณ </w:t>
      </w:r>
      <w:r w:rsidR="004A2DFC" w:rsidRPr="00FD72C9">
        <w:rPr>
          <w:rFonts w:ascii="Angsana New" w:hAnsi="Angsana New" w:hint="cs"/>
          <w:sz w:val="30"/>
          <w:szCs w:val="30"/>
          <w:cs/>
        </w:rPr>
        <w:t>0.030227</w:t>
      </w:r>
      <w:r w:rsidR="004A2DFC"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 xml:space="preserve">บาทเป็นเงินรวมประมาณ </w:t>
      </w:r>
      <w:r w:rsidR="004A2DFC" w:rsidRPr="00FD72C9">
        <w:rPr>
          <w:rFonts w:ascii="Angsana New" w:hAnsi="Angsana New" w:hint="cs"/>
          <w:sz w:val="30"/>
          <w:szCs w:val="30"/>
          <w:cs/>
        </w:rPr>
        <w:t>29.0</w:t>
      </w:r>
      <w:r w:rsidRPr="00FD72C9">
        <w:rPr>
          <w:rFonts w:ascii="Angsana New" w:hAnsi="Angsana New" w:hint="cs"/>
          <w:sz w:val="30"/>
          <w:szCs w:val="30"/>
          <w:cs/>
        </w:rPr>
        <w:t xml:space="preserve"> ล้านบาทแก่ผู้ถือหุ้น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FD72C9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FD72C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D72C9">
        <w:rPr>
          <w:rFonts w:ascii="Angsana New" w:hAnsi="Angsana New"/>
          <w:spacing w:val="-2"/>
          <w:sz w:val="30"/>
          <w:szCs w:val="30"/>
        </w:rPr>
        <w:t>2</w:t>
      </w:r>
      <w:r w:rsidR="004A2DFC" w:rsidRPr="00FD72C9">
        <w:rPr>
          <w:rFonts w:ascii="Angsana New" w:hAnsi="Angsana New"/>
          <w:spacing w:val="-2"/>
          <w:sz w:val="30"/>
          <w:szCs w:val="30"/>
        </w:rPr>
        <w:t>1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FD72C9">
        <w:rPr>
          <w:rFonts w:ascii="Angsana New" w:hAnsi="Angsana New"/>
          <w:spacing w:val="-2"/>
          <w:sz w:val="30"/>
          <w:szCs w:val="30"/>
        </w:rPr>
        <w:t>256</w:t>
      </w:r>
      <w:r w:rsidR="004A2DFC" w:rsidRPr="00FD72C9">
        <w:rPr>
          <w:rFonts w:ascii="Angsana New" w:hAnsi="Angsana New"/>
          <w:spacing w:val="-2"/>
          <w:sz w:val="30"/>
          <w:szCs w:val="30"/>
        </w:rPr>
        <w:t>2</w:t>
      </w:r>
    </w:p>
    <w:p w:rsidR="007819BE" w:rsidRPr="00FD72C9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D72C9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FD72C9">
        <w:rPr>
          <w:rFonts w:ascii="Angsana New" w:hAnsi="Angsana New"/>
          <w:sz w:val="30"/>
          <w:szCs w:val="30"/>
        </w:rPr>
        <w:t xml:space="preserve">25 </w:t>
      </w:r>
      <w:r w:rsidRPr="00FD72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D72C9">
        <w:rPr>
          <w:rFonts w:ascii="Angsana New" w:hAnsi="Angsana New"/>
          <w:sz w:val="30"/>
          <w:szCs w:val="30"/>
        </w:rPr>
        <w:t xml:space="preserve">2561 </w:t>
      </w:r>
      <w:r w:rsidRPr="00FD72C9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FD72C9">
        <w:rPr>
          <w:rFonts w:ascii="Angsana New" w:hAnsi="Angsana New"/>
          <w:sz w:val="30"/>
          <w:szCs w:val="30"/>
        </w:rPr>
        <w:t xml:space="preserve">2560 </w:t>
      </w:r>
      <w:r w:rsidRPr="00FD72C9">
        <w:rPr>
          <w:rFonts w:ascii="Angsana New" w:hAnsi="Angsana New" w:hint="cs"/>
          <w:sz w:val="30"/>
          <w:szCs w:val="30"/>
          <w:cs/>
        </w:rPr>
        <w:t>ในอัตราหุ้นละประมาณ 0.0603</w:t>
      </w:r>
      <w:r w:rsidRPr="00FD72C9">
        <w:rPr>
          <w:rFonts w:ascii="Angsana New" w:hAnsi="Angsana New"/>
          <w:sz w:val="30"/>
          <w:szCs w:val="30"/>
        </w:rPr>
        <w:t xml:space="preserve"> </w:t>
      </w:r>
      <w:r w:rsidRPr="00FD72C9">
        <w:rPr>
          <w:rFonts w:ascii="Angsana New" w:hAnsi="Angsana New" w:hint="cs"/>
          <w:sz w:val="30"/>
          <w:szCs w:val="30"/>
          <w:cs/>
        </w:rPr>
        <w:t>บาทเป็นเงินรวมประมาณ 52.</w:t>
      </w:r>
      <w:r w:rsidRPr="00FD72C9">
        <w:rPr>
          <w:rFonts w:ascii="Angsana New" w:hAnsi="Angsana New"/>
          <w:sz w:val="30"/>
          <w:szCs w:val="30"/>
        </w:rPr>
        <w:t>4</w:t>
      </w:r>
      <w:r w:rsidRPr="00FD72C9">
        <w:rPr>
          <w:rFonts w:ascii="Angsana New" w:hAnsi="Angsana New" w:hint="cs"/>
          <w:sz w:val="30"/>
          <w:szCs w:val="30"/>
          <w:cs/>
        </w:rPr>
        <w:t xml:space="preserve"> ล้านบาทแก่ผู้ถือหุ้น</w:t>
      </w:r>
      <w:r w:rsidRPr="00FD72C9">
        <w:rPr>
          <w:rFonts w:ascii="Angsana New" w:hAnsi="Angsana New"/>
          <w:sz w:val="30"/>
          <w:szCs w:val="30"/>
          <w:cs/>
        </w:rPr>
        <w:t>โดย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0.0173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0.0430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 โดยกำหนด</w:t>
      </w:r>
      <w:r w:rsidRPr="00FD72C9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FD72C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D72C9">
        <w:rPr>
          <w:rFonts w:ascii="Angsana New" w:hAnsi="Angsana New"/>
          <w:spacing w:val="-2"/>
          <w:sz w:val="30"/>
          <w:szCs w:val="30"/>
        </w:rPr>
        <w:t xml:space="preserve">24 </w:t>
      </w:r>
      <w:r w:rsidRPr="00FD72C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FD72C9">
        <w:rPr>
          <w:rFonts w:ascii="Angsana New" w:hAnsi="Angsana New"/>
          <w:spacing w:val="-2"/>
          <w:sz w:val="30"/>
          <w:szCs w:val="30"/>
        </w:rPr>
        <w:t>2561</w:t>
      </w: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Default="00506966" w:rsidP="00C9260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C92609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E78DD" w:rsidRDefault="00C92609" w:rsidP="004D7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color w:val="000000"/>
          <w:sz w:val="29"/>
          <w:szCs w:val="29"/>
        </w:rPr>
      </w:pPr>
      <w:r w:rsidRPr="004E78DD">
        <w:rPr>
          <w:rFonts w:ascii="Angsana New" w:hAnsi="Angsana New"/>
          <w:color w:val="000000"/>
          <w:sz w:val="29"/>
          <w:szCs w:val="29"/>
          <w:cs/>
        </w:rPr>
        <w:t xml:space="preserve">ณ </w:t>
      </w:r>
      <w:r w:rsidRPr="008E2900">
        <w:rPr>
          <w:rFonts w:ascii="Angsana New" w:hAnsi="Angsana New"/>
          <w:color w:val="000000"/>
          <w:sz w:val="29"/>
          <w:szCs w:val="29"/>
          <w:cs/>
        </w:rPr>
        <w:t xml:space="preserve">วันที่ </w:t>
      </w:r>
      <w:r w:rsidR="00AE66F5" w:rsidRPr="008E2900">
        <w:rPr>
          <w:rFonts w:ascii="Angsana New" w:hAnsi="Angsana New"/>
          <w:color w:val="000000"/>
          <w:sz w:val="29"/>
          <w:szCs w:val="29"/>
        </w:rPr>
        <w:t xml:space="preserve">30 </w:t>
      </w:r>
      <w:r w:rsidR="00FD72C9" w:rsidRPr="008E2900">
        <w:rPr>
          <w:rFonts w:ascii="Angsana New" w:hAnsi="Angsana New" w:hint="cs"/>
          <w:color w:val="000000"/>
          <w:sz w:val="29"/>
          <w:szCs w:val="29"/>
          <w:cs/>
        </w:rPr>
        <w:t>กันย</w:t>
      </w:r>
      <w:r w:rsidR="00AE66F5" w:rsidRPr="008E2900">
        <w:rPr>
          <w:rFonts w:ascii="Angsana New" w:hAnsi="Angsana New" w:hint="cs"/>
          <w:color w:val="000000"/>
          <w:sz w:val="29"/>
          <w:szCs w:val="29"/>
          <w:cs/>
        </w:rPr>
        <w:t>ายน</w:t>
      </w:r>
      <w:r w:rsidRPr="008E2900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8E2900">
        <w:rPr>
          <w:rFonts w:ascii="Angsana New" w:hAnsi="Angsana New"/>
          <w:color w:val="000000"/>
          <w:sz w:val="29"/>
          <w:szCs w:val="29"/>
        </w:rPr>
        <w:t>256</w:t>
      </w:r>
      <w:r w:rsidR="006A36D4" w:rsidRPr="008E2900">
        <w:rPr>
          <w:rFonts w:ascii="Angsana New" w:hAnsi="Angsana New"/>
          <w:color w:val="000000"/>
          <w:sz w:val="29"/>
          <w:szCs w:val="29"/>
        </w:rPr>
        <w:t>2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92609" w:rsidRPr="00013FAF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013FAF">
        <w:rPr>
          <w:rFonts w:ascii="Angsana New" w:hAnsi="Angsana New"/>
          <w:sz w:val="29"/>
          <w:szCs w:val="29"/>
          <w:cs/>
          <w:lang w:val="th-TH"/>
        </w:rPr>
        <w:t>บริษัทมีภาระผูกพันตามสัญญาเช่าพื้นที่และบริการกับบริษัทเอกชนในประเทศ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สอง</w:t>
      </w:r>
      <w:r w:rsidRPr="00013FAF">
        <w:rPr>
          <w:rFonts w:ascii="Angsana New" w:hAnsi="Angsana New"/>
          <w:sz w:val="29"/>
          <w:szCs w:val="29"/>
          <w:cs/>
          <w:lang w:val="th-TH"/>
        </w:rPr>
        <w:t>แห่งเพื่อใช้เป็นสำนักงานสาขาและร้านค้าปลีกสินค้า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ของบริษัท</w:t>
      </w:r>
      <w:r w:rsidRPr="00013FAF">
        <w:rPr>
          <w:rFonts w:ascii="Angsana New" w:hAnsi="Angsana New"/>
          <w:sz w:val="29"/>
          <w:szCs w:val="29"/>
          <w:cs/>
          <w:lang w:val="th-TH"/>
        </w:rPr>
        <w:t>ซึ่งสัญญาดังกล่าวมีกำหนดระยะเวลา</w:t>
      </w:r>
      <w:r w:rsidRPr="00013FAF">
        <w:rPr>
          <w:rFonts w:ascii="Angsana New" w:hAnsi="Angsana New"/>
          <w:sz w:val="29"/>
          <w:szCs w:val="29"/>
        </w:rPr>
        <w:t xml:space="preserve"> 3 </w:t>
      </w:r>
      <w:r w:rsidRPr="00013FAF">
        <w:rPr>
          <w:rFonts w:ascii="Angsana New" w:hAnsi="Angsana New"/>
          <w:sz w:val="29"/>
          <w:szCs w:val="29"/>
          <w:cs/>
        </w:rPr>
        <w:t>ปี</w:t>
      </w:r>
      <w:r w:rsidRPr="00013FAF">
        <w:rPr>
          <w:rFonts w:ascii="Angsana New" w:hAnsi="Angsana New"/>
          <w:sz w:val="29"/>
          <w:szCs w:val="29"/>
          <w:cs/>
          <w:lang w:val="th-TH"/>
        </w:rPr>
        <w:t>โดยสัญญาฉบับสุดท้ายจะสิ้นสุดลงใน</w:t>
      </w:r>
      <w:r w:rsidRPr="00620DBF">
        <w:rPr>
          <w:rFonts w:ascii="Angsana New" w:hAnsi="Angsana New"/>
          <w:sz w:val="29"/>
          <w:szCs w:val="29"/>
          <w:cs/>
          <w:lang w:val="th-TH"/>
        </w:rPr>
        <w:t>เดือน</w:t>
      </w:r>
      <w:r w:rsidRPr="00620DBF">
        <w:rPr>
          <w:rFonts w:ascii="Angsana New" w:hAnsi="Angsana New"/>
          <w:sz w:val="29"/>
          <w:szCs w:val="29"/>
          <w:cs/>
        </w:rPr>
        <w:t>กรกฎาคม 256</w:t>
      </w:r>
      <w:r w:rsidRPr="00620DBF">
        <w:rPr>
          <w:rFonts w:ascii="Angsana New" w:hAnsi="Angsana New" w:hint="cs"/>
          <w:sz w:val="29"/>
          <w:szCs w:val="29"/>
          <w:cs/>
        </w:rPr>
        <w:t>4</w:t>
      </w:r>
      <w:r w:rsidRPr="00013FAF">
        <w:rPr>
          <w:rFonts w:ascii="Angsana New" w:hAnsi="Angsana New"/>
          <w:sz w:val="29"/>
          <w:szCs w:val="29"/>
          <w:cs/>
        </w:rPr>
        <w:t xml:space="preserve"> </w:t>
      </w:r>
      <w:r w:rsidRPr="00013FAF">
        <w:rPr>
          <w:rFonts w:ascii="Angsana New" w:hAnsi="Angsana New"/>
          <w:sz w:val="29"/>
          <w:szCs w:val="29"/>
          <w:cs/>
          <w:lang w:val="th-TH"/>
        </w:rPr>
        <w:t>ภาระผูกพันดังกล่าวมี</w:t>
      </w:r>
      <w:r w:rsidRPr="00013FAF">
        <w:rPr>
          <w:rFonts w:ascii="Angsana New" w:hAnsi="Angsana New"/>
          <w:sz w:val="29"/>
          <w:szCs w:val="29"/>
          <w:cs/>
        </w:rPr>
        <w:t>ดังนี้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C92609" w:rsidRPr="00013FAF" w:rsidTr="00631A48">
        <w:trPr>
          <w:cantSplit/>
          <w:trHeight w:val="352"/>
        </w:trPr>
        <w:tc>
          <w:tcPr>
            <w:tcW w:w="6204" w:type="dxa"/>
            <w:vAlign w:val="bottom"/>
          </w:tcPr>
          <w:p w:rsidR="00C92609" w:rsidRPr="00013FAF" w:rsidRDefault="00C92609" w:rsidP="00631A48">
            <w:pPr>
              <w:spacing w:line="216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C92609" w:rsidRPr="00013FAF" w:rsidRDefault="00C92609" w:rsidP="00631A48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</w:tc>
      </w:tr>
      <w:tr w:rsidR="00C92609" w:rsidRPr="00620DB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1D3AA6" w:rsidRDefault="001D3AA6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1D3AA6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1.8</w:t>
            </w:r>
          </w:p>
        </w:tc>
      </w:tr>
      <w:tr w:rsidR="00C92609" w:rsidRPr="00620DB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C92609" w:rsidRPr="001D3AA6" w:rsidRDefault="001D3AA6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1D3AA6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1.0</w:t>
            </w:r>
          </w:p>
        </w:tc>
      </w:tr>
      <w:tr w:rsidR="00C92609" w:rsidRPr="00C31908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2609" w:rsidRPr="001D3AA6" w:rsidRDefault="001D3AA6" w:rsidP="00631A48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1D3AA6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2.8</w:t>
            </w:r>
          </w:p>
        </w:tc>
      </w:tr>
    </w:tbl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3719C7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31908">
        <w:rPr>
          <w:rFonts w:ascii="Angsana New" w:hAnsi="Angsana New" w:hint="cs"/>
          <w:color w:val="000000"/>
          <w:sz w:val="29"/>
          <w:szCs w:val="29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เป็น</w:t>
      </w:r>
      <w:r w:rsidRPr="00C31908">
        <w:rPr>
          <w:rFonts w:ascii="Angsana New" w:hAnsi="Angsana New" w:hint="cs"/>
          <w:color w:val="000000"/>
          <w:sz w:val="29"/>
          <w:szCs w:val="29"/>
          <w:cs/>
        </w:rPr>
        <w:t>จำนวน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เงิน</w:t>
      </w:r>
      <w:r w:rsidRPr="003719C7">
        <w:rPr>
          <w:rFonts w:ascii="Angsana New" w:hAnsi="Angsana New" w:hint="cs"/>
          <w:color w:val="000000"/>
          <w:sz w:val="29"/>
          <w:szCs w:val="29"/>
          <w:cs/>
        </w:rPr>
        <w:t>รวม</w:t>
      </w:r>
      <w:r w:rsidRPr="00CB01B1">
        <w:rPr>
          <w:rFonts w:ascii="Angsana New" w:hAnsi="Angsana New" w:hint="cs"/>
          <w:color w:val="000000"/>
          <w:sz w:val="29"/>
          <w:szCs w:val="29"/>
          <w:cs/>
        </w:rPr>
        <w:t xml:space="preserve">ประมาณ </w:t>
      </w:r>
      <w:r w:rsidRPr="00CB01B1">
        <w:rPr>
          <w:rFonts w:ascii="Angsana New" w:hAnsi="Angsana New"/>
          <w:color w:val="000000"/>
          <w:sz w:val="29"/>
          <w:szCs w:val="29"/>
        </w:rPr>
        <w:t xml:space="preserve">29.5 </w:t>
      </w:r>
      <w:r w:rsidRPr="00CB01B1">
        <w:rPr>
          <w:rFonts w:ascii="Angsana New" w:hAnsi="Angsana New"/>
          <w:color w:val="000000"/>
          <w:sz w:val="29"/>
          <w:szCs w:val="29"/>
          <w:cs/>
        </w:rPr>
        <w:t>ล้าน</w:t>
      </w:r>
      <w:r w:rsidRPr="003719C7">
        <w:rPr>
          <w:rFonts w:ascii="Angsana New" w:hAnsi="Angsana New"/>
          <w:color w:val="000000"/>
          <w:sz w:val="29"/>
          <w:szCs w:val="29"/>
          <w:cs/>
        </w:rPr>
        <w:t>บาท</w:t>
      </w:r>
    </w:p>
    <w:p w:rsidR="00C92609" w:rsidRPr="00D710E4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C92609" w:rsidRPr="00CB01B1" w:rsidRDefault="00C92609" w:rsidP="000B73D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DBF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บริษัทมีภาระผูกพันจากการซื้อเครื่องจักร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และอุปกรณ์</w:t>
      </w:r>
      <w:r w:rsidRPr="00620DBF">
        <w:rPr>
          <w:rFonts w:ascii="Angsana New" w:hAnsi="Angsana New"/>
          <w:color w:val="000000"/>
          <w:sz w:val="30"/>
          <w:szCs w:val="30"/>
          <w:cs/>
        </w:rPr>
        <w:t>เป็นจำนวน</w:t>
      </w:r>
      <w:r w:rsidRPr="00CB01B1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CB01B1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Pr="00CB01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01B1">
        <w:rPr>
          <w:rFonts w:ascii="Angsana New" w:hAnsi="Angsana New" w:hint="cs"/>
          <w:color w:val="000000"/>
          <w:sz w:val="30"/>
          <w:szCs w:val="30"/>
          <w:cs/>
        </w:rPr>
        <w:t>2.1</w:t>
      </w:r>
      <w:r w:rsidRPr="00CB01B1">
        <w:rPr>
          <w:rFonts w:ascii="Angsana New" w:hAnsi="Angsana New"/>
          <w:color w:val="000000"/>
          <w:sz w:val="30"/>
          <w:szCs w:val="30"/>
        </w:rPr>
        <w:t xml:space="preserve"> </w:t>
      </w:r>
      <w:r w:rsidRPr="00CB01B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0051E" w:rsidRPr="00CB01B1">
        <w:rPr>
          <w:rFonts w:ascii="Angsana New" w:hAnsi="Angsana New"/>
          <w:color w:val="000000"/>
          <w:sz w:val="30"/>
          <w:szCs w:val="30"/>
        </w:rPr>
        <w:t xml:space="preserve"> </w:t>
      </w:r>
      <w:r w:rsidR="000B73D7" w:rsidRPr="00CB01B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</w:t>
      </w:r>
      <w:r w:rsidR="00D0051E" w:rsidRPr="00CB01B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ภาษี</w:t>
      </w:r>
      <w:r w:rsidR="000B73D7" w:rsidRPr="00CB01B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D0051E" w:rsidRPr="00CB01B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มูลค่าเพิ่ม)</w:t>
      </w:r>
    </w:p>
    <w:p w:rsidR="006779B1" w:rsidRPr="00620DBF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A36D4" w:rsidRPr="00821B30" w:rsidRDefault="0050182C" w:rsidP="006A36D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บริษัทมี</w:t>
      </w:r>
      <w:r w:rsidRPr="00CB01B1">
        <w:rPr>
          <w:rFonts w:ascii="Angsana New" w:hAnsi="Angsana New" w:hint="cs"/>
          <w:sz w:val="29"/>
          <w:szCs w:val="29"/>
          <w:cs/>
          <w:lang w:val="th-TH"/>
        </w:rPr>
        <w:t>สัญญา</w:t>
      </w:r>
      <w:r w:rsidR="006A36D4" w:rsidRPr="00CB01B1">
        <w:rPr>
          <w:rFonts w:ascii="Angsana New" w:hAnsi="Angsana New" w:hint="cs"/>
          <w:sz w:val="29"/>
          <w:szCs w:val="29"/>
          <w:cs/>
          <w:lang w:val="th-TH"/>
        </w:rPr>
        <w:t>ขายเงินตรา</w:t>
      </w:r>
      <w:r w:rsidR="006A36D4" w:rsidRPr="00821B30">
        <w:rPr>
          <w:rFonts w:ascii="Angsana New" w:hAnsi="Angsana New" w:hint="cs"/>
          <w:sz w:val="29"/>
          <w:szCs w:val="29"/>
          <w:cs/>
          <w:lang w:val="th-TH"/>
        </w:rPr>
        <w:t>ต่างประเทศสกุล</w:t>
      </w:r>
      <w:r w:rsidR="006A36D4" w:rsidRPr="00821B30">
        <w:rPr>
          <w:rFonts w:ascii="Angsana New" w:hAnsi="Angsana New" w:hint="cs"/>
          <w:sz w:val="29"/>
          <w:szCs w:val="29"/>
          <w:cs/>
        </w:rPr>
        <w:t>เหรียญสหรัฐอเมริกา</w:t>
      </w:r>
      <w:r w:rsidR="006A36D4" w:rsidRPr="00821B30">
        <w:rPr>
          <w:rFonts w:ascii="Angsana New" w:hAnsi="Angsana New" w:hint="cs"/>
          <w:sz w:val="29"/>
          <w:szCs w:val="29"/>
          <w:cs/>
          <w:lang w:val="th-TH"/>
        </w:rPr>
        <w:t>ล่วงหน้าดังนี้</w:t>
      </w:r>
    </w:p>
    <w:p w:rsidR="006A36D4" w:rsidRPr="00821B30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29"/>
          <w:szCs w:val="29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CB01B1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จำนวนเงินบาท</w:t>
            </w:r>
          </w:p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คงที่</w:t>
            </w:r>
            <w:r w:rsidRPr="00CB01B1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</w:t>
            </w:r>
          </w:p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CB01B1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ระยะเวลาครบกำหนด</w:t>
            </w:r>
          </w:p>
        </w:tc>
      </w:tr>
      <w:tr w:rsidR="007B54F6" w:rsidRPr="00CB01B1" w:rsidTr="0095199B">
        <w:tc>
          <w:tcPr>
            <w:tcW w:w="1431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61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7B54F6" w:rsidRPr="00CB01B1" w:rsidRDefault="00CB01B1" w:rsidP="00CB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120</w:t>
            </w:r>
            <w:r w:rsidRPr="00CB01B1">
              <w:rPr>
                <w:rFonts w:ascii="Angsana New" w:hAnsi="Angsana New"/>
                <w:sz w:val="29"/>
                <w:szCs w:val="29"/>
              </w:rPr>
              <w:t>,448</w:t>
            </w:r>
          </w:p>
        </w:tc>
        <w:tc>
          <w:tcPr>
            <w:tcW w:w="284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7B54F6" w:rsidRPr="00CB01B1" w:rsidRDefault="00CB01B1" w:rsidP="00CB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/>
                <w:sz w:val="29"/>
                <w:szCs w:val="29"/>
              </w:rPr>
              <w:t>3</w:t>
            </w:r>
            <w:r w:rsidR="007B54F6" w:rsidRPr="00CB01B1">
              <w:rPr>
                <w:rFonts w:ascii="Angsana New" w:hAnsi="Angsana New"/>
                <w:sz w:val="29"/>
                <w:szCs w:val="29"/>
              </w:rPr>
              <w:t>,</w:t>
            </w:r>
            <w:r w:rsidRPr="00CB01B1">
              <w:rPr>
                <w:rFonts w:ascii="Angsana New" w:hAnsi="Angsana New"/>
                <w:sz w:val="29"/>
                <w:szCs w:val="29"/>
              </w:rPr>
              <w:t>669</w:t>
            </w:r>
          </w:p>
        </w:tc>
        <w:tc>
          <w:tcPr>
            <w:tcW w:w="284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7B54F6" w:rsidRPr="00CB01B1" w:rsidRDefault="00CB01B1" w:rsidP="00CB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1B1">
              <w:rPr>
                <w:rFonts w:ascii="Angsana New" w:hAnsi="Angsana New"/>
                <w:sz w:val="29"/>
                <w:szCs w:val="29"/>
              </w:rPr>
              <w:t>3</w:t>
            </w:r>
            <w:r w:rsidR="007B54F6" w:rsidRPr="00CB01B1">
              <w:rPr>
                <w:rFonts w:ascii="Angsana New" w:hAnsi="Angsana New"/>
                <w:sz w:val="29"/>
                <w:szCs w:val="29"/>
              </w:rPr>
              <w:t>,</w:t>
            </w:r>
            <w:r w:rsidRPr="00CB01B1">
              <w:rPr>
                <w:rFonts w:ascii="Angsana New" w:hAnsi="Angsana New"/>
                <w:sz w:val="29"/>
                <w:szCs w:val="29"/>
              </w:rPr>
              <w:t>646</w:t>
            </w:r>
          </w:p>
        </w:tc>
        <w:tc>
          <w:tcPr>
            <w:tcW w:w="283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7B54F6" w:rsidRPr="00CB01B1" w:rsidRDefault="00CB01B1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ธั</w:t>
            </w:r>
            <w:r w:rsidR="007B54F6" w:rsidRPr="00CB01B1">
              <w:rPr>
                <w:rFonts w:ascii="Angsana New" w:hAnsi="Angsana New" w:hint="cs"/>
                <w:sz w:val="29"/>
                <w:szCs w:val="29"/>
                <w:cs/>
              </w:rPr>
              <w:t>นวาคม 2562</w:t>
            </w:r>
            <w:r w:rsidR="00975B04">
              <w:rPr>
                <w:rFonts w:ascii="Angsana New" w:hAnsi="Angsana New" w:hint="cs"/>
                <w:sz w:val="29"/>
                <w:szCs w:val="29"/>
                <w:cs/>
              </w:rPr>
              <w:t xml:space="preserve"> ถึง</w:t>
            </w:r>
            <w:r w:rsidRPr="00CB01B1">
              <w:rPr>
                <w:rFonts w:ascii="Angsana New" w:hAnsi="Angsana New" w:hint="cs"/>
                <w:sz w:val="29"/>
                <w:szCs w:val="29"/>
                <w:cs/>
              </w:rPr>
              <w:t>มีนาคม 2563</w:t>
            </w:r>
          </w:p>
        </w:tc>
      </w:tr>
      <w:tr w:rsidR="007B54F6" w:rsidRPr="00821B30" w:rsidTr="0095199B">
        <w:tc>
          <w:tcPr>
            <w:tcW w:w="1431" w:type="dxa"/>
          </w:tcPr>
          <w:p w:rsidR="007B54F6" w:rsidRPr="00CB01B1" w:rsidRDefault="007B54F6" w:rsidP="00CB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7B54F6" w:rsidRPr="00CB01B1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</w:tbl>
    <w:p w:rsidR="00893BDD" w:rsidRDefault="00893BDD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E6493">
        <w:rPr>
          <w:rFonts w:ascii="Angsana New" w:hAnsi="Angsana New" w:hint="cs"/>
          <w:sz w:val="29"/>
          <w:szCs w:val="29"/>
          <w:cs/>
          <w:lang w:val="th-TH"/>
        </w:rPr>
        <w:t>บริษัทมีเงินจ่ายล่วงหน้าจำนวน</w:t>
      </w:r>
      <w:r w:rsidRPr="00CE6493">
        <w:rPr>
          <w:rFonts w:ascii="Angsana New" w:hAnsi="Angsana New"/>
          <w:sz w:val="29"/>
          <w:szCs w:val="29"/>
          <w:cs/>
          <w:lang w:val="th-TH"/>
        </w:rPr>
        <w:t xml:space="preserve"> 50.0 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ล้านบาทเพื่อซื้อเงินล</w:t>
      </w:r>
      <w:r>
        <w:rPr>
          <w:rFonts w:ascii="Angsana New" w:hAnsi="Angsana New" w:hint="cs"/>
          <w:sz w:val="29"/>
          <w:szCs w:val="29"/>
          <w:cs/>
          <w:lang w:val="th-TH"/>
        </w:rPr>
        <w:t>งทุนในหุ้นทุนของบริษัทในประเทศแห่งหนึ่งซึ่ง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ดำเนินธุรกิจด้าน</w:t>
      </w:r>
      <w:r w:rsidR="00526B1B">
        <w:rPr>
          <w:rFonts w:ascii="Angsana New" w:hAnsi="Angsana New" w:hint="cs"/>
          <w:sz w:val="29"/>
          <w:szCs w:val="29"/>
          <w:cs/>
          <w:lang w:val="th-TH"/>
        </w:rPr>
        <w:t>การผลิตกระแสไฟฟ้าจาก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พลังงานลม</w:t>
      </w:r>
      <w:r w:rsidR="00526B1B">
        <w:rPr>
          <w:rFonts w:ascii="Angsana New" w:hAnsi="Angsana New" w:hint="cs"/>
          <w:sz w:val="29"/>
          <w:szCs w:val="29"/>
          <w:cs/>
          <w:lang w:val="th-TH"/>
        </w:rPr>
        <w:t>โดยซื้อ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จากผู้ถือหุ้นของบริษัทดังกล่าวซึ่งเป็นบุคคลที่ไม่เกี่ยวข้องกันกับบริษัท</w:t>
      </w:r>
      <w:r w:rsidRPr="00CE6493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526B1B">
        <w:rPr>
          <w:rFonts w:ascii="Angsana New" w:hAnsi="Angsana New" w:hint="cs"/>
          <w:sz w:val="29"/>
          <w:szCs w:val="29"/>
          <w:cs/>
          <w:lang w:val="th-TH"/>
        </w:rPr>
        <w:t>ทั้งนี้</w:t>
      </w:r>
      <w:r w:rsidR="00E240C8">
        <w:rPr>
          <w:rFonts w:ascii="Angsana New" w:hAnsi="Angsana New" w:hint="cs"/>
          <w:sz w:val="29"/>
          <w:szCs w:val="29"/>
          <w:cs/>
          <w:lang w:val="th-TH"/>
        </w:rPr>
        <w:t xml:space="preserve"> 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การซื้อเงินลงทุนดังกล่าวข้างต้นได้รับ</w:t>
      </w:r>
      <w:r>
        <w:rPr>
          <w:rFonts w:ascii="Angsana New" w:hAnsi="Angsana New" w:hint="cs"/>
          <w:sz w:val="29"/>
          <w:szCs w:val="29"/>
          <w:cs/>
          <w:lang w:val="th-TH"/>
        </w:rPr>
        <w:t>การ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อนุมัติในที่ประชุมคณะกรรมการบริษัทเมื่อวันที่</w:t>
      </w:r>
      <w:r w:rsidRPr="00CE6493">
        <w:rPr>
          <w:rFonts w:ascii="Angsana New" w:hAnsi="Angsana New"/>
          <w:sz w:val="29"/>
          <w:szCs w:val="29"/>
          <w:cs/>
          <w:lang w:val="th-TH"/>
        </w:rPr>
        <w:t xml:space="preserve"> 10 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กันยายน</w:t>
      </w:r>
      <w:r w:rsidRPr="00CE6493">
        <w:rPr>
          <w:rFonts w:ascii="Angsana New" w:hAnsi="Angsana New"/>
          <w:sz w:val="29"/>
          <w:szCs w:val="29"/>
          <w:cs/>
          <w:lang w:val="th-TH"/>
        </w:rPr>
        <w:t xml:space="preserve"> 2562 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ในวงเงินจ่ายซื้อรวมประมาณ</w:t>
      </w:r>
      <w:r w:rsidRPr="00CE6493">
        <w:rPr>
          <w:rFonts w:ascii="Angsana New" w:hAnsi="Angsana New"/>
          <w:sz w:val="29"/>
          <w:szCs w:val="29"/>
          <w:cs/>
          <w:lang w:val="th-TH"/>
        </w:rPr>
        <w:t xml:space="preserve"> 200.0 </w:t>
      </w:r>
      <w:r w:rsidRPr="00CE6493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</w:p>
    <w:p w:rsidR="00893BDD" w:rsidRPr="00893BDD" w:rsidRDefault="00893BDD" w:rsidP="0089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526B1B" w:rsidRDefault="00526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26B1B" w:rsidRPr="00526B1B" w:rsidRDefault="00526B1B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บริษัทได้รับสิทธิพิเศษจากการได้รับการส่งเสริมการลงทุน</w:t>
      </w:r>
      <w:r>
        <w:rPr>
          <w:rFonts w:ascii="Angsana New" w:hAnsi="Angsana New" w:hint="cs"/>
          <w:sz w:val="30"/>
          <w:szCs w:val="30"/>
          <w:cs/>
        </w:rPr>
        <w:t>เพิ่มเติมจากบัตรส่งเสริมการลงทุนฉบับใหม่เพื่อส่งเสริมการผลิตและจำหน่ายเฟอร์นิเจอร์ที่ผลิตในโรงงานที่มีการติดตั้งระบบผลิตกระแสไฟฟ้าจากพลังงานแสงอาทิตย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8D6154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ส่งเสริม</w:t>
      </w:r>
      <w:r>
        <w:rPr>
          <w:rFonts w:ascii="Angsana New" w:hAnsi="Angsana New" w:hint="cs"/>
          <w:sz w:val="30"/>
          <w:szCs w:val="30"/>
          <w:cs/>
        </w:rPr>
        <w:t xml:space="preserve"> (ยังไม่ได้ใช้สิทธิดังกล่าว ณ วันที่ 30 กันยายน 2562)</w:t>
      </w:r>
    </w:p>
    <w:p w:rsidR="00526B1B" w:rsidRDefault="00526B1B" w:rsidP="00526B1B">
      <w:pPr>
        <w:pStyle w:val="ListParagraph"/>
        <w:rPr>
          <w:rFonts w:ascii="Angsana New" w:hAnsi="Angsana New"/>
          <w:sz w:val="29"/>
          <w:szCs w:val="29"/>
          <w:cs/>
          <w:lang w:val="th-TH"/>
        </w:rPr>
      </w:pPr>
    </w:p>
    <w:p w:rsidR="00C92609" w:rsidRPr="00821B30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บริษัทย่อยแห่งหนึ่งมีภาระผูกพัน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จากการ</w:t>
      </w:r>
      <w:r w:rsidRPr="00821B30">
        <w:rPr>
          <w:rFonts w:ascii="Angsana New" w:hAnsi="Angsana New" w:hint="cs"/>
          <w:sz w:val="29"/>
          <w:szCs w:val="29"/>
          <w:cs/>
        </w:rPr>
        <w:t>ซื้อและออกแบบติดตั้งเครื่องจักร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เป็นจำนวนเงินรวม</w:t>
      </w:r>
      <w:r w:rsidRPr="001427A5">
        <w:rPr>
          <w:rFonts w:ascii="Angsana New" w:hAnsi="Angsana New" w:hint="cs"/>
          <w:color w:val="000000"/>
          <w:sz w:val="29"/>
          <w:szCs w:val="29"/>
          <w:cs/>
        </w:rPr>
        <w:t xml:space="preserve">ประมาณ </w:t>
      </w:r>
      <w:r w:rsidRPr="001427A5">
        <w:rPr>
          <w:rFonts w:ascii="Angsana New" w:hAnsi="Angsana New"/>
          <w:color w:val="000000"/>
          <w:sz w:val="29"/>
          <w:szCs w:val="29"/>
        </w:rPr>
        <w:t>13.3</w:t>
      </w:r>
      <w:r w:rsidRPr="00821B30">
        <w:rPr>
          <w:rFonts w:ascii="Angsana New" w:hAnsi="Angsana New"/>
          <w:color w:val="000000"/>
          <w:sz w:val="29"/>
          <w:szCs w:val="29"/>
        </w:rPr>
        <w:t xml:space="preserve"> 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ล้าน</w:t>
      </w:r>
      <w:r w:rsidRPr="00821B30">
        <w:rPr>
          <w:rFonts w:ascii="Angsana New" w:hAnsi="Angsana New" w:hint="cs"/>
          <w:sz w:val="29"/>
          <w:szCs w:val="29"/>
          <w:cs/>
        </w:rPr>
        <w:t>เหรียญ</w:t>
      </w:r>
      <w:r w:rsidRPr="001427A5">
        <w:rPr>
          <w:rFonts w:ascii="Angsana New" w:hAnsi="Angsana New" w:hint="cs"/>
          <w:sz w:val="29"/>
          <w:szCs w:val="29"/>
          <w:cs/>
        </w:rPr>
        <w:t>สหรัฐอเมริกา</w:t>
      </w:r>
      <w:r w:rsidRPr="001427A5">
        <w:rPr>
          <w:rFonts w:ascii="Angsana New" w:hAnsi="Angsana New"/>
          <w:color w:val="000000"/>
          <w:sz w:val="29"/>
          <w:szCs w:val="29"/>
        </w:rPr>
        <w:t xml:space="preserve"> </w:t>
      </w:r>
      <w:r w:rsidR="00620DBF" w:rsidRPr="001427A5">
        <w:rPr>
          <w:rFonts w:ascii="Angsana New" w:hAnsi="Angsana New" w:hint="cs"/>
          <w:color w:val="000000"/>
          <w:sz w:val="29"/>
          <w:szCs w:val="29"/>
          <w:cs/>
        </w:rPr>
        <w:t>(ประมาณ 4</w:t>
      </w:r>
      <w:r w:rsidR="001427A5" w:rsidRPr="001427A5">
        <w:rPr>
          <w:rFonts w:ascii="Angsana New" w:hAnsi="Angsana New" w:hint="cs"/>
          <w:color w:val="000000"/>
          <w:sz w:val="29"/>
          <w:szCs w:val="29"/>
          <w:cs/>
        </w:rPr>
        <w:t>09</w:t>
      </w:r>
      <w:r w:rsidR="00620DBF" w:rsidRPr="001427A5">
        <w:rPr>
          <w:rFonts w:ascii="Angsana New" w:hAnsi="Angsana New" w:hint="cs"/>
          <w:color w:val="000000"/>
          <w:sz w:val="29"/>
          <w:szCs w:val="29"/>
          <w:cs/>
        </w:rPr>
        <w:t xml:space="preserve">.2 </w:t>
      </w:r>
      <w:r w:rsidRPr="001427A5">
        <w:rPr>
          <w:rFonts w:ascii="Angsana New" w:hAnsi="Angsana New" w:hint="cs"/>
          <w:color w:val="000000"/>
          <w:sz w:val="29"/>
          <w:szCs w:val="29"/>
          <w:cs/>
        </w:rPr>
        <w:t>ล้าน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บาท)</w:t>
      </w:r>
    </w:p>
    <w:p w:rsidR="00C92609" w:rsidRPr="00821B30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  <w:highlight w:val="yellow"/>
        </w:rPr>
      </w:pPr>
    </w:p>
    <w:p w:rsidR="00C92609" w:rsidRPr="00821B30" w:rsidRDefault="007B54F6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บริษัทย่อยแห่งเดียวกัน</w:t>
      </w:r>
      <w:r w:rsidR="00C92609" w:rsidRPr="00821B30">
        <w:rPr>
          <w:rFonts w:ascii="Angsana New" w:hAnsi="Angsana New" w:hint="cs"/>
          <w:sz w:val="29"/>
          <w:szCs w:val="29"/>
          <w:cs/>
          <w:lang w:val="th-TH"/>
        </w:rPr>
        <w:t>มีภาระผูกพัน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จากการ</w:t>
      </w:r>
      <w:r w:rsidR="00C92609" w:rsidRPr="00821B30">
        <w:rPr>
          <w:rFonts w:ascii="Angsana New" w:hAnsi="Angsana New" w:hint="cs"/>
          <w:sz w:val="29"/>
          <w:szCs w:val="29"/>
          <w:cs/>
        </w:rPr>
        <w:t>ออกแบบ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อาคารโรงงาน</w:t>
      </w:r>
      <w:r w:rsidR="00C92609" w:rsidRPr="00821B30">
        <w:rPr>
          <w:rFonts w:ascii="Angsana New" w:hAnsi="Angsana New" w:hint="cs"/>
          <w:sz w:val="29"/>
          <w:szCs w:val="29"/>
          <w:cs/>
        </w:rPr>
        <w:t>และค่าที่ปรึกษาโครงการก่อสร้าง</w:t>
      </w:r>
      <w:r w:rsidR="00D84E0E" w:rsidRPr="00821B30">
        <w:rPr>
          <w:rFonts w:ascii="Angsana New" w:hAnsi="Angsana New" w:hint="cs"/>
          <w:color w:val="000000"/>
          <w:sz w:val="29"/>
          <w:szCs w:val="29"/>
          <w:cs/>
        </w:rPr>
        <w:t>เป็นจำนวนเงินรวม</w:t>
      </w:r>
      <w:r w:rsidR="001427A5" w:rsidRPr="001427A5">
        <w:rPr>
          <w:rFonts w:ascii="Angsana New" w:hAnsi="Angsana New" w:hint="cs"/>
          <w:color w:val="000000"/>
          <w:sz w:val="29"/>
          <w:szCs w:val="29"/>
          <w:cs/>
        </w:rPr>
        <w:t>ประมาณ 2.3</w:t>
      </w:r>
      <w:r w:rsidR="00C92609" w:rsidRPr="001427A5">
        <w:rPr>
          <w:rFonts w:ascii="Angsana New" w:hAnsi="Angsana New"/>
          <w:color w:val="000000"/>
          <w:sz w:val="29"/>
          <w:szCs w:val="29"/>
        </w:rPr>
        <w:t xml:space="preserve"> </w:t>
      </w:r>
      <w:r w:rsidR="00C92609" w:rsidRPr="001427A5">
        <w:rPr>
          <w:rFonts w:ascii="Angsana New" w:hAnsi="Angsana New" w:hint="cs"/>
          <w:color w:val="000000"/>
          <w:sz w:val="29"/>
          <w:szCs w:val="29"/>
          <w:cs/>
        </w:rPr>
        <w:t>ล้าน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บาท</w:t>
      </w:r>
      <w:r w:rsidR="00C92609" w:rsidRPr="00821B30">
        <w:rPr>
          <w:rFonts w:ascii="Angsana New" w:hAnsi="Angsana New"/>
          <w:sz w:val="29"/>
          <w:szCs w:val="29"/>
          <w:cs/>
        </w:rPr>
        <w:t xml:space="preserve"> 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(ไม่รวมภาษีมูลค่าเพิ่ม)</w:t>
      </w:r>
    </w:p>
    <w:p w:rsidR="002B3936" w:rsidRPr="00821B30" w:rsidRDefault="002B3936" w:rsidP="002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E6493" w:rsidRPr="004323CA" w:rsidRDefault="00A82221" w:rsidP="004323CA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  <w:cs/>
          <w:lang w:val="th-TH"/>
        </w:rPr>
      </w:pPr>
      <w:r w:rsidRPr="00BB2D8E">
        <w:rPr>
          <w:rFonts w:ascii="Angsana New" w:hAnsi="Angsana New" w:hint="cs"/>
          <w:sz w:val="29"/>
          <w:szCs w:val="29"/>
          <w:cs/>
          <w:lang w:val="th-TH"/>
        </w:rPr>
        <w:t>บริษัทย่อย</w:t>
      </w:r>
      <w:r w:rsidR="00390C0C" w:rsidRPr="00BB2D8E">
        <w:rPr>
          <w:rFonts w:ascii="Angsana New" w:hAnsi="Angsana New" w:hint="cs"/>
          <w:sz w:val="29"/>
          <w:szCs w:val="29"/>
          <w:cs/>
          <w:lang w:val="th-TH"/>
        </w:rPr>
        <w:t>อีก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แห่งหนึ่ง</w:t>
      </w:r>
      <w:r w:rsidR="00390C0C" w:rsidRPr="00BB2D8E">
        <w:rPr>
          <w:rFonts w:ascii="Angsana New" w:hAnsi="Angsana New" w:hint="cs"/>
          <w:sz w:val="29"/>
          <w:szCs w:val="29"/>
          <w:cs/>
          <w:lang w:val="th-TH"/>
        </w:rPr>
        <w:t>วางหลัก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ประกันการก่อสร้างโรงไฟฟ้า</w:t>
      </w:r>
      <w:r w:rsidR="000D6BED" w:rsidRPr="00BB2D8E">
        <w:rPr>
          <w:rFonts w:ascii="Angsana New" w:hAnsi="Angsana New" w:hint="cs"/>
          <w:sz w:val="29"/>
          <w:szCs w:val="29"/>
          <w:cs/>
          <w:lang w:val="th-TH"/>
        </w:rPr>
        <w:t>พลังงา</w:t>
      </w:r>
      <w:r w:rsidR="00BB2D8E" w:rsidRPr="00BB2D8E">
        <w:rPr>
          <w:rFonts w:ascii="Angsana New" w:hAnsi="Angsana New" w:hint="cs"/>
          <w:sz w:val="29"/>
          <w:szCs w:val="29"/>
          <w:cs/>
          <w:lang w:val="th-TH"/>
        </w:rPr>
        <w:t>นแสงอาทิตย์ของบริษัทร่วมเป็นเงิน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BB2D8E">
        <w:rPr>
          <w:rFonts w:ascii="Angsana New" w:hAnsi="Angsana New"/>
          <w:sz w:val="29"/>
          <w:szCs w:val="29"/>
          <w:cs/>
          <w:lang w:val="th-TH"/>
        </w:rPr>
        <w:t xml:space="preserve"> 20.0 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="00526B1B">
        <w:rPr>
          <w:rFonts w:ascii="Angsana New" w:hAnsi="Angsana New" w:hint="cs"/>
          <w:sz w:val="29"/>
          <w:szCs w:val="29"/>
          <w:cs/>
          <w:lang w:val="th-TH"/>
        </w:rPr>
        <w:t>ซึ่งจะได้รับคืนเมื่อการก่อสร้างโรงไฟฟ้า</w:t>
      </w:r>
      <w:r w:rsidR="004323CA">
        <w:rPr>
          <w:rFonts w:ascii="Angsana New" w:hAnsi="Angsana New" w:hint="cs"/>
          <w:sz w:val="29"/>
          <w:szCs w:val="29"/>
          <w:cs/>
          <w:lang w:val="th-TH"/>
        </w:rPr>
        <w:t>ทั้ง 4 เฟสได้แล้วเสร็จ</w:t>
      </w:r>
      <w:r w:rsidR="00BB2D8E" w:rsidRPr="00BB2D8E">
        <w:rPr>
          <w:rFonts w:ascii="Angsana New" w:hAnsi="Angsana New" w:hint="cs"/>
          <w:sz w:val="29"/>
          <w:szCs w:val="29"/>
          <w:cs/>
          <w:lang w:val="th-TH"/>
        </w:rPr>
        <w:t>โดย</w:t>
      </w:r>
      <w:r w:rsidR="000D6BED" w:rsidRPr="00BB2D8E">
        <w:rPr>
          <w:rFonts w:ascii="Angsana New" w:hAnsi="Angsana New" w:hint="cs"/>
          <w:sz w:val="29"/>
          <w:szCs w:val="29"/>
          <w:cs/>
          <w:lang w:val="th-TH"/>
        </w:rPr>
        <w:t>เงินค้ำประกัน</w:t>
      </w:r>
      <w:r w:rsidR="006C5554" w:rsidRPr="00BB2D8E">
        <w:rPr>
          <w:rFonts w:ascii="Angsana New" w:hAnsi="Angsana New" w:hint="cs"/>
          <w:sz w:val="29"/>
          <w:szCs w:val="29"/>
          <w:cs/>
          <w:lang w:val="th-TH"/>
        </w:rPr>
        <w:t>ดังกล่าว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แสดงรายการเป็นส่วนหนึ่งของ</w:t>
      </w:r>
      <w:r w:rsidRPr="00BB2D8E">
        <w:rPr>
          <w:rFonts w:ascii="Angsana New" w:hAnsi="Angsana New"/>
          <w:sz w:val="29"/>
          <w:szCs w:val="29"/>
          <w:cs/>
          <w:lang w:val="th-TH"/>
        </w:rPr>
        <w:t xml:space="preserve"> “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เงินมัดจำและเงินประกัน</w:t>
      </w:r>
      <w:r w:rsidRPr="00BB2D8E">
        <w:rPr>
          <w:rFonts w:ascii="Angsana New" w:hAnsi="Angsana New"/>
          <w:sz w:val="29"/>
          <w:szCs w:val="29"/>
          <w:cs/>
          <w:lang w:val="th-TH"/>
        </w:rPr>
        <w:t xml:space="preserve">” </w:t>
      </w:r>
      <w:r w:rsidRPr="00BB2D8E">
        <w:rPr>
          <w:rFonts w:ascii="Angsana New" w:hAnsi="Angsana New" w:hint="cs"/>
          <w:sz w:val="29"/>
          <w:szCs w:val="29"/>
          <w:cs/>
          <w:lang w:val="th-TH"/>
        </w:rPr>
        <w:t>ในงบแสดงฐานะการเงินรวม</w:t>
      </w:r>
      <w:r w:rsidR="00821B30" w:rsidRPr="00BB2D8E">
        <w:rPr>
          <w:rFonts w:ascii="Angsana New" w:hAnsi="Angsana New" w:hint="cs"/>
          <w:sz w:val="29"/>
          <w:szCs w:val="29"/>
          <w:cs/>
          <w:lang w:val="th-TH"/>
        </w:rPr>
        <w:t xml:space="preserve"> </w:t>
      </w:r>
      <w:r w:rsidR="006C5554" w:rsidRPr="00BB2D8E">
        <w:rPr>
          <w:rFonts w:ascii="Angsana New" w:hAnsi="Angsana New" w:hint="cs"/>
          <w:sz w:val="29"/>
          <w:szCs w:val="29"/>
          <w:cs/>
          <w:lang w:val="th-TH"/>
        </w:rPr>
        <w:t>ณ</w:t>
      </w:r>
      <w:r w:rsidR="00753C53" w:rsidRPr="00BB2D8E">
        <w:rPr>
          <w:rFonts w:ascii="Angsana New" w:hAnsi="Angsana New" w:hint="cs"/>
          <w:sz w:val="29"/>
          <w:szCs w:val="29"/>
          <w:cs/>
          <w:lang w:val="th-TH"/>
        </w:rPr>
        <w:t xml:space="preserve"> วันที่</w:t>
      </w:r>
      <w:r w:rsidR="006C5554" w:rsidRPr="00BB2D8E">
        <w:rPr>
          <w:rFonts w:ascii="Angsana New" w:hAnsi="Angsana New"/>
          <w:sz w:val="29"/>
          <w:szCs w:val="29"/>
          <w:cs/>
          <w:lang w:val="th-TH"/>
        </w:rPr>
        <w:t xml:space="preserve"> 30 </w:t>
      </w:r>
      <w:r w:rsidR="00BB2D8E" w:rsidRPr="00BB2D8E">
        <w:rPr>
          <w:rFonts w:ascii="Angsana New" w:hAnsi="Angsana New" w:hint="cs"/>
          <w:sz w:val="29"/>
          <w:szCs w:val="29"/>
          <w:cs/>
          <w:lang w:val="th-TH"/>
        </w:rPr>
        <w:t>กันย</w:t>
      </w:r>
      <w:r w:rsidR="006C5554" w:rsidRPr="00BB2D8E">
        <w:rPr>
          <w:rFonts w:ascii="Angsana New" w:hAnsi="Angsana New" w:hint="cs"/>
          <w:sz w:val="29"/>
          <w:szCs w:val="29"/>
          <w:cs/>
          <w:lang w:val="th-TH"/>
        </w:rPr>
        <w:t>ายน</w:t>
      </w:r>
      <w:r w:rsidR="006C5554" w:rsidRPr="00BB2D8E">
        <w:rPr>
          <w:rFonts w:ascii="Angsana New" w:hAnsi="Angsana New"/>
          <w:sz w:val="29"/>
          <w:szCs w:val="29"/>
          <w:cs/>
          <w:lang w:val="th-TH"/>
        </w:rPr>
        <w:t xml:space="preserve"> 2562</w:t>
      </w:r>
    </w:p>
    <w:p w:rsidR="002000F5" w:rsidRPr="00821B30" w:rsidRDefault="00CE6493" w:rsidP="00CE6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CE6493">
        <w:rPr>
          <w:rFonts w:ascii="Angsana New" w:hAnsi="Angsana New"/>
          <w:sz w:val="29"/>
          <w:szCs w:val="29"/>
          <w:cs/>
        </w:rPr>
        <w:t xml:space="preserve"> </w:t>
      </w:r>
    </w:p>
    <w:p w:rsidR="00222462" w:rsidRPr="00821B30" w:rsidRDefault="006B279F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821B30">
        <w:rPr>
          <w:rFonts w:ascii="Angsana New" w:hAnsi="Angsana New" w:hint="cs"/>
          <w:b/>
          <w:bCs/>
          <w:sz w:val="29"/>
          <w:szCs w:val="29"/>
          <w:cs/>
        </w:rPr>
        <w:t>เงินกู้ยืมระยะสั้นจากบุคคลและกิจการอื่น</w:t>
      </w:r>
    </w:p>
    <w:p w:rsidR="009609FC" w:rsidRPr="00821B30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9"/>
          <w:szCs w:val="29"/>
        </w:rPr>
      </w:pPr>
    </w:p>
    <w:p w:rsidR="009609FC" w:rsidRPr="00821B30" w:rsidRDefault="002C044F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</w:rPr>
        <w:t>ณ</w:t>
      </w:r>
      <w:r w:rsidRPr="00821B30">
        <w:rPr>
          <w:rFonts w:ascii="Angsana New" w:hAnsi="Angsana New"/>
          <w:sz w:val="29"/>
          <w:szCs w:val="29"/>
          <w:cs/>
        </w:rPr>
        <w:t xml:space="preserve"> </w:t>
      </w:r>
      <w:r w:rsidRPr="008E2900">
        <w:rPr>
          <w:rFonts w:ascii="Angsana New" w:hAnsi="Angsana New" w:hint="cs"/>
          <w:sz w:val="29"/>
          <w:szCs w:val="29"/>
          <w:cs/>
        </w:rPr>
        <w:t>วันที่</w:t>
      </w:r>
      <w:r w:rsidRPr="008E2900">
        <w:rPr>
          <w:rFonts w:ascii="Angsana New" w:hAnsi="Angsana New"/>
          <w:sz w:val="29"/>
          <w:szCs w:val="29"/>
          <w:cs/>
        </w:rPr>
        <w:t xml:space="preserve"> </w:t>
      </w:r>
      <w:r w:rsidR="009934D1" w:rsidRPr="008E2900">
        <w:rPr>
          <w:rFonts w:ascii="Angsana New" w:hAnsi="Angsana New" w:hint="cs"/>
          <w:sz w:val="29"/>
          <w:szCs w:val="29"/>
          <w:cs/>
        </w:rPr>
        <w:t xml:space="preserve">30 </w:t>
      </w:r>
      <w:r w:rsidR="009934D1" w:rsidRPr="00EE6F63">
        <w:rPr>
          <w:rFonts w:ascii="Angsana New" w:hAnsi="Angsana New" w:hint="cs"/>
          <w:sz w:val="29"/>
          <w:szCs w:val="29"/>
          <w:cs/>
        </w:rPr>
        <w:t>กันย</w:t>
      </w:r>
      <w:r w:rsidR="00AE66F5" w:rsidRPr="00EE6F63">
        <w:rPr>
          <w:rFonts w:ascii="Angsana New" w:hAnsi="Angsana New" w:hint="cs"/>
          <w:sz w:val="29"/>
          <w:szCs w:val="29"/>
          <w:cs/>
        </w:rPr>
        <w:t>ายน</w:t>
      </w:r>
      <w:r w:rsidRPr="00EE6F63">
        <w:rPr>
          <w:rFonts w:ascii="Angsana New" w:hAnsi="Angsana New"/>
          <w:sz w:val="29"/>
          <w:szCs w:val="29"/>
          <w:cs/>
        </w:rPr>
        <w:t xml:space="preserve"> 2562 </w:t>
      </w:r>
      <w:r w:rsidR="00222F4D" w:rsidRPr="00EE6F63">
        <w:rPr>
          <w:rFonts w:ascii="Angsana New" w:hAnsi="Angsana New" w:hint="cs"/>
          <w:sz w:val="29"/>
          <w:szCs w:val="29"/>
          <w:cs/>
        </w:rPr>
        <w:t>บัญชีนี้</w:t>
      </w:r>
      <w:r w:rsidRPr="00EE6F63">
        <w:rPr>
          <w:rFonts w:ascii="Angsana New" w:hAnsi="Angsana New" w:hint="cs"/>
          <w:sz w:val="29"/>
          <w:szCs w:val="29"/>
          <w:cs/>
        </w:rPr>
        <w:t>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</w:t>
      </w:r>
      <w:r w:rsidR="004323CA">
        <w:rPr>
          <w:rFonts w:ascii="Angsana New" w:hAnsi="Angsana New" w:hint="cs"/>
          <w:sz w:val="29"/>
          <w:szCs w:val="29"/>
          <w:cs/>
        </w:rPr>
        <w:t>ประมาณ</w:t>
      </w:r>
      <w:r w:rsidR="00CC716F" w:rsidRPr="00EE6F63">
        <w:rPr>
          <w:rFonts w:ascii="Angsana New" w:hAnsi="Angsana New"/>
          <w:sz w:val="29"/>
          <w:szCs w:val="29"/>
          <w:cs/>
        </w:rPr>
        <w:t xml:space="preserve"> </w:t>
      </w:r>
      <w:r w:rsidR="00CC716F" w:rsidRPr="00EE6F63">
        <w:rPr>
          <w:rFonts w:ascii="Angsana New" w:hAnsi="Angsana New" w:hint="cs"/>
          <w:sz w:val="29"/>
          <w:szCs w:val="29"/>
          <w:cs/>
        </w:rPr>
        <w:t>4</w:t>
      </w:r>
      <w:r w:rsidR="006C5554" w:rsidRPr="00EE6F63">
        <w:rPr>
          <w:rFonts w:ascii="Angsana New" w:hAnsi="Angsana New" w:hint="cs"/>
          <w:sz w:val="29"/>
          <w:szCs w:val="29"/>
          <w:cs/>
        </w:rPr>
        <w:t>1</w:t>
      </w:r>
      <w:r w:rsidR="00EE6F63" w:rsidRPr="00EE6F63">
        <w:rPr>
          <w:rFonts w:ascii="Angsana New" w:hAnsi="Angsana New" w:hint="cs"/>
          <w:sz w:val="29"/>
          <w:szCs w:val="29"/>
          <w:cs/>
        </w:rPr>
        <w:t>.</w:t>
      </w:r>
      <w:r w:rsidR="00F614CF">
        <w:rPr>
          <w:rFonts w:ascii="Angsana New" w:hAnsi="Angsana New" w:hint="cs"/>
          <w:sz w:val="29"/>
          <w:szCs w:val="29"/>
          <w:cs/>
        </w:rPr>
        <w:t>4</w:t>
      </w:r>
      <w:r w:rsidRPr="00EE6F63">
        <w:rPr>
          <w:rFonts w:ascii="Angsana New" w:hAnsi="Angsana New"/>
          <w:sz w:val="29"/>
          <w:szCs w:val="29"/>
          <w:cs/>
        </w:rPr>
        <w:t xml:space="preserve"> </w:t>
      </w:r>
      <w:r w:rsidRPr="00EE6F63">
        <w:rPr>
          <w:rFonts w:ascii="Angsana New" w:hAnsi="Angsana New" w:hint="cs"/>
          <w:sz w:val="29"/>
          <w:szCs w:val="29"/>
          <w:cs/>
        </w:rPr>
        <w:t>ล้านหุ้น</w:t>
      </w:r>
      <w:r w:rsidRPr="00EE6F63">
        <w:rPr>
          <w:rFonts w:ascii="Angsana New" w:hAnsi="Angsana New"/>
          <w:sz w:val="29"/>
          <w:szCs w:val="29"/>
          <w:cs/>
        </w:rPr>
        <w:t xml:space="preserve"> </w:t>
      </w:r>
      <w:r w:rsidRPr="00EE6F63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โดยตั๋วแลกเงินดังกล่าวบริษัทและบริษัทย่อยแห่ง</w:t>
      </w:r>
      <w:r w:rsidR="00EE6F63" w:rsidRPr="00EE6F63">
        <w:rPr>
          <w:rFonts w:ascii="Angsana New" w:hAnsi="Angsana New" w:hint="cs"/>
          <w:sz w:val="29"/>
          <w:szCs w:val="29"/>
          <w:cs/>
        </w:rPr>
        <w:t>หนึ่ง</w:t>
      </w:r>
      <w:r w:rsidRPr="00EE6F63">
        <w:rPr>
          <w:rFonts w:ascii="Angsana New" w:hAnsi="Angsana New" w:hint="cs"/>
          <w:sz w:val="29"/>
          <w:szCs w:val="29"/>
          <w:cs/>
        </w:rPr>
        <w:t>ออกให้แก่บุคคลที่ไม่เกี่ยวข้องกันหลายรายในระหว่างเดือน</w:t>
      </w:r>
      <w:r w:rsidR="007F5E4C" w:rsidRPr="00EE6F63">
        <w:rPr>
          <w:rFonts w:ascii="Angsana New" w:hAnsi="Angsana New" w:hint="cs"/>
          <w:sz w:val="29"/>
          <w:szCs w:val="29"/>
          <w:cs/>
        </w:rPr>
        <w:t>มีนาคม</w:t>
      </w:r>
      <w:r w:rsidR="004323CA">
        <w:rPr>
          <w:rFonts w:ascii="Angsana New" w:hAnsi="Angsana New" w:hint="cs"/>
          <w:sz w:val="29"/>
          <w:szCs w:val="29"/>
          <w:cs/>
        </w:rPr>
        <w:t>ถึงเดือนกันยายน 2562</w:t>
      </w:r>
      <w:r w:rsidRPr="00EE6F63">
        <w:rPr>
          <w:rFonts w:ascii="Angsana New" w:hAnsi="Angsana New"/>
          <w:sz w:val="29"/>
          <w:szCs w:val="29"/>
          <w:cs/>
        </w:rPr>
        <w:t xml:space="preserve"> </w:t>
      </w:r>
      <w:r w:rsidRPr="00EE6F63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="00EE6F63" w:rsidRPr="00EE6F63">
        <w:rPr>
          <w:rFonts w:ascii="Angsana New" w:hAnsi="Angsana New"/>
          <w:sz w:val="29"/>
          <w:szCs w:val="29"/>
          <w:cs/>
        </w:rPr>
        <w:t xml:space="preserve"> </w:t>
      </w:r>
      <w:r w:rsidR="00EE6F63" w:rsidRPr="00EE6F63">
        <w:rPr>
          <w:rFonts w:ascii="Angsana New" w:hAnsi="Angsana New" w:hint="cs"/>
          <w:sz w:val="29"/>
          <w:szCs w:val="29"/>
          <w:cs/>
        </w:rPr>
        <w:t>5.</w:t>
      </w:r>
      <w:r w:rsidR="004323CA">
        <w:rPr>
          <w:rFonts w:ascii="Angsana New" w:hAnsi="Angsana New" w:hint="cs"/>
          <w:sz w:val="29"/>
          <w:szCs w:val="29"/>
          <w:cs/>
        </w:rPr>
        <w:t>5</w:t>
      </w:r>
      <w:r w:rsidRPr="00EE6F63">
        <w:rPr>
          <w:rFonts w:ascii="Angsana New" w:hAnsi="Angsana New"/>
          <w:sz w:val="29"/>
          <w:szCs w:val="29"/>
          <w:cs/>
        </w:rPr>
        <w:t xml:space="preserve"> </w:t>
      </w:r>
      <w:r w:rsidR="0027463F" w:rsidRPr="00EE6F63">
        <w:rPr>
          <w:rFonts w:ascii="Angsana New" w:hAnsi="Angsana New" w:hint="cs"/>
          <w:sz w:val="29"/>
          <w:szCs w:val="29"/>
          <w:cs/>
        </w:rPr>
        <w:t>ต่อปี</w:t>
      </w:r>
      <w:r w:rsidRPr="00EE6F63">
        <w:rPr>
          <w:rFonts w:ascii="Angsana New" w:hAnsi="Angsana New" w:hint="cs"/>
          <w:sz w:val="29"/>
          <w:szCs w:val="29"/>
          <w:cs/>
        </w:rPr>
        <w:t>ถึงร้อยละ</w:t>
      </w:r>
      <w:r w:rsidR="00EE6F63" w:rsidRPr="00EE6F63">
        <w:rPr>
          <w:rFonts w:ascii="Angsana New" w:hAnsi="Angsana New"/>
          <w:sz w:val="29"/>
          <w:szCs w:val="29"/>
          <w:cs/>
        </w:rPr>
        <w:t xml:space="preserve"> </w:t>
      </w:r>
      <w:r w:rsidR="00EE6F63" w:rsidRPr="00EE6F63">
        <w:rPr>
          <w:rFonts w:ascii="Angsana New" w:hAnsi="Angsana New" w:hint="cs"/>
          <w:sz w:val="29"/>
          <w:szCs w:val="29"/>
          <w:cs/>
        </w:rPr>
        <w:t>6</w:t>
      </w:r>
      <w:r w:rsidR="00CB01B1">
        <w:rPr>
          <w:rFonts w:ascii="Angsana New" w:hAnsi="Angsana New" w:hint="cs"/>
          <w:sz w:val="29"/>
          <w:szCs w:val="29"/>
          <w:cs/>
        </w:rPr>
        <w:t>.</w:t>
      </w:r>
      <w:r w:rsidR="00EE6F63" w:rsidRPr="00EE6F63">
        <w:rPr>
          <w:rFonts w:ascii="Angsana New" w:hAnsi="Angsana New" w:hint="cs"/>
          <w:sz w:val="29"/>
          <w:szCs w:val="29"/>
          <w:cs/>
        </w:rPr>
        <w:t>5</w:t>
      </w:r>
      <w:r w:rsidRPr="00EE6F63">
        <w:rPr>
          <w:rFonts w:ascii="Angsana New" w:hAnsi="Angsana New"/>
          <w:sz w:val="29"/>
          <w:szCs w:val="29"/>
          <w:cs/>
        </w:rPr>
        <w:t xml:space="preserve"> </w:t>
      </w:r>
      <w:r w:rsidRPr="00EE6F63">
        <w:rPr>
          <w:rFonts w:ascii="Angsana New" w:hAnsi="Angsana New" w:hint="cs"/>
          <w:sz w:val="29"/>
          <w:szCs w:val="29"/>
          <w:cs/>
        </w:rPr>
        <w:t>ต่อปีโดยมีระยะเวลาครบกำหนดไม่เกิน</w:t>
      </w:r>
      <w:r w:rsidR="00CC716F" w:rsidRPr="00EE6F63">
        <w:rPr>
          <w:rFonts w:ascii="Angsana New" w:hAnsi="Angsana New" w:hint="cs"/>
          <w:sz w:val="29"/>
          <w:szCs w:val="29"/>
          <w:cs/>
        </w:rPr>
        <w:t>เก้า</w:t>
      </w:r>
      <w:r w:rsidRPr="00EE6F63">
        <w:rPr>
          <w:rFonts w:ascii="Angsana New" w:hAnsi="Angsana New" w:hint="cs"/>
          <w:sz w:val="29"/>
          <w:szCs w:val="29"/>
          <w:cs/>
        </w:rPr>
        <w:t>เดือนนับจากวันที่ออกตรา</w:t>
      </w:r>
      <w:r w:rsidR="0075431B" w:rsidRPr="00EE6F63">
        <w:rPr>
          <w:rFonts w:ascii="Angsana New" w:hAnsi="Angsana New" w:hint="cs"/>
          <w:sz w:val="29"/>
          <w:szCs w:val="29"/>
          <w:cs/>
        </w:rPr>
        <w:t>สาร</w:t>
      </w:r>
    </w:p>
    <w:p w:rsidR="00974694" w:rsidRPr="00821B30" w:rsidRDefault="00974694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C716F" w:rsidRDefault="00004A97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</w:rPr>
        <w:t xml:space="preserve">ณ </w:t>
      </w:r>
      <w:r w:rsidR="0027463F" w:rsidRPr="00821B30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Pr="00821B30">
        <w:rPr>
          <w:rFonts w:ascii="Angsana New" w:hAnsi="Angsana New" w:hint="cs"/>
          <w:sz w:val="29"/>
          <w:szCs w:val="29"/>
          <w:cs/>
        </w:rPr>
        <w:t>31 ธันวาคม</w:t>
      </w:r>
      <w:r w:rsidR="00CC716F" w:rsidRPr="00821B30">
        <w:rPr>
          <w:rFonts w:ascii="Angsana New" w:hAnsi="Angsana New" w:hint="cs"/>
          <w:sz w:val="29"/>
          <w:szCs w:val="29"/>
          <w:cs/>
        </w:rPr>
        <w:t xml:space="preserve"> 2561 </w:t>
      </w:r>
      <w:r w:rsidR="00222F4D" w:rsidRPr="00821B30">
        <w:rPr>
          <w:rFonts w:ascii="Angsana New" w:hAnsi="Angsana New" w:hint="cs"/>
          <w:sz w:val="29"/>
          <w:szCs w:val="29"/>
          <w:cs/>
        </w:rPr>
        <w:t>บัญชีนี้</w:t>
      </w:r>
      <w:r w:rsidR="00CC716F" w:rsidRPr="00821B30">
        <w:rPr>
          <w:rFonts w:ascii="Angsana New" w:hAnsi="Angsana New"/>
          <w:sz w:val="29"/>
          <w:szCs w:val="29"/>
          <w:cs/>
        </w:rPr>
        <w:t>เป็นเงินกู้ยืมระยะสั้นประเภทตั๋วแลกเงินซึ่งไม่มีหลักประกัน</w:t>
      </w:r>
      <w:r w:rsidR="00CC716F" w:rsidRPr="00821B30">
        <w:rPr>
          <w:rFonts w:ascii="Angsana New" w:hAnsi="Angsana New" w:hint="cs"/>
          <w:sz w:val="29"/>
          <w:szCs w:val="29"/>
          <w:cs/>
        </w:rPr>
        <w:t>และบางส่วนมีหลักประกันเป็นหุ้นสามัญของบริษัทซึ่งถือโดยกรรมการบางท่านเป็นจำนวนรวม 37.4 ล้านหุ้น โดยตั๋วแลกเงินดังกล่าว</w:t>
      </w:r>
      <w:r w:rsidR="00CC716F" w:rsidRPr="00821B30">
        <w:rPr>
          <w:rFonts w:ascii="Angsana New" w:hAnsi="Angsana New"/>
          <w:sz w:val="29"/>
          <w:szCs w:val="29"/>
          <w:cs/>
        </w:rPr>
        <w:t>บริษัท</w:t>
      </w:r>
      <w:r w:rsidR="00CC716F" w:rsidRPr="00821B30">
        <w:rPr>
          <w:rFonts w:ascii="Angsana New" w:hAnsi="Angsana New" w:hint="cs"/>
          <w:sz w:val="29"/>
          <w:szCs w:val="29"/>
          <w:cs/>
        </w:rPr>
        <w:t>และบริษัทย่อยแห่งหนึ่ง</w:t>
      </w:r>
      <w:r w:rsidR="00CC716F" w:rsidRPr="00821B30">
        <w:rPr>
          <w:rFonts w:ascii="Angsana New" w:hAnsi="Angsana New"/>
          <w:sz w:val="29"/>
          <w:szCs w:val="29"/>
          <w:cs/>
        </w:rPr>
        <w:t>ออกให้แก่บุคคลและกิจการที่ไม่เกี่ยวข้องกันหลายรายในระหว่างเดือน</w:t>
      </w:r>
      <w:r w:rsidR="00CC716F" w:rsidRPr="00821B30">
        <w:rPr>
          <w:rFonts w:ascii="Angsana New" w:hAnsi="Angsana New" w:hint="cs"/>
          <w:sz w:val="29"/>
          <w:szCs w:val="29"/>
          <w:cs/>
        </w:rPr>
        <w:t>กันยายน</w:t>
      </w:r>
      <w:r w:rsidR="00CC716F" w:rsidRPr="00821B30">
        <w:rPr>
          <w:rFonts w:ascii="Angsana New" w:hAnsi="Angsana New"/>
          <w:sz w:val="29"/>
          <w:szCs w:val="29"/>
          <w:cs/>
        </w:rPr>
        <w:t>ถึงเดือน</w:t>
      </w:r>
      <w:r w:rsidR="0027463F" w:rsidRPr="00821B30">
        <w:rPr>
          <w:rFonts w:ascii="Angsana New" w:hAnsi="Angsana New" w:hint="cs"/>
          <w:sz w:val="29"/>
          <w:szCs w:val="29"/>
          <w:cs/>
        </w:rPr>
        <w:t>พฤศจิกา</w:t>
      </w:r>
      <w:r w:rsidR="00CC716F" w:rsidRPr="00821B30">
        <w:rPr>
          <w:rFonts w:ascii="Angsana New" w:hAnsi="Angsana New" w:hint="cs"/>
          <w:sz w:val="29"/>
          <w:szCs w:val="29"/>
          <w:cs/>
        </w:rPr>
        <w:t xml:space="preserve">ยน 2561 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ซึ่งมีอัตราดอกเบี้ยระหว่างร้อยละ </w:t>
      </w:r>
      <w:r w:rsidR="00CC716F" w:rsidRPr="00821B30">
        <w:rPr>
          <w:rFonts w:ascii="Angsana New" w:hAnsi="Angsana New"/>
          <w:sz w:val="29"/>
          <w:szCs w:val="29"/>
        </w:rPr>
        <w:t>5.</w:t>
      </w:r>
      <w:r w:rsidR="00CC716F" w:rsidRPr="00821B30">
        <w:rPr>
          <w:rFonts w:ascii="Angsana New" w:hAnsi="Angsana New" w:hint="cs"/>
          <w:sz w:val="29"/>
          <w:szCs w:val="29"/>
          <w:cs/>
        </w:rPr>
        <w:t>5</w:t>
      </w:r>
      <w:r w:rsidR="0027463F" w:rsidRPr="00821B30">
        <w:rPr>
          <w:rFonts w:ascii="Angsana New" w:hAnsi="Angsana New" w:hint="cs"/>
          <w:sz w:val="29"/>
          <w:szCs w:val="29"/>
          <w:cs/>
        </w:rPr>
        <w:t xml:space="preserve"> ต่อปี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ถึงร้อยละ </w:t>
      </w:r>
      <w:r w:rsidR="00CC716F" w:rsidRPr="00821B30">
        <w:rPr>
          <w:rFonts w:ascii="Angsana New" w:hAnsi="Angsana New" w:hint="cs"/>
          <w:sz w:val="29"/>
          <w:szCs w:val="29"/>
          <w:cs/>
        </w:rPr>
        <w:t>7.5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 ต่อปีโดยมีระยะเวลาครบกำหนดไม่เกิน</w:t>
      </w:r>
      <w:r w:rsidR="00CC716F" w:rsidRPr="00821B30">
        <w:rPr>
          <w:rFonts w:ascii="Angsana New" w:hAnsi="Angsana New" w:hint="cs"/>
          <w:sz w:val="29"/>
          <w:szCs w:val="29"/>
          <w:cs/>
        </w:rPr>
        <w:t>หก</w:t>
      </w:r>
      <w:r w:rsidR="00CC716F" w:rsidRPr="00821B30">
        <w:rPr>
          <w:rFonts w:ascii="Angsana New" w:hAnsi="Angsana New"/>
          <w:sz w:val="29"/>
          <w:szCs w:val="29"/>
          <w:cs/>
        </w:rPr>
        <w:t>เดือนนับจากวันที่ออกตราสาร</w:t>
      </w:r>
    </w:p>
    <w:p w:rsidR="00821B30" w:rsidRDefault="00821B30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A44C1A" w:rsidRPr="00821B30" w:rsidRDefault="00A44C1A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082CDC" w:rsidRDefault="0095199B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082CDC" w:rsidRPr="00082CDC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082CDC" w:rsidRDefault="00082CDC" w:rsidP="00082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4043" w:rsidRPr="002D4043" w:rsidRDefault="002D4043" w:rsidP="00F614CF">
      <w:pPr>
        <w:jc w:val="thaiDistribute"/>
        <w:rPr>
          <w:rFonts w:ascii="Angsana New" w:hAnsi="Angsana New"/>
          <w:sz w:val="29"/>
          <w:szCs w:val="29"/>
        </w:rPr>
      </w:pPr>
      <w:r w:rsidRPr="002D4043">
        <w:rPr>
          <w:rFonts w:ascii="Angsana New" w:hAnsi="Angsana New"/>
          <w:sz w:val="29"/>
          <w:szCs w:val="29"/>
          <w:cs/>
        </w:rPr>
        <w:t>ในที่ประชุมวิสามัญผู้ถือหุ้นของ</w:t>
      </w:r>
      <w:r w:rsidR="004323CA">
        <w:rPr>
          <w:rFonts w:ascii="Angsana New" w:hAnsi="Angsana New" w:hint="cs"/>
          <w:sz w:val="30"/>
          <w:szCs w:val="30"/>
          <w:cs/>
        </w:rPr>
        <w:t>บริษัทย่อย (</w:t>
      </w:r>
      <w:r w:rsidR="004323CA" w:rsidRPr="00485C50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="004323CA">
        <w:rPr>
          <w:rFonts w:ascii="Angsana New" w:hAnsi="Angsana New" w:hint="cs"/>
          <w:sz w:val="30"/>
          <w:szCs w:val="30"/>
          <w:cs/>
        </w:rPr>
        <w:t>)</w:t>
      </w:r>
      <w:r w:rsidR="004323CA" w:rsidRPr="00485C50">
        <w:rPr>
          <w:rFonts w:ascii="Angsana New" w:hAnsi="Angsana New"/>
          <w:sz w:val="30"/>
          <w:szCs w:val="30"/>
          <w:cs/>
        </w:rPr>
        <w:t xml:space="preserve"> </w:t>
      </w:r>
      <w:r w:rsidR="004323CA" w:rsidRPr="00485C50">
        <w:rPr>
          <w:rFonts w:ascii="Angsana New" w:hAnsi="Angsana New"/>
          <w:sz w:val="30"/>
          <w:szCs w:val="30"/>
        </w:rPr>
        <w:t>(“ECF-P”)</w:t>
      </w:r>
      <w:r w:rsidRPr="002D4043">
        <w:rPr>
          <w:rFonts w:ascii="Angsana New" w:hAnsi="Angsana New"/>
          <w:sz w:val="29"/>
          <w:szCs w:val="29"/>
        </w:rPr>
        <w:t xml:space="preserve"> </w:t>
      </w:r>
      <w:r w:rsidRPr="002D4043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2D4043">
        <w:rPr>
          <w:rFonts w:ascii="Angsana New" w:hAnsi="Angsana New"/>
          <w:sz w:val="29"/>
          <w:szCs w:val="29"/>
        </w:rPr>
        <w:t>8</w:t>
      </w:r>
      <w:r w:rsidRPr="002D4043">
        <w:rPr>
          <w:rFonts w:ascii="Angsana New" w:hAnsi="Angsana New"/>
          <w:sz w:val="29"/>
          <w:szCs w:val="29"/>
          <w:cs/>
        </w:rPr>
        <w:t xml:space="preserve"> ตุลาคม </w:t>
      </w:r>
      <w:r w:rsidRPr="002D4043">
        <w:rPr>
          <w:rFonts w:ascii="Angsana New" w:hAnsi="Angsana New"/>
          <w:sz w:val="29"/>
          <w:szCs w:val="29"/>
        </w:rPr>
        <w:t>2562</w:t>
      </w:r>
      <w:r w:rsidRPr="002D4043">
        <w:rPr>
          <w:rFonts w:ascii="Angsana New" w:hAnsi="Angsana New"/>
          <w:sz w:val="29"/>
          <w:szCs w:val="29"/>
          <w:cs/>
        </w:rPr>
        <w:t xml:space="preserve"> และ</w:t>
      </w:r>
      <w:r w:rsidR="004323CA">
        <w:rPr>
          <w:rFonts w:ascii="Angsana New" w:hAnsi="Angsana New" w:hint="cs"/>
          <w:sz w:val="29"/>
          <w:szCs w:val="29"/>
          <w:cs/>
        </w:rPr>
        <w:t>ในที่</w:t>
      </w:r>
      <w:r w:rsidR="004323CA">
        <w:rPr>
          <w:rFonts w:ascii="Angsana New" w:hAnsi="Angsana New"/>
          <w:sz w:val="29"/>
          <w:szCs w:val="29"/>
          <w:cs/>
        </w:rPr>
        <w:t>ประชุมคณะกรรมการบริษัท</w:t>
      </w:r>
      <w:r w:rsidRPr="002D4043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2D4043">
        <w:rPr>
          <w:rFonts w:ascii="Angsana New" w:hAnsi="Angsana New"/>
          <w:sz w:val="29"/>
          <w:szCs w:val="29"/>
        </w:rPr>
        <w:t>9</w:t>
      </w:r>
      <w:r w:rsidRPr="002D4043">
        <w:rPr>
          <w:rFonts w:ascii="Angsana New" w:hAnsi="Angsana New"/>
          <w:sz w:val="29"/>
          <w:szCs w:val="29"/>
          <w:cs/>
        </w:rPr>
        <w:t xml:space="preserve"> ตุลาคม </w:t>
      </w:r>
      <w:r w:rsidRPr="002D4043">
        <w:rPr>
          <w:rFonts w:ascii="Angsana New" w:hAnsi="Angsana New"/>
          <w:sz w:val="29"/>
          <w:szCs w:val="29"/>
        </w:rPr>
        <w:t>2562</w:t>
      </w:r>
      <w:r w:rsidR="004323CA">
        <w:rPr>
          <w:rFonts w:ascii="Angsana New" w:hAnsi="Angsana New"/>
          <w:sz w:val="29"/>
          <w:szCs w:val="29"/>
          <w:cs/>
        </w:rPr>
        <w:t xml:space="preserve"> </w:t>
      </w:r>
      <w:r w:rsidR="004323CA">
        <w:rPr>
          <w:rFonts w:ascii="Angsana New" w:hAnsi="Angsana New" w:hint="cs"/>
          <w:sz w:val="29"/>
          <w:szCs w:val="29"/>
          <w:cs/>
        </w:rPr>
        <w:t>ที่ประชุมได้มีมติ</w:t>
      </w:r>
      <w:r w:rsidRPr="002D4043">
        <w:rPr>
          <w:rFonts w:ascii="Angsana New" w:hAnsi="Angsana New"/>
          <w:sz w:val="29"/>
          <w:szCs w:val="29"/>
          <w:cs/>
        </w:rPr>
        <w:t>อนุมัติ</w:t>
      </w:r>
      <w:r w:rsidR="004323CA">
        <w:rPr>
          <w:rFonts w:ascii="Angsana New" w:hAnsi="Angsana New" w:hint="cs"/>
          <w:sz w:val="29"/>
          <w:szCs w:val="29"/>
          <w:cs/>
        </w:rPr>
        <w:t>การ</w:t>
      </w:r>
      <w:r w:rsidRPr="002D4043">
        <w:rPr>
          <w:rFonts w:ascii="Angsana New" w:hAnsi="Angsana New"/>
          <w:sz w:val="29"/>
          <w:szCs w:val="29"/>
          <w:cs/>
        </w:rPr>
        <w:t xml:space="preserve">เพิ่มทุนจดทะเบียนของ </w:t>
      </w:r>
      <w:r w:rsidRPr="002D4043">
        <w:rPr>
          <w:rFonts w:ascii="Angsana New" w:hAnsi="Angsana New"/>
          <w:sz w:val="29"/>
          <w:szCs w:val="29"/>
        </w:rPr>
        <w:t xml:space="preserve">ECF-P </w:t>
      </w:r>
      <w:r w:rsidRPr="002D4043">
        <w:rPr>
          <w:rFonts w:ascii="Angsana New" w:hAnsi="Angsana New"/>
          <w:sz w:val="29"/>
          <w:szCs w:val="29"/>
          <w:cs/>
        </w:rPr>
        <w:t xml:space="preserve">จำนวน </w:t>
      </w:r>
      <w:r w:rsidRPr="002D4043">
        <w:rPr>
          <w:rFonts w:ascii="Angsana New" w:hAnsi="Angsana New"/>
          <w:sz w:val="29"/>
          <w:szCs w:val="29"/>
        </w:rPr>
        <w:t>140</w:t>
      </w:r>
      <w:r w:rsidRPr="002D4043">
        <w:rPr>
          <w:rFonts w:ascii="Angsana New" w:hAnsi="Angsana New"/>
          <w:sz w:val="29"/>
          <w:szCs w:val="29"/>
          <w:cs/>
        </w:rPr>
        <w:t xml:space="preserve"> ล้านบาท (จากเดิม </w:t>
      </w:r>
      <w:r w:rsidRPr="002D4043">
        <w:rPr>
          <w:rFonts w:ascii="Angsana New" w:hAnsi="Angsana New"/>
          <w:sz w:val="29"/>
          <w:szCs w:val="29"/>
        </w:rPr>
        <w:t>547.7</w:t>
      </w:r>
      <w:r w:rsidRPr="002D4043">
        <w:rPr>
          <w:rFonts w:ascii="Angsana New" w:hAnsi="Angsana New"/>
          <w:sz w:val="29"/>
          <w:szCs w:val="29"/>
          <w:cs/>
        </w:rPr>
        <w:t xml:space="preserve"> ล้านบาทเป็น </w:t>
      </w:r>
      <w:r w:rsidRPr="002D4043">
        <w:rPr>
          <w:rFonts w:ascii="Angsana New" w:hAnsi="Angsana New"/>
          <w:sz w:val="29"/>
          <w:szCs w:val="29"/>
        </w:rPr>
        <w:t>687.7</w:t>
      </w:r>
      <w:r w:rsidRPr="002D4043">
        <w:rPr>
          <w:rFonts w:ascii="Angsana New" w:hAnsi="Angsana New"/>
          <w:sz w:val="29"/>
          <w:szCs w:val="29"/>
          <w:cs/>
        </w:rPr>
        <w:t xml:space="preserve"> ล้านบาท) ซึ่งเป็นการเพิ่มทุน</w:t>
      </w:r>
      <w:r w:rsidR="004323CA">
        <w:rPr>
          <w:rFonts w:ascii="Angsana New" w:hAnsi="Angsana New"/>
          <w:sz w:val="29"/>
          <w:szCs w:val="29"/>
          <w:cs/>
        </w:rPr>
        <w:t>ตามสัดส่วนของผู้ถือหุ้นเดิม โดย</w:t>
      </w:r>
      <w:r w:rsidRPr="002D4043">
        <w:rPr>
          <w:rFonts w:ascii="Angsana New" w:hAnsi="Angsana New"/>
          <w:sz w:val="29"/>
          <w:szCs w:val="29"/>
          <w:cs/>
        </w:rPr>
        <w:t xml:space="preserve">เรียกชำระค่าหุ้นเต็มจำนวนในเดือนตุลาคม </w:t>
      </w:r>
      <w:r w:rsidRPr="002D4043">
        <w:rPr>
          <w:rFonts w:ascii="Angsana New" w:hAnsi="Angsana New"/>
          <w:sz w:val="29"/>
          <w:szCs w:val="29"/>
        </w:rPr>
        <w:t>2562</w:t>
      </w:r>
      <w:r w:rsidRPr="002D4043">
        <w:rPr>
          <w:rFonts w:ascii="Angsana New" w:hAnsi="Angsana New"/>
          <w:sz w:val="29"/>
          <w:szCs w:val="29"/>
          <w:cs/>
        </w:rPr>
        <w:t xml:space="preserve"> ตามมติที่ประชุมทั้ง </w:t>
      </w:r>
      <w:r w:rsidRPr="002D4043">
        <w:rPr>
          <w:rFonts w:ascii="Angsana New" w:hAnsi="Angsana New"/>
          <w:sz w:val="29"/>
          <w:szCs w:val="29"/>
        </w:rPr>
        <w:t>2</w:t>
      </w:r>
      <w:r w:rsidRPr="002D4043">
        <w:rPr>
          <w:rFonts w:ascii="Angsana New" w:hAnsi="Angsana New"/>
          <w:sz w:val="29"/>
          <w:szCs w:val="29"/>
          <w:cs/>
        </w:rPr>
        <w:t xml:space="preserve"> ครั้ง และ</w:t>
      </w:r>
      <w:r w:rsidR="004323CA">
        <w:rPr>
          <w:rFonts w:ascii="Angsana New" w:hAnsi="Angsana New" w:hint="cs"/>
          <w:sz w:val="29"/>
          <w:szCs w:val="29"/>
          <w:cs/>
        </w:rPr>
        <w:t xml:space="preserve"> </w:t>
      </w:r>
      <w:r w:rsidR="004323CA">
        <w:rPr>
          <w:rFonts w:ascii="Angsana New" w:hAnsi="Angsana New"/>
          <w:sz w:val="29"/>
          <w:szCs w:val="29"/>
        </w:rPr>
        <w:t xml:space="preserve">ECF-P </w:t>
      </w:r>
      <w:r w:rsidR="004323CA">
        <w:rPr>
          <w:rFonts w:ascii="Angsana New" w:hAnsi="Angsana New" w:hint="cs"/>
          <w:sz w:val="29"/>
          <w:szCs w:val="29"/>
          <w:cs/>
        </w:rPr>
        <w:t>ได้</w:t>
      </w:r>
      <w:r w:rsidRPr="002D4043">
        <w:rPr>
          <w:rFonts w:ascii="Angsana New" w:hAnsi="Angsana New"/>
          <w:sz w:val="29"/>
          <w:szCs w:val="29"/>
          <w:cs/>
        </w:rPr>
        <w:t xml:space="preserve">จดทะเบียนการเพิ่มทุนนี้กับกระทรวงพาณิชย์เมื่อวันที่ </w:t>
      </w:r>
      <w:r w:rsidRPr="002D4043">
        <w:rPr>
          <w:rFonts w:ascii="Angsana New" w:hAnsi="Angsana New"/>
          <w:sz w:val="29"/>
          <w:szCs w:val="29"/>
        </w:rPr>
        <w:t>9</w:t>
      </w:r>
      <w:r w:rsidRPr="002D4043">
        <w:rPr>
          <w:rFonts w:ascii="Angsana New" w:hAnsi="Angsana New"/>
          <w:sz w:val="29"/>
          <w:szCs w:val="29"/>
          <w:cs/>
        </w:rPr>
        <w:t xml:space="preserve"> ตุลาคม </w:t>
      </w:r>
      <w:r w:rsidRPr="002D4043">
        <w:rPr>
          <w:rFonts w:ascii="Angsana New" w:hAnsi="Angsana New"/>
          <w:sz w:val="29"/>
          <w:szCs w:val="29"/>
        </w:rPr>
        <w:t>2562</w:t>
      </w:r>
      <w:r w:rsidRPr="002D4043">
        <w:rPr>
          <w:rFonts w:ascii="Angsana New" w:hAnsi="Angsana New"/>
          <w:sz w:val="29"/>
          <w:szCs w:val="29"/>
          <w:cs/>
        </w:rPr>
        <w:t xml:space="preserve"> ณ วันที่ </w:t>
      </w:r>
      <w:r w:rsidRPr="002D4043">
        <w:rPr>
          <w:rFonts w:ascii="Angsana New" w:hAnsi="Angsana New"/>
          <w:sz w:val="29"/>
          <w:szCs w:val="29"/>
        </w:rPr>
        <w:t>30</w:t>
      </w:r>
      <w:r w:rsidRPr="002D4043">
        <w:rPr>
          <w:rFonts w:ascii="Angsana New" w:hAnsi="Angsana New"/>
          <w:sz w:val="29"/>
          <w:szCs w:val="29"/>
          <w:cs/>
        </w:rPr>
        <w:t xml:space="preserve"> กันยายน </w:t>
      </w:r>
      <w:r w:rsidRPr="002D4043">
        <w:rPr>
          <w:rFonts w:ascii="Angsana New" w:hAnsi="Angsana New"/>
          <w:sz w:val="29"/>
          <w:szCs w:val="29"/>
        </w:rPr>
        <w:t>2562</w:t>
      </w:r>
      <w:r w:rsidRPr="002D4043">
        <w:rPr>
          <w:rFonts w:ascii="Angsana New" w:hAnsi="Angsana New"/>
          <w:sz w:val="29"/>
          <w:szCs w:val="29"/>
          <w:cs/>
        </w:rPr>
        <w:t xml:space="preserve"> บริษัทได้จ่ายเงินล่วงหน้าค่าหุ้นบางส่วนสำหรับการเพิ่มทุนดังกล่าวข้างต้นให้แก่ </w:t>
      </w:r>
      <w:r w:rsidRPr="002D4043">
        <w:rPr>
          <w:rFonts w:ascii="Angsana New" w:hAnsi="Angsana New"/>
          <w:sz w:val="29"/>
          <w:szCs w:val="29"/>
        </w:rPr>
        <w:t xml:space="preserve">ECF-P </w:t>
      </w:r>
      <w:r w:rsidRPr="002D4043">
        <w:rPr>
          <w:rFonts w:ascii="Angsana New" w:hAnsi="Angsana New"/>
          <w:sz w:val="29"/>
          <w:szCs w:val="29"/>
          <w:cs/>
        </w:rPr>
        <w:t>แล้ว</w:t>
      </w:r>
      <w:r w:rsidR="004323CA">
        <w:rPr>
          <w:rFonts w:ascii="Angsana New" w:hAnsi="Angsana New" w:hint="cs"/>
          <w:sz w:val="29"/>
          <w:szCs w:val="29"/>
          <w:cs/>
        </w:rPr>
        <w:t>เป็น</w:t>
      </w:r>
      <w:r w:rsidRPr="002D4043">
        <w:rPr>
          <w:rFonts w:ascii="Angsana New" w:hAnsi="Angsana New"/>
          <w:sz w:val="29"/>
          <w:szCs w:val="29"/>
          <w:cs/>
        </w:rPr>
        <w:t>จำนวน</w:t>
      </w:r>
      <w:r w:rsidR="004323CA">
        <w:rPr>
          <w:rFonts w:ascii="Angsana New" w:hAnsi="Angsana New" w:hint="cs"/>
          <w:sz w:val="29"/>
          <w:szCs w:val="29"/>
          <w:cs/>
        </w:rPr>
        <w:t>เงินประมาณ</w:t>
      </w:r>
      <w:r w:rsidRPr="002D4043">
        <w:rPr>
          <w:rFonts w:ascii="Angsana New" w:hAnsi="Angsana New"/>
          <w:sz w:val="29"/>
          <w:szCs w:val="29"/>
          <w:cs/>
        </w:rPr>
        <w:t xml:space="preserve"> </w:t>
      </w:r>
      <w:r w:rsidRPr="002D4043">
        <w:rPr>
          <w:rFonts w:ascii="Angsana New" w:hAnsi="Angsana New"/>
          <w:sz w:val="29"/>
          <w:szCs w:val="29"/>
        </w:rPr>
        <w:t>2.6</w:t>
      </w:r>
      <w:r w:rsidRPr="002D4043">
        <w:rPr>
          <w:rFonts w:ascii="Angsana New" w:hAnsi="Angsana New"/>
          <w:sz w:val="29"/>
          <w:szCs w:val="29"/>
          <w:cs/>
        </w:rPr>
        <w:t xml:space="preserve"> ล้านบาท</w:t>
      </w:r>
    </w:p>
    <w:p w:rsidR="002D4043" w:rsidRDefault="002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609FC" w:rsidRPr="00CC1F67" w:rsidRDefault="009609FC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CC1F67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</w:t>
      </w:r>
      <w:r w:rsidR="00792514" w:rsidRPr="00597AA4">
        <w:rPr>
          <w:rFonts w:ascii="Angsana New" w:hAnsi="Angsana New"/>
          <w:sz w:val="30"/>
          <w:szCs w:val="30"/>
          <w:cs/>
        </w:rPr>
        <w:t>คณะกรรมการ</w:t>
      </w:r>
      <w:r w:rsidR="00792514" w:rsidRPr="00620DBF">
        <w:rPr>
          <w:rFonts w:ascii="Angsana New" w:hAnsi="Angsana New"/>
          <w:sz w:val="30"/>
          <w:szCs w:val="30"/>
          <w:cs/>
        </w:rPr>
        <w:t>บริษัท</w:t>
      </w:r>
      <w:r w:rsidRPr="00620DBF">
        <w:rPr>
          <w:rFonts w:ascii="Angsana New" w:hAnsi="Angsana New"/>
          <w:sz w:val="30"/>
          <w:szCs w:val="30"/>
          <w:cs/>
        </w:rPr>
        <w:t>เมื่อ</w:t>
      </w:r>
      <w:r w:rsidRPr="008E2900">
        <w:rPr>
          <w:rFonts w:ascii="Angsana New" w:hAnsi="Angsana New"/>
          <w:sz w:val="30"/>
          <w:szCs w:val="30"/>
          <w:cs/>
        </w:rPr>
        <w:t xml:space="preserve">วันที่ </w:t>
      </w:r>
      <w:r w:rsidR="00597AA4" w:rsidRPr="008E2900">
        <w:rPr>
          <w:rFonts w:ascii="Angsana New" w:hAnsi="Angsana New"/>
          <w:sz w:val="30"/>
          <w:szCs w:val="30"/>
        </w:rPr>
        <w:t>1</w:t>
      </w:r>
      <w:r w:rsidR="00620DBF" w:rsidRPr="008E2900">
        <w:rPr>
          <w:rFonts w:ascii="Angsana New" w:hAnsi="Angsana New" w:hint="cs"/>
          <w:sz w:val="30"/>
          <w:szCs w:val="30"/>
          <w:cs/>
        </w:rPr>
        <w:t>3</w:t>
      </w:r>
      <w:r w:rsidR="0067593C" w:rsidRPr="008E2900">
        <w:rPr>
          <w:rFonts w:ascii="Angsana New" w:hAnsi="Angsana New"/>
          <w:sz w:val="30"/>
          <w:szCs w:val="30"/>
        </w:rPr>
        <w:t xml:space="preserve"> </w:t>
      </w:r>
      <w:r w:rsidR="00534AB5" w:rsidRPr="008E2900">
        <w:rPr>
          <w:rFonts w:ascii="Angsana New" w:hAnsi="Angsana New" w:hint="cs"/>
          <w:sz w:val="30"/>
          <w:szCs w:val="30"/>
          <w:cs/>
        </w:rPr>
        <w:t>พฤศจิกายน</w:t>
      </w:r>
      <w:r w:rsidR="00B74C64" w:rsidRPr="008E2900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8E2900">
        <w:rPr>
          <w:rFonts w:ascii="Angsana New" w:hAnsi="Angsana New"/>
          <w:sz w:val="30"/>
          <w:szCs w:val="30"/>
          <w:cs/>
        </w:rPr>
        <w:t>25</w:t>
      </w:r>
      <w:r w:rsidR="005A5561" w:rsidRPr="008E2900">
        <w:rPr>
          <w:rFonts w:ascii="Angsana New" w:hAnsi="Angsana New"/>
          <w:sz w:val="30"/>
          <w:szCs w:val="30"/>
        </w:rPr>
        <w:t>6</w:t>
      </w:r>
      <w:r w:rsidR="00AA4EA5" w:rsidRPr="008E2900">
        <w:rPr>
          <w:rFonts w:ascii="Angsana New" w:hAnsi="Angsana New" w:hint="cs"/>
          <w:sz w:val="30"/>
          <w:szCs w:val="30"/>
          <w:cs/>
        </w:rPr>
        <w:t>2</w:t>
      </w:r>
    </w:p>
    <w:sectPr w:rsidR="00222462" w:rsidRPr="00CC1F67" w:rsidSect="00C51F61">
      <w:footerReference w:type="first" r:id="rId14"/>
      <w:pgSz w:w="11909" w:h="16834" w:code="9"/>
      <w:pgMar w:top="1219" w:right="1134" w:bottom="567" w:left="1440" w:header="992" w:footer="411" w:gutter="0"/>
      <w:pgNumType w:start="25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6AF" w:rsidRDefault="00A806AF">
      <w:r>
        <w:separator/>
      </w:r>
    </w:p>
  </w:endnote>
  <w:endnote w:type="continuationSeparator" w:id="0">
    <w:p w:rsidR="00A806AF" w:rsidRDefault="00A80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Default="00346039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C8" w:rsidRDefault="00E240C8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Default="00E240C8" w:rsidP="006737A8">
    <w:pPr>
      <w:pStyle w:val="Footer"/>
      <w:framePr w:wrap="around" w:vAnchor="text" w:hAnchor="margin" w:xAlign="right" w:y="1"/>
      <w:rPr>
        <w:rStyle w:val="PageNumber"/>
      </w:rPr>
    </w:pPr>
  </w:p>
  <w:p w:rsidR="00E240C8" w:rsidRPr="00EA3C0D" w:rsidRDefault="00E240C8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346039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346039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9C3E4A">
      <w:rPr>
        <w:rStyle w:val="PageNumber"/>
        <w:rFonts w:ascii="Angsana New" w:hAnsi="Angsana New"/>
        <w:noProof/>
        <w:sz w:val="30"/>
        <w:szCs w:val="30"/>
      </w:rPr>
      <w:t>26</w:t>
    </w:r>
    <w:r w:rsidR="00346039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Pr="001A527B" w:rsidRDefault="00346039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E240C8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9C3E4A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Pr="001A527B" w:rsidRDefault="00E240C8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24</w:t>
    </w:r>
  </w:p>
  <w:p w:rsidR="00E240C8" w:rsidRPr="00D149BB" w:rsidRDefault="00E240C8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Pr="005071D9" w:rsidRDefault="00346039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E240C8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9C3E4A">
      <w:rPr>
        <w:rFonts w:ascii="Angsana New" w:hAnsi="Angsana New"/>
        <w:noProof/>
        <w:sz w:val="30"/>
        <w:szCs w:val="30"/>
      </w:rPr>
      <w:t>25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6AF" w:rsidRDefault="00A806AF">
      <w:r>
        <w:separator/>
      </w:r>
    </w:p>
  </w:footnote>
  <w:footnote w:type="continuationSeparator" w:id="0">
    <w:p w:rsidR="00A806AF" w:rsidRDefault="00A80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Pr="005875F9" w:rsidRDefault="00E240C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240C8" w:rsidRDefault="00E240C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240C8" w:rsidRDefault="00E240C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 2562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240C8" w:rsidRDefault="00E240C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240C8" w:rsidRPr="007A1795" w:rsidRDefault="00E240C8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0C8" w:rsidRPr="005875F9" w:rsidRDefault="00E240C8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240C8" w:rsidRPr="00672E23" w:rsidRDefault="00E240C8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E240C8" w:rsidRPr="00D03286" w:rsidRDefault="00E240C8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กันยายน 2562 และ 2561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240C8" w:rsidRDefault="00E240C8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240C8" w:rsidRPr="00F11938" w:rsidRDefault="00E240C8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CF1C74"/>
    <w:multiLevelType w:val="hybridMultilevel"/>
    <w:tmpl w:val="C04CD366"/>
    <w:lvl w:ilvl="0" w:tplc="188E5D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B15D53"/>
    <w:multiLevelType w:val="hybridMultilevel"/>
    <w:tmpl w:val="96B07FE0"/>
    <w:lvl w:ilvl="0" w:tplc="EB9EC8BE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B0BA2"/>
    <w:multiLevelType w:val="hybridMultilevel"/>
    <w:tmpl w:val="116470C6"/>
    <w:lvl w:ilvl="0" w:tplc="E758A798">
      <w:start w:val="28"/>
      <w:numFmt w:val="bullet"/>
      <w:lvlText w:val=""/>
      <w:lvlJc w:val="left"/>
      <w:pPr>
        <w:ind w:left="405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>
    <w:nsid w:val="37EC0F56"/>
    <w:multiLevelType w:val="hybridMultilevel"/>
    <w:tmpl w:val="53CA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BD93276"/>
    <w:multiLevelType w:val="hybridMultilevel"/>
    <w:tmpl w:val="C9A2E704"/>
    <w:lvl w:ilvl="0" w:tplc="B95688A6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>
    <w:nsid w:val="4BF77BE4"/>
    <w:multiLevelType w:val="hybridMultilevel"/>
    <w:tmpl w:val="4C76D75E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71CD4EA">
      <w:start w:val="1"/>
      <w:numFmt w:val="thaiLetters"/>
      <w:lvlText w:val="%3."/>
      <w:lvlJc w:val="left"/>
      <w:pPr>
        <w:ind w:left="306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3">
    <w:nsid w:val="53971814"/>
    <w:multiLevelType w:val="hybridMultilevel"/>
    <w:tmpl w:val="E09A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C386902"/>
    <w:multiLevelType w:val="hybridMultilevel"/>
    <w:tmpl w:val="EEB4F3BE"/>
    <w:lvl w:ilvl="0" w:tplc="A95EFC6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471FC"/>
    <w:multiLevelType w:val="hybridMultilevel"/>
    <w:tmpl w:val="E5DCD096"/>
    <w:lvl w:ilvl="0" w:tplc="28FA7EB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323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C8E352D"/>
    <w:multiLevelType w:val="hybridMultilevel"/>
    <w:tmpl w:val="AB78BB66"/>
    <w:lvl w:ilvl="0" w:tplc="D9B821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9321D"/>
    <w:multiLevelType w:val="hybridMultilevel"/>
    <w:tmpl w:val="CDC23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4"/>
  </w:num>
  <w:num w:numId="13">
    <w:abstractNumId w:val="37"/>
  </w:num>
  <w:num w:numId="14">
    <w:abstractNumId w:val="19"/>
  </w:num>
  <w:num w:numId="15">
    <w:abstractNumId w:val="25"/>
  </w:num>
  <w:num w:numId="16">
    <w:abstractNumId w:val="17"/>
  </w:num>
  <w:num w:numId="17">
    <w:abstractNumId w:val="26"/>
  </w:num>
  <w:num w:numId="18">
    <w:abstractNumId w:val="27"/>
  </w:num>
  <w:num w:numId="19">
    <w:abstractNumId w:val="16"/>
  </w:num>
  <w:num w:numId="20">
    <w:abstractNumId w:val="29"/>
  </w:num>
  <w:num w:numId="21">
    <w:abstractNumId w:val="31"/>
  </w:num>
  <w:num w:numId="22">
    <w:abstractNumId w:val="10"/>
  </w:num>
  <w:num w:numId="23">
    <w:abstractNumId w:val="36"/>
  </w:num>
  <w:num w:numId="24">
    <w:abstractNumId w:val="12"/>
  </w:num>
  <w:num w:numId="25">
    <w:abstractNumId w:val="13"/>
  </w:num>
  <w:num w:numId="26">
    <w:abstractNumId w:val="34"/>
  </w:num>
  <w:num w:numId="27">
    <w:abstractNumId w:val="30"/>
  </w:num>
  <w:num w:numId="28">
    <w:abstractNumId w:val="44"/>
  </w:num>
  <w:num w:numId="29">
    <w:abstractNumId w:val="40"/>
  </w:num>
  <w:num w:numId="30">
    <w:abstractNumId w:val="32"/>
  </w:num>
  <w:num w:numId="31">
    <w:abstractNumId w:val="28"/>
  </w:num>
  <w:num w:numId="32">
    <w:abstractNumId w:val="39"/>
  </w:num>
  <w:num w:numId="33">
    <w:abstractNumId w:val="35"/>
  </w:num>
  <w:num w:numId="34">
    <w:abstractNumId w:val="24"/>
  </w:num>
  <w:num w:numId="35">
    <w:abstractNumId w:val="20"/>
  </w:num>
  <w:num w:numId="36">
    <w:abstractNumId w:val="38"/>
  </w:num>
  <w:num w:numId="37">
    <w:abstractNumId w:val="21"/>
  </w:num>
  <w:num w:numId="38">
    <w:abstractNumId w:val="42"/>
  </w:num>
  <w:num w:numId="39">
    <w:abstractNumId w:val="41"/>
  </w:num>
  <w:num w:numId="40">
    <w:abstractNumId w:val="43"/>
  </w:num>
  <w:num w:numId="41">
    <w:abstractNumId w:val="18"/>
  </w:num>
  <w:num w:numId="42">
    <w:abstractNumId w:val="33"/>
  </w:num>
  <w:num w:numId="43">
    <w:abstractNumId w:val="11"/>
  </w:num>
  <w:num w:numId="44">
    <w:abstractNumId w:val="22"/>
  </w:num>
  <w:num w:numId="45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0577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AA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EF0"/>
    <w:rsid w:val="00034050"/>
    <w:rsid w:val="00034E04"/>
    <w:rsid w:val="00034FCB"/>
    <w:rsid w:val="000351FB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14A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623"/>
    <w:rsid w:val="00052A19"/>
    <w:rsid w:val="00052C85"/>
    <w:rsid w:val="00052E57"/>
    <w:rsid w:val="00052FD8"/>
    <w:rsid w:val="000538C2"/>
    <w:rsid w:val="00053C0B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1E9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AE9"/>
    <w:rsid w:val="00062DAD"/>
    <w:rsid w:val="0006352C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67BA1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A0D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CDC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8F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000"/>
    <w:rsid w:val="000B0C5A"/>
    <w:rsid w:val="000B0D69"/>
    <w:rsid w:val="000B15D8"/>
    <w:rsid w:val="000B1652"/>
    <w:rsid w:val="000B169D"/>
    <w:rsid w:val="000B1E10"/>
    <w:rsid w:val="000B1F05"/>
    <w:rsid w:val="000B2246"/>
    <w:rsid w:val="000B24FF"/>
    <w:rsid w:val="000B2516"/>
    <w:rsid w:val="000B25D6"/>
    <w:rsid w:val="000B28FA"/>
    <w:rsid w:val="000B2BEC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AFF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BED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468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383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141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60A"/>
    <w:rsid w:val="0012086A"/>
    <w:rsid w:val="00120B1A"/>
    <w:rsid w:val="0012100B"/>
    <w:rsid w:val="00121678"/>
    <w:rsid w:val="00121944"/>
    <w:rsid w:val="0012218F"/>
    <w:rsid w:val="001224CF"/>
    <w:rsid w:val="001226E7"/>
    <w:rsid w:val="00122D45"/>
    <w:rsid w:val="00122D5F"/>
    <w:rsid w:val="00122DD2"/>
    <w:rsid w:val="001230EE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06D"/>
    <w:rsid w:val="001349F1"/>
    <w:rsid w:val="00134CC4"/>
    <w:rsid w:val="00135247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7A5"/>
    <w:rsid w:val="001432B9"/>
    <w:rsid w:val="001439DE"/>
    <w:rsid w:val="00143B90"/>
    <w:rsid w:val="00143E8E"/>
    <w:rsid w:val="001443F3"/>
    <w:rsid w:val="001444B8"/>
    <w:rsid w:val="0014475C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C9C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6DA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4C7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4762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A72"/>
    <w:rsid w:val="001A3F4B"/>
    <w:rsid w:val="001A4AA7"/>
    <w:rsid w:val="001A527B"/>
    <w:rsid w:val="001A57D8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2F4B"/>
    <w:rsid w:val="001B3637"/>
    <w:rsid w:val="001B3E2A"/>
    <w:rsid w:val="001B42A5"/>
    <w:rsid w:val="001B4365"/>
    <w:rsid w:val="001B4702"/>
    <w:rsid w:val="001B5468"/>
    <w:rsid w:val="001B5A26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A6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0E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716"/>
    <w:rsid w:val="001F4844"/>
    <w:rsid w:val="001F5F1F"/>
    <w:rsid w:val="001F5F2E"/>
    <w:rsid w:val="001F656F"/>
    <w:rsid w:val="001F68D1"/>
    <w:rsid w:val="001F6C4C"/>
    <w:rsid w:val="001F72E3"/>
    <w:rsid w:val="001F7432"/>
    <w:rsid w:val="0020009C"/>
    <w:rsid w:val="002000F5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A54"/>
    <w:rsid w:val="00216B05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7F4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61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056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E4"/>
    <w:rsid w:val="00274E4D"/>
    <w:rsid w:val="002753CA"/>
    <w:rsid w:val="00275BAD"/>
    <w:rsid w:val="00275BF8"/>
    <w:rsid w:val="002761C8"/>
    <w:rsid w:val="002762D3"/>
    <w:rsid w:val="0027649A"/>
    <w:rsid w:val="002765B4"/>
    <w:rsid w:val="00276A30"/>
    <w:rsid w:val="00276B12"/>
    <w:rsid w:val="00276C68"/>
    <w:rsid w:val="00277166"/>
    <w:rsid w:val="00277760"/>
    <w:rsid w:val="00277C5A"/>
    <w:rsid w:val="00280010"/>
    <w:rsid w:val="002806D9"/>
    <w:rsid w:val="00280703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91B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190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936"/>
    <w:rsid w:val="002B4326"/>
    <w:rsid w:val="002B48AC"/>
    <w:rsid w:val="002B4B69"/>
    <w:rsid w:val="002B5089"/>
    <w:rsid w:val="002B554A"/>
    <w:rsid w:val="002B5C03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336"/>
    <w:rsid w:val="002C5609"/>
    <w:rsid w:val="002C58F3"/>
    <w:rsid w:val="002C5A4D"/>
    <w:rsid w:val="002C5DCE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2E7E"/>
    <w:rsid w:val="002D3D89"/>
    <w:rsid w:val="002D3E4B"/>
    <w:rsid w:val="002D4043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A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7CF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4AEA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07AF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57A"/>
    <w:rsid w:val="00322890"/>
    <w:rsid w:val="00322A3C"/>
    <w:rsid w:val="00322E48"/>
    <w:rsid w:val="00322EB8"/>
    <w:rsid w:val="0032319D"/>
    <w:rsid w:val="003234BD"/>
    <w:rsid w:val="00323860"/>
    <w:rsid w:val="00323B07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39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0BF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C7"/>
    <w:rsid w:val="00371A56"/>
    <w:rsid w:val="00371C20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0C0C"/>
    <w:rsid w:val="003911D7"/>
    <w:rsid w:val="003911FD"/>
    <w:rsid w:val="003916BB"/>
    <w:rsid w:val="003918D2"/>
    <w:rsid w:val="00391F85"/>
    <w:rsid w:val="0039202C"/>
    <w:rsid w:val="00392121"/>
    <w:rsid w:val="003924F4"/>
    <w:rsid w:val="0039289D"/>
    <w:rsid w:val="003928D1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C0333"/>
    <w:rsid w:val="003C05A0"/>
    <w:rsid w:val="003C0BD9"/>
    <w:rsid w:val="003C0FB9"/>
    <w:rsid w:val="003C1245"/>
    <w:rsid w:val="003C181F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4F1A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B96"/>
    <w:rsid w:val="003E5E0B"/>
    <w:rsid w:val="003E62FD"/>
    <w:rsid w:val="003E637B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2F5"/>
    <w:rsid w:val="00403799"/>
    <w:rsid w:val="00403807"/>
    <w:rsid w:val="004038C8"/>
    <w:rsid w:val="00403A64"/>
    <w:rsid w:val="00403FA2"/>
    <w:rsid w:val="0040406B"/>
    <w:rsid w:val="004040FC"/>
    <w:rsid w:val="004041AC"/>
    <w:rsid w:val="00404336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3CA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196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85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835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B4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AB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2DFC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AEC"/>
    <w:rsid w:val="004A5501"/>
    <w:rsid w:val="004A55B1"/>
    <w:rsid w:val="004A5A4C"/>
    <w:rsid w:val="004A5CC3"/>
    <w:rsid w:val="004A5DF1"/>
    <w:rsid w:val="004A5E78"/>
    <w:rsid w:val="004A5E80"/>
    <w:rsid w:val="004A6167"/>
    <w:rsid w:val="004A6202"/>
    <w:rsid w:val="004A6205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5CB"/>
    <w:rsid w:val="004B07B0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6FA"/>
    <w:rsid w:val="004B57DC"/>
    <w:rsid w:val="004B5892"/>
    <w:rsid w:val="004B61BC"/>
    <w:rsid w:val="004B6270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1C1B"/>
    <w:rsid w:val="004C2E43"/>
    <w:rsid w:val="004C31BA"/>
    <w:rsid w:val="004C36E4"/>
    <w:rsid w:val="004C448D"/>
    <w:rsid w:val="004C4557"/>
    <w:rsid w:val="004C4A05"/>
    <w:rsid w:val="004C4D03"/>
    <w:rsid w:val="004C4D33"/>
    <w:rsid w:val="004C4E9F"/>
    <w:rsid w:val="004C501D"/>
    <w:rsid w:val="004C56FB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66B1"/>
    <w:rsid w:val="004D6986"/>
    <w:rsid w:val="004D737F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1CEB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C17"/>
    <w:rsid w:val="004E4CD1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B39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4B8E"/>
    <w:rsid w:val="00525193"/>
    <w:rsid w:val="00525836"/>
    <w:rsid w:val="005258E1"/>
    <w:rsid w:val="0052590B"/>
    <w:rsid w:val="00525ADF"/>
    <w:rsid w:val="00525C12"/>
    <w:rsid w:val="00525C41"/>
    <w:rsid w:val="005262F2"/>
    <w:rsid w:val="005263E1"/>
    <w:rsid w:val="0052684C"/>
    <w:rsid w:val="00526913"/>
    <w:rsid w:val="00526B1B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22E"/>
    <w:rsid w:val="005334BE"/>
    <w:rsid w:val="005336D6"/>
    <w:rsid w:val="005338BC"/>
    <w:rsid w:val="00533B1F"/>
    <w:rsid w:val="00533B9E"/>
    <w:rsid w:val="00534275"/>
    <w:rsid w:val="00534AB5"/>
    <w:rsid w:val="00534D3B"/>
    <w:rsid w:val="0053556F"/>
    <w:rsid w:val="00535978"/>
    <w:rsid w:val="0053611B"/>
    <w:rsid w:val="00536A41"/>
    <w:rsid w:val="00536A81"/>
    <w:rsid w:val="00537745"/>
    <w:rsid w:val="00540100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B50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79C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8C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4182"/>
    <w:rsid w:val="0057449E"/>
    <w:rsid w:val="0057473F"/>
    <w:rsid w:val="00574A76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C83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0D0A"/>
    <w:rsid w:val="005A113F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572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1A1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6D8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CDD"/>
    <w:rsid w:val="005D7094"/>
    <w:rsid w:val="005D7BCE"/>
    <w:rsid w:val="005E086D"/>
    <w:rsid w:val="005E0BF5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17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DBF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6D93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4B3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C7F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9B1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8FD"/>
    <w:rsid w:val="00696CB3"/>
    <w:rsid w:val="00696D36"/>
    <w:rsid w:val="00697229"/>
    <w:rsid w:val="00697891"/>
    <w:rsid w:val="00697A0A"/>
    <w:rsid w:val="00697C7E"/>
    <w:rsid w:val="00697D1E"/>
    <w:rsid w:val="00697E0C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787"/>
    <w:rsid w:val="006C0901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554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1788"/>
    <w:rsid w:val="006D2521"/>
    <w:rsid w:val="006D26E5"/>
    <w:rsid w:val="006D282A"/>
    <w:rsid w:val="006D2F2A"/>
    <w:rsid w:val="006D3039"/>
    <w:rsid w:val="006D3066"/>
    <w:rsid w:val="006D31F0"/>
    <w:rsid w:val="006D321D"/>
    <w:rsid w:val="006D3F6E"/>
    <w:rsid w:val="006D410D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2A75"/>
    <w:rsid w:val="00722C6E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293"/>
    <w:rsid w:val="0073296C"/>
    <w:rsid w:val="00732CBD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8C5"/>
    <w:rsid w:val="00735C14"/>
    <w:rsid w:val="00735FD3"/>
    <w:rsid w:val="00736434"/>
    <w:rsid w:val="00736466"/>
    <w:rsid w:val="00736523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682"/>
    <w:rsid w:val="0075296D"/>
    <w:rsid w:val="00753296"/>
    <w:rsid w:val="00753645"/>
    <w:rsid w:val="007537AF"/>
    <w:rsid w:val="0075381F"/>
    <w:rsid w:val="00753C53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2CA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9BE"/>
    <w:rsid w:val="00781BD4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27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73C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A0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7A1"/>
    <w:rsid w:val="007B2E08"/>
    <w:rsid w:val="007B2ED6"/>
    <w:rsid w:val="007B33CF"/>
    <w:rsid w:val="007B35BB"/>
    <w:rsid w:val="007B3634"/>
    <w:rsid w:val="007B47B9"/>
    <w:rsid w:val="007B4A1A"/>
    <w:rsid w:val="007B54F6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322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0F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128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4C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30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A8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6BC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1C9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9B0"/>
    <w:rsid w:val="00865C2F"/>
    <w:rsid w:val="00865E27"/>
    <w:rsid w:val="00866181"/>
    <w:rsid w:val="00866D05"/>
    <w:rsid w:val="00866E97"/>
    <w:rsid w:val="00867127"/>
    <w:rsid w:val="00867B55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38A5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28B"/>
    <w:rsid w:val="0088146C"/>
    <w:rsid w:val="008819FC"/>
    <w:rsid w:val="00881A6B"/>
    <w:rsid w:val="00881BE2"/>
    <w:rsid w:val="00881C0C"/>
    <w:rsid w:val="00881C42"/>
    <w:rsid w:val="00881E9E"/>
    <w:rsid w:val="008826D9"/>
    <w:rsid w:val="00882879"/>
    <w:rsid w:val="008828EC"/>
    <w:rsid w:val="00882D81"/>
    <w:rsid w:val="0088376B"/>
    <w:rsid w:val="00883EA7"/>
    <w:rsid w:val="00883FFA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BDD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A0"/>
    <w:rsid w:val="008B00C1"/>
    <w:rsid w:val="008B081B"/>
    <w:rsid w:val="008B0841"/>
    <w:rsid w:val="008B1768"/>
    <w:rsid w:val="008B24D4"/>
    <w:rsid w:val="008B274E"/>
    <w:rsid w:val="008B2990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951"/>
    <w:rsid w:val="008C3D7B"/>
    <w:rsid w:val="008C3E91"/>
    <w:rsid w:val="008C45F1"/>
    <w:rsid w:val="008C482D"/>
    <w:rsid w:val="008C4912"/>
    <w:rsid w:val="008C4FF9"/>
    <w:rsid w:val="008C5494"/>
    <w:rsid w:val="008C581B"/>
    <w:rsid w:val="008C584E"/>
    <w:rsid w:val="008C6023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5FE1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0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08AF"/>
    <w:rsid w:val="008F1DB8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568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4C4B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586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0A1"/>
    <w:rsid w:val="00954354"/>
    <w:rsid w:val="009548A0"/>
    <w:rsid w:val="00954904"/>
    <w:rsid w:val="00954E11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694"/>
    <w:rsid w:val="00974937"/>
    <w:rsid w:val="00974943"/>
    <w:rsid w:val="00975172"/>
    <w:rsid w:val="00975400"/>
    <w:rsid w:val="0097593C"/>
    <w:rsid w:val="00975A05"/>
    <w:rsid w:val="00975A78"/>
    <w:rsid w:val="00975B04"/>
    <w:rsid w:val="00975EF8"/>
    <w:rsid w:val="00976820"/>
    <w:rsid w:val="0097683A"/>
    <w:rsid w:val="009770B3"/>
    <w:rsid w:val="00977ADD"/>
    <w:rsid w:val="00977C50"/>
    <w:rsid w:val="0098035C"/>
    <w:rsid w:val="00980712"/>
    <w:rsid w:val="009807D5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302"/>
    <w:rsid w:val="00982331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A9D"/>
    <w:rsid w:val="00984C8E"/>
    <w:rsid w:val="00985045"/>
    <w:rsid w:val="00985C93"/>
    <w:rsid w:val="00985F64"/>
    <w:rsid w:val="00986315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4D1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174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C4E"/>
    <w:rsid w:val="009B47B0"/>
    <w:rsid w:val="009B49A7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3E4A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32D"/>
    <w:rsid w:val="009D2783"/>
    <w:rsid w:val="009D27EF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4DC"/>
    <w:rsid w:val="009F0D9C"/>
    <w:rsid w:val="009F0F53"/>
    <w:rsid w:val="009F1424"/>
    <w:rsid w:val="009F1874"/>
    <w:rsid w:val="009F1BFC"/>
    <w:rsid w:val="009F1D43"/>
    <w:rsid w:val="009F2E1F"/>
    <w:rsid w:val="009F3420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7EE"/>
    <w:rsid w:val="00A10CC4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A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64C"/>
    <w:rsid w:val="00A24726"/>
    <w:rsid w:val="00A25466"/>
    <w:rsid w:val="00A2548B"/>
    <w:rsid w:val="00A258B9"/>
    <w:rsid w:val="00A25DC0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534"/>
    <w:rsid w:val="00A346E6"/>
    <w:rsid w:val="00A349A4"/>
    <w:rsid w:val="00A34F89"/>
    <w:rsid w:val="00A3525E"/>
    <w:rsid w:val="00A35331"/>
    <w:rsid w:val="00A357EA"/>
    <w:rsid w:val="00A363BB"/>
    <w:rsid w:val="00A364A1"/>
    <w:rsid w:val="00A36633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107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4C1A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A21"/>
    <w:rsid w:val="00A71E53"/>
    <w:rsid w:val="00A72469"/>
    <w:rsid w:val="00A72580"/>
    <w:rsid w:val="00A72629"/>
    <w:rsid w:val="00A72761"/>
    <w:rsid w:val="00A72CDE"/>
    <w:rsid w:val="00A72D51"/>
    <w:rsid w:val="00A7306F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6AF"/>
    <w:rsid w:val="00A809D9"/>
    <w:rsid w:val="00A80EEC"/>
    <w:rsid w:val="00A8109C"/>
    <w:rsid w:val="00A816FC"/>
    <w:rsid w:val="00A81E0A"/>
    <w:rsid w:val="00A81E9C"/>
    <w:rsid w:val="00A81FE2"/>
    <w:rsid w:val="00A82095"/>
    <w:rsid w:val="00A82221"/>
    <w:rsid w:val="00A82ED6"/>
    <w:rsid w:val="00A837DD"/>
    <w:rsid w:val="00A838F5"/>
    <w:rsid w:val="00A8459F"/>
    <w:rsid w:val="00A845F4"/>
    <w:rsid w:val="00A84BAC"/>
    <w:rsid w:val="00A850AF"/>
    <w:rsid w:val="00A851BE"/>
    <w:rsid w:val="00A856E4"/>
    <w:rsid w:val="00A85801"/>
    <w:rsid w:val="00A8585B"/>
    <w:rsid w:val="00A861F6"/>
    <w:rsid w:val="00A8635E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1085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25FB"/>
    <w:rsid w:val="00AB2735"/>
    <w:rsid w:val="00AB2747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9D1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5CC"/>
    <w:rsid w:val="00AE489C"/>
    <w:rsid w:val="00AE48FE"/>
    <w:rsid w:val="00AE491D"/>
    <w:rsid w:val="00AE4BD6"/>
    <w:rsid w:val="00AE550A"/>
    <w:rsid w:val="00AE6025"/>
    <w:rsid w:val="00AE602B"/>
    <w:rsid w:val="00AE6496"/>
    <w:rsid w:val="00AE66F5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2D2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B94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212D"/>
    <w:rsid w:val="00B32D9F"/>
    <w:rsid w:val="00B32E95"/>
    <w:rsid w:val="00B332BA"/>
    <w:rsid w:val="00B335D4"/>
    <w:rsid w:val="00B337DC"/>
    <w:rsid w:val="00B33993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CCC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492F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9D1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96F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2D8E"/>
    <w:rsid w:val="00BB33B4"/>
    <w:rsid w:val="00BB3D5C"/>
    <w:rsid w:val="00BB3F98"/>
    <w:rsid w:val="00BB48D8"/>
    <w:rsid w:val="00BB4AC8"/>
    <w:rsid w:val="00BB4C1E"/>
    <w:rsid w:val="00BB4E80"/>
    <w:rsid w:val="00BB4EB1"/>
    <w:rsid w:val="00BB527B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93E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97F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2CC"/>
    <w:rsid w:val="00BF75CA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3DB5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01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31A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A02"/>
    <w:rsid w:val="00C46CAC"/>
    <w:rsid w:val="00C46CED"/>
    <w:rsid w:val="00C47473"/>
    <w:rsid w:val="00C47BEB"/>
    <w:rsid w:val="00C47E5A"/>
    <w:rsid w:val="00C504C3"/>
    <w:rsid w:val="00C50AAE"/>
    <w:rsid w:val="00C5111A"/>
    <w:rsid w:val="00C51131"/>
    <w:rsid w:val="00C512D7"/>
    <w:rsid w:val="00C51B8B"/>
    <w:rsid w:val="00C51C4D"/>
    <w:rsid w:val="00C51F61"/>
    <w:rsid w:val="00C5224B"/>
    <w:rsid w:val="00C524DF"/>
    <w:rsid w:val="00C5253E"/>
    <w:rsid w:val="00C52598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8B9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972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5"/>
    <w:rsid w:val="00C723FB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A26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BF9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1B1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46D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C64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6C3"/>
    <w:rsid w:val="00CE4D1E"/>
    <w:rsid w:val="00CE5436"/>
    <w:rsid w:val="00CE5662"/>
    <w:rsid w:val="00CE5756"/>
    <w:rsid w:val="00CE5A11"/>
    <w:rsid w:val="00CE5A73"/>
    <w:rsid w:val="00CE6041"/>
    <w:rsid w:val="00CE6493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43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5D80"/>
    <w:rsid w:val="00D362A2"/>
    <w:rsid w:val="00D36A04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953"/>
    <w:rsid w:val="00D51E0D"/>
    <w:rsid w:val="00D52113"/>
    <w:rsid w:val="00D523C9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784"/>
    <w:rsid w:val="00D63974"/>
    <w:rsid w:val="00D63CCA"/>
    <w:rsid w:val="00D64554"/>
    <w:rsid w:val="00D64867"/>
    <w:rsid w:val="00D6492E"/>
    <w:rsid w:val="00D64A28"/>
    <w:rsid w:val="00D64CC1"/>
    <w:rsid w:val="00D65EA7"/>
    <w:rsid w:val="00D66359"/>
    <w:rsid w:val="00D6669D"/>
    <w:rsid w:val="00D671F7"/>
    <w:rsid w:val="00D6735A"/>
    <w:rsid w:val="00D6787D"/>
    <w:rsid w:val="00D679A1"/>
    <w:rsid w:val="00D7011E"/>
    <w:rsid w:val="00D701D4"/>
    <w:rsid w:val="00D7046E"/>
    <w:rsid w:val="00D710E4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BF5"/>
    <w:rsid w:val="00DA08D3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C1C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5ECB"/>
    <w:rsid w:val="00DC62FB"/>
    <w:rsid w:val="00DC65FE"/>
    <w:rsid w:val="00DC666B"/>
    <w:rsid w:val="00DC68E3"/>
    <w:rsid w:val="00DC6D51"/>
    <w:rsid w:val="00DC6EA0"/>
    <w:rsid w:val="00DC77E7"/>
    <w:rsid w:val="00DC7878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96F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487"/>
    <w:rsid w:val="00E0393F"/>
    <w:rsid w:val="00E03AF5"/>
    <w:rsid w:val="00E03CAF"/>
    <w:rsid w:val="00E03EBC"/>
    <w:rsid w:val="00E04117"/>
    <w:rsid w:val="00E041E5"/>
    <w:rsid w:val="00E049E8"/>
    <w:rsid w:val="00E04BE0"/>
    <w:rsid w:val="00E04D0D"/>
    <w:rsid w:val="00E04D1C"/>
    <w:rsid w:val="00E04EA6"/>
    <w:rsid w:val="00E04EC7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C71"/>
    <w:rsid w:val="00E11303"/>
    <w:rsid w:val="00E11771"/>
    <w:rsid w:val="00E11BB5"/>
    <w:rsid w:val="00E11DDD"/>
    <w:rsid w:val="00E11F94"/>
    <w:rsid w:val="00E11FD6"/>
    <w:rsid w:val="00E124AC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0C8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B92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1E3B"/>
    <w:rsid w:val="00E3226C"/>
    <w:rsid w:val="00E322BF"/>
    <w:rsid w:val="00E32D1C"/>
    <w:rsid w:val="00E32DF7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96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2CFB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C0C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82B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E02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4D82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3FFB"/>
    <w:rsid w:val="00EE40F2"/>
    <w:rsid w:val="00EE428C"/>
    <w:rsid w:val="00EE4779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7AC"/>
    <w:rsid w:val="00EE6898"/>
    <w:rsid w:val="00EE6ABE"/>
    <w:rsid w:val="00EE6C0C"/>
    <w:rsid w:val="00EE6F63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6A6"/>
    <w:rsid w:val="00EF6C95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94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67"/>
    <w:rsid w:val="00F32EAC"/>
    <w:rsid w:val="00F32F81"/>
    <w:rsid w:val="00F3309E"/>
    <w:rsid w:val="00F330CD"/>
    <w:rsid w:val="00F33160"/>
    <w:rsid w:val="00F3342C"/>
    <w:rsid w:val="00F3343E"/>
    <w:rsid w:val="00F33B4B"/>
    <w:rsid w:val="00F33BB1"/>
    <w:rsid w:val="00F33CAD"/>
    <w:rsid w:val="00F33E37"/>
    <w:rsid w:val="00F34792"/>
    <w:rsid w:val="00F34A13"/>
    <w:rsid w:val="00F34D87"/>
    <w:rsid w:val="00F352F7"/>
    <w:rsid w:val="00F359A0"/>
    <w:rsid w:val="00F35ED3"/>
    <w:rsid w:val="00F365FD"/>
    <w:rsid w:val="00F36FD7"/>
    <w:rsid w:val="00F370D8"/>
    <w:rsid w:val="00F370FA"/>
    <w:rsid w:val="00F37172"/>
    <w:rsid w:val="00F37B91"/>
    <w:rsid w:val="00F37C87"/>
    <w:rsid w:val="00F4020D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5B2D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4CF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52B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1B0D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F36"/>
    <w:rsid w:val="00FA4644"/>
    <w:rsid w:val="00FA4F2A"/>
    <w:rsid w:val="00FA5553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E26"/>
    <w:rsid w:val="00FB34D9"/>
    <w:rsid w:val="00FB3508"/>
    <w:rsid w:val="00FB359B"/>
    <w:rsid w:val="00FB3B39"/>
    <w:rsid w:val="00FB3B52"/>
    <w:rsid w:val="00FB3CF1"/>
    <w:rsid w:val="00FB403A"/>
    <w:rsid w:val="00FB4578"/>
    <w:rsid w:val="00FB45ED"/>
    <w:rsid w:val="00FB482D"/>
    <w:rsid w:val="00FB4BCD"/>
    <w:rsid w:val="00FB4D59"/>
    <w:rsid w:val="00FB50DB"/>
    <w:rsid w:val="00FB541D"/>
    <w:rsid w:val="00FB5627"/>
    <w:rsid w:val="00FB56CD"/>
    <w:rsid w:val="00FB5B1F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8EE"/>
    <w:rsid w:val="00FC7DDC"/>
    <w:rsid w:val="00FD01F7"/>
    <w:rsid w:val="00FD025E"/>
    <w:rsid w:val="00FD05EE"/>
    <w:rsid w:val="00FD060A"/>
    <w:rsid w:val="00FD0993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2C9"/>
    <w:rsid w:val="00FD7445"/>
    <w:rsid w:val="00FD7AE7"/>
    <w:rsid w:val="00FD7B3E"/>
    <w:rsid w:val="00FE018E"/>
    <w:rsid w:val="00FE0892"/>
    <w:rsid w:val="00FE08FE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794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7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D737F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4D737F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3326A-A8E7-4FBF-92E1-FAE007F3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26</Pages>
  <Words>7162</Words>
  <Characters>29466</Characters>
  <Application>Microsoft Office Word</Application>
  <DocSecurity>0</DocSecurity>
  <Lines>245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SmilE</cp:lastModifiedBy>
  <cp:revision>3</cp:revision>
  <cp:lastPrinted>2019-11-08T08:34:00Z</cp:lastPrinted>
  <dcterms:created xsi:type="dcterms:W3CDTF">2019-11-08T07:29:00Z</dcterms:created>
  <dcterms:modified xsi:type="dcterms:W3CDTF">2019-11-08T08:35:00Z</dcterms:modified>
</cp:coreProperties>
</file>