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44F01" w14:textId="77777777" w:rsidR="00FD1DC3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407BC32" w14:textId="77777777"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57CB940B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7FB4795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  <w:cs/>
        </w:rPr>
      </w:pPr>
    </w:p>
    <w:p w14:paraId="3DF5F3F3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F9C7C6F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515E68EB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DEBDADC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4C37FB72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AB60FDF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558B8E1D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65D7DFE6" w14:textId="77777777" w:rsidR="00FD1DC3" w:rsidRPr="00EF646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  <w:r w:rsidRPr="00EF646B">
        <w:rPr>
          <w:rFonts w:ascii="Angsana New" w:hAnsi="Angsana New" w:cs="Angsana New"/>
          <w:sz w:val="52"/>
          <w:szCs w:val="52"/>
          <w:cs/>
        </w:rPr>
        <w:t>บริษัท แผ่นดินทอง พร็อพเพอร์ตี้ ดีเวลลอปเม้นท์</w:t>
      </w:r>
      <w:r w:rsidR="000F026B" w:rsidRPr="00EF646B">
        <w:rPr>
          <w:rFonts w:ascii="Angsana New" w:hAnsi="Angsana New" w:cs="Angsana New"/>
          <w:sz w:val="52"/>
          <w:szCs w:val="52"/>
        </w:rPr>
        <w:t xml:space="preserve"> </w:t>
      </w:r>
      <w:r w:rsidRPr="00EF646B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EF646B">
        <w:rPr>
          <w:rFonts w:ascii="Angsana New" w:hAnsi="Angsana New" w:cs="Angsana New"/>
          <w:sz w:val="52"/>
          <w:szCs w:val="52"/>
        </w:rPr>
        <w:t>(</w:t>
      </w:r>
      <w:r w:rsidRPr="00EF646B">
        <w:rPr>
          <w:rFonts w:ascii="Angsana New" w:hAnsi="Angsana New" w:cs="Angsana New"/>
          <w:sz w:val="52"/>
          <w:szCs w:val="52"/>
          <w:cs/>
        </w:rPr>
        <w:t>มหาชน</w:t>
      </w:r>
      <w:r w:rsidRPr="00EF646B">
        <w:rPr>
          <w:rFonts w:ascii="Angsana New" w:hAnsi="Angsana New" w:cs="Angsana New"/>
          <w:sz w:val="52"/>
          <w:szCs w:val="52"/>
        </w:rPr>
        <w:t>)</w:t>
      </w:r>
      <w:r w:rsidRPr="00EF646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B573F1" w14:textId="77777777" w:rsidR="00FD1DC3" w:rsidRPr="00EF646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14:paraId="3D2DA1EB" w14:textId="77777777" w:rsidR="00122061" w:rsidRDefault="00FB23EB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646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2B115E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1349F4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ปีสิ้นสุด</w:t>
      </w:r>
      <w:r w:rsidR="002B115E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วันที่ </w:t>
      </w:r>
      <w:r w:rsidR="002B115E" w:rsidRPr="00EF646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2B115E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 </w:t>
      </w:r>
      <w:r w:rsidR="002B115E" w:rsidRPr="00EF646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51BEB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860579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p w14:paraId="1AA98525" w14:textId="77777777" w:rsidR="00FD1DC3" w:rsidRPr="00EF646B" w:rsidRDefault="00FD1DC3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646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465AEEF" w14:textId="77777777" w:rsidR="00FD1DC3" w:rsidRPr="00EF646B" w:rsidRDefault="00FD1DC3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646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BF50680" w14:textId="77777777" w:rsidR="00FD1DC3" w:rsidRPr="00EF646B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02074A20" w14:textId="77777777"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6CB35735" w14:textId="77777777"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</w:pPr>
    </w:p>
    <w:p w14:paraId="37258531" w14:textId="77777777"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357379CD" w14:textId="77777777"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2A146E83" w14:textId="77777777"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EF646B" w:rsidSect="00A66F35">
          <w:headerReference w:type="default" r:id="rId8"/>
          <w:footerReference w:type="even" r:id="rId9"/>
          <w:footerReference w:type="default" r:id="rId10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14:paraId="6CE0648A" w14:textId="77777777" w:rsidR="00854CD1" w:rsidRPr="00EF646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777DF0E0" w14:textId="77777777" w:rsidR="00854CD1" w:rsidRPr="00EF646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358EAD33" w14:textId="77777777" w:rsidR="00854CD1" w:rsidRPr="00EF646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3D973FB1" w14:textId="77777777" w:rsidR="00854CD1" w:rsidRPr="00EF646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6E732BAF" w14:textId="77777777" w:rsidR="00854CD1" w:rsidRPr="00EF646B" w:rsidRDefault="00386D70" w:rsidP="00386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6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535FD63A" w14:textId="77777777" w:rsidR="00386D70" w:rsidRDefault="00386D70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1EAA6070" w14:textId="77777777" w:rsidR="00761B23" w:rsidRPr="00386D70" w:rsidRDefault="00761B23" w:rsidP="00761B23">
      <w:pPr>
        <w:tabs>
          <w:tab w:val="left" w:pos="8640"/>
        </w:tabs>
        <w:ind w:right="-63"/>
        <w:rPr>
          <w:rFonts w:ascii="Angsana New" w:hAnsi="Angsana New"/>
          <w:b/>
          <w:sz w:val="32"/>
          <w:szCs w:val="32"/>
        </w:rPr>
      </w:pPr>
      <w:r w:rsidRPr="00386D7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9427BB6" w14:textId="77777777" w:rsidR="00761B23" w:rsidRPr="00EF646B" w:rsidRDefault="00761B23" w:rsidP="00761B23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14:paraId="5690B27B" w14:textId="77777777" w:rsidR="00761B23" w:rsidRPr="00EF646B" w:rsidRDefault="00761B23" w:rsidP="00761B23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แผ่นดินทอง พร็อพเพอร์ตี้ ดีเวลลอปเม้นท์ จำกัด (มหาชน)</w:t>
      </w:r>
    </w:p>
    <w:p w14:paraId="081C0FD3" w14:textId="77777777"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97BDC9" w14:textId="77777777"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358A155" w14:textId="77777777"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322781" w14:textId="77777777" w:rsidR="00761B23" w:rsidRPr="00E66AA3" w:rsidRDefault="00761B23" w:rsidP="00E66AA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แผ่นดินทอง พร็อพเพอร์ตี้ ดีเวลลอปเม้นท์ จำกัด (มหาชน) และบริษัทย่อย (กลุ่มบริษัท)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และของเฉพาะบริษัท แผ่นดินทอง พร็อพเพอร์ตี้ ดีเวลลอปเม้นท์ จำกัด (มหาชน) (บริษัท)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ณ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="00FB23EB" w:rsidRPr="00EF646B">
        <w:rPr>
          <w:rFonts w:ascii="Angsana New" w:hAnsi="Angsana New"/>
          <w:sz w:val="30"/>
          <w:szCs w:val="30"/>
        </w:rPr>
        <w:t xml:space="preserve">30 </w:t>
      </w:r>
      <w:r w:rsidR="00FB23E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23EB" w:rsidRPr="00EF646B">
        <w:rPr>
          <w:rFonts w:ascii="Angsana New" w:hAnsi="Angsana New"/>
          <w:sz w:val="30"/>
          <w:szCs w:val="30"/>
        </w:rPr>
        <w:t>256</w:t>
      </w:r>
      <w:r w:rsidR="00B53360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Pr="00E66AA3">
        <w:rPr>
          <w:rFonts w:ascii="Angsana New" w:hAnsi="Angsana New"/>
          <w:spacing w:val="4"/>
          <w:sz w:val="30"/>
          <w:szCs w:val="30"/>
          <w:cs/>
        </w:rPr>
        <w:t>กิจการ และงบกระแสเงินสดรวมและ</w:t>
      </w:r>
      <w:r w:rsidR="00FB23EB" w:rsidRPr="00E66AA3">
        <w:rPr>
          <w:rFonts w:ascii="Angsana New" w:hAnsi="Angsana New"/>
          <w:spacing w:val="4"/>
          <w:sz w:val="30"/>
          <w:szCs w:val="30"/>
          <w:cs/>
        </w:rPr>
        <w:t>งบกระแสเงินสดเฉพาะกิจการ</w:t>
      </w:r>
      <w:r w:rsidR="002B115E" w:rsidRPr="00E66AA3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="001349F4" w:rsidRPr="00E66AA3">
        <w:rPr>
          <w:rFonts w:ascii="Angsana New" w:hAnsi="Angsana New" w:hint="cs"/>
          <w:spacing w:val="4"/>
          <w:sz w:val="30"/>
          <w:szCs w:val="30"/>
          <w:cs/>
        </w:rPr>
        <w:t>ปีสิ้นสุด</w:t>
      </w:r>
      <w:r w:rsidR="002B115E" w:rsidRPr="00E66AA3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="002B115E" w:rsidRPr="00E66AA3">
        <w:rPr>
          <w:rFonts w:ascii="Angsana New" w:hAnsi="Angsana New"/>
          <w:spacing w:val="4"/>
          <w:sz w:val="30"/>
          <w:szCs w:val="30"/>
        </w:rPr>
        <w:t>30</w:t>
      </w:r>
      <w:r w:rsidR="002B115E" w:rsidRPr="00E66AA3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="002B115E" w:rsidRPr="00E66AA3">
        <w:rPr>
          <w:rFonts w:ascii="Angsana New" w:hAnsi="Angsana New"/>
          <w:spacing w:val="4"/>
          <w:sz w:val="30"/>
          <w:szCs w:val="30"/>
        </w:rPr>
        <w:t>256</w:t>
      </w:r>
      <w:r w:rsidR="00C95783" w:rsidRPr="00E66AA3">
        <w:rPr>
          <w:rFonts w:ascii="Angsana New" w:hAnsi="Angsana New"/>
          <w:spacing w:val="4"/>
          <w:sz w:val="30"/>
          <w:szCs w:val="30"/>
        </w:rPr>
        <w:t>2</w:t>
      </w:r>
      <w:r w:rsidRPr="00E66AA3">
        <w:rPr>
          <w:rFonts w:ascii="Angsana New" w:hAnsi="Angsana New"/>
          <w:spacing w:val="4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รวมถึงหมายเหตุซึ่งประกอบด้วยสรุปนโยบายการบัญชีที่สำคัญและเรื่องอื่นๆ </w:t>
      </w:r>
    </w:p>
    <w:p w14:paraId="41222960" w14:textId="77777777"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9A137A" w14:textId="77777777"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วันที่</w:t>
      </w:r>
      <w:r w:rsidRPr="00EF646B">
        <w:rPr>
          <w:rFonts w:ascii="Angsana New" w:hAnsi="Angsana New"/>
          <w:sz w:val="30"/>
          <w:szCs w:val="30"/>
        </w:rPr>
        <w:t xml:space="preserve"> 3</w:t>
      </w:r>
      <w:r w:rsidR="00FB23EB" w:rsidRPr="00EF646B">
        <w:rPr>
          <w:rFonts w:ascii="Angsana New" w:hAnsi="Angsana New"/>
          <w:sz w:val="30"/>
          <w:szCs w:val="30"/>
        </w:rPr>
        <w:t xml:space="preserve">0 </w:t>
      </w:r>
      <w:r w:rsidR="00FB23E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23EB" w:rsidRPr="00EF646B">
        <w:rPr>
          <w:rFonts w:ascii="Angsana New" w:hAnsi="Angsana New"/>
          <w:sz w:val="30"/>
          <w:szCs w:val="30"/>
        </w:rPr>
        <w:t>256</w:t>
      </w:r>
      <w:r w:rsidR="00C95783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="002B115E" w:rsidRPr="00EF646B">
        <w:rPr>
          <w:rFonts w:ascii="Angsana New" w:hAnsi="Angsana New"/>
          <w:sz w:val="30"/>
          <w:szCs w:val="30"/>
          <w:cs/>
        </w:rPr>
        <w:t>สำหรับ</w:t>
      </w:r>
      <w:r w:rsidR="001349F4" w:rsidRPr="00EF646B">
        <w:rPr>
          <w:rFonts w:ascii="Angsana New" w:hAnsi="Angsana New" w:hint="cs"/>
          <w:sz w:val="30"/>
          <w:szCs w:val="30"/>
          <w:cs/>
        </w:rPr>
        <w:t>ปีสิ้นสุด</w:t>
      </w:r>
      <w:r w:rsidR="00386D70">
        <w:rPr>
          <w:rFonts w:ascii="Angsana New" w:hAnsi="Angsana New"/>
          <w:sz w:val="30"/>
          <w:szCs w:val="30"/>
          <w:cs/>
        </w:rPr>
        <w:t>วัน</w:t>
      </w:r>
      <w:r w:rsidR="00386D70">
        <w:rPr>
          <w:rFonts w:ascii="Angsana New" w:hAnsi="Angsana New" w:hint="cs"/>
          <w:sz w:val="30"/>
          <w:szCs w:val="30"/>
          <w:cs/>
        </w:rPr>
        <w:t xml:space="preserve">เดียวกัน </w:t>
      </w:r>
      <w:r w:rsidRPr="00EF646B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FEA13B9" w14:textId="77777777"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2038956" w14:textId="77777777" w:rsidR="00761B23" w:rsidRPr="00EF646B" w:rsidRDefault="00761B23" w:rsidP="00761B2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F646B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CB855B9" w14:textId="77777777"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BD7DDE" w14:textId="77777777" w:rsidR="005659F3" w:rsidRDefault="00761B23" w:rsidP="00761B23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5659F3" w:rsidSect="001E455C">
          <w:headerReference w:type="default" r:id="rId11"/>
          <w:footerReference w:type="default" r:id="rId12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  <w:r w:rsidRPr="00EF646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A2686" w:rsidRPr="00EF646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EF646B">
        <w:rPr>
          <w:rFonts w:ascii="Angsana New" w:eastAsia="Calibri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F646B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EF64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EF646B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</w:t>
      </w:r>
      <w:r w:rsidR="00386D70">
        <w:rPr>
          <w:rFonts w:ascii="Angsana New" w:eastAsia="Calibri" w:hAnsi="Angsana New"/>
          <w:sz w:val="30"/>
          <w:szCs w:val="30"/>
          <w:cs/>
        </w:rPr>
        <w:br/>
      </w:r>
      <w:r w:rsidRPr="00EF646B">
        <w:rPr>
          <w:rFonts w:ascii="Angsana New" w:eastAsia="Calibri" w:hAnsi="Angsana New"/>
          <w:sz w:val="30"/>
          <w:szCs w:val="30"/>
          <w:cs/>
        </w:rPr>
        <w:t>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926818" w14:textId="77777777" w:rsidR="00761B23" w:rsidRPr="00EF646B" w:rsidRDefault="00761B23" w:rsidP="00761B2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1B02E45" w14:textId="77777777" w:rsidR="00761B23" w:rsidRPr="00EF646B" w:rsidRDefault="00761B23" w:rsidP="00761B23">
      <w:pPr>
        <w:jc w:val="thaiDistribute"/>
        <w:rPr>
          <w:rFonts w:ascii="Angsana New" w:eastAsia="Calibri" w:hAnsi="Angsana New"/>
          <w:sz w:val="14"/>
          <w:szCs w:val="14"/>
        </w:rPr>
      </w:pPr>
    </w:p>
    <w:p w14:paraId="3EEBE6D5" w14:textId="77777777" w:rsidR="00761B23" w:rsidRPr="00EF646B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B034414" w14:textId="77777777" w:rsidR="00761B23" w:rsidRPr="00EF646B" w:rsidRDefault="00761B23" w:rsidP="00761B2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761B23" w:rsidRPr="00EF646B" w14:paraId="0B19ADEF" w14:textId="77777777" w:rsidTr="000A606F">
        <w:tc>
          <w:tcPr>
            <w:tcW w:w="9733" w:type="dxa"/>
            <w:gridSpan w:val="2"/>
            <w:shd w:val="clear" w:color="auto" w:fill="auto"/>
          </w:tcPr>
          <w:p w14:paraId="4757B724" w14:textId="77777777" w:rsidR="00761B23" w:rsidRPr="00EF646B" w:rsidRDefault="00761B23" w:rsidP="000A606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มูลค่าของโครงการอสังหาริมทรัพย์ระหว่างการพัฒนา</w:t>
            </w:r>
          </w:p>
        </w:tc>
      </w:tr>
      <w:tr w:rsidR="00761B23" w:rsidRPr="00EF646B" w14:paraId="6C9CD6E1" w14:textId="77777777" w:rsidTr="000A606F">
        <w:tc>
          <w:tcPr>
            <w:tcW w:w="9733" w:type="dxa"/>
            <w:gridSpan w:val="2"/>
            <w:shd w:val="clear" w:color="auto" w:fill="auto"/>
          </w:tcPr>
          <w:p w14:paraId="733252BB" w14:textId="77777777" w:rsidR="00761B23" w:rsidRPr="00EF646B" w:rsidRDefault="006925C8" w:rsidP="00386D70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>8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61B23" w:rsidRPr="00EF646B" w14:paraId="3FCF204B" w14:textId="77777777" w:rsidTr="000527F3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57EC54D2" w14:textId="77777777" w:rsidR="00761B23" w:rsidRPr="00EF646B" w:rsidRDefault="00761B23" w:rsidP="000A606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207EE976" w14:textId="77777777" w:rsidR="00761B23" w:rsidRPr="00EF646B" w:rsidRDefault="00761B23" w:rsidP="000A606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EF646B" w14:paraId="75F07EAB" w14:textId="77777777" w:rsidTr="000527F3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0816C194" w14:textId="3D4A84A4"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โครงการอสังหาริมทรัพย์ระหว่างพัฒนาของกลุ่มบริษัท ส่วนใหญ่ประกอบไปด้วย โครงการอสังหาริมทรัพย์เพื่อการพัฒนา และงานระหว่างก่อสร้าง</w:t>
            </w:r>
            <w:r w:rsidRPr="00EF646B">
              <w:rPr>
                <w:sz w:val="30"/>
                <w:szCs w:val="30"/>
              </w:rPr>
              <w:t xml:space="preserve"> </w:t>
            </w:r>
            <w:r w:rsidRPr="00EF646B">
              <w:rPr>
                <w:rFonts w:hint="cs"/>
                <w:sz w:val="30"/>
                <w:szCs w:val="30"/>
                <w:cs/>
              </w:rPr>
              <w:t>ซึ่งแสดงมูลค่าในราคาทุนหรือมูลค่า</w:t>
            </w:r>
            <w:r w:rsidR="0086295C">
              <w:rPr>
                <w:rFonts w:hint="cs"/>
                <w:sz w:val="30"/>
                <w:szCs w:val="30"/>
                <w:cs/>
              </w:rPr>
              <w:t>สุทธิ</w:t>
            </w:r>
            <w:r w:rsidRPr="00EF646B">
              <w:rPr>
                <w:rFonts w:hint="cs"/>
                <w:sz w:val="30"/>
                <w:szCs w:val="30"/>
                <w:cs/>
              </w:rPr>
              <w:t>ที่จะได้รับ แล้วแต่</w:t>
            </w:r>
            <w:r w:rsidR="0086295C">
              <w:rPr>
                <w:rFonts w:hint="cs"/>
                <w:sz w:val="30"/>
                <w:szCs w:val="30"/>
                <w:cs/>
              </w:rPr>
              <w:t>ราคาใด</w:t>
            </w:r>
            <w:r w:rsidRPr="00EF646B">
              <w:rPr>
                <w:rFonts w:hint="cs"/>
                <w:sz w:val="30"/>
                <w:szCs w:val="30"/>
                <w:cs/>
              </w:rPr>
              <w:t xml:space="preserve">จะต่ำกว่า </w:t>
            </w:r>
          </w:p>
          <w:p w14:paraId="6C0D068E" w14:textId="77777777" w:rsidR="00B81150" w:rsidRPr="00EF646B" w:rsidRDefault="00B81150" w:rsidP="000527F3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4AC173D7" w14:textId="601AA376"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กลุ่มบริษัทมีการประเมินมูลค่าสุทธิที่จะได้รับของโครงการอสัง</w:t>
            </w:r>
            <w:r w:rsidR="00E141AA" w:rsidRPr="00EF646B">
              <w:rPr>
                <w:rFonts w:hint="cs"/>
                <w:sz w:val="30"/>
                <w:szCs w:val="30"/>
                <w:cs/>
              </w:rPr>
              <w:t>หาริมทรัพย์ระหว่างการพัฒนา ณ วัน</w:t>
            </w:r>
            <w:r w:rsidRPr="00EF646B">
              <w:rPr>
                <w:rFonts w:hint="cs"/>
                <w:sz w:val="30"/>
                <w:szCs w:val="30"/>
                <w:cs/>
              </w:rPr>
              <w:t>สิ้นรอบระยะเวลาที่รายงาน ซึ่งขึ้นอยู่กับการประมาณการราคาขายและต้นทุน</w:t>
            </w:r>
            <w:r w:rsidR="0086295C">
              <w:rPr>
                <w:rFonts w:hint="cs"/>
                <w:sz w:val="30"/>
                <w:szCs w:val="30"/>
                <w:cs/>
              </w:rPr>
              <w:t>ค่า</w:t>
            </w:r>
            <w:r w:rsidRPr="00EF646B">
              <w:rPr>
                <w:rFonts w:hint="cs"/>
                <w:sz w:val="30"/>
                <w:szCs w:val="30"/>
                <w:cs/>
              </w:rPr>
              <w:t>ก่อสร้างที่จะเกิดขึ้นในอนาคตของกลุ่มบริษัท</w:t>
            </w:r>
          </w:p>
          <w:p w14:paraId="7A85DB7D" w14:textId="77777777" w:rsidR="00B81150" w:rsidRPr="00EF646B" w:rsidRDefault="00B81150" w:rsidP="000527F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adjustRightInd/>
              <w:jc w:val="thaiDistribute"/>
              <w:rPr>
                <w:rFonts w:ascii="Arial" w:hAnsi="Arial" w:cs="Angsana New"/>
                <w:color w:val="auto"/>
                <w:sz w:val="20"/>
                <w:szCs w:val="20"/>
              </w:rPr>
            </w:pPr>
          </w:p>
          <w:p w14:paraId="7C42492F" w14:textId="77777777"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โครงการอสังหาริมทรัพย์ระหว่างการพัฒนา 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15FE9D2B" w14:textId="77777777" w:rsidR="00B81150" w:rsidRPr="00EF646B" w:rsidRDefault="00B81150" w:rsidP="000527F3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63E02F4B" w14:textId="77777777"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ลุ่มบริษัทต้องประมาณการต้นทุนค่าก่อสร้างที่คาดว่าจะเกิดขึ้นซึ่งเกี่ยวข้องกับการใช้ดุลยพินิจของผู้บริหารและ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14:paraId="2A8344B0" w14:textId="77777777" w:rsidR="00B81150" w:rsidRPr="00EF646B" w:rsidRDefault="00B81150" w:rsidP="000527F3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14:paraId="08EED1C2" w14:textId="77777777" w:rsidR="000A606F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เนื่องจากโครงการอสังหาริมทรัพย์ระหว่างการพัฒนามียอดคงเหลือที่มีนัยสำคัญในงบการเงินรวมและมีการใช้ดุลยพินิจ</w:t>
            </w:r>
            <w:r w:rsidR="00F7412D" w:rsidRPr="00EF646B">
              <w:rPr>
                <w:rFonts w:hint="cs"/>
                <w:sz w:val="30"/>
                <w:szCs w:val="30"/>
                <w:cs/>
              </w:rPr>
              <w:t>โดยผู้บริหาร</w:t>
            </w:r>
            <w:r w:rsidRPr="00EF646B">
              <w:rPr>
                <w:rFonts w:hint="cs"/>
                <w:sz w:val="30"/>
                <w:szCs w:val="30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  <w:p w14:paraId="4CF1AD55" w14:textId="77777777" w:rsidR="00B81150" w:rsidRPr="00EF646B" w:rsidRDefault="00B81150" w:rsidP="000A606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6E937602" w14:textId="77777777" w:rsidR="00B81150" w:rsidRPr="00EF646B" w:rsidRDefault="00B81150" w:rsidP="000A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360" w:lineRule="exact"/>
              <w:contextualSpacing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โดยวิธีการตรวจสอบของข้าพเจ้าในเรื่องดังกล่าว รวมถึง</w:t>
            </w:r>
          </w:p>
          <w:p w14:paraId="2A232CA7" w14:textId="25CD5F52" w:rsidR="00B81150" w:rsidRPr="00EF646B" w:rsidRDefault="00D06E8F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ทำความเข้าใจและประเมินกระบวนการเกี่ยวกับการประมาณมูลค่า</w:t>
            </w:r>
            <w:r w:rsidR="0086295C">
              <w:rPr>
                <w:rFonts w:hint="cs"/>
                <w:sz w:val="30"/>
                <w:szCs w:val="30"/>
                <w:cs/>
              </w:rPr>
              <w:t>สุทธิ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>ที่จะได้รับของโครงการอสังหาริมทรัพย์ระหว่างพัฒนา และทดสอบการควบคุม</w:t>
            </w:r>
            <w:r w:rsidR="0086295C">
              <w:rPr>
                <w:rFonts w:hint="cs"/>
                <w:sz w:val="30"/>
                <w:szCs w:val="30"/>
                <w:cs/>
              </w:rPr>
              <w:t>ภายใน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>ของกลุ่มบริษัทโดยการตรวจสอบการอนุมัติการกำหนดราคาขายและ</w:t>
            </w:r>
            <w:r w:rsidR="00E141AA" w:rsidRPr="00EF646B">
              <w:rPr>
                <w:rFonts w:hint="cs"/>
                <w:sz w:val="30"/>
                <w:szCs w:val="30"/>
                <w:cs/>
              </w:rPr>
              <w:t>ประมาณการ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>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2274DB4F" w14:textId="77777777" w:rsidR="0083103B" w:rsidRPr="00EF646B" w:rsidRDefault="0083103B" w:rsidP="000A606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contextualSpacing/>
              <w:jc w:val="thaiDistribute"/>
              <w:rPr>
                <w:sz w:val="20"/>
                <w:szCs w:val="20"/>
              </w:rPr>
            </w:pPr>
          </w:p>
          <w:p w14:paraId="780E3AF7" w14:textId="77777777" w:rsidR="0083103B" w:rsidRPr="00EF646B" w:rsidRDefault="00D06E8F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 xml:space="preserve">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 </w:t>
            </w:r>
          </w:p>
          <w:p w14:paraId="54F90AB1" w14:textId="77777777" w:rsidR="0083103B" w:rsidRPr="00EF646B" w:rsidRDefault="0083103B" w:rsidP="000A606F">
            <w:pPr>
              <w:pStyle w:val="ListParagraph"/>
              <w:spacing w:line="360" w:lineRule="exact"/>
              <w:rPr>
                <w:sz w:val="20"/>
                <w:szCs w:val="20"/>
                <w:cs/>
              </w:rPr>
            </w:pPr>
          </w:p>
          <w:p w14:paraId="711C16F8" w14:textId="77777777" w:rsidR="001E455C" w:rsidRPr="00EF646B" w:rsidRDefault="00B81150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</w:t>
            </w:r>
            <w:r w:rsidR="001E455C" w:rsidRPr="00EF646B">
              <w:rPr>
                <w:rFonts w:hint="cs"/>
                <w:sz w:val="30"/>
                <w:szCs w:val="30"/>
                <w:cs/>
              </w:rPr>
              <w:t>การเคลื่อนไหวช้า</w:t>
            </w:r>
          </w:p>
          <w:p w14:paraId="5DAA0CCC" w14:textId="77777777" w:rsidR="001E455C" w:rsidRPr="00EF646B" w:rsidRDefault="001E455C" w:rsidP="000527F3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14:paraId="5FB9CCBE" w14:textId="77777777" w:rsidR="00B81150" w:rsidRPr="00EF646B" w:rsidRDefault="00B81150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26386AAC" w14:textId="77777777" w:rsidR="000527F3" w:rsidRPr="00EF646B" w:rsidRDefault="000527F3"/>
    <w:p w14:paraId="5D610866" w14:textId="77777777" w:rsidR="005659F3" w:rsidRDefault="005659F3">
      <w:r>
        <w:br w:type="page"/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6925C8" w:rsidRPr="00EF646B" w14:paraId="0D31A8E0" w14:textId="77777777" w:rsidTr="00CE73C6">
        <w:tc>
          <w:tcPr>
            <w:tcW w:w="97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8C0892" w14:textId="77777777" w:rsidR="006925C8" w:rsidRPr="00EF646B" w:rsidRDefault="008D52E3" w:rsidP="00811E3D">
            <w:pPr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lastRenderedPageBreak/>
              <w:t>มูลค่า</w:t>
            </w:r>
            <w:r w:rsidR="006925C8" w:rsidRPr="00EF646B">
              <w:rPr>
                <w:sz w:val="30"/>
                <w:szCs w:val="30"/>
                <w:cs/>
              </w:rPr>
              <w:t>ของเงินลงทุน</w:t>
            </w:r>
            <w:r w:rsidR="006925C8" w:rsidRPr="00EF646B">
              <w:rPr>
                <w:rFonts w:hint="cs"/>
                <w:sz w:val="30"/>
                <w:szCs w:val="30"/>
                <w:cs/>
              </w:rPr>
              <w:t>ในบริษัทร่วม</w:t>
            </w:r>
            <w:r w:rsidR="006925C8" w:rsidRPr="00EF646B">
              <w:rPr>
                <w:sz w:val="30"/>
                <w:szCs w:val="30"/>
              </w:rPr>
              <w:t xml:space="preserve"> </w:t>
            </w:r>
            <w:r w:rsidR="006925C8" w:rsidRPr="00EF646B">
              <w:rPr>
                <w:rFonts w:hint="cs"/>
                <w:sz w:val="30"/>
                <w:szCs w:val="30"/>
                <w:cs/>
              </w:rPr>
              <w:t>บริษัทย่อย</w:t>
            </w:r>
            <w:r w:rsidR="006925C8" w:rsidRPr="00EF646B">
              <w:rPr>
                <w:sz w:val="30"/>
                <w:szCs w:val="30"/>
                <w:cs/>
              </w:rPr>
              <w:t>และเงินให้กู้ยืม</w:t>
            </w:r>
            <w:r w:rsidR="006925C8" w:rsidRPr="00EF646B">
              <w:rPr>
                <w:rFonts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</w:tr>
      <w:tr w:rsidR="00761B23" w:rsidRPr="00EF646B" w14:paraId="37F083A9" w14:textId="77777777" w:rsidTr="00CE73C6">
        <w:trPr>
          <w:trHeight w:val="469"/>
        </w:trPr>
        <w:tc>
          <w:tcPr>
            <w:tcW w:w="9733" w:type="dxa"/>
            <w:gridSpan w:val="2"/>
            <w:shd w:val="clear" w:color="auto" w:fill="auto"/>
          </w:tcPr>
          <w:p w14:paraId="45285924" w14:textId="77777777" w:rsidR="00761B23" w:rsidRPr="00EF646B" w:rsidRDefault="006925C8" w:rsidP="00386D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4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11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61B23" w:rsidRPr="00EF646B" w14:paraId="0470BB32" w14:textId="77777777" w:rsidTr="00CE73C6">
        <w:tc>
          <w:tcPr>
            <w:tcW w:w="4965" w:type="dxa"/>
            <w:shd w:val="clear" w:color="auto" w:fill="auto"/>
          </w:tcPr>
          <w:p w14:paraId="20F7AC1C" w14:textId="77777777"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shd w:val="clear" w:color="auto" w:fill="auto"/>
          </w:tcPr>
          <w:p w14:paraId="58926D1C" w14:textId="77777777"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EF646B" w14:paraId="6F175974" w14:textId="77777777" w:rsidTr="00CE73C6">
        <w:tc>
          <w:tcPr>
            <w:tcW w:w="4965" w:type="dxa"/>
            <w:shd w:val="clear" w:color="auto" w:fill="auto"/>
          </w:tcPr>
          <w:p w14:paraId="73CA0F7A" w14:textId="77777777" w:rsidR="00B81150" w:rsidRPr="00EF646B" w:rsidRDefault="00B81150" w:rsidP="00E66AA3">
            <w:pPr>
              <w:autoSpaceDE w:val="0"/>
              <w:autoSpaceDN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มูลค่าตามบัญชีของ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เงินลงทุนใน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บริษัทร่วม</w:t>
            </w:r>
            <w:r w:rsidRPr="00EF646B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บริษัทย่อยและ</w:t>
            </w:r>
            <w:r w:rsidRPr="00E66AA3">
              <w:rPr>
                <w:rFonts w:ascii="Angsana New" w:eastAsia="Arial" w:hAnsi="Angsana New" w:hint="cs"/>
                <w:spacing w:val="-2"/>
                <w:sz w:val="30"/>
                <w:szCs w:val="30"/>
                <w:cs/>
              </w:rPr>
              <w:t>เงินให้กู้ยืมแก่กิจการที่เกี่ยวข้องกัน ถูกพิจารณาว่ามี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สาระสำคัญต่อ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งบการเงิน</w:t>
            </w:r>
          </w:p>
          <w:p w14:paraId="29C0C2DE" w14:textId="77777777" w:rsidR="00B81150" w:rsidRPr="00EF646B" w:rsidRDefault="00B81150" w:rsidP="00B81150">
            <w:pPr>
              <w:autoSpaceDE w:val="0"/>
              <w:autoSpaceDN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630088C0" w14:textId="77777777" w:rsidR="00B81150" w:rsidRPr="00E66AA3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rial" w:hAnsi="Angsana New"/>
                <w:color w:val="000000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color w:val="000000"/>
                <w:sz w:val="30"/>
                <w:szCs w:val="30"/>
                <w:cs/>
              </w:rPr>
              <w:t>ณ ทุกสิ้นงวดผู้บริหารมีการพิจารณาถึงหลักฐานที่มีอยู่ว่ามูลค่าเงินลงทุนในบริษัทร่วม บริษัทย่อย และเงินให้กู้ยืมแก่กิจการที่เกี่ยวข้องกันของกลุ่มบริษัทอาจจะเกิดการด้อยค่า ถ้าหากพบว่ามีข้อบ่งชี้ของการด้อยค่า ผลขาดทุนระหว่าง</w:t>
            </w:r>
            <w:r w:rsidR="00E66AA3">
              <w:rPr>
                <w:rFonts w:ascii="Angsana New" w:eastAsia="Arial" w:hAnsi="Angsana New"/>
                <w:color w:val="000000"/>
                <w:sz w:val="30"/>
                <w:szCs w:val="30"/>
              </w:rPr>
              <w:t xml:space="preserve">  </w:t>
            </w:r>
            <w:r w:rsidRPr="00EF646B">
              <w:rPr>
                <w:rFonts w:ascii="Angsana New" w:eastAsia="Arial" w:hAnsi="Angsana New" w:hint="cs"/>
                <w:color w:val="000000"/>
                <w:sz w:val="30"/>
                <w:szCs w:val="30"/>
                <w:cs/>
              </w:rPr>
              <w:t xml:space="preserve">มูลค่าที่คาดว่าจะได้รับคืนของเงินลงทุนในบริษัทร่วม บริษัทย่อย และเงินให้กู้ยืมแก่กิจการที่เกี่ยวข้องกันกับมูลค่าตามบัญชีจะถูกบันทึกรับรู้ในกำไรหรือขาดทุน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หากผู้บริหารมีการพิจารณามูลค่าที่คาดว่าจะได้รับคืนเพิ่มขึ้นในภายหลัง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จะมีการกลับรายการค่าเผื่อผลขาดทุนจากการด้อยค่าโดยรับรู้</w:t>
            </w:r>
            <w:r w:rsidRPr="00EF646B">
              <w:rPr>
                <w:rFonts w:ascii="Angsana New" w:eastAsia="Arial" w:hAnsi="Angsana New" w:hint="cs"/>
                <w:color w:val="000000"/>
                <w:sz w:val="30"/>
                <w:szCs w:val="30"/>
                <w:cs/>
              </w:rPr>
              <w:t>ในกำไรหรือขาดทุน</w:t>
            </w:r>
          </w:p>
          <w:p w14:paraId="268B203E" w14:textId="77777777" w:rsidR="00B81150" w:rsidRPr="00EF646B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</w:p>
          <w:p w14:paraId="4260B2FB" w14:textId="77777777" w:rsidR="00B81150" w:rsidRPr="00EF646B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ในการประเมินการด้อยค่า </w:t>
            </w:r>
            <w:r w:rsidRPr="00EF646B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กลุ่ม</w:t>
            </w:r>
            <w:r w:rsidRPr="00EF646B">
              <w:rPr>
                <w:rFonts w:ascii="Angsana New" w:eastAsia="Arial" w:hAnsi="Angsana New" w:cs="Angsana New"/>
                <w:sz w:val="30"/>
                <w:szCs w:val="30"/>
                <w:cs/>
              </w:rPr>
              <w:t>บริษัท</w:t>
            </w:r>
            <w:r w:rsidRPr="00EF646B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ได้พิจารณาว่า มูลค่าจากการใช้หรือมูลค่ายุติธรรมหักต้นทุนในการจำหน่ายเป็นจำนวนที่เหมาะสมที่แสดงถึงมูลค่าที่คาดว่าจะได้รับคืนของเงินลงทุนในบริษัทร่วม บริษัทย่อย และเงินให้กู้ยืมแก่กิจการที่เกี่ยวข้องกัน โดยมูลค่าที่คาดว่าจะได้รับคืนเป็นประมาณการกระแสเงินสดในอนาคตแล้วคิดลดกระแสเงินสดซึ่งเกี่ยวข้องกับการใช้ดุลยพินิจของผู้บริหารและข้อสมมติที่สำคัญ รวมถึงการคาดการณ์รายได้ในอนาคต</w:t>
            </w:r>
            <w:r w:rsidRPr="00EF646B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ต้นทุนจากการดำเนินงาน อัตราการเติบโตระยะยาว และอัตราถัวเฉลี่ยถ่วงน้ำหนักของเงินทุน (อัตราคิดลด)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68" w:type="dxa"/>
            <w:shd w:val="clear" w:color="auto" w:fill="auto"/>
          </w:tcPr>
          <w:p w14:paraId="12BF1377" w14:textId="77777777" w:rsidR="00CE73C6" w:rsidRPr="00EF646B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ข้าพเจ้าได้ประเมินการพิจารณาการด้อยค่าของผู้บริหารโดยวิธีการตรวจสอบของข้าพเจ้าในเรื่องดังกล่าว รวมถึง</w:t>
            </w:r>
          </w:p>
          <w:p w14:paraId="475A6C42" w14:textId="77777777"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การทำความเข้าใจและประเมินกระบวนการเกี่ยวกับการประมาณการมูลค่าที่คาดว่าจะได้รับ ซึ่งจัดทำจาก</w:t>
            </w:r>
            <w:r w:rsidRPr="00EF646B">
              <w:rPr>
                <w:rFonts w:ascii="Angsana New" w:eastAsia="Arial" w:hAnsi="Angsana New" w:hint="cs"/>
                <w:spacing w:val="-4"/>
                <w:sz w:val="30"/>
                <w:szCs w:val="30"/>
                <w:cs/>
              </w:rPr>
              <w:t>ประมาณการกระแสเงินสดคิดลด</w:t>
            </w:r>
            <w:r w:rsidR="004E79B2" w:rsidRPr="00EF646B">
              <w:rPr>
                <w:rFonts w:ascii="Angsana New" w:eastAsia="Arial" w:hAnsi="Angsana New" w:hint="cs"/>
                <w:spacing w:val="-4"/>
                <w:sz w:val="30"/>
                <w:szCs w:val="30"/>
                <w:cs/>
              </w:rPr>
              <w:t>ตลอดจน</w:t>
            </w:r>
            <w:r w:rsidR="007D1DF6"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งบประมาณที่ได้รับ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การอนุมัติของฝ่ายบริหาร</w:t>
            </w:r>
          </w:p>
          <w:p w14:paraId="72F80A5F" w14:textId="77777777" w:rsidR="00B81150" w:rsidRPr="00EF646B" w:rsidRDefault="00B81150" w:rsidP="00CE73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20" w:lineRule="atLeast"/>
              <w:ind w:left="346"/>
              <w:contextualSpacing/>
              <w:jc w:val="thaiDistribute"/>
              <w:rPr>
                <w:rFonts w:ascii="Angsana New" w:eastAsia="Arial" w:hAnsi="Angsana New"/>
                <w:sz w:val="14"/>
                <w:szCs w:val="14"/>
              </w:rPr>
            </w:pPr>
          </w:p>
          <w:p w14:paraId="30B2DC05" w14:textId="77777777"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การพิจารณาประมาณการกระแสเงินสดคิดลดที่ได้รับอนุมัติจากฝ่ายบริหาร โดย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ประเมิน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ข้อ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สมมติ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</w:t>
            </w:r>
            <w:r w:rsidR="007D1DF6"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่กลุ่มบริษัทดำเนินกิจการอยู่</w:t>
            </w:r>
            <w:r w:rsidR="009C0D1A"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และ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ทดสอบการคำนวณของประมาณการกระแสเงินสดคิดลด</w:t>
            </w:r>
          </w:p>
          <w:p w14:paraId="58AF68E2" w14:textId="77777777" w:rsidR="00B81150" w:rsidRPr="00EF646B" w:rsidRDefault="00B81150" w:rsidP="00CE73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0" w:lineRule="atLeast"/>
              <w:ind w:left="346"/>
              <w:contextualSpacing/>
              <w:jc w:val="thaiDistribute"/>
              <w:rPr>
                <w:rFonts w:ascii="Angsana New" w:eastAsia="Arial" w:hAnsi="Angsana New"/>
                <w:sz w:val="14"/>
                <w:szCs w:val="14"/>
              </w:rPr>
            </w:pPr>
          </w:p>
          <w:p w14:paraId="5C57815D" w14:textId="77777777"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240AAFC4" w14:textId="77777777" w:rsidR="00B81150" w:rsidRPr="00EF646B" w:rsidRDefault="00B81150" w:rsidP="00CE73C6">
            <w:pPr>
              <w:pStyle w:val="ListParagraph"/>
              <w:spacing w:line="20" w:lineRule="atLeast"/>
              <w:rPr>
                <w:rFonts w:ascii="Angsana New" w:eastAsia="Arial" w:hAnsi="Angsana New"/>
                <w:sz w:val="12"/>
                <w:szCs w:val="12"/>
                <w:cs/>
              </w:rPr>
            </w:pPr>
          </w:p>
          <w:p w14:paraId="4905CA05" w14:textId="77777777"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มูลค่ายุติธรรมหักต้นทุนในการจำหน่ายโดยพิจารณาจากมูลค่ายุติธรรมของสินทรัพย์สุทธิของเงินลงทุน</w:t>
            </w:r>
          </w:p>
          <w:p w14:paraId="7E23F728" w14:textId="77777777" w:rsidR="00CE73C6" w:rsidRPr="00EF646B" w:rsidRDefault="00CE73C6" w:rsidP="00CE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10"/>
                <w:szCs w:val="10"/>
              </w:rPr>
            </w:pPr>
          </w:p>
          <w:p w14:paraId="44CDB576" w14:textId="77777777" w:rsidR="00B81150" w:rsidRPr="00EF646B" w:rsidRDefault="00B81150" w:rsidP="00CE73C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22B75A7E" w14:textId="77777777" w:rsidR="000E5732" w:rsidRPr="00EF646B" w:rsidRDefault="000E5732" w:rsidP="000E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</w:tbl>
    <w:p w14:paraId="43D80CEF" w14:textId="77777777" w:rsidR="00066B08" w:rsidRDefault="00066B08">
      <w:r>
        <w:br w:type="page"/>
      </w:r>
      <w:bookmarkStart w:id="0" w:name="_GoBack"/>
      <w:bookmarkEnd w:id="0"/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4770"/>
      </w:tblGrid>
      <w:tr w:rsidR="00386D70" w:rsidRPr="00EF646B" w14:paraId="544C41A1" w14:textId="77777777" w:rsidTr="00066B08">
        <w:tc>
          <w:tcPr>
            <w:tcW w:w="9715" w:type="dxa"/>
            <w:gridSpan w:val="2"/>
            <w:shd w:val="clear" w:color="auto" w:fill="auto"/>
          </w:tcPr>
          <w:p w14:paraId="6DCFB47E" w14:textId="0EFABAAC" w:rsidR="00386D70" w:rsidRPr="00EF646B" w:rsidRDefault="00386D70" w:rsidP="002313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การจัดประเภทของเงินลงทุนในบริษัทย่อย </w:t>
            </w:r>
            <w:r w:rsidR="00231331"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231331" w:rsidRPr="00EF646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B81150" w:rsidRPr="00EF646B" w14:paraId="70F5F25F" w14:textId="77777777" w:rsidTr="00066B08">
        <w:trPr>
          <w:trHeight w:val="469"/>
        </w:trPr>
        <w:tc>
          <w:tcPr>
            <w:tcW w:w="9715" w:type="dxa"/>
            <w:gridSpan w:val="2"/>
            <w:shd w:val="clear" w:color="auto" w:fill="auto"/>
          </w:tcPr>
          <w:p w14:paraId="0C7EA112" w14:textId="77777777" w:rsidR="00B81150" w:rsidRPr="00EF646B" w:rsidRDefault="00B81150" w:rsidP="00386D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61B23" w:rsidRPr="00EF646B" w14:paraId="14C0E41E" w14:textId="77777777" w:rsidTr="00066B08">
        <w:tc>
          <w:tcPr>
            <w:tcW w:w="4945" w:type="dxa"/>
            <w:shd w:val="clear" w:color="auto" w:fill="auto"/>
          </w:tcPr>
          <w:p w14:paraId="2660279D" w14:textId="77777777"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1DC8AAD" w14:textId="77777777"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EF646B" w14:paraId="0BAAE471" w14:textId="77777777" w:rsidTr="00066B08">
        <w:tc>
          <w:tcPr>
            <w:tcW w:w="4945" w:type="dxa"/>
            <w:shd w:val="clear" w:color="auto" w:fill="auto"/>
          </w:tcPr>
          <w:p w14:paraId="46FC2180" w14:textId="52CE9A57" w:rsidR="00B81150" w:rsidRPr="00EF646B" w:rsidRDefault="00B81150" w:rsidP="00B811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กลุ่มบริษัทถือเงินลงทุน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ในจำนวนหนึ่ง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การจัดประเภทของเงินลงทุนที่เป็นบริษัทย่อย บริษัทร่วม หรือการร่วมค้าขึ้นอยู่กับกลุ่มบริษัท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พิจารณาว่าจะมีการ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ควบคุม การควบคุม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หรือมีอิทธิพลอย่างมีสาระสำคัญ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793C" w:rsidRPr="00EF646B">
              <w:rPr>
                <w:rFonts w:ascii="Angsana New" w:hAnsi="Angsana New" w:hint="cs"/>
                <w:sz w:val="30"/>
                <w:szCs w:val="30"/>
                <w:cs/>
              </w:rPr>
              <w:t>รวมถึงการ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ใช้วิจาร</w:t>
            </w:r>
            <w:r w:rsidR="008E119D" w:rsidRPr="00EF646B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ญาณ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ในบางกรณี บริษัทย่อยจะถูก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นำมา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  <w:r w:rsidRPr="00EF646B">
              <w:rPr>
                <w:rFonts w:ascii="Angsana New" w:hAnsi="Angsana New"/>
                <w:sz w:val="30"/>
                <w:szCs w:val="30"/>
              </w:rPr>
              <w:t>(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แต่ละ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E66A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หนี้สิน 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แต่ละ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จะ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ถูก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แสดงอยู่ใน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งบการเงินรวมของกลุ่มบริษัท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ในขณะที่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จะถูก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แสดงเป็นเงินลงทุนรายการเดียว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รายการรายได้หรือค่าใช้จ่ายแสดง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เป็นส่วนของผลดำเนินงานสุ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ทธิ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รายการเดียว</w:t>
            </w:r>
          </w:p>
          <w:p w14:paraId="519DF3BB" w14:textId="77777777" w:rsidR="00B81150" w:rsidRPr="00EF646B" w:rsidRDefault="00B81150" w:rsidP="00B81150">
            <w:pPr>
              <w:rPr>
                <w:rFonts w:ascii="Angsana New" w:hAnsi="Angsana New"/>
                <w:sz w:val="30"/>
                <w:szCs w:val="30"/>
              </w:rPr>
            </w:pPr>
          </w:p>
          <w:p w14:paraId="339C2AAC" w14:textId="77777777" w:rsidR="00B81150" w:rsidRPr="00EF646B" w:rsidRDefault="00B81150" w:rsidP="00B811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ดังกล่าวข้างต้น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52E3" w:rsidRPr="00EF646B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ของการจัดประเภท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ไม่เหมาะสมทั้ง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ณ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วันที่เข้าซื้อกิจการ หรือใน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งวดการรายงานที่เกิดขึ้น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ภายหลัง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จากวันที่ซื้ออาจ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ทำให้เกิดผลกระทบอย่างมีสาระสำคัญต่องบการเงินได้</w:t>
            </w:r>
            <w:r w:rsidR="00F7412D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412D" w:rsidRPr="00EF646B">
              <w:rPr>
                <w:rFonts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91DC4E1" w14:textId="77777777" w:rsidR="00B81150" w:rsidRPr="00EF646B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5616AEA6" w14:textId="77777777" w:rsidR="00B81150" w:rsidRPr="00EF646B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contextualSpacing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3F36F803" w14:textId="77777777" w:rsidR="00B81150" w:rsidRPr="00EF646B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การพิจารณา</w:t>
            </w:r>
            <w:r w:rsidR="00F7412D" w:rsidRPr="00EF646B">
              <w:rPr>
                <w:rFonts w:ascii="Angsana New" w:hAnsi="Angsana New" w:hint="cs"/>
                <w:sz w:val="30"/>
                <w:szCs w:val="30"/>
                <w:cs/>
              </w:rPr>
              <w:t>ปัจจัยที่กำหนด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อำนาจการควบคุมรวมถึงเอกสารทางกฎหมายที่เกี่ยวข้องกับการลงทุน เพื่อ</w:t>
            </w:r>
            <w:r w:rsidR="00E141AA" w:rsidRPr="00EF646B">
              <w:rPr>
                <w:rFonts w:ascii="Angsana New" w:hAnsi="Angsana New" w:hint="cs"/>
                <w:sz w:val="30"/>
                <w:szCs w:val="30"/>
                <w:cs/>
              </w:rPr>
              <w:t>กำหนดเงื่อนไขหลัก รวมถึงแต่ไม่จำ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กัดเพียงสิทธิของผู้ลงทุน เงื่อนไขสัญญาผู้ถือหุ้น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การระงับข้อพิพาท </w:t>
            </w:r>
            <w:r w:rsidR="00E141AA" w:rsidRPr="00EF646B">
              <w:rPr>
                <w:rFonts w:ascii="Angsana New" w:hAnsi="Angsana New" w:hint="cs"/>
                <w:sz w:val="30"/>
                <w:szCs w:val="30"/>
                <w:cs/>
              </w:rPr>
              <w:t>การยกเลิก โครงสร้างการกำกับดูแลและ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การจัดสรรส่วนแบ่งกำไร เป็นต้น  </w:t>
            </w:r>
          </w:p>
          <w:p w14:paraId="3AD55F89" w14:textId="77777777" w:rsidR="00B81150" w:rsidRPr="00EF646B" w:rsidRDefault="00B81150" w:rsidP="00B811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6BED972" w14:textId="77777777" w:rsidR="00B81150" w:rsidRPr="00EF646B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การพิจารณา</w:t>
            </w:r>
            <w:r w:rsidR="00C42DC2" w:rsidRPr="00EF646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การจัดประเภทเงินลงทุนใหม่ หากมีการเปลี่ยนแปลงโครงสร้างการถือหุ้นหรืออำนาจในการควบคุม </w:t>
            </w:r>
          </w:p>
          <w:p w14:paraId="02A8B99E" w14:textId="77777777" w:rsidR="00B81150" w:rsidRPr="00EF646B" w:rsidRDefault="00B81150" w:rsidP="00B81150">
            <w:pPr>
              <w:pStyle w:val="ListParagraph"/>
              <w:rPr>
                <w:sz w:val="20"/>
                <w:szCs w:val="20"/>
                <w:cs/>
              </w:rPr>
            </w:pPr>
          </w:p>
          <w:p w14:paraId="1DE595A7" w14:textId="77777777" w:rsidR="00B81150" w:rsidRPr="00EF646B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360A7315" w14:textId="77777777" w:rsidR="00761B23" w:rsidRPr="002E340F" w:rsidRDefault="00761B23" w:rsidP="005336C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49EDB0AA" w14:textId="77777777" w:rsidR="00761B23" w:rsidRPr="00EF646B" w:rsidRDefault="00761B23" w:rsidP="00761B23">
      <w:r w:rsidRPr="00EF646B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3E9F40E6" w14:textId="77777777" w:rsidR="00761B23" w:rsidRPr="002E340F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7E899AE8" w14:textId="77777777" w:rsidR="00761B23" w:rsidRPr="00EF646B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008B0F1" w14:textId="77777777" w:rsidR="00761B23" w:rsidRPr="002E340F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6878CE5D" w14:textId="77777777" w:rsidR="00761B23" w:rsidRPr="00EF646B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</w:p>
    <w:p w14:paraId="7D91A431" w14:textId="77777777" w:rsidR="00CE73C6" w:rsidRPr="002E340F" w:rsidRDefault="00CE73C6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5754F48B" w14:textId="77777777" w:rsidR="00761B23" w:rsidRPr="001521F9" w:rsidRDefault="00761B23" w:rsidP="00761B23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1521F9">
        <w:rPr>
          <w:rFonts w:ascii="Angsana New" w:eastAsia="Calibri" w:hAnsi="Angsana New"/>
          <w:spacing w:val="4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521F9">
        <w:rPr>
          <w:rFonts w:ascii="Angsana New" w:hAnsi="Angsana New"/>
          <w:spacing w:val="4"/>
          <w:sz w:val="30"/>
          <w:szCs w:val="30"/>
          <w:cs/>
        </w:rPr>
        <w:t xml:space="preserve">รวมและงบการเงินเฉพาะกิจการ </w:t>
      </w:r>
      <w:r w:rsidRPr="001521F9">
        <w:rPr>
          <w:rFonts w:ascii="Angsana New" w:eastAsia="Calibri" w:hAnsi="Angsana New"/>
          <w:spacing w:val="4"/>
          <w:sz w:val="30"/>
          <w:szCs w:val="30"/>
          <w:cs/>
        </w:rPr>
        <w:t>คือ</w:t>
      </w:r>
      <w:r w:rsidRPr="001521F9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1521F9">
        <w:rPr>
          <w:rFonts w:ascii="Angsana New" w:eastAsia="Calibri" w:hAnsi="Angsana New"/>
          <w:spacing w:val="4"/>
          <w:sz w:val="30"/>
          <w:szCs w:val="30"/>
          <w:cs/>
        </w:rPr>
        <w:t>การอ่าน</w:t>
      </w:r>
      <w:r w:rsidRPr="001521F9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521F9">
        <w:rPr>
          <w:rFonts w:ascii="Angsana New" w:eastAsia="Calibri" w:hAnsi="Angsana New"/>
          <w:spacing w:val="4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521F9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1521F9">
        <w:rPr>
          <w:rFonts w:ascii="Angsana New" w:eastAsia="Calibri" w:hAnsi="Angsana New"/>
          <w:spacing w:val="4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521F9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1521F9">
        <w:rPr>
          <w:rFonts w:ascii="Angsana New" w:eastAsia="Calibri" w:hAnsi="Angsana New"/>
          <w:spacing w:val="4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DB9E11" w14:textId="77777777" w:rsidR="00386D70" w:rsidRDefault="00386D70" w:rsidP="00A5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เมื่อข้าพเจ้าได้อ่านรายงานประจำปี หากข้าพเจ้</w:t>
      </w:r>
      <w:r w:rsidR="00A50DB6"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 w:hint="cs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A4BC0A0" w14:textId="77777777" w:rsidR="00386D70" w:rsidRPr="00386D70" w:rsidRDefault="00386D70" w:rsidP="005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299AC9" w14:textId="77777777"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EF646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223D0A3" w14:textId="77777777" w:rsidR="005336C4" w:rsidRPr="00EF646B" w:rsidRDefault="005336C4" w:rsidP="005336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307B8DC" w14:textId="77777777" w:rsidR="00761B23" w:rsidRPr="00EF646B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4B99E1" w14:textId="77777777" w:rsidR="005336C4" w:rsidRPr="00EF646B" w:rsidRDefault="005336C4" w:rsidP="005336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5B21EE" w14:textId="77777777" w:rsidR="00761B23" w:rsidRPr="00EF646B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F646B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F646B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EF646B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EF646B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F646B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0319575" w14:textId="77777777" w:rsidR="005336C4" w:rsidRPr="00EF646B" w:rsidRDefault="005336C4" w:rsidP="005336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93F75DA" w14:textId="77777777" w:rsidR="00761B23" w:rsidRPr="00EF646B" w:rsidRDefault="00761B23" w:rsidP="00761B23">
      <w:pPr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F646B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12992FEC" w14:textId="77777777" w:rsidR="00761B23" w:rsidRPr="00EF646B" w:rsidRDefault="00761B23" w:rsidP="00ED313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2ECE78F" w14:textId="77777777" w:rsidR="00761B23" w:rsidRPr="00EF646B" w:rsidRDefault="00761B23" w:rsidP="00761B2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57C56E8" w14:textId="77777777" w:rsidR="005336C4" w:rsidRPr="00EF646B" w:rsidRDefault="005336C4" w:rsidP="005336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1EC2B7" w14:textId="77777777" w:rsidR="00B81150" w:rsidRPr="00EF646B" w:rsidRDefault="00761B23" w:rsidP="00761B23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F646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D20EEC6" w14:textId="72824B06" w:rsidR="00A73F45" w:rsidRDefault="00A7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73750B5A" w14:textId="1F6DF475" w:rsidR="00126E70" w:rsidRDefault="00761B23" w:rsidP="005336C4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47EA52" w14:textId="77777777" w:rsidR="005D6BC6" w:rsidRPr="005D6BC6" w:rsidRDefault="005D6BC6" w:rsidP="005336C4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4C294C1" w14:textId="77777777"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646B">
        <w:rPr>
          <w:rFonts w:ascii="Angsana New" w:hAnsi="Angsana New"/>
          <w:sz w:val="30"/>
          <w:szCs w:val="30"/>
          <w:cs/>
        </w:rPr>
        <w:t>ายใน</w:t>
      </w:r>
    </w:p>
    <w:p w14:paraId="57D18275" w14:textId="77777777"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F64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hAnsi="Angsana New"/>
          <w:sz w:val="30"/>
          <w:szCs w:val="30"/>
          <w:cs/>
        </w:rPr>
        <w:t>บริษัท</w:t>
      </w:r>
    </w:p>
    <w:p w14:paraId="1B86B43F" w14:textId="77777777"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F646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9BDA463" w14:textId="77777777"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F2C08" w:rsidRPr="00EF646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EF646B">
        <w:rPr>
          <w:rFonts w:ascii="Angsana New" w:hAnsi="Angsana New"/>
          <w:sz w:val="30"/>
          <w:szCs w:val="30"/>
          <w:cs/>
        </w:rPr>
        <w:t>ถึงกา</w:t>
      </w:r>
      <w:r w:rsidR="00DF2C08" w:rsidRPr="00EF646B">
        <w:rPr>
          <w:rFonts w:ascii="Angsana New" w:hAnsi="Angsana New"/>
          <w:sz w:val="30"/>
          <w:szCs w:val="30"/>
          <w:cs/>
        </w:rPr>
        <w:t>รเปิดเผยข้อมูล</w:t>
      </w:r>
      <w:r w:rsidRPr="00EF646B">
        <w:rPr>
          <w:rFonts w:ascii="Angsana New" w:hAnsi="Angsana New"/>
          <w:sz w:val="30"/>
          <w:szCs w:val="30"/>
          <w:cs/>
        </w:rPr>
        <w:t>ในงบก</w:t>
      </w:r>
      <w:r w:rsidR="000B287C" w:rsidRPr="00EF646B">
        <w:rPr>
          <w:rFonts w:ascii="Angsana New" w:hAnsi="Angsana New"/>
          <w:sz w:val="30"/>
          <w:szCs w:val="30"/>
          <w:cs/>
        </w:rPr>
        <w:t>ารเงิน</w:t>
      </w:r>
      <w:r w:rsidR="00C324D8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รวมและงบการเงินเฉพาะกิจการที่เกี่ยวข้อง</w:t>
      </w:r>
      <w:r w:rsidRPr="00EF646B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B583917" w14:textId="77777777" w:rsidR="006925C8" w:rsidRPr="00EF646B" w:rsidRDefault="005336C4" w:rsidP="006925C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F2C08" w:rsidRPr="00EF646B">
        <w:rPr>
          <w:rFonts w:ascii="Angsana New" w:hAnsi="Angsana New" w:hint="cs"/>
          <w:sz w:val="30"/>
          <w:szCs w:val="30"/>
          <w:cs/>
        </w:rPr>
        <w:t>หรือไม่</w:t>
      </w:r>
      <w:r w:rsidRPr="00EF646B">
        <w:rPr>
          <w:rFonts w:ascii="Angsana New" w:hAnsi="Angsana New"/>
          <w:sz w:val="30"/>
          <w:szCs w:val="30"/>
          <w:cs/>
        </w:rPr>
        <w:t xml:space="preserve">   </w:t>
      </w:r>
    </w:p>
    <w:p w14:paraId="2292FA01" w14:textId="77777777" w:rsidR="00B81150" w:rsidRPr="00EF646B" w:rsidRDefault="005336C4" w:rsidP="0064705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ได้</w:t>
      </w:r>
      <w:r w:rsidRPr="00EF646B">
        <w:rPr>
          <w:rFonts w:ascii="Angsana New" w:hAnsi="Angsana New" w:hint="cs"/>
          <w:sz w:val="30"/>
          <w:szCs w:val="30"/>
          <w:cs/>
        </w:rPr>
        <w:t>รับ</w:t>
      </w:r>
      <w:r w:rsidRPr="00EF646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EF646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F646B">
        <w:rPr>
          <w:rFonts w:ascii="Angsana New" w:hAnsi="Angsana New"/>
          <w:sz w:val="30"/>
          <w:szCs w:val="30"/>
        </w:rPr>
        <w:t xml:space="preserve"> </w:t>
      </w:r>
    </w:p>
    <w:p w14:paraId="7B8DB93F" w14:textId="77777777" w:rsidR="00B81150" w:rsidRPr="005D6BC6" w:rsidRDefault="00B81150" w:rsidP="005336C4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708B1A2" w14:textId="77777777" w:rsidR="005336C4" w:rsidRPr="00EF646B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</w:t>
      </w:r>
      <w:r w:rsidR="00DF2C08" w:rsidRPr="00EF646B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มีหน้าที่ในการกำกับดูแลในเรื่องต่างๆ</w:t>
      </w:r>
      <w:r w:rsidR="00E53BB2">
        <w:rPr>
          <w:rFonts w:ascii="Angsana New" w:eastAsia="Calibri" w:hAnsi="Angsana New"/>
          <w:sz w:val="30"/>
          <w:szCs w:val="30"/>
        </w:rPr>
        <w:t xml:space="preserve"> </w:t>
      </w:r>
      <w:r w:rsidR="00DF2C08" w:rsidRPr="00EF646B">
        <w:rPr>
          <w:rFonts w:ascii="Angsana New" w:eastAsia="Calibri" w:hAnsi="Angsana New"/>
          <w:sz w:val="30"/>
          <w:szCs w:val="30"/>
          <w:cs/>
        </w:rPr>
        <w:t>ที่สำคัญ</w:t>
      </w:r>
      <w:r w:rsidR="00DF2C08" w:rsidRPr="00EF646B">
        <w:rPr>
          <w:rFonts w:ascii="Angsana New" w:eastAsia="Calibri" w:hAnsi="Angsana New" w:hint="cs"/>
          <w:sz w:val="30"/>
          <w:szCs w:val="30"/>
          <w:cs/>
        </w:rPr>
        <w:t xml:space="preserve"> ซึ่งรวมถึง</w:t>
      </w:r>
      <w:r w:rsidRPr="00EF646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F2C08" w:rsidRPr="00EF646B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 หาก</w:t>
      </w:r>
      <w:r w:rsidRPr="00EF646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EF646B">
        <w:rPr>
          <w:rFonts w:ascii="Angsana New" w:hAnsi="Angsana New"/>
          <w:sz w:val="30"/>
          <w:szCs w:val="30"/>
          <w:cs/>
        </w:rPr>
        <w:t>งข้าพเจ้า</w:t>
      </w:r>
    </w:p>
    <w:p w14:paraId="73933E2F" w14:textId="04EF17F8" w:rsidR="00A73F45" w:rsidRDefault="00A7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2C582F6" w14:textId="77777777" w:rsidR="005336C4" w:rsidRPr="00EF646B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F646B">
        <w:rPr>
          <w:rFonts w:ascii="Angsana New" w:hAnsi="Angsana New"/>
          <w:sz w:val="30"/>
          <w:szCs w:val="30"/>
          <w:cs/>
        </w:rPr>
        <w:t>อิสระ</w:t>
      </w:r>
    </w:p>
    <w:p w14:paraId="1E3E1B2B" w14:textId="77777777" w:rsidR="005336C4" w:rsidRPr="00C324D8" w:rsidRDefault="005336C4" w:rsidP="005336C4">
      <w:pPr>
        <w:jc w:val="thaiDistribute"/>
        <w:rPr>
          <w:rFonts w:ascii="Angsana New" w:hAnsi="Angsana New"/>
          <w:cs/>
        </w:rPr>
      </w:pPr>
    </w:p>
    <w:p w14:paraId="4FA50794" w14:textId="77777777" w:rsidR="006743E5" w:rsidRPr="00EF646B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209322" w14:textId="77777777" w:rsidR="005336C4" w:rsidRDefault="005336C4" w:rsidP="005336C4">
      <w:pPr>
        <w:jc w:val="thaiDistribute"/>
        <w:rPr>
          <w:rFonts w:ascii="Angsana New" w:hAnsi="Angsana New"/>
        </w:rPr>
      </w:pPr>
    </w:p>
    <w:p w14:paraId="41B93513" w14:textId="77777777" w:rsidR="005659F3" w:rsidRDefault="005659F3" w:rsidP="005336C4">
      <w:pPr>
        <w:jc w:val="thaiDistribute"/>
        <w:rPr>
          <w:rFonts w:ascii="Angsana New" w:hAnsi="Angsana New"/>
        </w:rPr>
      </w:pPr>
    </w:p>
    <w:p w14:paraId="7935FCCE" w14:textId="77777777" w:rsidR="00FD1DC3" w:rsidRPr="00C324D8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p w14:paraId="2730620C" w14:textId="77777777" w:rsidR="00761B23" w:rsidRPr="00C324D8" w:rsidRDefault="00761B2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p w14:paraId="062E3FE7" w14:textId="77777777" w:rsidR="0089568A" w:rsidRDefault="0089568A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375636B8" w14:textId="77777777" w:rsidR="00C324D8" w:rsidRPr="00C324D8" w:rsidRDefault="00C324D8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017DF45C" w14:textId="77777777"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(</w:t>
      </w:r>
      <w:r w:rsidR="00055343" w:rsidRPr="00EF646B">
        <w:rPr>
          <w:rFonts w:ascii="Angsana New" w:hAnsi="Angsana New" w:hint="cs"/>
          <w:sz w:val="30"/>
          <w:szCs w:val="30"/>
          <w:cs/>
        </w:rPr>
        <w:t xml:space="preserve">วิไล บูรณกิตติโสภณ) </w:t>
      </w:r>
    </w:p>
    <w:p w14:paraId="581413C9" w14:textId="77777777"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47DFDD" w14:textId="77777777"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55343" w:rsidRPr="00EF646B">
        <w:rPr>
          <w:rFonts w:ascii="Angsana New" w:hAnsi="Angsana New"/>
          <w:sz w:val="30"/>
          <w:szCs w:val="30"/>
        </w:rPr>
        <w:t>3920</w:t>
      </w:r>
    </w:p>
    <w:p w14:paraId="0163D810" w14:textId="77777777" w:rsidR="00FD1DC3" w:rsidRPr="00C324D8" w:rsidRDefault="00FD1DC3" w:rsidP="00ED313A">
      <w:pPr>
        <w:spacing w:line="240" w:lineRule="auto"/>
        <w:ind w:right="-63"/>
        <w:jc w:val="thaiDistribute"/>
        <w:rPr>
          <w:rFonts w:ascii="Angsana New" w:hAnsi="Angsana New"/>
        </w:rPr>
      </w:pPr>
    </w:p>
    <w:p w14:paraId="6E6488D2" w14:textId="77777777"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1E1C42C" w14:textId="77777777"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7A8745" w14:textId="77777777" w:rsidR="00FD1DC3" w:rsidRDefault="00551CE8" w:rsidP="00F6390D">
      <w:pPr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</w:rPr>
        <w:t>1</w:t>
      </w:r>
      <w:r w:rsidR="00C95783">
        <w:rPr>
          <w:rFonts w:ascii="Angsana New" w:hAnsi="Angsana New"/>
          <w:sz w:val="30"/>
          <w:szCs w:val="30"/>
        </w:rPr>
        <w:t>3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349F4" w:rsidRPr="00EF646B">
        <w:rPr>
          <w:rFonts w:ascii="Angsana New" w:hAnsi="Angsana New" w:hint="cs"/>
          <w:sz w:val="30"/>
          <w:szCs w:val="30"/>
          <w:cs/>
        </w:rPr>
        <w:t>256</w:t>
      </w:r>
      <w:r w:rsidR="00C95783">
        <w:rPr>
          <w:rFonts w:ascii="Angsana New" w:hAnsi="Angsana New"/>
          <w:sz w:val="30"/>
          <w:szCs w:val="30"/>
        </w:rPr>
        <w:t>2</w:t>
      </w:r>
    </w:p>
    <w:p w14:paraId="2611A0B0" w14:textId="22C4FEBE" w:rsidR="008F7720" w:rsidRPr="002A079B" w:rsidRDefault="008F7720" w:rsidP="00066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10"/>
          <w:szCs w:val="10"/>
          <w:highlight w:val="yellow"/>
        </w:rPr>
      </w:pPr>
    </w:p>
    <w:sectPr w:rsidR="008F7720" w:rsidRPr="002A079B" w:rsidSect="004D2016">
      <w:headerReference w:type="default" r:id="rId13"/>
      <w:footerReference w:type="default" r:id="rId14"/>
      <w:footerReference w:type="first" r:id="rId15"/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3811A" w14:textId="77777777" w:rsidR="006A4127" w:rsidRDefault="006A4127" w:rsidP="004956B4">
      <w:r>
        <w:separator/>
      </w:r>
    </w:p>
  </w:endnote>
  <w:endnote w:type="continuationSeparator" w:id="0">
    <w:p w14:paraId="755AFD14" w14:textId="77777777" w:rsidR="006A4127" w:rsidRDefault="006A412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CD9B" w14:textId="77777777" w:rsidR="001F75AB" w:rsidRDefault="001F75AB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14:paraId="0AE3771F" w14:textId="77777777" w:rsidR="001F75AB" w:rsidRDefault="001F75AB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FD1DB" w14:textId="77777777" w:rsidR="001F75AB" w:rsidRDefault="001F75AB" w:rsidP="00A06983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E434" w14:textId="77777777" w:rsidR="001F75AB" w:rsidRPr="001E455C" w:rsidRDefault="001F75A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265D" w14:textId="77777777" w:rsidR="001F75AB" w:rsidRPr="00EC7816" w:rsidRDefault="001F75AB" w:rsidP="00B849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EC781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EC7816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126</w: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46584BF" w14:textId="77777777" w:rsidR="001F75AB" w:rsidRPr="004F6C55" w:rsidRDefault="001F75AB" w:rsidP="007E6B8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97D0E" w14:textId="6F67EF99" w:rsidR="001F75AB" w:rsidRPr="00952853" w:rsidRDefault="001F75AB" w:rsidP="00952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952853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066B08">
      <w:rPr>
        <w:rFonts w:ascii="Angsana New" w:hAnsi="Angsana New"/>
        <w:noProof/>
        <w:sz w:val="28"/>
        <w:szCs w:val="28"/>
      </w:rPr>
      <w:t>goldt1</w:t>
    </w:r>
    <w:r w:rsidRPr="0095285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8FBD2" w14:textId="77777777" w:rsidR="006A4127" w:rsidRDefault="006A4127" w:rsidP="004956B4">
      <w:r>
        <w:separator/>
      </w:r>
    </w:p>
  </w:footnote>
  <w:footnote w:type="continuationSeparator" w:id="0">
    <w:p w14:paraId="1CFA7A45" w14:textId="77777777" w:rsidR="006A4127" w:rsidRDefault="006A412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E5715" w14:textId="77777777" w:rsidR="001F75AB" w:rsidRDefault="001F75AB">
    <w:pPr>
      <w:pStyle w:val="Header"/>
    </w:pPr>
  </w:p>
  <w:p w14:paraId="116F7DA0" w14:textId="77777777" w:rsidR="001F75AB" w:rsidRDefault="001F75AB">
    <w:pPr>
      <w:pStyle w:val="Header"/>
    </w:pPr>
  </w:p>
  <w:p w14:paraId="7D33110D" w14:textId="77777777" w:rsidR="001F75AB" w:rsidRDefault="001F75AB">
    <w:pPr>
      <w:pStyle w:val="Header"/>
    </w:pPr>
  </w:p>
  <w:p w14:paraId="2B222D30" w14:textId="77777777" w:rsidR="001F75AB" w:rsidRDefault="001F75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D7E3D" w14:textId="77777777" w:rsidR="001F75AB" w:rsidRDefault="001F75AB" w:rsidP="000527F3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E10B2B0" w14:textId="77777777" w:rsidR="001F75AB" w:rsidRPr="000527F3" w:rsidRDefault="001F75AB" w:rsidP="000527F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2E48" w14:textId="1EDCFA14" w:rsidR="001F75AB" w:rsidRDefault="001F75AB" w:rsidP="00066B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E72881E" w14:textId="77777777" w:rsidR="00066B08" w:rsidRPr="00AE474B" w:rsidRDefault="00066B08" w:rsidP="00066B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92D8C"/>
    <w:multiLevelType w:val="hybridMultilevel"/>
    <w:tmpl w:val="0AF23526"/>
    <w:lvl w:ilvl="0" w:tplc="36826A5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69F4148"/>
    <w:multiLevelType w:val="multilevel"/>
    <w:tmpl w:val="430486BC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2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A421C5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A05"/>
    <w:multiLevelType w:val="hybridMultilevel"/>
    <w:tmpl w:val="099C04D2"/>
    <w:lvl w:ilvl="0" w:tplc="0FE06A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7"/>
  </w:num>
  <w:num w:numId="5">
    <w:abstractNumId w:val="26"/>
  </w:num>
  <w:num w:numId="6">
    <w:abstractNumId w:val="10"/>
  </w:num>
  <w:num w:numId="7">
    <w:abstractNumId w:val="25"/>
  </w:num>
  <w:num w:numId="8">
    <w:abstractNumId w:val="37"/>
  </w:num>
  <w:num w:numId="9">
    <w:abstractNumId w:val="23"/>
  </w:num>
  <w:num w:numId="10">
    <w:abstractNumId w:val="5"/>
  </w:num>
  <w:num w:numId="11">
    <w:abstractNumId w:val="22"/>
  </w:num>
  <w:num w:numId="12">
    <w:abstractNumId w:val="36"/>
  </w:num>
  <w:num w:numId="13">
    <w:abstractNumId w:val="24"/>
  </w:num>
  <w:num w:numId="14">
    <w:abstractNumId w:val="35"/>
  </w:num>
  <w:num w:numId="15">
    <w:abstractNumId w:val="31"/>
  </w:num>
  <w:num w:numId="16">
    <w:abstractNumId w:val="39"/>
  </w:num>
  <w:num w:numId="17">
    <w:abstractNumId w:val="19"/>
  </w:num>
  <w:num w:numId="18">
    <w:abstractNumId w:val="18"/>
  </w:num>
  <w:num w:numId="19">
    <w:abstractNumId w:val="3"/>
  </w:num>
  <w:num w:numId="20">
    <w:abstractNumId w:val="38"/>
  </w:num>
  <w:num w:numId="21">
    <w:abstractNumId w:val="9"/>
  </w:num>
  <w:num w:numId="22">
    <w:abstractNumId w:val="20"/>
  </w:num>
  <w:num w:numId="23">
    <w:abstractNumId w:val="17"/>
  </w:num>
  <w:num w:numId="24">
    <w:abstractNumId w:val="14"/>
  </w:num>
  <w:num w:numId="25">
    <w:abstractNumId w:val="34"/>
  </w:num>
  <w:num w:numId="26">
    <w:abstractNumId w:val="11"/>
  </w:num>
  <w:num w:numId="27">
    <w:abstractNumId w:val="15"/>
  </w:num>
  <w:num w:numId="28">
    <w:abstractNumId w:val="7"/>
  </w:num>
  <w:num w:numId="29">
    <w:abstractNumId w:val="4"/>
  </w:num>
  <w:num w:numId="30">
    <w:abstractNumId w:val="40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9"/>
  </w:num>
  <w:num w:numId="40">
    <w:abstractNumId w:val="32"/>
  </w:num>
  <w:num w:numId="41">
    <w:abstractNumId w:val="13"/>
  </w:num>
  <w:num w:numId="42">
    <w:abstractNumId w:val="1"/>
  </w:num>
  <w:num w:numId="43">
    <w:abstractNumId w:val="16"/>
  </w:num>
  <w:num w:numId="44">
    <w:abstractNumId w:val="6"/>
  </w:num>
  <w:num w:numId="45">
    <w:abstractNumId w:val="21"/>
  </w:num>
  <w:num w:numId="46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U0MDQ3MjE0NjM2NzNU0lEKTi0uzszPAykwqwUAULlOTSwAAAA="/>
  </w:docVars>
  <w:rsids>
    <w:rsidRoot w:val="00127299"/>
    <w:rsid w:val="000004FD"/>
    <w:rsid w:val="00000501"/>
    <w:rsid w:val="00000536"/>
    <w:rsid w:val="00000678"/>
    <w:rsid w:val="000006D8"/>
    <w:rsid w:val="00000C83"/>
    <w:rsid w:val="00000DA1"/>
    <w:rsid w:val="00000DF3"/>
    <w:rsid w:val="00000E64"/>
    <w:rsid w:val="00000EDB"/>
    <w:rsid w:val="0000154F"/>
    <w:rsid w:val="00001660"/>
    <w:rsid w:val="000017DC"/>
    <w:rsid w:val="000019C7"/>
    <w:rsid w:val="00001B3E"/>
    <w:rsid w:val="00001F1D"/>
    <w:rsid w:val="00002061"/>
    <w:rsid w:val="00002108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31EE"/>
    <w:rsid w:val="000037C7"/>
    <w:rsid w:val="0000382A"/>
    <w:rsid w:val="00003CF4"/>
    <w:rsid w:val="00003F96"/>
    <w:rsid w:val="00003F97"/>
    <w:rsid w:val="0000419F"/>
    <w:rsid w:val="000041DF"/>
    <w:rsid w:val="00004915"/>
    <w:rsid w:val="00004A80"/>
    <w:rsid w:val="00004EF2"/>
    <w:rsid w:val="00005274"/>
    <w:rsid w:val="000052F9"/>
    <w:rsid w:val="00005693"/>
    <w:rsid w:val="00005729"/>
    <w:rsid w:val="00005B1D"/>
    <w:rsid w:val="00005E24"/>
    <w:rsid w:val="00005E72"/>
    <w:rsid w:val="00006517"/>
    <w:rsid w:val="0000666A"/>
    <w:rsid w:val="00006784"/>
    <w:rsid w:val="00006BD1"/>
    <w:rsid w:val="00006CBC"/>
    <w:rsid w:val="00007767"/>
    <w:rsid w:val="00007BBB"/>
    <w:rsid w:val="00010170"/>
    <w:rsid w:val="000102E8"/>
    <w:rsid w:val="00010388"/>
    <w:rsid w:val="0001049A"/>
    <w:rsid w:val="00010882"/>
    <w:rsid w:val="00010AD2"/>
    <w:rsid w:val="00010D91"/>
    <w:rsid w:val="00010E44"/>
    <w:rsid w:val="0001128A"/>
    <w:rsid w:val="0001163E"/>
    <w:rsid w:val="00011B8A"/>
    <w:rsid w:val="00011D68"/>
    <w:rsid w:val="0001216C"/>
    <w:rsid w:val="0001272A"/>
    <w:rsid w:val="000127D3"/>
    <w:rsid w:val="00012C1D"/>
    <w:rsid w:val="00012F78"/>
    <w:rsid w:val="00012F93"/>
    <w:rsid w:val="00012FEA"/>
    <w:rsid w:val="00012FEF"/>
    <w:rsid w:val="00013704"/>
    <w:rsid w:val="000137DB"/>
    <w:rsid w:val="00013962"/>
    <w:rsid w:val="00013BC3"/>
    <w:rsid w:val="00014354"/>
    <w:rsid w:val="000144FD"/>
    <w:rsid w:val="00014524"/>
    <w:rsid w:val="00014635"/>
    <w:rsid w:val="0001485F"/>
    <w:rsid w:val="000148E1"/>
    <w:rsid w:val="00014E4B"/>
    <w:rsid w:val="00014EA1"/>
    <w:rsid w:val="00014FAC"/>
    <w:rsid w:val="00015075"/>
    <w:rsid w:val="0001510E"/>
    <w:rsid w:val="00015118"/>
    <w:rsid w:val="0001567F"/>
    <w:rsid w:val="000158C6"/>
    <w:rsid w:val="00015AEA"/>
    <w:rsid w:val="00015C70"/>
    <w:rsid w:val="00015F46"/>
    <w:rsid w:val="00016293"/>
    <w:rsid w:val="00016398"/>
    <w:rsid w:val="000165C1"/>
    <w:rsid w:val="0001675B"/>
    <w:rsid w:val="00016AEA"/>
    <w:rsid w:val="00016BE4"/>
    <w:rsid w:val="00016C9E"/>
    <w:rsid w:val="00017616"/>
    <w:rsid w:val="00017E3C"/>
    <w:rsid w:val="00020625"/>
    <w:rsid w:val="00020665"/>
    <w:rsid w:val="0002078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23"/>
    <w:rsid w:val="00021C6C"/>
    <w:rsid w:val="00022931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2D0"/>
    <w:rsid w:val="00024863"/>
    <w:rsid w:val="00024944"/>
    <w:rsid w:val="00024949"/>
    <w:rsid w:val="00024B59"/>
    <w:rsid w:val="00024C2C"/>
    <w:rsid w:val="00024D32"/>
    <w:rsid w:val="00024D7D"/>
    <w:rsid w:val="00024F0C"/>
    <w:rsid w:val="00025269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ED5"/>
    <w:rsid w:val="00026EF6"/>
    <w:rsid w:val="00027C64"/>
    <w:rsid w:val="00027D32"/>
    <w:rsid w:val="00027EB3"/>
    <w:rsid w:val="00027F02"/>
    <w:rsid w:val="000303C6"/>
    <w:rsid w:val="00030493"/>
    <w:rsid w:val="00030642"/>
    <w:rsid w:val="00030692"/>
    <w:rsid w:val="0003093F"/>
    <w:rsid w:val="00030A08"/>
    <w:rsid w:val="00030B38"/>
    <w:rsid w:val="00030EAE"/>
    <w:rsid w:val="00031B10"/>
    <w:rsid w:val="00031DA0"/>
    <w:rsid w:val="0003225E"/>
    <w:rsid w:val="0003277A"/>
    <w:rsid w:val="00032907"/>
    <w:rsid w:val="00032B02"/>
    <w:rsid w:val="00032BCC"/>
    <w:rsid w:val="00032C64"/>
    <w:rsid w:val="00032CB0"/>
    <w:rsid w:val="00033152"/>
    <w:rsid w:val="0003343E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D3C"/>
    <w:rsid w:val="00034D58"/>
    <w:rsid w:val="00034EE2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755"/>
    <w:rsid w:val="000378E9"/>
    <w:rsid w:val="00037947"/>
    <w:rsid w:val="00037B04"/>
    <w:rsid w:val="00037BBB"/>
    <w:rsid w:val="00037DE7"/>
    <w:rsid w:val="00037E48"/>
    <w:rsid w:val="00037EE6"/>
    <w:rsid w:val="00040030"/>
    <w:rsid w:val="0004024F"/>
    <w:rsid w:val="000404E1"/>
    <w:rsid w:val="00040A6B"/>
    <w:rsid w:val="00040C1C"/>
    <w:rsid w:val="0004127E"/>
    <w:rsid w:val="00041387"/>
    <w:rsid w:val="00041435"/>
    <w:rsid w:val="000417FF"/>
    <w:rsid w:val="00041B55"/>
    <w:rsid w:val="00041B65"/>
    <w:rsid w:val="00041DD5"/>
    <w:rsid w:val="00041FD1"/>
    <w:rsid w:val="00042463"/>
    <w:rsid w:val="00042679"/>
    <w:rsid w:val="00042946"/>
    <w:rsid w:val="00042949"/>
    <w:rsid w:val="00042997"/>
    <w:rsid w:val="00042A01"/>
    <w:rsid w:val="00042B0E"/>
    <w:rsid w:val="00042C12"/>
    <w:rsid w:val="00042D1F"/>
    <w:rsid w:val="00042D4E"/>
    <w:rsid w:val="00042FA4"/>
    <w:rsid w:val="00043573"/>
    <w:rsid w:val="0004372F"/>
    <w:rsid w:val="000439DF"/>
    <w:rsid w:val="00043E0B"/>
    <w:rsid w:val="00044080"/>
    <w:rsid w:val="00044141"/>
    <w:rsid w:val="0004439F"/>
    <w:rsid w:val="00044643"/>
    <w:rsid w:val="00044792"/>
    <w:rsid w:val="000447F7"/>
    <w:rsid w:val="000448AB"/>
    <w:rsid w:val="00044BD2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00E"/>
    <w:rsid w:val="00047681"/>
    <w:rsid w:val="00047757"/>
    <w:rsid w:val="000479BE"/>
    <w:rsid w:val="00047B38"/>
    <w:rsid w:val="00047C06"/>
    <w:rsid w:val="00047EE2"/>
    <w:rsid w:val="00050127"/>
    <w:rsid w:val="000501CC"/>
    <w:rsid w:val="00050224"/>
    <w:rsid w:val="000502A0"/>
    <w:rsid w:val="00050750"/>
    <w:rsid w:val="000508A1"/>
    <w:rsid w:val="000508A7"/>
    <w:rsid w:val="00050CD5"/>
    <w:rsid w:val="00050D84"/>
    <w:rsid w:val="00050E81"/>
    <w:rsid w:val="00050FD6"/>
    <w:rsid w:val="00051154"/>
    <w:rsid w:val="000511AC"/>
    <w:rsid w:val="000512E7"/>
    <w:rsid w:val="0005166E"/>
    <w:rsid w:val="00051746"/>
    <w:rsid w:val="00051BE2"/>
    <w:rsid w:val="00051D72"/>
    <w:rsid w:val="00051EFE"/>
    <w:rsid w:val="0005211E"/>
    <w:rsid w:val="00052646"/>
    <w:rsid w:val="0005275E"/>
    <w:rsid w:val="000527F3"/>
    <w:rsid w:val="00052808"/>
    <w:rsid w:val="0005303E"/>
    <w:rsid w:val="0005313E"/>
    <w:rsid w:val="00053699"/>
    <w:rsid w:val="00053739"/>
    <w:rsid w:val="00053829"/>
    <w:rsid w:val="000539E9"/>
    <w:rsid w:val="00053D58"/>
    <w:rsid w:val="000541A5"/>
    <w:rsid w:val="000545D0"/>
    <w:rsid w:val="00054745"/>
    <w:rsid w:val="00054BAF"/>
    <w:rsid w:val="00054EFD"/>
    <w:rsid w:val="00054F18"/>
    <w:rsid w:val="00055100"/>
    <w:rsid w:val="00055245"/>
    <w:rsid w:val="00055298"/>
    <w:rsid w:val="00055343"/>
    <w:rsid w:val="0005534D"/>
    <w:rsid w:val="000553F1"/>
    <w:rsid w:val="00055516"/>
    <w:rsid w:val="00055960"/>
    <w:rsid w:val="000559A7"/>
    <w:rsid w:val="00055D63"/>
    <w:rsid w:val="000563AD"/>
    <w:rsid w:val="00056530"/>
    <w:rsid w:val="0005673F"/>
    <w:rsid w:val="000568A4"/>
    <w:rsid w:val="000574A9"/>
    <w:rsid w:val="000574DA"/>
    <w:rsid w:val="000574F1"/>
    <w:rsid w:val="00057750"/>
    <w:rsid w:val="00057AAD"/>
    <w:rsid w:val="00057B20"/>
    <w:rsid w:val="00057D27"/>
    <w:rsid w:val="00057D7D"/>
    <w:rsid w:val="000601AF"/>
    <w:rsid w:val="00060369"/>
    <w:rsid w:val="00060457"/>
    <w:rsid w:val="00060825"/>
    <w:rsid w:val="00060A32"/>
    <w:rsid w:val="00060B05"/>
    <w:rsid w:val="000612DB"/>
    <w:rsid w:val="00061722"/>
    <w:rsid w:val="00061822"/>
    <w:rsid w:val="00061AAC"/>
    <w:rsid w:val="00061E92"/>
    <w:rsid w:val="000622B0"/>
    <w:rsid w:val="00062367"/>
    <w:rsid w:val="000626B2"/>
    <w:rsid w:val="000626B7"/>
    <w:rsid w:val="000627A5"/>
    <w:rsid w:val="00062C21"/>
    <w:rsid w:val="000631C2"/>
    <w:rsid w:val="00063410"/>
    <w:rsid w:val="0006354B"/>
    <w:rsid w:val="00063603"/>
    <w:rsid w:val="0006399D"/>
    <w:rsid w:val="00063A91"/>
    <w:rsid w:val="00063D06"/>
    <w:rsid w:val="00063E85"/>
    <w:rsid w:val="00063FD4"/>
    <w:rsid w:val="000640A0"/>
    <w:rsid w:val="00064175"/>
    <w:rsid w:val="000642C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BB3"/>
    <w:rsid w:val="00065C3E"/>
    <w:rsid w:val="00065C80"/>
    <w:rsid w:val="00065D46"/>
    <w:rsid w:val="00066661"/>
    <w:rsid w:val="00066732"/>
    <w:rsid w:val="000667BC"/>
    <w:rsid w:val="00066B08"/>
    <w:rsid w:val="00066C8E"/>
    <w:rsid w:val="00066DB9"/>
    <w:rsid w:val="00066EE3"/>
    <w:rsid w:val="00066F8B"/>
    <w:rsid w:val="00066FB8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2035"/>
    <w:rsid w:val="000722B3"/>
    <w:rsid w:val="00072582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DD0"/>
    <w:rsid w:val="000740D3"/>
    <w:rsid w:val="000742BC"/>
    <w:rsid w:val="000744FA"/>
    <w:rsid w:val="00074BAC"/>
    <w:rsid w:val="00074E8D"/>
    <w:rsid w:val="00074F3A"/>
    <w:rsid w:val="0007509B"/>
    <w:rsid w:val="00075178"/>
    <w:rsid w:val="000751B4"/>
    <w:rsid w:val="000754D3"/>
    <w:rsid w:val="00075941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F"/>
    <w:rsid w:val="00080488"/>
    <w:rsid w:val="000805B7"/>
    <w:rsid w:val="000808D1"/>
    <w:rsid w:val="00080FDB"/>
    <w:rsid w:val="00081523"/>
    <w:rsid w:val="0008154E"/>
    <w:rsid w:val="00081A91"/>
    <w:rsid w:val="00081C5C"/>
    <w:rsid w:val="00081EE6"/>
    <w:rsid w:val="00082002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2C8"/>
    <w:rsid w:val="00083520"/>
    <w:rsid w:val="0008356D"/>
    <w:rsid w:val="00083642"/>
    <w:rsid w:val="000837CE"/>
    <w:rsid w:val="000838F4"/>
    <w:rsid w:val="00083C41"/>
    <w:rsid w:val="00083CAC"/>
    <w:rsid w:val="00083CF9"/>
    <w:rsid w:val="00083FD7"/>
    <w:rsid w:val="0008420A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2A2"/>
    <w:rsid w:val="000854F3"/>
    <w:rsid w:val="0008550C"/>
    <w:rsid w:val="0008553F"/>
    <w:rsid w:val="000855DF"/>
    <w:rsid w:val="000857DE"/>
    <w:rsid w:val="000858DE"/>
    <w:rsid w:val="00085A25"/>
    <w:rsid w:val="00085C1C"/>
    <w:rsid w:val="000862D3"/>
    <w:rsid w:val="000862FA"/>
    <w:rsid w:val="00086384"/>
    <w:rsid w:val="00086403"/>
    <w:rsid w:val="00086562"/>
    <w:rsid w:val="00086A70"/>
    <w:rsid w:val="00086EC3"/>
    <w:rsid w:val="00086FD9"/>
    <w:rsid w:val="0008713C"/>
    <w:rsid w:val="000878AD"/>
    <w:rsid w:val="00087B74"/>
    <w:rsid w:val="00087C9A"/>
    <w:rsid w:val="00087E7C"/>
    <w:rsid w:val="00087FBF"/>
    <w:rsid w:val="0009022D"/>
    <w:rsid w:val="0009055D"/>
    <w:rsid w:val="000909E9"/>
    <w:rsid w:val="00090A2B"/>
    <w:rsid w:val="00090A7B"/>
    <w:rsid w:val="00090D39"/>
    <w:rsid w:val="00091098"/>
    <w:rsid w:val="00091340"/>
    <w:rsid w:val="00091A1B"/>
    <w:rsid w:val="00091B81"/>
    <w:rsid w:val="00091C24"/>
    <w:rsid w:val="00091C43"/>
    <w:rsid w:val="00091D45"/>
    <w:rsid w:val="00091D9A"/>
    <w:rsid w:val="000920BE"/>
    <w:rsid w:val="000922A4"/>
    <w:rsid w:val="00092379"/>
    <w:rsid w:val="00093197"/>
    <w:rsid w:val="0009341B"/>
    <w:rsid w:val="00093628"/>
    <w:rsid w:val="000936DC"/>
    <w:rsid w:val="0009385C"/>
    <w:rsid w:val="00093CCA"/>
    <w:rsid w:val="00093E98"/>
    <w:rsid w:val="00094013"/>
    <w:rsid w:val="000948EC"/>
    <w:rsid w:val="00094DF1"/>
    <w:rsid w:val="000951EE"/>
    <w:rsid w:val="00095775"/>
    <w:rsid w:val="0009591A"/>
    <w:rsid w:val="00095A8C"/>
    <w:rsid w:val="0009601B"/>
    <w:rsid w:val="000960B1"/>
    <w:rsid w:val="00096215"/>
    <w:rsid w:val="0009624E"/>
    <w:rsid w:val="00096C3E"/>
    <w:rsid w:val="00096C4F"/>
    <w:rsid w:val="00096C7C"/>
    <w:rsid w:val="00096CC3"/>
    <w:rsid w:val="00096FCC"/>
    <w:rsid w:val="0009738A"/>
    <w:rsid w:val="0009744D"/>
    <w:rsid w:val="0009756E"/>
    <w:rsid w:val="0009797B"/>
    <w:rsid w:val="00097A52"/>
    <w:rsid w:val="00097DBC"/>
    <w:rsid w:val="00097E19"/>
    <w:rsid w:val="00097E34"/>
    <w:rsid w:val="000A00E6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B92"/>
    <w:rsid w:val="000A1EA0"/>
    <w:rsid w:val="000A1EF4"/>
    <w:rsid w:val="000A2593"/>
    <w:rsid w:val="000A2743"/>
    <w:rsid w:val="000A284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F25"/>
    <w:rsid w:val="000A3FA2"/>
    <w:rsid w:val="000A4150"/>
    <w:rsid w:val="000A418B"/>
    <w:rsid w:val="000A426D"/>
    <w:rsid w:val="000A42E0"/>
    <w:rsid w:val="000A43B8"/>
    <w:rsid w:val="000A4865"/>
    <w:rsid w:val="000A4C2D"/>
    <w:rsid w:val="000A606F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423"/>
    <w:rsid w:val="000A7612"/>
    <w:rsid w:val="000A7697"/>
    <w:rsid w:val="000A78FD"/>
    <w:rsid w:val="000A79BF"/>
    <w:rsid w:val="000B0214"/>
    <w:rsid w:val="000B027F"/>
    <w:rsid w:val="000B056E"/>
    <w:rsid w:val="000B076A"/>
    <w:rsid w:val="000B0E74"/>
    <w:rsid w:val="000B0F7A"/>
    <w:rsid w:val="000B1058"/>
    <w:rsid w:val="000B10EF"/>
    <w:rsid w:val="000B1232"/>
    <w:rsid w:val="000B125D"/>
    <w:rsid w:val="000B151C"/>
    <w:rsid w:val="000B1B44"/>
    <w:rsid w:val="000B1B73"/>
    <w:rsid w:val="000B1B79"/>
    <w:rsid w:val="000B1EFB"/>
    <w:rsid w:val="000B1F47"/>
    <w:rsid w:val="000B209E"/>
    <w:rsid w:val="000B25DD"/>
    <w:rsid w:val="000B27A1"/>
    <w:rsid w:val="000B287C"/>
    <w:rsid w:val="000B2952"/>
    <w:rsid w:val="000B2BA0"/>
    <w:rsid w:val="000B309B"/>
    <w:rsid w:val="000B346C"/>
    <w:rsid w:val="000B34C8"/>
    <w:rsid w:val="000B36A3"/>
    <w:rsid w:val="000B36E7"/>
    <w:rsid w:val="000B3947"/>
    <w:rsid w:val="000B3AC7"/>
    <w:rsid w:val="000B3CBE"/>
    <w:rsid w:val="000B4072"/>
    <w:rsid w:val="000B4C09"/>
    <w:rsid w:val="000B4E91"/>
    <w:rsid w:val="000B4ECB"/>
    <w:rsid w:val="000B4F3F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160"/>
    <w:rsid w:val="000B63CF"/>
    <w:rsid w:val="000B652A"/>
    <w:rsid w:val="000B67C1"/>
    <w:rsid w:val="000B69C2"/>
    <w:rsid w:val="000B6A60"/>
    <w:rsid w:val="000B6AD0"/>
    <w:rsid w:val="000B6C5F"/>
    <w:rsid w:val="000B73B0"/>
    <w:rsid w:val="000B7783"/>
    <w:rsid w:val="000B78AD"/>
    <w:rsid w:val="000B7A60"/>
    <w:rsid w:val="000B7AA2"/>
    <w:rsid w:val="000B7BBF"/>
    <w:rsid w:val="000B7F82"/>
    <w:rsid w:val="000C0340"/>
    <w:rsid w:val="000C0559"/>
    <w:rsid w:val="000C08AC"/>
    <w:rsid w:val="000C0946"/>
    <w:rsid w:val="000C0A3C"/>
    <w:rsid w:val="000C0A8C"/>
    <w:rsid w:val="000C0BD1"/>
    <w:rsid w:val="000C1592"/>
    <w:rsid w:val="000C17C8"/>
    <w:rsid w:val="000C193A"/>
    <w:rsid w:val="000C1940"/>
    <w:rsid w:val="000C1AF2"/>
    <w:rsid w:val="000C1F9E"/>
    <w:rsid w:val="000C2123"/>
    <w:rsid w:val="000C24A6"/>
    <w:rsid w:val="000C287F"/>
    <w:rsid w:val="000C2FA6"/>
    <w:rsid w:val="000C3283"/>
    <w:rsid w:val="000C330D"/>
    <w:rsid w:val="000C382B"/>
    <w:rsid w:val="000C400D"/>
    <w:rsid w:val="000C412F"/>
    <w:rsid w:val="000C4133"/>
    <w:rsid w:val="000C4218"/>
    <w:rsid w:val="000C43C9"/>
    <w:rsid w:val="000C43E4"/>
    <w:rsid w:val="000C44EC"/>
    <w:rsid w:val="000C4614"/>
    <w:rsid w:val="000C475D"/>
    <w:rsid w:val="000C4787"/>
    <w:rsid w:val="000C4C5B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91"/>
    <w:rsid w:val="000D0081"/>
    <w:rsid w:val="000D01E3"/>
    <w:rsid w:val="000D0315"/>
    <w:rsid w:val="000D06DA"/>
    <w:rsid w:val="000D0A1C"/>
    <w:rsid w:val="000D1095"/>
    <w:rsid w:val="000D11C4"/>
    <w:rsid w:val="000D1238"/>
    <w:rsid w:val="000D13BE"/>
    <w:rsid w:val="000D14BA"/>
    <w:rsid w:val="000D15EF"/>
    <w:rsid w:val="000D16F2"/>
    <w:rsid w:val="000D188B"/>
    <w:rsid w:val="000D19C1"/>
    <w:rsid w:val="000D1A54"/>
    <w:rsid w:val="000D1AB9"/>
    <w:rsid w:val="000D1B42"/>
    <w:rsid w:val="000D1E4D"/>
    <w:rsid w:val="000D1EFE"/>
    <w:rsid w:val="000D1F93"/>
    <w:rsid w:val="000D2210"/>
    <w:rsid w:val="000D25F8"/>
    <w:rsid w:val="000D2E8A"/>
    <w:rsid w:val="000D2F0E"/>
    <w:rsid w:val="000D2F97"/>
    <w:rsid w:val="000D3081"/>
    <w:rsid w:val="000D3575"/>
    <w:rsid w:val="000D38C8"/>
    <w:rsid w:val="000D3C30"/>
    <w:rsid w:val="000D3E5F"/>
    <w:rsid w:val="000D3EBC"/>
    <w:rsid w:val="000D4037"/>
    <w:rsid w:val="000D41FB"/>
    <w:rsid w:val="000D429D"/>
    <w:rsid w:val="000D4429"/>
    <w:rsid w:val="000D4435"/>
    <w:rsid w:val="000D45C0"/>
    <w:rsid w:val="000D465B"/>
    <w:rsid w:val="000D4901"/>
    <w:rsid w:val="000D4B13"/>
    <w:rsid w:val="000D4B1F"/>
    <w:rsid w:val="000D4C20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2E"/>
    <w:rsid w:val="000D695B"/>
    <w:rsid w:val="000D6AD9"/>
    <w:rsid w:val="000D7498"/>
    <w:rsid w:val="000D74C1"/>
    <w:rsid w:val="000D758E"/>
    <w:rsid w:val="000D75E3"/>
    <w:rsid w:val="000D7867"/>
    <w:rsid w:val="000D793C"/>
    <w:rsid w:val="000D79DC"/>
    <w:rsid w:val="000D7A9C"/>
    <w:rsid w:val="000D7AE7"/>
    <w:rsid w:val="000D7F03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2E74"/>
    <w:rsid w:val="000E31A7"/>
    <w:rsid w:val="000E3312"/>
    <w:rsid w:val="000E36A5"/>
    <w:rsid w:val="000E3C62"/>
    <w:rsid w:val="000E3D43"/>
    <w:rsid w:val="000E41AA"/>
    <w:rsid w:val="000E42A3"/>
    <w:rsid w:val="000E4336"/>
    <w:rsid w:val="000E50AF"/>
    <w:rsid w:val="000E50F5"/>
    <w:rsid w:val="000E51D5"/>
    <w:rsid w:val="000E5384"/>
    <w:rsid w:val="000E54E4"/>
    <w:rsid w:val="000E5732"/>
    <w:rsid w:val="000E581F"/>
    <w:rsid w:val="000E5BD9"/>
    <w:rsid w:val="000E5D41"/>
    <w:rsid w:val="000E5E26"/>
    <w:rsid w:val="000E5EB1"/>
    <w:rsid w:val="000E6126"/>
    <w:rsid w:val="000E61A2"/>
    <w:rsid w:val="000E63EB"/>
    <w:rsid w:val="000E6674"/>
    <w:rsid w:val="000E67AD"/>
    <w:rsid w:val="000E67B1"/>
    <w:rsid w:val="000E6CEA"/>
    <w:rsid w:val="000E72B8"/>
    <w:rsid w:val="000E747F"/>
    <w:rsid w:val="000E74E0"/>
    <w:rsid w:val="000E7835"/>
    <w:rsid w:val="000E78A0"/>
    <w:rsid w:val="000E792B"/>
    <w:rsid w:val="000E7957"/>
    <w:rsid w:val="000E7972"/>
    <w:rsid w:val="000E7D16"/>
    <w:rsid w:val="000E7E13"/>
    <w:rsid w:val="000F010B"/>
    <w:rsid w:val="000F026B"/>
    <w:rsid w:val="000F0E0E"/>
    <w:rsid w:val="000F170F"/>
    <w:rsid w:val="000F18C4"/>
    <w:rsid w:val="000F1977"/>
    <w:rsid w:val="000F1C53"/>
    <w:rsid w:val="000F1D7E"/>
    <w:rsid w:val="000F1F07"/>
    <w:rsid w:val="000F1F6B"/>
    <w:rsid w:val="000F2052"/>
    <w:rsid w:val="000F209A"/>
    <w:rsid w:val="000F20B6"/>
    <w:rsid w:val="000F2115"/>
    <w:rsid w:val="000F23D8"/>
    <w:rsid w:val="000F26C8"/>
    <w:rsid w:val="000F28A2"/>
    <w:rsid w:val="000F2939"/>
    <w:rsid w:val="000F2A83"/>
    <w:rsid w:val="000F2D64"/>
    <w:rsid w:val="000F3276"/>
    <w:rsid w:val="000F3536"/>
    <w:rsid w:val="000F354A"/>
    <w:rsid w:val="000F3B50"/>
    <w:rsid w:val="000F3E52"/>
    <w:rsid w:val="000F3FEA"/>
    <w:rsid w:val="000F4088"/>
    <w:rsid w:val="000F419F"/>
    <w:rsid w:val="000F41FC"/>
    <w:rsid w:val="000F4288"/>
    <w:rsid w:val="000F43AB"/>
    <w:rsid w:val="000F449F"/>
    <w:rsid w:val="000F44C4"/>
    <w:rsid w:val="000F46F6"/>
    <w:rsid w:val="000F50AD"/>
    <w:rsid w:val="000F5378"/>
    <w:rsid w:val="000F5607"/>
    <w:rsid w:val="000F5AC4"/>
    <w:rsid w:val="000F5AC5"/>
    <w:rsid w:val="000F5CFD"/>
    <w:rsid w:val="000F5D67"/>
    <w:rsid w:val="000F6189"/>
    <w:rsid w:val="000F61A3"/>
    <w:rsid w:val="000F659F"/>
    <w:rsid w:val="000F6B7E"/>
    <w:rsid w:val="000F6BA7"/>
    <w:rsid w:val="000F6CA9"/>
    <w:rsid w:val="000F6E10"/>
    <w:rsid w:val="000F6EA1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401"/>
    <w:rsid w:val="00100598"/>
    <w:rsid w:val="001007A5"/>
    <w:rsid w:val="001008ED"/>
    <w:rsid w:val="00100D2D"/>
    <w:rsid w:val="00100FBC"/>
    <w:rsid w:val="001010C0"/>
    <w:rsid w:val="00101572"/>
    <w:rsid w:val="0010170E"/>
    <w:rsid w:val="001020EB"/>
    <w:rsid w:val="0010227B"/>
    <w:rsid w:val="001022DF"/>
    <w:rsid w:val="001023B6"/>
    <w:rsid w:val="0010266B"/>
    <w:rsid w:val="001027D8"/>
    <w:rsid w:val="001029E8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18"/>
    <w:rsid w:val="00103EC1"/>
    <w:rsid w:val="001045FD"/>
    <w:rsid w:val="00104741"/>
    <w:rsid w:val="00104A00"/>
    <w:rsid w:val="00104F86"/>
    <w:rsid w:val="00105078"/>
    <w:rsid w:val="001050CE"/>
    <w:rsid w:val="00105380"/>
    <w:rsid w:val="0010541B"/>
    <w:rsid w:val="00105606"/>
    <w:rsid w:val="00105859"/>
    <w:rsid w:val="00105BBD"/>
    <w:rsid w:val="00105CB6"/>
    <w:rsid w:val="00106113"/>
    <w:rsid w:val="00106152"/>
    <w:rsid w:val="00106224"/>
    <w:rsid w:val="00106477"/>
    <w:rsid w:val="0010651B"/>
    <w:rsid w:val="001068F7"/>
    <w:rsid w:val="00106A63"/>
    <w:rsid w:val="00106AC9"/>
    <w:rsid w:val="0010729A"/>
    <w:rsid w:val="00107767"/>
    <w:rsid w:val="0010779F"/>
    <w:rsid w:val="001077C4"/>
    <w:rsid w:val="00107999"/>
    <w:rsid w:val="00107AC7"/>
    <w:rsid w:val="0011020B"/>
    <w:rsid w:val="0011025D"/>
    <w:rsid w:val="0011045F"/>
    <w:rsid w:val="001104EC"/>
    <w:rsid w:val="00111376"/>
    <w:rsid w:val="00111E12"/>
    <w:rsid w:val="00111EC4"/>
    <w:rsid w:val="00112125"/>
    <w:rsid w:val="0011238D"/>
    <w:rsid w:val="001123DB"/>
    <w:rsid w:val="00112A03"/>
    <w:rsid w:val="00112BD6"/>
    <w:rsid w:val="00112C72"/>
    <w:rsid w:val="001130A1"/>
    <w:rsid w:val="0011320D"/>
    <w:rsid w:val="0011357F"/>
    <w:rsid w:val="00113A5C"/>
    <w:rsid w:val="00113A63"/>
    <w:rsid w:val="00113B2F"/>
    <w:rsid w:val="00113BC2"/>
    <w:rsid w:val="00114027"/>
    <w:rsid w:val="0011428E"/>
    <w:rsid w:val="0011445F"/>
    <w:rsid w:val="00114492"/>
    <w:rsid w:val="001149A6"/>
    <w:rsid w:val="00114FEA"/>
    <w:rsid w:val="0011518F"/>
    <w:rsid w:val="001153E5"/>
    <w:rsid w:val="0011595B"/>
    <w:rsid w:val="00115FB0"/>
    <w:rsid w:val="00116087"/>
    <w:rsid w:val="0011621C"/>
    <w:rsid w:val="0011653C"/>
    <w:rsid w:val="00116A5A"/>
    <w:rsid w:val="00116D5F"/>
    <w:rsid w:val="00116D61"/>
    <w:rsid w:val="00116F6B"/>
    <w:rsid w:val="0011714B"/>
    <w:rsid w:val="001171EB"/>
    <w:rsid w:val="0011722E"/>
    <w:rsid w:val="00117D1D"/>
    <w:rsid w:val="00117D55"/>
    <w:rsid w:val="00117F96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061"/>
    <w:rsid w:val="001223F9"/>
    <w:rsid w:val="0012245D"/>
    <w:rsid w:val="001224D7"/>
    <w:rsid w:val="001228B2"/>
    <w:rsid w:val="00122997"/>
    <w:rsid w:val="00122CC9"/>
    <w:rsid w:val="00122DE1"/>
    <w:rsid w:val="00122F97"/>
    <w:rsid w:val="00123057"/>
    <w:rsid w:val="00123162"/>
    <w:rsid w:val="0012320B"/>
    <w:rsid w:val="00123232"/>
    <w:rsid w:val="001239D6"/>
    <w:rsid w:val="00123A58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345"/>
    <w:rsid w:val="00125D7D"/>
    <w:rsid w:val="001261C7"/>
    <w:rsid w:val="0012668E"/>
    <w:rsid w:val="0012672E"/>
    <w:rsid w:val="00126914"/>
    <w:rsid w:val="00126BBC"/>
    <w:rsid w:val="00126C10"/>
    <w:rsid w:val="00126E70"/>
    <w:rsid w:val="00126EC1"/>
    <w:rsid w:val="00126FF5"/>
    <w:rsid w:val="00127010"/>
    <w:rsid w:val="0012712F"/>
    <w:rsid w:val="00127299"/>
    <w:rsid w:val="001272AF"/>
    <w:rsid w:val="00127366"/>
    <w:rsid w:val="00127A68"/>
    <w:rsid w:val="00127AC2"/>
    <w:rsid w:val="00127C60"/>
    <w:rsid w:val="00127FEC"/>
    <w:rsid w:val="00130182"/>
    <w:rsid w:val="00130394"/>
    <w:rsid w:val="001304B8"/>
    <w:rsid w:val="001306B9"/>
    <w:rsid w:val="00130BAF"/>
    <w:rsid w:val="00131080"/>
    <w:rsid w:val="0013130C"/>
    <w:rsid w:val="001313CC"/>
    <w:rsid w:val="001319FC"/>
    <w:rsid w:val="00131A0C"/>
    <w:rsid w:val="00131A0F"/>
    <w:rsid w:val="00131F41"/>
    <w:rsid w:val="00132190"/>
    <w:rsid w:val="0013219C"/>
    <w:rsid w:val="001323AA"/>
    <w:rsid w:val="0013253A"/>
    <w:rsid w:val="001325AD"/>
    <w:rsid w:val="00132747"/>
    <w:rsid w:val="00132F76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9F4"/>
    <w:rsid w:val="00134A19"/>
    <w:rsid w:val="00134CA3"/>
    <w:rsid w:val="00134EB9"/>
    <w:rsid w:val="00134EFD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37BFC"/>
    <w:rsid w:val="001400D6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B0"/>
    <w:rsid w:val="00141C85"/>
    <w:rsid w:val="00141C9A"/>
    <w:rsid w:val="00141D54"/>
    <w:rsid w:val="00142082"/>
    <w:rsid w:val="00142190"/>
    <w:rsid w:val="001423D6"/>
    <w:rsid w:val="001425B6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A19"/>
    <w:rsid w:val="00143EC7"/>
    <w:rsid w:val="0014451D"/>
    <w:rsid w:val="001447A0"/>
    <w:rsid w:val="0014494B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0D1"/>
    <w:rsid w:val="0014626B"/>
    <w:rsid w:val="001463D5"/>
    <w:rsid w:val="00146414"/>
    <w:rsid w:val="00146641"/>
    <w:rsid w:val="001467B0"/>
    <w:rsid w:val="0014686C"/>
    <w:rsid w:val="00146CD2"/>
    <w:rsid w:val="00146EAC"/>
    <w:rsid w:val="001472BD"/>
    <w:rsid w:val="00147410"/>
    <w:rsid w:val="00147B43"/>
    <w:rsid w:val="00147C58"/>
    <w:rsid w:val="00147C79"/>
    <w:rsid w:val="00147D50"/>
    <w:rsid w:val="00147EE1"/>
    <w:rsid w:val="00147EEE"/>
    <w:rsid w:val="00150125"/>
    <w:rsid w:val="001502CE"/>
    <w:rsid w:val="001504ED"/>
    <w:rsid w:val="00150504"/>
    <w:rsid w:val="00150549"/>
    <w:rsid w:val="001506F0"/>
    <w:rsid w:val="001508BD"/>
    <w:rsid w:val="00150A01"/>
    <w:rsid w:val="00150A2B"/>
    <w:rsid w:val="00150B7A"/>
    <w:rsid w:val="00150EEA"/>
    <w:rsid w:val="00150EEB"/>
    <w:rsid w:val="001510BB"/>
    <w:rsid w:val="0015124C"/>
    <w:rsid w:val="001512B9"/>
    <w:rsid w:val="001514E3"/>
    <w:rsid w:val="00151A04"/>
    <w:rsid w:val="00151A32"/>
    <w:rsid w:val="00151B6B"/>
    <w:rsid w:val="00151F6D"/>
    <w:rsid w:val="001521F9"/>
    <w:rsid w:val="001522D1"/>
    <w:rsid w:val="001522F0"/>
    <w:rsid w:val="00152313"/>
    <w:rsid w:val="001524C8"/>
    <w:rsid w:val="00152657"/>
    <w:rsid w:val="001527EC"/>
    <w:rsid w:val="00152A02"/>
    <w:rsid w:val="00152B69"/>
    <w:rsid w:val="00152C8D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411A"/>
    <w:rsid w:val="00154145"/>
    <w:rsid w:val="001541FF"/>
    <w:rsid w:val="0015480E"/>
    <w:rsid w:val="00154A48"/>
    <w:rsid w:val="00154A62"/>
    <w:rsid w:val="00154BD0"/>
    <w:rsid w:val="00154C25"/>
    <w:rsid w:val="00154D65"/>
    <w:rsid w:val="0015508D"/>
    <w:rsid w:val="001553E1"/>
    <w:rsid w:val="00155656"/>
    <w:rsid w:val="001558AC"/>
    <w:rsid w:val="00155ED3"/>
    <w:rsid w:val="0015603B"/>
    <w:rsid w:val="0015610C"/>
    <w:rsid w:val="001561F0"/>
    <w:rsid w:val="001566F9"/>
    <w:rsid w:val="00156771"/>
    <w:rsid w:val="00156B56"/>
    <w:rsid w:val="00156CD5"/>
    <w:rsid w:val="00156CD9"/>
    <w:rsid w:val="0015729C"/>
    <w:rsid w:val="001575F6"/>
    <w:rsid w:val="001576B2"/>
    <w:rsid w:val="001577FA"/>
    <w:rsid w:val="00157B38"/>
    <w:rsid w:val="00157E04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D6F"/>
    <w:rsid w:val="00160F7D"/>
    <w:rsid w:val="00160FCF"/>
    <w:rsid w:val="001610F8"/>
    <w:rsid w:val="00161287"/>
    <w:rsid w:val="0016132A"/>
    <w:rsid w:val="001615D6"/>
    <w:rsid w:val="00161671"/>
    <w:rsid w:val="0016173B"/>
    <w:rsid w:val="001619F7"/>
    <w:rsid w:val="00161DB6"/>
    <w:rsid w:val="00162000"/>
    <w:rsid w:val="001620C9"/>
    <w:rsid w:val="0016268D"/>
    <w:rsid w:val="0016281A"/>
    <w:rsid w:val="00162A3F"/>
    <w:rsid w:val="00162C0C"/>
    <w:rsid w:val="00162ECA"/>
    <w:rsid w:val="00163076"/>
    <w:rsid w:val="001631DA"/>
    <w:rsid w:val="001635AC"/>
    <w:rsid w:val="0016369C"/>
    <w:rsid w:val="001636DC"/>
    <w:rsid w:val="0016399B"/>
    <w:rsid w:val="00163BE6"/>
    <w:rsid w:val="00163C06"/>
    <w:rsid w:val="00163EA7"/>
    <w:rsid w:val="001640A8"/>
    <w:rsid w:val="001648E5"/>
    <w:rsid w:val="0016498E"/>
    <w:rsid w:val="00164A04"/>
    <w:rsid w:val="00164BBD"/>
    <w:rsid w:val="00165317"/>
    <w:rsid w:val="00165683"/>
    <w:rsid w:val="001656B4"/>
    <w:rsid w:val="0016570E"/>
    <w:rsid w:val="00165710"/>
    <w:rsid w:val="001657A7"/>
    <w:rsid w:val="001658F5"/>
    <w:rsid w:val="0016617F"/>
    <w:rsid w:val="00166761"/>
    <w:rsid w:val="00166F2A"/>
    <w:rsid w:val="0016711F"/>
    <w:rsid w:val="00167475"/>
    <w:rsid w:val="00167821"/>
    <w:rsid w:val="0016793C"/>
    <w:rsid w:val="00167A33"/>
    <w:rsid w:val="00167B07"/>
    <w:rsid w:val="00167B35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59B"/>
    <w:rsid w:val="0017260F"/>
    <w:rsid w:val="001729F9"/>
    <w:rsid w:val="00172BC3"/>
    <w:rsid w:val="00172BF1"/>
    <w:rsid w:val="00172C67"/>
    <w:rsid w:val="00172D2F"/>
    <w:rsid w:val="00172D6D"/>
    <w:rsid w:val="001731E8"/>
    <w:rsid w:val="0017350F"/>
    <w:rsid w:val="00173AAE"/>
    <w:rsid w:val="00173D0D"/>
    <w:rsid w:val="00174272"/>
    <w:rsid w:val="00174458"/>
    <w:rsid w:val="001749F4"/>
    <w:rsid w:val="001749F8"/>
    <w:rsid w:val="00174B55"/>
    <w:rsid w:val="00174CCA"/>
    <w:rsid w:val="001753C0"/>
    <w:rsid w:val="00175451"/>
    <w:rsid w:val="001754AE"/>
    <w:rsid w:val="001756F0"/>
    <w:rsid w:val="001757DA"/>
    <w:rsid w:val="001760BF"/>
    <w:rsid w:val="00176210"/>
    <w:rsid w:val="001762C3"/>
    <w:rsid w:val="001762F1"/>
    <w:rsid w:val="001763D4"/>
    <w:rsid w:val="001768EA"/>
    <w:rsid w:val="001769C4"/>
    <w:rsid w:val="00176A23"/>
    <w:rsid w:val="00176AC6"/>
    <w:rsid w:val="00176CD4"/>
    <w:rsid w:val="00177022"/>
    <w:rsid w:val="001771A1"/>
    <w:rsid w:val="00177426"/>
    <w:rsid w:val="00177467"/>
    <w:rsid w:val="00177696"/>
    <w:rsid w:val="00177A2A"/>
    <w:rsid w:val="00177B34"/>
    <w:rsid w:val="00177B9A"/>
    <w:rsid w:val="00177CBC"/>
    <w:rsid w:val="00177E67"/>
    <w:rsid w:val="0018011B"/>
    <w:rsid w:val="00180133"/>
    <w:rsid w:val="00180692"/>
    <w:rsid w:val="0018073A"/>
    <w:rsid w:val="001808C6"/>
    <w:rsid w:val="00180A5F"/>
    <w:rsid w:val="00181014"/>
    <w:rsid w:val="00181026"/>
    <w:rsid w:val="00181295"/>
    <w:rsid w:val="0018141F"/>
    <w:rsid w:val="0018159A"/>
    <w:rsid w:val="001817CE"/>
    <w:rsid w:val="0018188C"/>
    <w:rsid w:val="001819F8"/>
    <w:rsid w:val="00181E6E"/>
    <w:rsid w:val="00181F7B"/>
    <w:rsid w:val="00181F80"/>
    <w:rsid w:val="001821F3"/>
    <w:rsid w:val="00182355"/>
    <w:rsid w:val="00182425"/>
    <w:rsid w:val="00182559"/>
    <w:rsid w:val="0018257F"/>
    <w:rsid w:val="00182607"/>
    <w:rsid w:val="001829C5"/>
    <w:rsid w:val="00182BBC"/>
    <w:rsid w:val="00182FD7"/>
    <w:rsid w:val="0018309C"/>
    <w:rsid w:val="00183138"/>
    <w:rsid w:val="001832EC"/>
    <w:rsid w:val="001833FE"/>
    <w:rsid w:val="0018344D"/>
    <w:rsid w:val="001834E9"/>
    <w:rsid w:val="00183503"/>
    <w:rsid w:val="00183660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13"/>
    <w:rsid w:val="0018554C"/>
    <w:rsid w:val="00185699"/>
    <w:rsid w:val="001859C3"/>
    <w:rsid w:val="00185A25"/>
    <w:rsid w:val="00185B13"/>
    <w:rsid w:val="00185B1E"/>
    <w:rsid w:val="00185B9E"/>
    <w:rsid w:val="00186011"/>
    <w:rsid w:val="001860AA"/>
    <w:rsid w:val="001860B9"/>
    <w:rsid w:val="00186311"/>
    <w:rsid w:val="00186627"/>
    <w:rsid w:val="00186691"/>
    <w:rsid w:val="0018694C"/>
    <w:rsid w:val="00186B9D"/>
    <w:rsid w:val="00186C9E"/>
    <w:rsid w:val="00186D46"/>
    <w:rsid w:val="00186EC8"/>
    <w:rsid w:val="001870D9"/>
    <w:rsid w:val="00187108"/>
    <w:rsid w:val="0018741C"/>
    <w:rsid w:val="00187445"/>
    <w:rsid w:val="001877F4"/>
    <w:rsid w:val="00187B16"/>
    <w:rsid w:val="00187EC0"/>
    <w:rsid w:val="00187F8A"/>
    <w:rsid w:val="001900CD"/>
    <w:rsid w:val="0019010F"/>
    <w:rsid w:val="0019012A"/>
    <w:rsid w:val="001903BB"/>
    <w:rsid w:val="001903CC"/>
    <w:rsid w:val="001906D4"/>
    <w:rsid w:val="0019071A"/>
    <w:rsid w:val="00190AC8"/>
    <w:rsid w:val="00190B1D"/>
    <w:rsid w:val="00190C96"/>
    <w:rsid w:val="00190F8C"/>
    <w:rsid w:val="0019134A"/>
    <w:rsid w:val="001913CE"/>
    <w:rsid w:val="00191593"/>
    <w:rsid w:val="001917FB"/>
    <w:rsid w:val="00191877"/>
    <w:rsid w:val="0019198B"/>
    <w:rsid w:val="00191B63"/>
    <w:rsid w:val="00191D17"/>
    <w:rsid w:val="00191EB4"/>
    <w:rsid w:val="00192018"/>
    <w:rsid w:val="001921F3"/>
    <w:rsid w:val="001924EB"/>
    <w:rsid w:val="00192673"/>
    <w:rsid w:val="00192938"/>
    <w:rsid w:val="00192ADA"/>
    <w:rsid w:val="00192C05"/>
    <w:rsid w:val="00192ECB"/>
    <w:rsid w:val="00193020"/>
    <w:rsid w:val="00193135"/>
    <w:rsid w:val="00193345"/>
    <w:rsid w:val="00193529"/>
    <w:rsid w:val="0019361F"/>
    <w:rsid w:val="00193A48"/>
    <w:rsid w:val="00193C53"/>
    <w:rsid w:val="00193D18"/>
    <w:rsid w:val="001945C2"/>
    <w:rsid w:val="001945DC"/>
    <w:rsid w:val="001946A6"/>
    <w:rsid w:val="0019499C"/>
    <w:rsid w:val="00194BD3"/>
    <w:rsid w:val="00194FE9"/>
    <w:rsid w:val="00194FEB"/>
    <w:rsid w:val="001950A1"/>
    <w:rsid w:val="001957E3"/>
    <w:rsid w:val="001958B7"/>
    <w:rsid w:val="001959B5"/>
    <w:rsid w:val="00195A8D"/>
    <w:rsid w:val="00195BB4"/>
    <w:rsid w:val="00195EE9"/>
    <w:rsid w:val="0019606E"/>
    <w:rsid w:val="0019658A"/>
    <w:rsid w:val="00196731"/>
    <w:rsid w:val="001967D1"/>
    <w:rsid w:val="001968C8"/>
    <w:rsid w:val="00196CBB"/>
    <w:rsid w:val="001971FD"/>
    <w:rsid w:val="0019728F"/>
    <w:rsid w:val="00197477"/>
    <w:rsid w:val="0019753A"/>
    <w:rsid w:val="00197942"/>
    <w:rsid w:val="00197E37"/>
    <w:rsid w:val="00197EC9"/>
    <w:rsid w:val="00197EEF"/>
    <w:rsid w:val="001A012D"/>
    <w:rsid w:val="001A01BA"/>
    <w:rsid w:val="001A0F52"/>
    <w:rsid w:val="001A0FE6"/>
    <w:rsid w:val="001A113D"/>
    <w:rsid w:val="001A136B"/>
    <w:rsid w:val="001A13F4"/>
    <w:rsid w:val="001A1616"/>
    <w:rsid w:val="001A17B3"/>
    <w:rsid w:val="001A1BBB"/>
    <w:rsid w:val="001A1DDE"/>
    <w:rsid w:val="001A237D"/>
    <w:rsid w:val="001A28CA"/>
    <w:rsid w:val="001A2E6A"/>
    <w:rsid w:val="001A310C"/>
    <w:rsid w:val="001A317E"/>
    <w:rsid w:val="001A3777"/>
    <w:rsid w:val="001A38D1"/>
    <w:rsid w:val="001A3AFE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28"/>
    <w:rsid w:val="001A475E"/>
    <w:rsid w:val="001A4A03"/>
    <w:rsid w:val="001A4E31"/>
    <w:rsid w:val="001A4F0C"/>
    <w:rsid w:val="001A535D"/>
    <w:rsid w:val="001A53B4"/>
    <w:rsid w:val="001A584C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85C"/>
    <w:rsid w:val="001A6A4A"/>
    <w:rsid w:val="001A735E"/>
    <w:rsid w:val="001A770D"/>
    <w:rsid w:val="001A7921"/>
    <w:rsid w:val="001A7A5C"/>
    <w:rsid w:val="001A7A74"/>
    <w:rsid w:val="001A7B0C"/>
    <w:rsid w:val="001A7C0B"/>
    <w:rsid w:val="001A7C7F"/>
    <w:rsid w:val="001A7F06"/>
    <w:rsid w:val="001B08BB"/>
    <w:rsid w:val="001B0DA8"/>
    <w:rsid w:val="001B1054"/>
    <w:rsid w:val="001B143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607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198"/>
    <w:rsid w:val="001B4637"/>
    <w:rsid w:val="001B4765"/>
    <w:rsid w:val="001B4D2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5C81"/>
    <w:rsid w:val="001B5DF7"/>
    <w:rsid w:val="001B62C3"/>
    <w:rsid w:val="001B6335"/>
    <w:rsid w:val="001B67F3"/>
    <w:rsid w:val="001B69BE"/>
    <w:rsid w:val="001B69F3"/>
    <w:rsid w:val="001B6CDC"/>
    <w:rsid w:val="001B70EF"/>
    <w:rsid w:val="001B7628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970"/>
    <w:rsid w:val="001C0A87"/>
    <w:rsid w:val="001C0B63"/>
    <w:rsid w:val="001C0FC4"/>
    <w:rsid w:val="001C1226"/>
    <w:rsid w:val="001C132F"/>
    <w:rsid w:val="001C16DA"/>
    <w:rsid w:val="001C170A"/>
    <w:rsid w:val="001C1A22"/>
    <w:rsid w:val="001C1E72"/>
    <w:rsid w:val="001C1FBA"/>
    <w:rsid w:val="001C264E"/>
    <w:rsid w:val="001C2739"/>
    <w:rsid w:val="001C274A"/>
    <w:rsid w:val="001C2E3A"/>
    <w:rsid w:val="001C3036"/>
    <w:rsid w:val="001C3455"/>
    <w:rsid w:val="001C3971"/>
    <w:rsid w:val="001C3A7C"/>
    <w:rsid w:val="001C3B69"/>
    <w:rsid w:val="001C4418"/>
    <w:rsid w:val="001C45D3"/>
    <w:rsid w:val="001C469A"/>
    <w:rsid w:val="001C476E"/>
    <w:rsid w:val="001C485D"/>
    <w:rsid w:val="001C4CD9"/>
    <w:rsid w:val="001C4F96"/>
    <w:rsid w:val="001C512C"/>
    <w:rsid w:val="001C532D"/>
    <w:rsid w:val="001C5635"/>
    <w:rsid w:val="001C570F"/>
    <w:rsid w:val="001C587C"/>
    <w:rsid w:val="001C5A27"/>
    <w:rsid w:val="001C5FD0"/>
    <w:rsid w:val="001C62C2"/>
    <w:rsid w:val="001C62F9"/>
    <w:rsid w:val="001C64F6"/>
    <w:rsid w:val="001C669B"/>
    <w:rsid w:val="001C6792"/>
    <w:rsid w:val="001C6BD4"/>
    <w:rsid w:val="001C6F9C"/>
    <w:rsid w:val="001C6FC7"/>
    <w:rsid w:val="001C6FDA"/>
    <w:rsid w:val="001C722F"/>
    <w:rsid w:val="001C732E"/>
    <w:rsid w:val="001C7A11"/>
    <w:rsid w:val="001D014E"/>
    <w:rsid w:val="001D0182"/>
    <w:rsid w:val="001D075D"/>
    <w:rsid w:val="001D0AC3"/>
    <w:rsid w:val="001D0E5E"/>
    <w:rsid w:val="001D0FD2"/>
    <w:rsid w:val="001D1124"/>
    <w:rsid w:val="001D13BA"/>
    <w:rsid w:val="001D13D0"/>
    <w:rsid w:val="001D16A6"/>
    <w:rsid w:val="001D17F4"/>
    <w:rsid w:val="001D188B"/>
    <w:rsid w:val="001D1BF3"/>
    <w:rsid w:val="001D1C4D"/>
    <w:rsid w:val="001D2225"/>
    <w:rsid w:val="001D2261"/>
    <w:rsid w:val="001D23C3"/>
    <w:rsid w:val="001D23FE"/>
    <w:rsid w:val="001D24E3"/>
    <w:rsid w:val="001D2596"/>
    <w:rsid w:val="001D2A1C"/>
    <w:rsid w:val="001D2B07"/>
    <w:rsid w:val="001D2C62"/>
    <w:rsid w:val="001D2CC6"/>
    <w:rsid w:val="001D2D05"/>
    <w:rsid w:val="001D2F50"/>
    <w:rsid w:val="001D3116"/>
    <w:rsid w:val="001D3537"/>
    <w:rsid w:val="001D3931"/>
    <w:rsid w:val="001D39A8"/>
    <w:rsid w:val="001D3A87"/>
    <w:rsid w:val="001D471A"/>
    <w:rsid w:val="001D4BFC"/>
    <w:rsid w:val="001D4C03"/>
    <w:rsid w:val="001D52D4"/>
    <w:rsid w:val="001D569A"/>
    <w:rsid w:val="001D5891"/>
    <w:rsid w:val="001D5904"/>
    <w:rsid w:val="001D5D38"/>
    <w:rsid w:val="001D5EB4"/>
    <w:rsid w:val="001D616C"/>
    <w:rsid w:val="001D6A22"/>
    <w:rsid w:val="001D706C"/>
    <w:rsid w:val="001D7310"/>
    <w:rsid w:val="001D7346"/>
    <w:rsid w:val="001D7560"/>
    <w:rsid w:val="001D7728"/>
    <w:rsid w:val="001D77A2"/>
    <w:rsid w:val="001D796B"/>
    <w:rsid w:val="001D7A79"/>
    <w:rsid w:val="001D7FE2"/>
    <w:rsid w:val="001E01EE"/>
    <w:rsid w:val="001E061F"/>
    <w:rsid w:val="001E06FD"/>
    <w:rsid w:val="001E0C03"/>
    <w:rsid w:val="001E0C28"/>
    <w:rsid w:val="001E0E06"/>
    <w:rsid w:val="001E0E0E"/>
    <w:rsid w:val="001E1113"/>
    <w:rsid w:val="001E1217"/>
    <w:rsid w:val="001E1804"/>
    <w:rsid w:val="001E1B34"/>
    <w:rsid w:val="001E1BD1"/>
    <w:rsid w:val="001E1C08"/>
    <w:rsid w:val="001E1C75"/>
    <w:rsid w:val="001E1E91"/>
    <w:rsid w:val="001E2120"/>
    <w:rsid w:val="001E24E0"/>
    <w:rsid w:val="001E263C"/>
    <w:rsid w:val="001E2858"/>
    <w:rsid w:val="001E2946"/>
    <w:rsid w:val="001E2FC9"/>
    <w:rsid w:val="001E308D"/>
    <w:rsid w:val="001E3171"/>
    <w:rsid w:val="001E3711"/>
    <w:rsid w:val="001E3AB8"/>
    <w:rsid w:val="001E3B1D"/>
    <w:rsid w:val="001E3D8B"/>
    <w:rsid w:val="001E42ED"/>
    <w:rsid w:val="001E4542"/>
    <w:rsid w:val="001E455C"/>
    <w:rsid w:val="001E467B"/>
    <w:rsid w:val="001E4B3A"/>
    <w:rsid w:val="001E4F42"/>
    <w:rsid w:val="001E50DA"/>
    <w:rsid w:val="001E5275"/>
    <w:rsid w:val="001E535C"/>
    <w:rsid w:val="001E53C0"/>
    <w:rsid w:val="001E54DC"/>
    <w:rsid w:val="001E568F"/>
    <w:rsid w:val="001E5BF2"/>
    <w:rsid w:val="001E5D77"/>
    <w:rsid w:val="001E6013"/>
    <w:rsid w:val="001E61F5"/>
    <w:rsid w:val="001E6703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E55"/>
    <w:rsid w:val="001E7EF3"/>
    <w:rsid w:val="001F018B"/>
    <w:rsid w:val="001F05AF"/>
    <w:rsid w:val="001F05C8"/>
    <w:rsid w:val="001F07FE"/>
    <w:rsid w:val="001F0B40"/>
    <w:rsid w:val="001F1011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449"/>
    <w:rsid w:val="001F35C9"/>
    <w:rsid w:val="001F375A"/>
    <w:rsid w:val="001F3A62"/>
    <w:rsid w:val="001F3B03"/>
    <w:rsid w:val="001F3BAE"/>
    <w:rsid w:val="001F3BDD"/>
    <w:rsid w:val="001F3CDC"/>
    <w:rsid w:val="001F3DC3"/>
    <w:rsid w:val="001F415C"/>
    <w:rsid w:val="001F4163"/>
    <w:rsid w:val="001F4195"/>
    <w:rsid w:val="001F42B0"/>
    <w:rsid w:val="001F4901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5AB"/>
    <w:rsid w:val="001F76A7"/>
    <w:rsid w:val="001F7739"/>
    <w:rsid w:val="001F7DAA"/>
    <w:rsid w:val="002006A9"/>
    <w:rsid w:val="00200AA3"/>
    <w:rsid w:val="00200B50"/>
    <w:rsid w:val="00200EC6"/>
    <w:rsid w:val="0020178D"/>
    <w:rsid w:val="002019FA"/>
    <w:rsid w:val="00201AC6"/>
    <w:rsid w:val="00201F1F"/>
    <w:rsid w:val="0020203A"/>
    <w:rsid w:val="002022C5"/>
    <w:rsid w:val="002027AE"/>
    <w:rsid w:val="00202830"/>
    <w:rsid w:val="00202EBF"/>
    <w:rsid w:val="00203388"/>
    <w:rsid w:val="002035E8"/>
    <w:rsid w:val="00203E7D"/>
    <w:rsid w:val="00203EA0"/>
    <w:rsid w:val="00204548"/>
    <w:rsid w:val="002045B1"/>
    <w:rsid w:val="00204AC5"/>
    <w:rsid w:val="00204B6D"/>
    <w:rsid w:val="00204D9D"/>
    <w:rsid w:val="00204DBB"/>
    <w:rsid w:val="00204E6A"/>
    <w:rsid w:val="00205339"/>
    <w:rsid w:val="00205558"/>
    <w:rsid w:val="00205A96"/>
    <w:rsid w:val="00205CF6"/>
    <w:rsid w:val="00205DC2"/>
    <w:rsid w:val="00205E1D"/>
    <w:rsid w:val="00205F0B"/>
    <w:rsid w:val="00205FEA"/>
    <w:rsid w:val="00206D09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07F57"/>
    <w:rsid w:val="00210174"/>
    <w:rsid w:val="00210524"/>
    <w:rsid w:val="0021056F"/>
    <w:rsid w:val="0021079F"/>
    <w:rsid w:val="00210BAF"/>
    <w:rsid w:val="00211118"/>
    <w:rsid w:val="002112DE"/>
    <w:rsid w:val="00211981"/>
    <w:rsid w:val="00211C3F"/>
    <w:rsid w:val="002120FA"/>
    <w:rsid w:val="00212210"/>
    <w:rsid w:val="00212891"/>
    <w:rsid w:val="00212E1F"/>
    <w:rsid w:val="0021349D"/>
    <w:rsid w:val="002134D3"/>
    <w:rsid w:val="00213E07"/>
    <w:rsid w:val="0021429E"/>
    <w:rsid w:val="00214517"/>
    <w:rsid w:val="002146F5"/>
    <w:rsid w:val="002148F1"/>
    <w:rsid w:val="00215008"/>
    <w:rsid w:val="002150B3"/>
    <w:rsid w:val="002150C2"/>
    <w:rsid w:val="00216484"/>
    <w:rsid w:val="002166DB"/>
    <w:rsid w:val="00216DA7"/>
    <w:rsid w:val="00216EB1"/>
    <w:rsid w:val="00217259"/>
    <w:rsid w:val="002172F1"/>
    <w:rsid w:val="00217695"/>
    <w:rsid w:val="00217716"/>
    <w:rsid w:val="00217915"/>
    <w:rsid w:val="00217A3D"/>
    <w:rsid w:val="00217B42"/>
    <w:rsid w:val="00217B6B"/>
    <w:rsid w:val="00217C53"/>
    <w:rsid w:val="00217E51"/>
    <w:rsid w:val="002200D4"/>
    <w:rsid w:val="00220122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130"/>
    <w:rsid w:val="00222132"/>
    <w:rsid w:val="0022236F"/>
    <w:rsid w:val="00222C5F"/>
    <w:rsid w:val="00222E3B"/>
    <w:rsid w:val="0022311F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BEB"/>
    <w:rsid w:val="00226C22"/>
    <w:rsid w:val="00226D83"/>
    <w:rsid w:val="00226E92"/>
    <w:rsid w:val="00226FA0"/>
    <w:rsid w:val="00227171"/>
    <w:rsid w:val="00227387"/>
    <w:rsid w:val="002273C0"/>
    <w:rsid w:val="002274D8"/>
    <w:rsid w:val="002274E2"/>
    <w:rsid w:val="002274E3"/>
    <w:rsid w:val="00227AB8"/>
    <w:rsid w:val="00227C82"/>
    <w:rsid w:val="002300A6"/>
    <w:rsid w:val="002303B5"/>
    <w:rsid w:val="0023069C"/>
    <w:rsid w:val="00230825"/>
    <w:rsid w:val="00230928"/>
    <w:rsid w:val="00230983"/>
    <w:rsid w:val="00230D82"/>
    <w:rsid w:val="00230F67"/>
    <w:rsid w:val="00230FAA"/>
    <w:rsid w:val="00231152"/>
    <w:rsid w:val="00231191"/>
    <w:rsid w:val="002311CB"/>
    <w:rsid w:val="00231242"/>
    <w:rsid w:val="00231331"/>
    <w:rsid w:val="00231413"/>
    <w:rsid w:val="002315A2"/>
    <w:rsid w:val="002315DC"/>
    <w:rsid w:val="002315F9"/>
    <w:rsid w:val="0023161B"/>
    <w:rsid w:val="002317C2"/>
    <w:rsid w:val="00231BC6"/>
    <w:rsid w:val="002321D4"/>
    <w:rsid w:val="002321F3"/>
    <w:rsid w:val="002322F3"/>
    <w:rsid w:val="00232622"/>
    <w:rsid w:val="00232AB2"/>
    <w:rsid w:val="00232AFD"/>
    <w:rsid w:val="00232D11"/>
    <w:rsid w:val="00232F5F"/>
    <w:rsid w:val="002331B7"/>
    <w:rsid w:val="0023338F"/>
    <w:rsid w:val="00233634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5D4"/>
    <w:rsid w:val="0023596A"/>
    <w:rsid w:val="00235A33"/>
    <w:rsid w:val="00235A86"/>
    <w:rsid w:val="00235C0B"/>
    <w:rsid w:val="00235CB8"/>
    <w:rsid w:val="00235D05"/>
    <w:rsid w:val="00235E2F"/>
    <w:rsid w:val="00235EBA"/>
    <w:rsid w:val="00235F2B"/>
    <w:rsid w:val="002360F7"/>
    <w:rsid w:val="00236192"/>
    <w:rsid w:val="002362EF"/>
    <w:rsid w:val="00236365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7DC"/>
    <w:rsid w:val="00240BC1"/>
    <w:rsid w:val="00240E36"/>
    <w:rsid w:val="00241080"/>
    <w:rsid w:val="00241360"/>
    <w:rsid w:val="00241682"/>
    <w:rsid w:val="002417F3"/>
    <w:rsid w:val="00241889"/>
    <w:rsid w:val="002418A8"/>
    <w:rsid w:val="0024198F"/>
    <w:rsid w:val="002419FD"/>
    <w:rsid w:val="00241A10"/>
    <w:rsid w:val="00241BA0"/>
    <w:rsid w:val="00241DCE"/>
    <w:rsid w:val="00241E61"/>
    <w:rsid w:val="0024212E"/>
    <w:rsid w:val="002421C3"/>
    <w:rsid w:val="002425AA"/>
    <w:rsid w:val="002426D5"/>
    <w:rsid w:val="0024298A"/>
    <w:rsid w:val="00242BFA"/>
    <w:rsid w:val="002430BB"/>
    <w:rsid w:val="002430FE"/>
    <w:rsid w:val="00243865"/>
    <w:rsid w:val="00243957"/>
    <w:rsid w:val="00243D8D"/>
    <w:rsid w:val="00243EBF"/>
    <w:rsid w:val="0024432E"/>
    <w:rsid w:val="002443CD"/>
    <w:rsid w:val="00244F39"/>
    <w:rsid w:val="00245036"/>
    <w:rsid w:val="0024517E"/>
    <w:rsid w:val="00245A85"/>
    <w:rsid w:val="00245DEC"/>
    <w:rsid w:val="00245F4D"/>
    <w:rsid w:val="00246368"/>
    <w:rsid w:val="002463A0"/>
    <w:rsid w:val="002467C3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28"/>
    <w:rsid w:val="00250530"/>
    <w:rsid w:val="002505B8"/>
    <w:rsid w:val="00250672"/>
    <w:rsid w:val="00250736"/>
    <w:rsid w:val="002508DD"/>
    <w:rsid w:val="00250EB8"/>
    <w:rsid w:val="002510DA"/>
    <w:rsid w:val="002512B4"/>
    <w:rsid w:val="00251E94"/>
    <w:rsid w:val="00251F41"/>
    <w:rsid w:val="0025219F"/>
    <w:rsid w:val="00252208"/>
    <w:rsid w:val="00252237"/>
    <w:rsid w:val="0025248F"/>
    <w:rsid w:val="002525C6"/>
    <w:rsid w:val="002525E3"/>
    <w:rsid w:val="00252677"/>
    <w:rsid w:val="00252704"/>
    <w:rsid w:val="00252CD6"/>
    <w:rsid w:val="00252F8F"/>
    <w:rsid w:val="0025347C"/>
    <w:rsid w:val="00253595"/>
    <w:rsid w:val="00253D47"/>
    <w:rsid w:val="00254053"/>
    <w:rsid w:val="002542A7"/>
    <w:rsid w:val="0025451A"/>
    <w:rsid w:val="0025465E"/>
    <w:rsid w:val="0025471E"/>
    <w:rsid w:val="00254E05"/>
    <w:rsid w:val="00254F20"/>
    <w:rsid w:val="00255225"/>
    <w:rsid w:val="00255245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9A2"/>
    <w:rsid w:val="00257BD4"/>
    <w:rsid w:val="00257E2F"/>
    <w:rsid w:val="00257EAE"/>
    <w:rsid w:val="00260736"/>
    <w:rsid w:val="002607A7"/>
    <w:rsid w:val="002608D9"/>
    <w:rsid w:val="00260B5C"/>
    <w:rsid w:val="00260C4A"/>
    <w:rsid w:val="00260EA6"/>
    <w:rsid w:val="002612AD"/>
    <w:rsid w:val="00261510"/>
    <w:rsid w:val="0026154C"/>
    <w:rsid w:val="0026173B"/>
    <w:rsid w:val="00261F1B"/>
    <w:rsid w:val="0026201A"/>
    <w:rsid w:val="002625CF"/>
    <w:rsid w:val="002626FD"/>
    <w:rsid w:val="00262DC2"/>
    <w:rsid w:val="002632DD"/>
    <w:rsid w:val="00263623"/>
    <w:rsid w:val="00263675"/>
    <w:rsid w:val="00263767"/>
    <w:rsid w:val="0026399A"/>
    <w:rsid w:val="00263B21"/>
    <w:rsid w:val="00263F81"/>
    <w:rsid w:val="0026438D"/>
    <w:rsid w:val="00264598"/>
    <w:rsid w:val="00264AA3"/>
    <w:rsid w:val="00264D55"/>
    <w:rsid w:val="00264DAB"/>
    <w:rsid w:val="00264E51"/>
    <w:rsid w:val="00264E53"/>
    <w:rsid w:val="00265040"/>
    <w:rsid w:val="00265125"/>
    <w:rsid w:val="0026518C"/>
    <w:rsid w:val="00265323"/>
    <w:rsid w:val="00265531"/>
    <w:rsid w:val="002656A8"/>
    <w:rsid w:val="00265711"/>
    <w:rsid w:val="002657A3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70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542"/>
    <w:rsid w:val="0027274A"/>
    <w:rsid w:val="00272B50"/>
    <w:rsid w:val="00272D00"/>
    <w:rsid w:val="00272FF8"/>
    <w:rsid w:val="00273331"/>
    <w:rsid w:val="00273434"/>
    <w:rsid w:val="00273B78"/>
    <w:rsid w:val="00273CB1"/>
    <w:rsid w:val="00273EAB"/>
    <w:rsid w:val="00273F64"/>
    <w:rsid w:val="00274304"/>
    <w:rsid w:val="002744F4"/>
    <w:rsid w:val="00274771"/>
    <w:rsid w:val="00274D80"/>
    <w:rsid w:val="00275011"/>
    <w:rsid w:val="00275047"/>
    <w:rsid w:val="002751CF"/>
    <w:rsid w:val="002751DC"/>
    <w:rsid w:val="002751F8"/>
    <w:rsid w:val="00275322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C31"/>
    <w:rsid w:val="0027723A"/>
    <w:rsid w:val="002772D9"/>
    <w:rsid w:val="0027735F"/>
    <w:rsid w:val="002778CE"/>
    <w:rsid w:val="00277973"/>
    <w:rsid w:val="0027798E"/>
    <w:rsid w:val="00277DC9"/>
    <w:rsid w:val="00277E00"/>
    <w:rsid w:val="00277EF7"/>
    <w:rsid w:val="0028007B"/>
    <w:rsid w:val="002803D1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DCA"/>
    <w:rsid w:val="00281E38"/>
    <w:rsid w:val="0028203F"/>
    <w:rsid w:val="0028244F"/>
    <w:rsid w:val="002828D7"/>
    <w:rsid w:val="00282A55"/>
    <w:rsid w:val="00282B03"/>
    <w:rsid w:val="00282F47"/>
    <w:rsid w:val="00282FC0"/>
    <w:rsid w:val="002831DD"/>
    <w:rsid w:val="0028334C"/>
    <w:rsid w:val="002833F4"/>
    <w:rsid w:val="0028367B"/>
    <w:rsid w:val="00283A0B"/>
    <w:rsid w:val="00283BF3"/>
    <w:rsid w:val="00283FC5"/>
    <w:rsid w:val="00284111"/>
    <w:rsid w:val="00284482"/>
    <w:rsid w:val="00284811"/>
    <w:rsid w:val="00284B5F"/>
    <w:rsid w:val="00284E00"/>
    <w:rsid w:val="00284E38"/>
    <w:rsid w:val="00284E68"/>
    <w:rsid w:val="00284EB6"/>
    <w:rsid w:val="00285435"/>
    <w:rsid w:val="00285584"/>
    <w:rsid w:val="00285613"/>
    <w:rsid w:val="00285BFD"/>
    <w:rsid w:val="0028619A"/>
    <w:rsid w:val="002863C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90225"/>
    <w:rsid w:val="0029043F"/>
    <w:rsid w:val="00290686"/>
    <w:rsid w:val="00290945"/>
    <w:rsid w:val="00290AB1"/>
    <w:rsid w:val="00290C7B"/>
    <w:rsid w:val="00290EEE"/>
    <w:rsid w:val="00290F2D"/>
    <w:rsid w:val="0029146D"/>
    <w:rsid w:val="00291586"/>
    <w:rsid w:val="00291FD7"/>
    <w:rsid w:val="00291FF6"/>
    <w:rsid w:val="002920B8"/>
    <w:rsid w:val="0029223E"/>
    <w:rsid w:val="002922E6"/>
    <w:rsid w:val="002923CE"/>
    <w:rsid w:val="00292690"/>
    <w:rsid w:val="00292768"/>
    <w:rsid w:val="002928AE"/>
    <w:rsid w:val="00292B13"/>
    <w:rsid w:val="00292C39"/>
    <w:rsid w:val="00292E24"/>
    <w:rsid w:val="00292E38"/>
    <w:rsid w:val="00292E9E"/>
    <w:rsid w:val="0029317B"/>
    <w:rsid w:val="002933B2"/>
    <w:rsid w:val="002934BD"/>
    <w:rsid w:val="002938EC"/>
    <w:rsid w:val="0029390F"/>
    <w:rsid w:val="00293A1D"/>
    <w:rsid w:val="00293BA3"/>
    <w:rsid w:val="00293BBA"/>
    <w:rsid w:val="00293D47"/>
    <w:rsid w:val="0029442E"/>
    <w:rsid w:val="0029452A"/>
    <w:rsid w:val="002945FC"/>
    <w:rsid w:val="00294652"/>
    <w:rsid w:val="002947FF"/>
    <w:rsid w:val="002949CC"/>
    <w:rsid w:val="00294A5E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700C"/>
    <w:rsid w:val="002974F0"/>
    <w:rsid w:val="002976EE"/>
    <w:rsid w:val="00297E81"/>
    <w:rsid w:val="002A00F7"/>
    <w:rsid w:val="002A03DA"/>
    <w:rsid w:val="002A0429"/>
    <w:rsid w:val="002A0491"/>
    <w:rsid w:val="002A057C"/>
    <w:rsid w:val="002A079B"/>
    <w:rsid w:val="002A0CA6"/>
    <w:rsid w:val="002A0FE1"/>
    <w:rsid w:val="002A10AE"/>
    <w:rsid w:val="002A1124"/>
    <w:rsid w:val="002A1162"/>
    <w:rsid w:val="002A14F4"/>
    <w:rsid w:val="002A17D3"/>
    <w:rsid w:val="002A1F83"/>
    <w:rsid w:val="002A23A5"/>
    <w:rsid w:val="002A2493"/>
    <w:rsid w:val="002A2792"/>
    <w:rsid w:val="002A321A"/>
    <w:rsid w:val="002A32CF"/>
    <w:rsid w:val="002A32ED"/>
    <w:rsid w:val="002A34E2"/>
    <w:rsid w:val="002A353C"/>
    <w:rsid w:val="002A37F2"/>
    <w:rsid w:val="002A38E4"/>
    <w:rsid w:val="002A3D75"/>
    <w:rsid w:val="002A3DF0"/>
    <w:rsid w:val="002A402D"/>
    <w:rsid w:val="002A4462"/>
    <w:rsid w:val="002A483F"/>
    <w:rsid w:val="002A488D"/>
    <w:rsid w:val="002A4CEC"/>
    <w:rsid w:val="002A4D48"/>
    <w:rsid w:val="002A4F5B"/>
    <w:rsid w:val="002A4FB8"/>
    <w:rsid w:val="002A50AB"/>
    <w:rsid w:val="002A54C0"/>
    <w:rsid w:val="002A5562"/>
    <w:rsid w:val="002A5584"/>
    <w:rsid w:val="002A5748"/>
    <w:rsid w:val="002A5AF5"/>
    <w:rsid w:val="002A5B6D"/>
    <w:rsid w:val="002A5CA7"/>
    <w:rsid w:val="002A65C4"/>
    <w:rsid w:val="002A6BF1"/>
    <w:rsid w:val="002A6F25"/>
    <w:rsid w:val="002A6F8F"/>
    <w:rsid w:val="002A73AF"/>
    <w:rsid w:val="002A759C"/>
    <w:rsid w:val="002A7BA5"/>
    <w:rsid w:val="002B0062"/>
    <w:rsid w:val="002B0074"/>
    <w:rsid w:val="002B0131"/>
    <w:rsid w:val="002B036F"/>
    <w:rsid w:val="002B03C3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5A3"/>
    <w:rsid w:val="002B1623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3207"/>
    <w:rsid w:val="002B3363"/>
    <w:rsid w:val="002B33AC"/>
    <w:rsid w:val="002B3424"/>
    <w:rsid w:val="002B3457"/>
    <w:rsid w:val="002B35C8"/>
    <w:rsid w:val="002B3977"/>
    <w:rsid w:val="002B3E7A"/>
    <w:rsid w:val="002B4307"/>
    <w:rsid w:val="002B432C"/>
    <w:rsid w:val="002B4561"/>
    <w:rsid w:val="002B45A3"/>
    <w:rsid w:val="002B4673"/>
    <w:rsid w:val="002B4902"/>
    <w:rsid w:val="002B4A1C"/>
    <w:rsid w:val="002B4CB0"/>
    <w:rsid w:val="002B4F7D"/>
    <w:rsid w:val="002B5003"/>
    <w:rsid w:val="002B5407"/>
    <w:rsid w:val="002B5488"/>
    <w:rsid w:val="002B5534"/>
    <w:rsid w:val="002B5566"/>
    <w:rsid w:val="002B5612"/>
    <w:rsid w:val="002B5796"/>
    <w:rsid w:val="002B57A5"/>
    <w:rsid w:val="002B5B84"/>
    <w:rsid w:val="002B610E"/>
    <w:rsid w:val="002B6428"/>
    <w:rsid w:val="002B64C3"/>
    <w:rsid w:val="002B6776"/>
    <w:rsid w:val="002B68C2"/>
    <w:rsid w:val="002B6A01"/>
    <w:rsid w:val="002B6A68"/>
    <w:rsid w:val="002B6ACD"/>
    <w:rsid w:val="002B6C6D"/>
    <w:rsid w:val="002B6CF3"/>
    <w:rsid w:val="002B71B8"/>
    <w:rsid w:val="002B7276"/>
    <w:rsid w:val="002B7358"/>
    <w:rsid w:val="002B749B"/>
    <w:rsid w:val="002B7554"/>
    <w:rsid w:val="002B775D"/>
    <w:rsid w:val="002B78F2"/>
    <w:rsid w:val="002B7DC6"/>
    <w:rsid w:val="002B7EE6"/>
    <w:rsid w:val="002C06E2"/>
    <w:rsid w:val="002C06E8"/>
    <w:rsid w:val="002C0777"/>
    <w:rsid w:val="002C08A4"/>
    <w:rsid w:val="002C0B51"/>
    <w:rsid w:val="002C0CCE"/>
    <w:rsid w:val="002C0EA9"/>
    <w:rsid w:val="002C1357"/>
    <w:rsid w:val="002C13BE"/>
    <w:rsid w:val="002C1A78"/>
    <w:rsid w:val="002C1EAA"/>
    <w:rsid w:val="002C22CD"/>
    <w:rsid w:val="002C2321"/>
    <w:rsid w:val="002C23CF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B9"/>
    <w:rsid w:val="002C3FC4"/>
    <w:rsid w:val="002C4045"/>
    <w:rsid w:val="002C40ED"/>
    <w:rsid w:val="002C452A"/>
    <w:rsid w:val="002C45A2"/>
    <w:rsid w:val="002C47D0"/>
    <w:rsid w:val="002C4AA5"/>
    <w:rsid w:val="002C4B90"/>
    <w:rsid w:val="002C4FA4"/>
    <w:rsid w:val="002C512E"/>
    <w:rsid w:val="002C5142"/>
    <w:rsid w:val="002C544C"/>
    <w:rsid w:val="002C5537"/>
    <w:rsid w:val="002C5984"/>
    <w:rsid w:val="002C5B78"/>
    <w:rsid w:val="002C5C17"/>
    <w:rsid w:val="002C5CA1"/>
    <w:rsid w:val="002C6341"/>
    <w:rsid w:val="002C6739"/>
    <w:rsid w:val="002C6963"/>
    <w:rsid w:val="002C6A44"/>
    <w:rsid w:val="002C6C4F"/>
    <w:rsid w:val="002C6EB1"/>
    <w:rsid w:val="002C700A"/>
    <w:rsid w:val="002C7116"/>
    <w:rsid w:val="002C796E"/>
    <w:rsid w:val="002D002B"/>
    <w:rsid w:val="002D00E4"/>
    <w:rsid w:val="002D00EE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17E"/>
    <w:rsid w:val="002D3455"/>
    <w:rsid w:val="002D3623"/>
    <w:rsid w:val="002D3864"/>
    <w:rsid w:val="002D39BC"/>
    <w:rsid w:val="002D3ACB"/>
    <w:rsid w:val="002D3C42"/>
    <w:rsid w:val="002D3F93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E32"/>
    <w:rsid w:val="002D5F26"/>
    <w:rsid w:val="002D5FAC"/>
    <w:rsid w:val="002D62BF"/>
    <w:rsid w:val="002D6428"/>
    <w:rsid w:val="002D642B"/>
    <w:rsid w:val="002D690D"/>
    <w:rsid w:val="002D6AD2"/>
    <w:rsid w:val="002D6BDF"/>
    <w:rsid w:val="002D6D0D"/>
    <w:rsid w:val="002D6E79"/>
    <w:rsid w:val="002D700F"/>
    <w:rsid w:val="002D7388"/>
    <w:rsid w:val="002D7623"/>
    <w:rsid w:val="002D7900"/>
    <w:rsid w:val="002D7AF3"/>
    <w:rsid w:val="002D7C13"/>
    <w:rsid w:val="002E01AE"/>
    <w:rsid w:val="002E01D9"/>
    <w:rsid w:val="002E0385"/>
    <w:rsid w:val="002E07CF"/>
    <w:rsid w:val="002E0890"/>
    <w:rsid w:val="002E0940"/>
    <w:rsid w:val="002E0B7D"/>
    <w:rsid w:val="002E0BFD"/>
    <w:rsid w:val="002E0C79"/>
    <w:rsid w:val="002E0D2C"/>
    <w:rsid w:val="002E0E2E"/>
    <w:rsid w:val="002E0FAE"/>
    <w:rsid w:val="002E10D2"/>
    <w:rsid w:val="002E123A"/>
    <w:rsid w:val="002E12B0"/>
    <w:rsid w:val="002E13D6"/>
    <w:rsid w:val="002E1506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AE9"/>
    <w:rsid w:val="002E2C53"/>
    <w:rsid w:val="002E2CF0"/>
    <w:rsid w:val="002E2D47"/>
    <w:rsid w:val="002E2DF6"/>
    <w:rsid w:val="002E2F73"/>
    <w:rsid w:val="002E30E6"/>
    <w:rsid w:val="002E340F"/>
    <w:rsid w:val="002E34AC"/>
    <w:rsid w:val="002E3500"/>
    <w:rsid w:val="002E3927"/>
    <w:rsid w:val="002E3B4A"/>
    <w:rsid w:val="002E3C85"/>
    <w:rsid w:val="002E4509"/>
    <w:rsid w:val="002E45E5"/>
    <w:rsid w:val="002E46EB"/>
    <w:rsid w:val="002E4846"/>
    <w:rsid w:val="002E4BB0"/>
    <w:rsid w:val="002E4BBC"/>
    <w:rsid w:val="002E4D7A"/>
    <w:rsid w:val="002E4DDA"/>
    <w:rsid w:val="002E50D6"/>
    <w:rsid w:val="002E50F4"/>
    <w:rsid w:val="002E545A"/>
    <w:rsid w:val="002E55C3"/>
    <w:rsid w:val="002E595B"/>
    <w:rsid w:val="002E5BF6"/>
    <w:rsid w:val="002E5C2B"/>
    <w:rsid w:val="002E5C51"/>
    <w:rsid w:val="002E5E04"/>
    <w:rsid w:val="002E5EDE"/>
    <w:rsid w:val="002E6CBD"/>
    <w:rsid w:val="002E7026"/>
    <w:rsid w:val="002E743A"/>
    <w:rsid w:val="002E765B"/>
    <w:rsid w:val="002E768E"/>
    <w:rsid w:val="002E77A5"/>
    <w:rsid w:val="002E78ED"/>
    <w:rsid w:val="002F008E"/>
    <w:rsid w:val="002F02B2"/>
    <w:rsid w:val="002F07BA"/>
    <w:rsid w:val="002F086A"/>
    <w:rsid w:val="002F097F"/>
    <w:rsid w:val="002F099E"/>
    <w:rsid w:val="002F09AB"/>
    <w:rsid w:val="002F0ABB"/>
    <w:rsid w:val="002F0B09"/>
    <w:rsid w:val="002F0B11"/>
    <w:rsid w:val="002F0B9A"/>
    <w:rsid w:val="002F0C53"/>
    <w:rsid w:val="002F0C55"/>
    <w:rsid w:val="002F0C69"/>
    <w:rsid w:val="002F0E0A"/>
    <w:rsid w:val="002F0F21"/>
    <w:rsid w:val="002F0F2C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168"/>
    <w:rsid w:val="002F3690"/>
    <w:rsid w:val="002F372A"/>
    <w:rsid w:val="002F431A"/>
    <w:rsid w:val="002F45A3"/>
    <w:rsid w:val="002F4A0A"/>
    <w:rsid w:val="002F4B3F"/>
    <w:rsid w:val="002F4F93"/>
    <w:rsid w:val="002F505A"/>
    <w:rsid w:val="002F53BB"/>
    <w:rsid w:val="002F5682"/>
    <w:rsid w:val="002F63AC"/>
    <w:rsid w:val="002F6774"/>
    <w:rsid w:val="002F6795"/>
    <w:rsid w:val="002F682E"/>
    <w:rsid w:val="002F6F25"/>
    <w:rsid w:val="002F706E"/>
    <w:rsid w:val="002F71C7"/>
    <w:rsid w:val="002F7270"/>
    <w:rsid w:val="002F74BA"/>
    <w:rsid w:val="002F7AA8"/>
    <w:rsid w:val="002F7AB4"/>
    <w:rsid w:val="00300121"/>
    <w:rsid w:val="0030012C"/>
    <w:rsid w:val="003007EC"/>
    <w:rsid w:val="00300ECF"/>
    <w:rsid w:val="00301516"/>
    <w:rsid w:val="00301620"/>
    <w:rsid w:val="003018E0"/>
    <w:rsid w:val="00301BA6"/>
    <w:rsid w:val="00301C3D"/>
    <w:rsid w:val="00301D1C"/>
    <w:rsid w:val="00301F9C"/>
    <w:rsid w:val="00302038"/>
    <w:rsid w:val="0030208F"/>
    <w:rsid w:val="003024F3"/>
    <w:rsid w:val="00302818"/>
    <w:rsid w:val="0030297D"/>
    <w:rsid w:val="00302EE3"/>
    <w:rsid w:val="003031AE"/>
    <w:rsid w:val="0030348A"/>
    <w:rsid w:val="003036DA"/>
    <w:rsid w:val="00303700"/>
    <w:rsid w:val="00303883"/>
    <w:rsid w:val="00303886"/>
    <w:rsid w:val="00303A84"/>
    <w:rsid w:val="00303D12"/>
    <w:rsid w:val="00303E16"/>
    <w:rsid w:val="00304088"/>
    <w:rsid w:val="003040E7"/>
    <w:rsid w:val="00304260"/>
    <w:rsid w:val="00304305"/>
    <w:rsid w:val="0030453A"/>
    <w:rsid w:val="003048AE"/>
    <w:rsid w:val="00304AD5"/>
    <w:rsid w:val="00304C1E"/>
    <w:rsid w:val="00305033"/>
    <w:rsid w:val="00305217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E3F"/>
    <w:rsid w:val="00306E88"/>
    <w:rsid w:val="00306EC5"/>
    <w:rsid w:val="00307309"/>
    <w:rsid w:val="00307317"/>
    <w:rsid w:val="00307550"/>
    <w:rsid w:val="00307581"/>
    <w:rsid w:val="0030767D"/>
    <w:rsid w:val="0030772F"/>
    <w:rsid w:val="00307A7A"/>
    <w:rsid w:val="00307D50"/>
    <w:rsid w:val="00307DD9"/>
    <w:rsid w:val="003104A9"/>
    <w:rsid w:val="0031099C"/>
    <w:rsid w:val="00310BA7"/>
    <w:rsid w:val="00310C6D"/>
    <w:rsid w:val="00311573"/>
    <w:rsid w:val="0031175E"/>
    <w:rsid w:val="003118AD"/>
    <w:rsid w:val="003118CA"/>
    <w:rsid w:val="00311BB4"/>
    <w:rsid w:val="00311F05"/>
    <w:rsid w:val="00311F65"/>
    <w:rsid w:val="003124B7"/>
    <w:rsid w:val="0031255F"/>
    <w:rsid w:val="00312588"/>
    <w:rsid w:val="0031258D"/>
    <w:rsid w:val="00312981"/>
    <w:rsid w:val="00312A3A"/>
    <w:rsid w:val="00312C0D"/>
    <w:rsid w:val="003136E0"/>
    <w:rsid w:val="003137AE"/>
    <w:rsid w:val="0031384B"/>
    <w:rsid w:val="00313B17"/>
    <w:rsid w:val="00313B30"/>
    <w:rsid w:val="00313E25"/>
    <w:rsid w:val="00313FB5"/>
    <w:rsid w:val="00313FD3"/>
    <w:rsid w:val="00314273"/>
    <w:rsid w:val="003143C7"/>
    <w:rsid w:val="003145E7"/>
    <w:rsid w:val="003147D5"/>
    <w:rsid w:val="00314A7B"/>
    <w:rsid w:val="00314CA5"/>
    <w:rsid w:val="00315003"/>
    <w:rsid w:val="003155E1"/>
    <w:rsid w:val="00315999"/>
    <w:rsid w:val="00315E32"/>
    <w:rsid w:val="00316221"/>
    <w:rsid w:val="0031651B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C7A"/>
    <w:rsid w:val="00317E03"/>
    <w:rsid w:val="00317EE7"/>
    <w:rsid w:val="00317EF6"/>
    <w:rsid w:val="00320178"/>
    <w:rsid w:val="00320347"/>
    <w:rsid w:val="00320354"/>
    <w:rsid w:val="003203B9"/>
    <w:rsid w:val="0032051B"/>
    <w:rsid w:val="0032055D"/>
    <w:rsid w:val="00320F19"/>
    <w:rsid w:val="00321037"/>
    <w:rsid w:val="00321181"/>
    <w:rsid w:val="0032168C"/>
    <w:rsid w:val="003217BE"/>
    <w:rsid w:val="003218AC"/>
    <w:rsid w:val="00321975"/>
    <w:rsid w:val="00321CBA"/>
    <w:rsid w:val="00321EAA"/>
    <w:rsid w:val="00321EB2"/>
    <w:rsid w:val="00321FD5"/>
    <w:rsid w:val="003220BE"/>
    <w:rsid w:val="00322107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29A"/>
    <w:rsid w:val="0032436A"/>
    <w:rsid w:val="003244B9"/>
    <w:rsid w:val="0032480C"/>
    <w:rsid w:val="00324CFE"/>
    <w:rsid w:val="00324D93"/>
    <w:rsid w:val="00324F5E"/>
    <w:rsid w:val="00324FAB"/>
    <w:rsid w:val="0032512C"/>
    <w:rsid w:val="0032529B"/>
    <w:rsid w:val="003252BE"/>
    <w:rsid w:val="003254DE"/>
    <w:rsid w:val="00325654"/>
    <w:rsid w:val="00325765"/>
    <w:rsid w:val="0032596A"/>
    <w:rsid w:val="0032596D"/>
    <w:rsid w:val="00325D6B"/>
    <w:rsid w:val="00325EB4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88"/>
    <w:rsid w:val="00327B0A"/>
    <w:rsid w:val="00330073"/>
    <w:rsid w:val="00330233"/>
    <w:rsid w:val="0033055E"/>
    <w:rsid w:val="0033069D"/>
    <w:rsid w:val="00330844"/>
    <w:rsid w:val="00330934"/>
    <w:rsid w:val="00330B4B"/>
    <w:rsid w:val="00330BE3"/>
    <w:rsid w:val="0033165E"/>
    <w:rsid w:val="00331C21"/>
    <w:rsid w:val="00331D58"/>
    <w:rsid w:val="00331E14"/>
    <w:rsid w:val="00331E38"/>
    <w:rsid w:val="00331FAC"/>
    <w:rsid w:val="00331FCA"/>
    <w:rsid w:val="00332334"/>
    <w:rsid w:val="00332509"/>
    <w:rsid w:val="00332C58"/>
    <w:rsid w:val="00332EEB"/>
    <w:rsid w:val="00333211"/>
    <w:rsid w:val="00333362"/>
    <w:rsid w:val="00333797"/>
    <w:rsid w:val="003338B2"/>
    <w:rsid w:val="00333B89"/>
    <w:rsid w:val="00333C5E"/>
    <w:rsid w:val="00333C9C"/>
    <w:rsid w:val="00333D73"/>
    <w:rsid w:val="00334E1E"/>
    <w:rsid w:val="00334EAB"/>
    <w:rsid w:val="00334FB7"/>
    <w:rsid w:val="00335251"/>
    <w:rsid w:val="003354E2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A81"/>
    <w:rsid w:val="00336E1C"/>
    <w:rsid w:val="00337038"/>
    <w:rsid w:val="00337129"/>
    <w:rsid w:val="00337BEC"/>
    <w:rsid w:val="00337D32"/>
    <w:rsid w:val="00337DF4"/>
    <w:rsid w:val="00340196"/>
    <w:rsid w:val="00340443"/>
    <w:rsid w:val="003405E9"/>
    <w:rsid w:val="00340707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50B"/>
    <w:rsid w:val="0034297C"/>
    <w:rsid w:val="00342ABD"/>
    <w:rsid w:val="00342D69"/>
    <w:rsid w:val="00342F8E"/>
    <w:rsid w:val="00343041"/>
    <w:rsid w:val="0034321B"/>
    <w:rsid w:val="0034362F"/>
    <w:rsid w:val="0034373D"/>
    <w:rsid w:val="003437AD"/>
    <w:rsid w:val="00343841"/>
    <w:rsid w:val="00343A21"/>
    <w:rsid w:val="00343C0D"/>
    <w:rsid w:val="00343D88"/>
    <w:rsid w:val="00344294"/>
    <w:rsid w:val="0034431D"/>
    <w:rsid w:val="00344459"/>
    <w:rsid w:val="00344551"/>
    <w:rsid w:val="0034464B"/>
    <w:rsid w:val="00344677"/>
    <w:rsid w:val="00344735"/>
    <w:rsid w:val="00344843"/>
    <w:rsid w:val="00344875"/>
    <w:rsid w:val="00344BD9"/>
    <w:rsid w:val="00344D77"/>
    <w:rsid w:val="00345359"/>
    <w:rsid w:val="00345511"/>
    <w:rsid w:val="00346176"/>
    <w:rsid w:val="003463C1"/>
    <w:rsid w:val="00346416"/>
    <w:rsid w:val="00346478"/>
    <w:rsid w:val="0034687F"/>
    <w:rsid w:val="00346AC2"/>
    <w:rsid w:val="00346B15"/>
    <w:rsid w:val="00346B45"/>
    <w:rsid w:val="00346F27"/>
    <w:rsid w:val="00346FF6"/>
    <w:rsid w:val="0034724D"/>
    <w:rsid w:val="00347447"/>
    <w:rsid w:val="00347828"/>
    <w:rsid w:val="0035014A"/>
    <w:rsid w:val="003505DF"/>
    <w:rsid w:val="003509A8"/>
    <w:rsid w:val="00350A9F"/>
    <w:rsid w:val="00350C81"/>
    <w:rsid w:val="00350C95"/>
    <w:rsid w:val="00350E48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9C1"/>
    <w:rsid w:val="00352ACB"/>
    <w:rsid w:val="00352AE3"/>
    <w:rsid w:val="00352D9F"/>
    <w:rsid w:val="003532FB"/>
    <w:rsid w:val="00353627"/>
    <w:rsid w:val="00353704"/>
    <w:rsid w:val="003539F8"/>
    <w:rsid w:val="00353AE1"/>
    <w:rsid w:val="00353C96"/>
    <w:rsid w:val="00353D00"/>
    <w:rsid w:val="00353D8C"/>
    <w:rsid w:val="00353FC4"/>
    <w:rsid w:val="003542BE"/>
    <w:rsid w:val="00354528"/>
    <w:rsid w:val="0035498B"/>
    <w:rsid w:val="00354B6C"/>
    <w:rsid w:val="00354C2E"/>
    <w:rsid w:val="00354F24"/>
    <w:rsid w:val="003550A8"/>
    <w:rsid w:val="00355257"/>
    <w:rsid w:val="00355CB4"/>
    <w:rsid w:val="00355CE3"/>
    <w:rsid w:val="00355DA8"/>
    <w:rsid w:val="003560A1"/>
    <w:rsid w:val="003560A5"/>
    <w:rsid w:val="003563CE"/>
    <w:rsid w:val="00356420"/>
    <w:rsid w:val="00356457"/>
    <w:rsid w:val="003564CC"/>
    <w:rsid w:val="00356527"/>
    <w:rsid w:val="00356A46"/>
    <w:rsid w:val="00356BC6"/>
    <w:rsid w:val="00357007"/>
    <w:rsid w:val="00357778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EC"/>
    <w:rsid w:val="003612F7"/>
    <w:rsid w:val="003613DC"/>
    <w:rsid w:val="00361C12"/>
    <w:rsid w:val="00361D02"/>
    <w:rsid w:val="00361E22"/>
    <w:rsid w:val="00361FA1"/>
    <w:rsid w:val="0036211A"/>
    <w:rsid w:val="003627A3"/>
    <w:rsid w:val="003629EF"/>
    <w:rsid w:val="00362C51"/>
    <w:rsid w:val="00362CC9"/>
    <w:rsid w:val="00362D17"/>
    <w:rsid w:val="00363080"/>
    <w:rsid w:val="003632F5"/>
    <w:rsid w:val="00363466"/>
    <w:rsid w:val="0036375E"/>
    <w:rsid w:val="00363828"/>
    <w:rsid w:val="003639F7"/>
    <w:rsid w:val="00363F4D"/>
    <w:rsid w:val="003642CD"/>
    <w:rsid w:val="0036430C"/>
    <w:rsid w:val="003643D0"/>
    <w:rsid w:val="003643DE"/>
    <w:rsid w:val="003643F6"/>
    <w:rsid w:val="003644AC"/>
    <w:rsid w:val="003646B7"/>
    <w:rsid w:val="0036486D"/>
    <w:rsid w:val="00364CBB"/>
    <w:rsid w:val="00364DFB"/>
    <w:rsid w:val="00364ED8"/>
    <w:rsid w:val="003656A2"/>
    <w:rsid w:val="00365EC2"/>
    <w:rsid w:val="00366264"/>
    <w:rsid w:val="0036635F"/>
    <w:rsid w:val="003664BA"/>
    <w:rsid w:val="003664ED"/>
    <w:rsid w:val="003669DB"/>
    <w:rsid w:val="00366B91"/>
    <w:rsid w:val="00366C0C"/>
    <w:rsid w:val="00366D7F"/>
    <w:rsid w:val="0036704B"/>
    <w:rsid w:val="00367689"/>
    <w:rsid w:val="0036783A"/>
    <w:rsid w:val="00367A9B"/>
    <w:rsid w:val="00367C4E"/>
    <w:rsid w:val="00370439"/>
    <w:rsid w:val="00370557"/>
    <w:rsid w:val="0037097F"/>
    <w:rsid w:val="003709A3"/>
    <w:rsid w:val="00370A98"/>
    <w:rsid w:val="00370AE7"/>
    <w:rsid w:val="00370B06"/>
    <w:rsid w:val="00370E3D"/>
    <w:rsid w:val="00371103"/>
    <w:rsid w:val="00371257"/>
    <w:rsid w:val="00371362"/>
    <w:rsid w:val="00371572"/>
    <w:rsid w:val="0037158B"/>
    <w:rsid w:val="003715C8"/>
    <w:rsid w:val="00371C93"/>
    <w:rsid w:val="003722EE"/>
    <w:rsid w:val="00372446"/>
    <w:rsid w:val="003726C8"/>
    <w:rsid w:val="00372B60"/>
    <w:rsid w:val="00372D30"/>
    <w:rsid w:val="0037308B"/>
    <w:rsid w:val="003734E3"/>
    <w:rsid w:val="00373659"/>
    <w:rsid w:val="003736C2"/>
    <w:rsid w:val="003736CD"/>
    <w:rsid w:val="003739D2"/>
    <w:rsid w:val="00373B65"/>
    <w:rsid w:val="00373D2A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D68"/>
    <w:rsid w:val="00376EB7"/>
    <w:rsid w:val="00377043"/>
    <w:rsid w:val="003771E5"/>
    <w:rsid w:val="00377559"/>
    <w:rsid w:val="00377581"/>
    <w:rsid w:val="00377757"/>
    <w:rsid w:val="0037795B"/>
    <w:rsid w:val="00377CE7"/>
    <w:rsid w:val="00377EAF"/>
    <w:rsid w:val="00380107"/>
    <w:rsid w:val="0038030A"/>
    <w:rsid w:val="00380C20"/>
    <w:rsid w:val="003811C2"/>
    <w:rsid w:val="003815AA"/>
    <w:rsid w:val="003815E6"/>
    <w:rsid w:val="0038168C"/>
    <w:rsid w:val="00381763"/>
    <w:rsid w:val="00381ECA"/>
    <w:rsid w:val="003821BA"/>
    <w:rsid w:val="003821D3"/>
    <w:rsid w:val="003821D5"/>
    <w:rsid w:val="00382406"/>
    <w:rsid w:val="003825BA"/>
    <w:rsid w:val="0038274D"/>
    <w:rsid w:val="00382E32"/>
    <w:rsid w:val="0038301B"/>
    <w:rsid w:val="003830FA"/>
    <w:rsid w:val="0038313B"/>
    <w:rsid w:val="0038354D"/>
    <w:rsid w:val="00383993"/>
    <w:rsid w:val="00383C23"/>
    <w:rsid w:val="00383DF4"/>
    <w:rsid w:val="00384013"/>
    <w:rsid w:val="00384057"/>
    <w:rsid w:val="00384453"/>
    <w:rsid w:val="003844C0"/>
    <w:rsid w:val="00384AD7"/>
    <w:rsid w:val="00384FD8"/>
    <w:rsid w:val="00385045"/>
    <w:rsid w:val="00385144"/>
    <w:rsid w:val="00385627"/>
    <w:rsid w:val="003858E0"/>
    <w:rsid w:val="00385BC3"/>
    <w:rsid w:val="00385F93"/>
    <w:rsid w:val="00386127"/>
    <w:rsid w:val="00386342"/>
    <w:rsid w:val="003863D5"/>
    <w:rsid w:val="0038647E"/>
    <w:rsid w:val="0038686A"/>
    <w:rsid w:val="00386ADE"/>
    <w:rsid w:val="00386D70"/>
    <w:rsid w:val="00387040"/>
    <w:rsid w:val="003872B2"/>
    <w:rsid w:val="003873E3"/>
    <w:rsid w:val="00387AF6"/>
    <w:rsid w:val="00387B1C"/>
    <w:rsid w:val="00387CB5"/>
    <w:rsid w:val="00387DC0"/>
    <w:rsid w:val="00387E30"/>
    <w:rsid w:val="00387FE0"/>
    <w:rsid w:val="00390042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AEE"/>
    <w:rsid w:val="00392F08"/>
    <w:rsid w:val="0039323E"/>
    <w:rsid w:val="0039331A"/>
    <w:rsid w:val="003933A2"/>
    <w:rsid w:val="003933B1"/>
    <w:rsid w:val="00393A6C"/>
    <w:rsid w:val="0039406E"/>
    <w:rsid w:val="0039422F"/>
    <w:rsid w:val="0039431F"/>
    <w:rsid w:val="0039433A"/>
    <w:rsid w:val="0039437E"/>
    <w:rsid w:val="0039444B"/>
    <w:rsid w:val="00394477"/>
    <w:rsid w:val="00394A5F"/>
    <w:rsid w:val="00394B71"/>
    <w:rsid w:val="00394DEC"/>
    <w:rsid w:val="00394E34"/>
    <w:rsid w:val="00394EDB"/>
    <w:rsid w:val="0039506D"/>
    <w:rsid w:val="00395949"/>
    <w:rsid w:val="00395C41"/>
    <w:rsid w:val="00395EC7"/>
    <w:rsid w:val="00395F7F"/>
    <w:rsid w:val="00395F9F"/>
    <w:rsid w:val="00396676"/>
    <w:rsid w:val="00396A75"/>
    <w:rsid w:val="00396F41"/>
    <w:rsid w:val="00396FF2"/>
    <w:rsid w:val="00397207"/>
    <w:rsid w:val="00397245"/>
    <w:rsid w:val="00397466"/>
    <w:rsid w:val="003974D1"/>
    <w:rsid w:val="003974F5"/>
    <w:rsid w:val="0039779D"/>
    <w:rsid w:val="00397955"/>
    <w:rsid w:val="003979D5"/>
    <w:rsid w:val="00397A3C"/>
    <w:rsid w:val="00397F36"/>
    <w:rsid w:val="00397F91"/>
    <w:rsid w:val="003A04C7"/>
    <w:rsid w:val="003A0768"/>
    <w:rsid w:val="003A0C90"/>
    <w:rsid w:val="003A0D07"/>
    <w:rsid w:val="003A13E2"/>
    <w:rsid w:val="003A154E"/>
    <w:rsid w:val="003A17A1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0F"/>
    <w:rsid w:val="003A3A71"/>
    <w:rsid w:val="003A3CFD"/>
    <w:rsid w:val="003A442E"/>
    <w:rsid w:val="003A4509"/>
    <w:rsid w:val="003A4B6F"/>
    <w:rsid w:val="003A4BB4"/>
    <w:rsid w:val="003A4C86"/>
    <w:rsid w:val="003A4D9C"/>
    <w:rsid w:val="003A4E37"/>
    <w:rsid w:val="003A5107"/>
    <w:rsid w:val="003A53B2"/>
    <w:rsid w:val="003A5469"/>
    <w:rsid w:val="003A5545"/>
    <w:rsid w:val="003A5C93"/>
    <w:rsid w:val="003A5DA1"/>
    <w:rsid w:val="003A5EDA"/>
    <w:rsid w:val="003A6470"/>
    <w:rsid w:val="003A6507"/>
    <w:rsid w:val="003A6755"/>
    <w:rsid w:val="003A69A7"/>
    <w:rsid w:val="003A69BB"/>
    <w:rsid w:val="003A6D05"/>
    <w:rsid w:val="003A6EDE"/>
    <w:rsid w:val="003A6F2E"/>
    <w:rsid w:val="003A7034"/>
    <w:rsid w:val="003A712B"/>
    <w:rsid w:val="003A7168"/>
    <w:rsid w:val="003A737B"/>
    <w:rsid w:val="003A79C8"/>
    <w:rsid w:val="003A7ADD"/>
    <w:rsid w:val="003A7B7E"/>
    <w:rsid w:val="003A7D3E"/>
    <w:rsid w:val="003A7D8C"/>
    <w:rsid w:val="003A7D8F"/>
    <w:rsid w:val="003A7FFA"/>
    <w:rsid w:val="003B04B0"/>
    <w:rsid w:val="003B0666"/>
    <w:rsid w:val="003B0823"/>
    <w:rsid w:val="003B08E3"/>
    <w:rsid w:val="003B0BAD"/>
    <w:rsid w:val="003B0D55"/>
    <w:rsid w:val="003B0EF4"/>
    <w:rsid w:val="003B0FAA"/>
    <w:rsid w:val="003B0FAB"/>
    <w:rsid w:val="003B107F"/>
    <w:rsid w:val="003B1352"/>
    <w:rsid w:val="003B17BB"/>
    <w:rsid w:val="003B1BAE"/>
    <w:rsid w:val="003B1C80"/>
    <w:rsid w:val="003B1D8C"/>
    <w:rsid w:val="003B2019"/>
    <w:rsid w:val="003B22FF"/>
    <w:rsid w:val="003B2317"/>
    <w:rsid w:val="003B2575"/>
    <w:rsid w:val="003B277B"/>
    <w:rsid w:val="003B2914"/>
    <w:rsid w:val="003B29D3"/>
    <w:rsid w:val="003B2C5A"/>
    <w:rsid w:val="003B2EAA"/>
    <w:rsid w:val="003B2FEE"/>
    <w:rsid w:val="003B3050"/>
    <w:rsid w:val="003B375C"/>
    <w:rsid w:val="003B3811"/>
    <w:rsid w:val="003B38B0"/>
    <w:rsid w:val="003B3E33"/>
    <w:rsid w:val="003B3F46"/>
    <w:rsid w:val="003B40E8"/>
    <w:rsid w:val="003B41A0"/>
    <w:rsid w:val="003B43DD"/>
    <w:rsid w:val="003B4417"/>
    <w:rsid w:val="003B44B7"/>
    <w:rsid w:val="003B4A87"/>
    <w:rsid w:val="003B4BD0"/>
    <w:rsid w:val="003B4C8C"/>
    <w:rsid w:val="003B4D36"/>
    <w:rsid w:val="003B4DFA"/>
    <w:rsid w:val="003B4E4B"/>
    <w:rsid w:val="003B4E8C"/>
    <w:rsid w:val="003B5249"/>
    <w:rsid w:val="003B567D"/>
    <w:rsid w:val="003B56A3"/>
    <w:rsid w:val="003B58E2"/>
    <w:rsid w:val="003B5D86"/>
    <w:rsid w:val="003B5FEB"/>
    <w:rsid w:val="003B6CD6"/>
    <w:rsid w:val="003B71B5"/>
    <w:rsid w:val="003B74DD"/>
    <w:rsid w:val="003B7764"/>
    <w:rsid w:val="003B7B0C"/>
    <w:rsid w:val="003C0062"/>
    <w:rsid w:val="003C0297"/>
    <w:rsid w:val="003C03CA"/>
    <w:rsid w:val="003C047C"/>
    <w:rsid w:val="003C1648"/>
    <w:rsid w:val="003C1876"/>
    <w:rsid w:val="003C1CF7"/>
    <w:rsid w:val="003C1FFE"/>
    <w:rsid w:val="003C281E"/>
    <w:rsid w:val="003C2AB7"/>
    <w:rsid w:val="003C2B63"/>
    <w:rsid w:val="003C3423"/>
    <w:rsid w:val="003C34C6"/>
    <w:rsid w:val="003C3592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3BE"/>
    <w:rsid w:val="003C5C28"/>
    <w:rsid w:val="003C5D3E"/>
    <w:rsid w:val="003C5DAF"/>
    <w:rsid w:val="003C5FDF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2AE"/>
    <w:rsid w:val="003D0364"/>
    <w:rsid w:val="003D05AE"/>
    <w:rsid w:val="003D0B28"/>
    <w:rsid w:val="003D0BD5"/>
    <w:rsid w:val="003D0E29"/>
    <w:rsid w:val="003D0E56"/>
    <w:rsid w:val="003D1141"/>
    <w:rsid w:val="003D135A"/>
    <w:rsid w:val="003D156B"/>
    <w:rsid w:val="003D1862"/>
    <w:rsid w:val="003D1B65"/>
    <w:rsid w:val="003D1CD6"/>
    <w:rsid w:val="003D1D56"/>
    <w:rsid w:val="003D1DB5"/>
    <w:rsid w:val="003D1E15"/>
    <w:rsid w:val="003D1E80"/>
    <w:rsid w:val="003D2024"/>
    <w:rsid w:val="003D2064"/>
    <w:rsid w:val="003D267A"/>
    <w:rsid w:val="003D2969"/>
    <w:rsid w:val="003D2992"/>
    <w:rsid w:val="003D2996"/>
    <w:rsid w:val="003D2B35"/>
    <w:rsid w:val="003D2BE8"/>
    <w:rsid w:val="003D2EAC"/>
    <w:rsid w:val="003D2F5F"/>
    <w:rsid w:val="003D34D6"/>
    <w:rsid w:val="003D35C4"/>
    <w:rsid w:val="003D396D"/>
    <w:rsid w:val="003D3C32"/>
    <w:rsid w:val="003D3D0F"/>
    <w:rsid w:val="003D41EC"/>
    <w:rsid w:val="003D4201"/>
    <w:rsid w:val="003D454C"/>
    <w:rsid w:val="003D45B8"/>
    <w:rsid w:val="003D47B5"/>
    <w:rsid w:val="003D494C"/>
    <w:rsid w:val="003D4A7B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01"/>
    <w:rsid w:val="003D6176"/>
    <w:rsid w:val="003D63BE"/>
    <w:rsid w:val="003D640A"/>
    <w:rsid w:val="003D651E"/>
    <w:rsid w:val="003D704C"/>
    <w:rsid w:val="003D7466"/>
    <w:rsid w:val="003D7474"/>
    <w:rsid w:val="003D76A5"/>
    <w:rsid w:val="003D78E6"/>
    <w:rsid w:val="003D7AA9"/>
    <w:rsid w:val="003D7CD6"/>
    <w:rsid w:val="003D7D4A"/>
    <w:rsid w:val="003D7DC7"/>
    <w:rsid w:val="003E045E"/>
    <w:rsid w:val="003E061E"/>
    <w:rsid w:val="003E0708"/>
    <w:rsid w:val="003E08AA"/>
    <w:rsid w:val="003E0B8C"/>
    <w:rsid w:val="003E0F3C"/>
    <w:rsid w:val="003E10FB"/>
    <w:rsid w:val="003E1743"/>
    <w:rsid w:val="003E18F4"/>
    <w:rsid w:val="003E1B37"/>
    <w:rsid w:val="003E1E7F"/>
    <w:rsid w:val="003E1EA4"/>
    <w:rsid w:val="003E2274"/>
    <w:rsid w:val="003E23E3"/>
    <w:rsid w:val="003E2473"/>
    <w:rsid w:val="003E2701"/>
    <w:rsid w:val="003E285F"/>
    <w:rsid w:val="003E2C43"/>
    <w:rsid w:val="003E2C6B"/>
    <w:rsid w:val="003E2E17"/>
    <w:rsid w:val="003E2FAA"/>
    <w:rsid w:val="003E31C7"/>
    <w:rsid w:val="003E329C"/>
    <w:rsid w:val="003E338D"/>
    <w:rsid w:val="003E3501"/>
    <w:rsid w:val="003E3E62"/>
    <w:rsid w:val="003E4068"/>
    <w:rsid w:val="003E435F"/>
    <w:rsid w:val="003E44CC"/>
    <w:rsid w:val="003E45F5"/>
    <w:rsid w:val="003E49A4"/>
    <w:rsid w:val="003E51C4"/>
    <w:rsid w:val="003E52EB"/>
    <w:rsid w:val="003E548F"/>
    <w:rsid w:val="003E57A9"/>
    <w:rsid w:val="003E594C"/>
    <w:rsid w:val="003E5C5B"/>
    <w:rsid w:val="003E5CA1"/>
    <w:rsid w:val="003E5E55"/>
    <w:rsid w:val="003E62E7"/>
    <w:rsid w:val="003E67EE"/>
    <w:rsid w:val="003E6806"/>
    <w:rsid w:val="003E6A1C"/>
    <w:rsid w:val="003E6B0F"/>
    <w:rsid w:val="003E6BC0"/>
    <w:rsid w:val="003E6CF4"/>
    <w:rsid w:val="003E7220"/>
    <w:rsid w:val="003E724E"/>
    <w:rsid w:val="003E7541"/>
    <w:rsid w:val="003E7622"/>
    <w:rsid w:val="003E7AD7"/>
    <w:rsid w:val="003F01B7"/>
    <w:rsid w:val="003F0230"/>
    <w:rsid w:val="003F0321"/>
    <w:rsid w:val="003F0341"/>
    <w:rsid w:val="003F0591"/>
    <w:rsid w:val="003F05FA"/>
    <w:rsid w:val="003F06CC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485"/>
    <w:rsid w:val="003F288C"/>
    <w:rsid w:val="003F28B3"/>
    <w:rsid w:val="003F2A40"/>
    <w:rsid w:val="003F2FCE"/>
    <w:rsid w:val="003F318A"/>
    <w:rsid w:val="003F365D"/>
    <w:rsid w:val="003F366F"/>
    <w:rsid w:val="003F36D1"/>
    <w:rsid w:val="003F3740"/>
    <w:rsid w:val="003F37B9"/>
    <w:rsid w:val="003F38E3"/>
    <w:rsid w:val="003F3BCC"/>
    <w:rsid w:val="003F4031"/>
    <w:rsid w:val="003F40D9"/>
    <w:rsid w:val="003F414A"/>
    <w:rsid w:val="003F42F6"/>
    <w:rsid w:val="003F44DA"/>
    <w:rsid w:val="003F4900"/>
    <w:rsid w:val="003F4A4E"/>
    <w:rsid w:val="003F4E15"/>
    <w:rsid w:val="003F51D7"/>
    <w:rsid w:val="003F53E1"/>
    <w:rsid w:val="003F5777"/>
    <w:rsid w:val="003F5922"/>
    <w:rsid w:val="003F59E5"/>
    <w:rsid w:val="003F5D1A"/>
    <w:rsid w:val="003F5F83"/>
    <w:rsid w:val="003F6047"/>
    <w:rsid w:val="003F6110"/>
    <w:rsid w:val="003F6189"/>
    <w:rsid w:val="003F6221"/>
    <w:rsid w:val="003F6443"/>
    <w:rsid w:val="003F6914"/>
    <w:rsid w:val="003F705F"/>
    <w:rsid w:val="003F71EF"/>
    <w:rsid w:val="003F7463"/>
    <w:rsid w:val="003F747D"/>
    <w:rsid w:val="003F7B79"/>
    <w:rsid w:val="003F7C82"/>
    <w:rsid w:val="003F7F14"/>
    <w:rsid w:val="003F7F17"/>
    <w:rsid w:val="003F7F6A"/>
    <w:rsid w:val="004002A5"/>
    <w:rsid w:val="004006FD"/>
    <w:rsid w:val="0040094F"/>
    <w:rsid w:val="00400C89"/>
    <w:rsid w:val="00400E10"/>
    <w:rsid w:val="00400EAF"/>
    <w:rsid w:val="00400F22"/>
    <w:rsid w:val="004010F3"/>
    <w:rsid w:val="004014EB"/>
    <w:rsid w:val="004015D6"/>
    <w:rsid w:val="00401741"/>
    <w:rsid w:val="004017F6"/>
    <w:rsid w:val="0040185A"/>
    <w:rsid w:val="00401B50"/>
    <w:rsid w:val="00401D1D"/>
    <w:rsid w:val="00401EE8"/>
    <w:rsid w:val="00401F84"/>
    <w:rsid w:val="00401FCB"/>
    <w:rsid w:val="00402085"/>
    <w:rsid w:val="0040212C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CA"/>
    <w:rsid w:val="0040343A"/>
    <w:rsid w:val="0040353F"/>
    <w:rsid w:val="0040355C"/>
    <w:rsid w:val="00403604"/>
    <w:rsid w:val="00403607"/>
    <w:rsid w:val="00403980"/>
    <w:rsid w:val="004039E6"/>
    <w:rsid w:val="00403A33"/>
    <w:rsid w:val="00404333"/>
    <w:rsid w:val="004044CF"/>
    <w:rsid w:val="00404BBF"/>
    <w:rsid w:val="00404CE0"/>
    <w:rsid w:val="00404E44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784"/>
    <w:rsid w:val="004079AE"/>
    <w:rsid w:val="00407B6A"/>
    <w:rsid w:val="00407C75"/>
    <w:rsid w:val="00407DFC"/>
    <w:rsid w:val="00407E9F"/>
    <w:rsid w:val="00407ED0"/>
    <w:rsid w:val="00410052"/>
    <w:rsid w:val="004101BA"/>
    <w:rsid w:val="0041026B"/>
    <w:rsid w:val="004104B1"/>
    <w:rsid w:val="00410645"/>
    <w:rsid w:val="00410693"/>
    <w:rsid w:val="004109B3"/>
    <w:rsid w:val="00410A60"/>
    <w:rsid w:val="00410D7F"/>
    <w:rsid w:val="00410F0B"/>
    <w:rsid w:val="00411181"/>
    <w:rsid w:val="00411728"/>
    <w:rsid w:val="0041179D"/>
    <w:rsid w:val="004118CE"/>
    <w:rsid w:val="004118F1"/>
    <w:rsid w:val="00411C11"/>
    <w:rsid w:val="00411F82"/>
    <w:rsid w:val="00411FD3"/>
    <w:rsid w:val="00412671"/>
    <w:rsid w:val="004126DA"/>
    <w:rsid w:val="004127D0"/>
    <w:rsid w:val="0041294D"/>
    <w:rsid w:val="00412A54"/>
    <w:rsid w:val="00412AE2"/>
    <w:rsid w:val="00412B0F"/>
    <w:rsid w:val="004130C9"/>
    <w:rsid w:val="004133E8"/>
    <w:rsid w:val="004135AF"/>
    <w:rsid w:val="004136E5"/>
    <w:rsid w:val="00414116"/>
    <w:rsid w:val="00414946"/>
    <w:rsid w:val="00414E3E"/>
    <w:rsid w:val="00414EDE"/>
    <w:rsid w:val="00415229"/>
    <w:rsid w:val="004152F2"/>
    <w:rsid w:val="00415348"/>
    <w:rsid w:val="0041538A"/>
    <w:rsid w:val="0041599A"/>
    <w:rsid w:val="004159D5"/>
    <w:rsid w:val="00415CC6"/>
    <w:rsid w:val="00415E35"/>
    <w:rsid w:val="00416056"/>
    <w:rsid w:val="004160D1"/>
    <w:rsid w:val="0041650E"/>
    <w:rsid w:val="004166A0"/>
    <w:rsid w:val="00416F04"/>
    <w:rsid w:val="004171FD"/>
    <w:rsid w:val="00417456"/>
    <w:rsid w:val="004174B0"/>
    <w:rsid w:val="00417527"/>
    <w:rsid w:val="00417573"/>
    <w:rsid w:val="004176CD"/>
    <w:rsid w:val="00417A6A"/>
    <w:rsid w:val="00417AA5"/>
    <w:rsid w:val="004201BB"/>
    <w:rsid w:val="004202D1"/>
    <w:rsid w:val="0042090F"/>
    <w:rsid w:val="00420BBB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2140"/>
    <w:rsid w:val="00422191"/>
    <w:rsid w:val="004221A5"/>
    <w:rsid w:val="004221AF"/>
    <w:rsid w:val="00422494"/>
    <w:rsid w:val="00422545"/>
    <w:rsid w:val="004225AB"/>
    <w:rsid w:val="00422E3A"/>
    <w:rsid w:val="00422EC6"/>
    <w:rsid w:val="00423133"/>
    <w:rsid w:val="00423280"/>
    <w:rsid w:val="004233A2"/>
    <w:rsid w:val="0042343D"/>
    <w:rsid w:val="00423A5F"/>
    <w:rsid w:val="00423A85"/>
    <w:rsid w:val="00423AE7"/>
    <w:rsid w:val="00423C40"/>
    <w:rsid w:val="00423EF9"/>
    <w:rsid w:val="00423F9A"/>
    <w:rsid w:val="00424017"/>
    <w:rsid w:val="004245C6"/>
    <w:rsid w:val="004247B1"/>
    <w:rsid w:val="00424985"/>
    <w:rsid w:val="00424C91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E"/>
    <w:rsid w:val="00426052"/>
    <w:rsid w:val="00426B82"/>
    <w:rsid w:val="00426C7A"/>
    <w:rsid w:val="00426E04"/>
    <w:rsid w:val="00426F43"/>
    <w:rsid w:val="00427095"/>
    <w:rsid w:val="00427139"/>
    <w:rsid w:val="00427567"/>
    <w:rsid w:val="00427C93"/>
    <w:rsid w:val="004302CC"/>
    <w:rsid w:val="00430352"/>
    <w:rsid w:val="004305CF"/>
    <w:rsid w:val="0043063F"/>
    <w:rsid w:val="00430691"/>
    <w:rsid w:val="0043079B"/>
    <w:rsid w:val="00430818"/>
    <w:rsid w:val="004308D5"/>
    <w:rsid w:val="00430A9B"/>
    <w:rsid w:val="00430AA6"/>
    <w:rsid w:val="00430BC2"/>
    <w:rsid w:val="00430C2E"/>
    <w:rsid w:val="00431081"/>
    <w:rsid w:val="004310F3"/>
    <w:rsid w:val="0043117C"/>
    <w:rsid w:val="00431185"/>
    <w:rsid w:val="004319D3"/>
    <w:rsid w:val="00431AF6"/>
    <w:rsid w:val="00431B52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6D3"/>
    <w:rsid w:val="00434D02"/>
    <w:rsid w:val="00434D4A"/>
    <w:rsid w:val="00434DCD"/>
    <w:rsid w:val="00435088"/>
    <w:rsid w:val="00435096"/>
    <w:rsid w:val="00435155"/>
    <w:rsid w:val="004354CF"/>
    <w:rsid w:val="0043550E"/>
    <w:rsid w:val="00435582"/>
    <w:rsid w:val="00435638"/>
    <w:rsid w:val="00435975"/>
    <w:rsid w:val="00435E81"/>
    <w:rsid w:val="00435FC6"/>
    <w:rsid w:val="0043610A"/>
    <w:rsid w:val="00436161"/>
    <w:rsid w:val="00436240"/>
    <w:rsid w:val="00436ADA"/>
    <w:rsid w:val="00436E2D"/>
    <w:rsid w:val="00436EFA"/>
    <w:rsid w:val="00436F16"/>
    <w:rsid w:val="00437113"/>
    <w:rsid w:val="004372B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484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D81"/>
    <w:rsid w:val="00441F19"/>
    <w:rsid w:val="004420E6"/>
    <w:rsid w:val="00442187"/>
    <w:rsid w:val="00442484"/>
    <w:rsid w:val="00442568"/>
    <w:rsid w:val="00442651"/>
    <w:rsid w:val="0044268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89C"/>
    <w:rsid w:val="00443A44"/>
    <w:rsid w:val="00443BB9"/>
    <w:rsid w:val="00443CE2"/>
    <w:rsid w:val="00443CE9"/>
    <w:rsid w:val="00444067"/>
    <w:rsid w:val="00444068"/>
    <w:rsid w:val="004441E5"/>
    <w:rsid w:val="004442D1"/>
    <w:rsid w:val="0044433B"/>
    <w:rsid w:val="004444F0"/>
    <w:rsid w:val="004446CE"/>
    <w:rsid w:val="00444A72"/>
    <w:rsid w:val="00444A9C"/>
    <w:rsid w:val="00444ECA"/>
    <w:rsid w:val="00444FB8"/>
    <w:rsid w:val="004452D7"/>
    <w:rsid w:val="00445605"/>
    <w:rsid w:val="00445E3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B1F"/>
    <w:rsid w:val="00447B94"/>
    <w:rsid w:val="00447F37"/>
    <w:rsid w:val="00450223"/>
    <w:rsid w:val="004502DC"/>
    <w:rsid w:val="004504D6"/>
    <w:rsid w:val="00450597"/>
    <w:rsid w:val="004505BD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BF8"/>
    <w:rsid w:val="00452FB3"/>
    <w:rsid w:val="00453341"/>
    <w:rsid w:val="004535AF"/>
    <w:rsid w:val="00453626"/>
    <w:rsid w:val="00453E73"/>
    <w:rsid w:val="00453F9D"/>
    <w:rsid w:val="00453FB4"/>
    <w:rsid w:val="0045410E"/>
    <w:rsid w:val="00454F94"/>
    <w:rsid w:val="004550B2"/>
    <w:rsid w:val="0045536C"/>
    <w:rsid w:val="004555A8"/>
    <w:rsid w:val="0045576A"/>
    <w:rsid w:val="00455D3A"/>
    <w:rsid w:val="00455D69"/>
    <w:rsid w:val="00455F3D"/>
    <w:rsid w:val="00455F9D"/>
    <w:rsid w:val="00455FBD"/>
    <w:rsid w:val="00456077"/>
    <w:rsid w:val="00456126"/>
    <w:rsid w:val="00456355"/>
    <w:rsid w:val="004567B5"/>
    <w:rsid w:val="004567E0"/>
    <w:rsid w:val="00456894"/>
    <w:rsid w:val="00456993"/>
    <w:rsid w:val="00456B8F"/>
    <w:rsid w:val="00456C64"/>
    <w:rsid w:val="00456C7E"/>
    <w:rsid w:val="00456FA6"/>
    <w:rsid w:val="004572A1"/>
    <w:rsid w:val="00457403"/>
    <w:rsid w:val="004575C8"/>
    <w:rsid w:val="004575D7"/>
    <w:rsid w:val="004578DB"/>
    <w:rsid w:val="00457C4E"/>
    <w:rsid w:val="004603DC"/>
    <w:rsid w:val="004608AD"/>
    <w:rsid w:val="00460907"/>
    <w:rsid w:val="00460959"/>
    <w:rsid w:val="00461119"/>
    <w:rsid w:val="004613D4"/>
    <w:rsid w:val="0046144C"/>
    <w:rsid w:val="0046146E"/>
    <w:rsid w:val="00461558"/>
    <w:rsid w:val="004618A7"/>
    <w:rsid w:val="00461DCF"/>
    <w:rsid w:val="00461EF1"/>
    <w:rsid w:val="0046204F"/>
    <w:rsid w:val="0046220B"/>
    <w:rsid w:val="00462282"/>
    <w:rsid w:val="004622A0"/>
    <w:rsid w:val="0046239E"/>
    <w:rsid w:val="004625AC"/>
    <w:rsid w:val="004627D7"/>
    <w:rsid w:val="00462D85"/>
    <w:rsid w:val="0046340F"/>
    <w:rsid w:val="004634C3"/>
    <w:rsid w:val="0046375B"/>
    <w:rsid w:val="004638DD"/>
    <w:rsid w:val="004640ED"/>
    <w:rsid w:val="004642F9"/>
    <w:rsid w:val="00464519"/>
    <w:rsid w:val="0046495A"/>
    <w:rsid w:val="00464E8F"/>
    <w:rsid w:val="00465258"/>
    <w:rsid w:val="0046539B"/>
    <w:rsid w:val="004654B5"/>
    <w:rsid w:val="00465C4C"/>
    <w:rsid w:val="00465CAF"/>
    <w:rsid w:val="004661FB"/>
    <w:rsid w:val="0046627B"/>
    <w:rsid w:val="00466284"/>
    <w:rsid w:val="00466935"/>
    <w:rsid w:val="00466A18"/>
    <w:rsid w:val="00466A4A"/>
    <w:rsid w:val="00466A5B"/>
    <w:rsid w:val="00466B28"/>
    <w:rsid w:val="00466F1C"/>
    <w:rsid w:val="00467270"/>
    <w:rsid w:val="004677A9"/>
    <w:rsid w:val="00467AFD"/>
    <w:rsid w:val="00467BB8"/>
    <w:rsid w:val="004700DA"/>
    <w:rsid w:val="00470196"/>
    <w:rsid w:val="00470233"/>
    <w:rsid w:val="0047034F"/>
    <w:rsid w:val="0047051D"/>
    <w:rsid w:val="0047093C"/>
    <w:rsid w:val="00470AE8"/>
    <w:rsid w:val="00470AF8"/>
    <w:rsid w:val="00470C13"/>
    <w:rsid w:val="0047110D"/>
    <w:rsid w:val="00471309"/>
    <w:rsid w:val="004718A7"/>
    <w:rsid w:val="00471A55"/>
    <w:rsid w:val="00471A92"/>
    <w:rsid w:val="00471CBD"/>
    <w:rsid w:val="00472333"/>
    <w:rsid w:val="0047276F"/>
    <w:rsid w:val="004727F1"/>
    <w:rsid w:val="00472932"/>
    <w:rsid w:val="00472CD5"/>
    <w:rsid w:val="00472E30"/>
    <w:rsid w:val="004736A8"/>
    <w:rsid w:val="004738DB"/>
    <w:rsid w:val="00473D1C"/>
    <w:rsid w:val="00473D29"/>
    <w:rsid w:val="00474401"/>
    <w:rsid w:val="00474A7A"/>
    <w:rsid w:val="00474B09"/>
    <w:rsid w:val="00474B36"/>
    <w:rsid w:val="00474FA2"/>
    <w:rsid w:val="0047536D"/>
    <w:rsid w:val="00475A78"/>
    <w:rsid w:val="00475B69"/>
    <w:rsid w:val="00475C96"/>
    <w:rsid w:val="00476058"/>
    <w:rsid w:val="004766DC"/>
    <w:rsid w:val="004770FD"/>
    <w:rsid w:val="004773B6"/>
    <w:rsid w:val="004776C6"/>
    <w:rsid w:val="00477745"/>
    <w:rsid w:val="00477BAD"/>
    <w:rsid w:val="00480246"/>
    <w:rsid w:val="0048027C"/>
    <w:rsid w:val="004802B7"/>
    <w:rsid w:val="00480545"/>
    <w:rsid w:val="0048069E"/>
    <w:rsid w:val="00480D6F"/>
    <w:rsid w:val="00480E51"/>
    <w:rsid w:val="00480E5B"/>
    <w:rsid w:val="004811CC"/>
    <w:rsid w:val="0048153F"/>
    <w:rsid w:val="004815B1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72"/>
    <w:rsid w:val="004836E1"/>
    <w:rsid w:val="00483A7F"/>
    <w:rsid w:val="00483EC2"/>
    <w:rsid w:val="0048406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BD6"/>
    <w:rsid w:val="00486E4E"/>
    <w:rsid w:val="00486E7D"/>
    <w:rsid w:val="004870F9"/>
    <w:rsid w:val="00487684"/>
    <w:rsid w:val="004878A5"/>
    <w:rsid w:val="004878E2"/>
    <w:rsid w:val="004879F5"/>
    <w:rsid w:val="00487D8D"/>
    <w:rsid w:val="00490020"/>
    <w:rsid w:val="0049031D"/>
    <w:rsid w:val="00490367"/>
    <w:rsid w:val="00490581"/>
    <w:rsid w:val="004906F0"/>
    <w:rsid w:val="00490A27"/>
    <w:rsid w:val="00490A5D"/>
    <w:rsid w:val="00490BCB"/>
    <w:rsid w:val="00490DF3"/>
    <w:rsid w:val="00490F19"/>
    <w:rsid w:val="0049115E"/>
    <w:rsid w:val="004911F8"/>
    <w:rsid w:val="004912F2"/>
    <w:rsid w:val="004914DB"/>
    <w:rsid w:val="0049200C"/>
    <w:rsid w:val="0049222B"/>
    <w:rsid w:val="004926EA"/>
    <w:rsid w:val="00492977"/>
    <w:rsid w:val="00492BF1"/>
    <w:rsid w:val="00492E71"/>
    <w:rsid w:val="00492EEC"/>
    <w:rsid w:val="0049328B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57E"/>
    <w:rsid w:val="00494637"/>
    <w:rsid w:val="004946F7"/>
    <w:rsid w:val="004947DF"/>
    <w:rsid w:val="0049480C"/>
    <w:rsid w:val="004952F5"/>
    <w:rsid w:val="00495524"/>
    <w:rsid w:val="004956B4"/>
    <w:rsid w:val="004957B9"/>
    <w:rsid w:val="00495A5F"/>
    <w:rsid w:val="00495FA2"/>
    <w:rsid w:val="00496103"/>
    <w:rsid w:val="00496193"/>
    <w:rsid w:val="0049621E"/>
    <w:rsid w:val="00496830"/>
    <w:rsid w:val="00496C14"/>
    <w:rsid w:val="00496FFD"/>
    <w:rsid w:val="004971FE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43"/>
    <w:rsid w:val="004A133E"/>
    <w:rsid w:val="004A1559"/>
    <w:rsid w:val="004A1D49"/>
    <w:rsid w:val="004A2281"/>
    <w:rsid w:val="004A2AA7"/>
    <w:rsid w:val="004A2E2D"/>
    <w:rsid w:val="004A303A"/>
    <w:rsid w:val="004A3066"/>
    <w:rsid w:val="004A32D1"/>
    <w:rsid w:val="004A372F"/>
    <w:rsid w:val="004A3A08"/>
    <w:rsid w:val="004A3B8B"/>
    <w:rsid w:val="004A3FA3"/>
    <w:rsid w:val="004A424E"/>
    <w:rsid w:val="004A45FC"/>
    <w:rsid w:val="004A4635"/>
    <w:rsid w:val="004A4701"/>
    <w:rsid w:val="004A4924"/>
    <w:rsid w:val="004A4B34"/>
    <w:rsid w:val="004A4D9D"/>
    <w:rsid w:val="004A4EEB"/>
    <w:rsid w:val="004A4EFD"/>
    <w:rsid w:val="004A5375"/>
    <w:rsid w:val="004A5714"/>
    <w:rsid w:val="004A5735"/>
    <w:rsid w:val="004A5B62"/>
    <w:rsid w:val="004A5D10"/>
    <w:rsid w:val="004A6100"/>
    <w:rsid w:val="004A6573"/>
    <w:rsid w:val="004A6816"/>
    <w:rsid w:val="004A68A6"/>
    <w:rsid w:val="004A6A7D"/>
    <w:rsid w:val="004A717D"/>
    <w:rsid w:val="004A7652"/>
    <w:rsid w:val="004A7677"/>
    <w:rsid w:val="004A7845"/>
    <w:rsid w:val="004A7B0B"/>
    <w:rsid w:val="004A7C8C"/>
    <w:rsid w:val="004A7DBA"/>
    <w:rsid w:val="004B0078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1A2C"/>
    <w:rsid w:val="004B28B1"/>
    <w:rsid w:val="004B2919"/>
    <w:rsid w:val="004B291C"/>
    <w:rsid w:val="004B292C"/>
    <w:rsid w:val="004B2A23"/>
    <w:rsid w:val="004B329B"/>
    <w:rsid w:val="004B3326"/>
    <w:rsid w:val="004B34CE"/>
    <w:rsid w:val="004B39CE"/>
    <w:rsid w:val="004B3AB3"/>
    <w:rsid w:val="004B3B6F"/>
    <w:rsid w:val="004B3FA4"/>
    <w:rsid w:val="004B439F"/>
    <w:rsid w:val="004B43A4"/>
    <w:rsid w:val="004B4450"/>
    <w:rsid w:val="004B45DC"/>
    <w:rsid w:val="004B497C"/>
    <w:rsid w:val="004B4AA7"/>
    <w:rsid w:val="004B4EA8"/>
    <w:rsid w:val="004B5180"/>
    <w:rsid w:val="004B5223"/>
    <w:rsid w:val="004B5260"/>
    <w:rsid w:val="004B536F"/>
    <w:rsid w:val="004B591B"/>
    <w:rsid w:val="004B5B70"/>
    <w:rsid w:val="004B5E5F"/>
    <w:rsid w:val="004B5F17"/>
    <w:rsid w:val="004B6422"/>
    <w:rsid w:val="004B64E1"/>
    <w:rsid w:val="004B661E"/>
    <w:rsid w:val="004B6688"/>
    <w:rsid w:val="004B6897"/>
    <w:rsid w:val="004B6B0C"/>
    <w:rsid w:val="004B6C28"/>
    <w:rsid w:val="004B6F7F"/>
    <w:rsid w:val="004B72E4"/>
    <w:rsid w:val="004B735C"/>
    <w:rsid w:val="004B7609"/>
    <w:rsid w:val="004B78A1"/>
    <w:rsid w:val="004B794F"/>
    <w:rsid w:val="004B7B35"/>
    <w:rsid w:val="004B7CCF"/>
    <w:rsid w:val="004B7F19"/>
    <w:rsid w:val="004C000D"/>
    <w:rsid w:val="004C0021"/>
    <w:rsid w:val="004C0160"/>
    <w:rsid w:val="004C0294"/>
    <w:rsid w:val="004C04A0"/>
    <w:rsid w:val="004C0DB4"/>
    <w:rsid w:val="004C11D0"/>
    <w:rsid w:val="004C11EE"/>
    <w:rsid w:val="004C15C6"/>
    <w:rsid w:val="004C1956"/>
    <w:rsid w:val="004C1A25"/>
    <w:rsid w:val="004C1BFA"/>
    <w:rsid w:val="004C1D02"/>
    <w:rsid w:val="004C1EDC"/>
    <w:rsid w:val="004C206B"/>
    <w:rsid w:val="004C2440"/>
    <w:rsid w:val="004C2457"/>
    <w:rsid w:val="004C279D"/>
    <w:rsid w:val="004C2861"/>
    <w:rsid w:val="004C3003"/>
    <w:rsid w:val="004C304A"/>
    <w:rsid w:val="004C3125"/>
    <w:rsid w:val="004C36B4"/>
    <w:rsid w:val="004C3729"/>
    <w:rsid w:val="004C37AF"/>
    <w:rsid w:val="004C38A7"/>
    <w:rsid w:val="004C3EE2"/>
    <w:rsid w:val="004C40A4"/>
    <w:rsid w:val="004C42BD"/>
    <w:rsid w:val="004C442C"/>
    <w:rsid w:val="004C4627"/>
    <w:rsid w:val="004C49D7"/>
    <w:rsid w:val="004C4D03"/>
    <w:rsid w:val="004C4D77"/>
    <w:rsid w:val="004C5519"/>
    <w:rsid w:val="004C56F0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829"/>
    <w:rsid w:val="004C7D70"/>
    <w:rsid w:val="004D01F1"/>
    <w:rsid w:val="004D0C53"/>
    <w:rsid w:val="004D0CA5"/>
    <w:rsid w:val="004D14F0"/>
    <w:rsid w:val="004D1501"/>
    <w:rsid w:val="004D1624"/>
    <w:rsid w:val="004D19CC"/>
    <w:rsid w:val="004D1B58"/>
    <w:rsid w:val="004D1D90"/>
    <w:rsid w:val="004D1DA4"/>
    <w:rsid w:val="004D1EB6"/>
    <w:rsid w:val="004D1ED3"/>
    <w:rsid w:val="004D2016"/>
    <w:rsid w:val="004D22FB"/>
    <w:rsid w:val="004D2346"/>
    <w:rsid w:val="004D2561"/>
    <w:rsid w:val="004D274C"/>
    <w:rsid w:val="004D2925"/>
    <w:rsid w:val="004D2934"/>
    <w:rsid w:val="004D2AAF"/>
    <w:rsid w:val="004D2B44"/>
    <w:rsid w:val="004D2BB5"/>
    <w:rsid w:val="004D2CA3"/>
    <w:rsid w:val="004D2CAC"/>
    <w:rsid w:val="004D2E8A"/>
    <w:rsid w:val="004D2F53"/>
    <w:rsid w:val="004D367C"/>
    <w:rsid w:val="004D39B5"/>
    <w:rsid w:val="004D39CF"/>
    <w:rsid w:val="004D3A50"/>
    <w:rsid w:val="004D3B30"/>
    <w:rsid w:val="004D3C1B"/>
    <w:rsid w:val="004D3C4E"/>
    <w:rsid w:val="004D4242"/>
    <w:rsid w:val="004D4381"/>
    <w:rsid w:val="004D444A"/>
    <w:rsid w:val="004D47AB"/>
    <w:rsid w:val="004D512A"/>
    <w:rsid w:val="004D5169"/>
    <w:rsid w:val="004D55C5"/>
    <w:rsid w:val="004D5788"/>
    <w:rsid w:val="004D5A90"/>
    <w:rsid w:val="004D5B3A"/>
    <w:rsid w:val="004D5EA6"/>
    <w:rsid w:val="004D614D"/>
    <w:rsid w:val="004D61E1"/>
    <w:rsid w:val="004D625B"/>
    <w:rsid w:val="004D6569"/>
    <w:rsid w:val="004D6A80"/>
    <w:rsid w:val="004D6A99"/>
    <w:rsid w:val="004D6AA1"/>
    <w:rsid w:val="004D6E12"/>
    <w:rsid w:val="004D6F95"/>
    <w:rsid w:val="004D71B7"/>
    <w:rsid w:val="004D7228"/>
    <w:rsid w:val="004D7654"/>
    <w:rsid w:val="004D7697"/>
    <w:rsid w:val="004D76D8"/>
    <w:rsid w:val="004D78DD"/>
    <w:rsid w:val="004D797C"/>
    <w:rsid w:val="004D7B92"/>
    <w:rsid w:val="004D7C2C"/>
    <w:rsid w:val="004D7D7B"/>
    <w:rsid w:val="004D7E2D"/>
    <w:rsid w:val="004E0085"/>
    <w:rsid w:val="004E02A1"/>
    <w:rsid w:val="004E02A3"/>
    <w:rsid w:val="004E03DC"/>
    <w:rsid w:val="004E0508"/>
    <w:rsid w:val="004E08FC"/>
    <w:rsid w:val="004E0B12"/>
    <w:rsid w:val="004E0F62"/>
    <w:rsid w:val="004E12B4"/>
    <w:rsid w:val="004E131B"/>
    <w:rsid w:val="004E16B7"/>
    <w:rsid w:val="004E1C1D"/>
    <w:rsid w:val="004E1C23"/>
    <w:rsid w:val="004E1C4A"/>
    <w:rsid w:val="004E1D5D"/>
    <w:rsid w:val="004E1E2E"/>
    <w:rsid w:val="004E1EBD"/>
    <w:rsid w:val="004E1EC3"/>
    <w:rsid w:val="004E1EE7"/>
    <w:rsid w:val="004E27FA"/>
    <w:rsid w:val="004E285E"/>
    <w:rsid w:val="004E2895"/>
    <w:rsid w:val="004E2B11"/>
    <w:rsid w:val="004E2BD2"/>
    <w:rsid w:val="004E2BF8"/>
    <w:rsid w:val="004E325D"/>
    <w:rsid w:val="004E355D"/>
    <w:rsid w:val="004E35F7"/>
    <w:rsid w:val="004E35FA"/>
    <w:rsid w:val="004E3931"/>
    <w:rsid w:val="004E3BA3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85F"/>
    <w:rsid w:val="004E5950"/>
    <w:rsid w:val="004E5A4A"/>
    <w:rsid w:val="004E5A83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16F"/>
    <w:rsid w:val="004F042F"/>
    <w:rsid w:val="004F08E1"/>
    <w:rsid w:val="004F162B"/>
    <w:rsid w:val="004F178F"/>
    <w:rsid w:val="004F1A3B"/>
    <w:rsid w:val="004F1B1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33AE"/>
    <w:rsid w:val="004F3544"/>
    <w:rsid w:val="004F38DC"/>
    <w:rsid w:val="004F39DC"/>
    <w:rsid w:val="004F3A98"/>
    <w:rsid w:val="004F3C4A"/>
    <w:rsid w:val="004F3FF7"/>
    <w:rsid w:val="004F4106"/>
    <w:rsid w:val="004F4656"/>
    <w:rsid w:val="004F46FC"/>
    <w:rsid w:val="004F484D"/>
    <w:rsid w:val="004F49C4"/>
    <w:rsid w:val="004F4BD6"/>
    <w:rsid w:val="004F4E86"/>
    <w:rsid w:val="004F5085"/>
    <w:rsid w:val="004F53B1"/>
    <w:rsid w:val="004F55DE"/>
    <w:rsid w:val="004F5955"/>
    <w:rsid w:val="004F60D5"/>
    <w:rsid w:val="004F639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A57"/>
    <w:rsid w:val="004F7CF1"/>
    <w:rsid w:val="004F7F25"/>
    <w:rsid w:val="0050034A"/>
    <w:rsid w:val="00500454"/>
    <w:rsid w:val="005012DD"/>
    <w:rsid w:val="00501780"/>
    <w:rsid w:val="005018AE"/>
    <w:rsid w:val="00502181"/>
    <w:rsid w:val="00502270"/>
    <w:rsid w:val="00502685"/>
    <w:rsid w:val="005026BA"/>
    <w:rsid w:val="005027DD"/>
    <w:rsid w:val="00502942"/>
    <w:rsid w:val="00502D0B"/>
    <w:rsid w:val="00502DA2"/>
    <w:rsid w:val="00502DFC"/>
    <w:rsid w:val="00502F19"/>
    <w:rsid w:val="0050306D"/>
    <w:rsid w:val="00503318"/>
    <w:rsid w:val="00503643"/>
    <w:rsid w:val="00503C4D"/>
    <w:rsid w:val="00504084"/>
    <w:rsid w:val="0050439A"/>
    <w:rsid w:val="00504F28"/>
    <w:rsid w:val="00505087"/>
    <w:rsid w:val="0050524B"/>
    <w:rsid w:val="00505452"/>
    <w:rsid w:val="0050562E"/>
    <w:rsid w:val="0050580C"/>
    <w:rsid w:val="0050583B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0A"/>
    <w:rsid w:val="00507421"/>
    <w:rsid w:val="005077FB"/>
    <w:rsid w:val="005078D1"/>
    <w:rsid w:val="00507A03"/>
    <w:rsid w:val="00507A3D"/>
    <w:rsid w:val="00507AB5"/>
    <w:rsid w:val="00507DFF"/>
    <w:rsid w:val="0051009F"/>
    <w:rsid w:val="005102D5"/>
    <w:rsid w:val="0051055D"/>
    <w:rsid w:val="005107D9"/>
    <w:rsid w:val="005110E5"/>
    <w:rsid w:val="005111E7"/>
    <w:rsid w:val="00511225"/>
    <w:rsid w:val="00511351"/>
    <w:rsid w:val="005116F8"/>
    <w:rsid w:val="00511841"/>
    <w:rsid w:val="00511E1F"/>
    <w:rsid w:val="00511F77"/>
    <w:rsid w:val="00512884"/>
    <w:rsid w:val="00512A3B"/>
    <w:rsid w:val="00512E8C"/>
    <w:rsid w:val="00513193"/>
    <w:rsid w:val="0051335B"/>
    <w:rsid w:val="00513579"/>
    <w:rsid w:val="005135C9"/>
    <w:rsid w:val="00513941"/>
    <w:rsid w:val="00513C1D"/>
    <w:rsid w:val="00513EE9"/>
    <w:rsid w:val="00514235"/>
    <w:rsid w:val="00514776"/>
    <w:rsid w:val="00514911"/>
    <w:rsid w:val="00514AE4"/>
    <w:rsid w:val="00514BE9"/>
    <w:rsid w:val="00514FD1"/>
    <w:rsid w:val="00515146"/>
    <w:rsid w:val="005153E8"/>
    <w:rsid w:val="00515556"/>
    <w:rsid w:val="0051576E"/>
    <w:rsid w:val="00515772"/>
    <w:rsid w:val="00515B94"/>
    <w:rsid w:val="00515DB0"/>
    <w:rsid w:val="005160F8"/>
    <w:rsid w:val="00516208"/>
    <w:rsid w:val="00516632"/>
    <w:rsid w:val="00516733"/>
    <w:rsid w:val="00516833"/>
    <w:rsid w:val="00516BF5"/>
    <w:rsid w:val="00516C14"/>
    <w:rsid w:val="00516DFE"/>
    <w:rsid w:val="00516FEE"/>
    <w:rsid w:val="005170CE"/>
    <w:rsid w:val="0051712B"/>
    <w:rsid w:val="005179A5"/>
    <w:rsid w:val="00520466"/>
    <w:rsid w:val="005204E3"/>
    <w:rsid w:val="00520616"/>
    <w:rsid w:val="005207D7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F63"/>
    <w:rsid w:val="00522FA9"/>
    <w:rsid w:val="005230B3"/>
    <w:rsid w:val="00523265"/>
    <w:rsid w:val="005233A1"/>
    <w:rsid w:val="00523489"/>
    <w:rsid w:val="0052383B"/>
    <w:rsid w:val="005238E1"/>
    <w:rsid w:val="00523FA6"/>
    <w:rsid w:val="005242A5"/>
    <w:rsid w:val="00524A7C"/>
    <w:rsid w:val="00524B5F"/>
    <w:rsid w:val="00524C83"/>
    <w:rsid w:val="00524E47"/>
    <w:rsid w:val="005250EA"/>
    <w:rsid w:val="0052526C"/>
    <w:rsid w:val="00525454"/>
    <w:rsid w:val="00525A8D"/>
    <w:rsid w:val="00525AF2"/>
    <w:rsid w:val="00525B7C"/>
    <w:rsid w:val="00525CB2"/>
    <w:rsid w:val="00525EB1"/>
    <w:rsid w:val="00526105"/>
    <w:rsid w:val="005262C6"/>
    <w:rsid w:val="005267C2"/>
    <w:rsid w:val="005270D0"/>
    <w:rsid w:val="0052737A"/>
    <w:rsid w:val="00527407"/>
    <w:rsid w:val="0052771D"/>
    <w:rsid w:val="005279B0"/>
    <w:rsid w:val="00527DC8"/>
    <w:rsid w:val="00527EAF"/>
    <w:rsid w:val="00527F51"/>
    <w:rsid w:val="00530388"/>
    <w:rsid w:val="0053065F"/>
    <w:rsid w:val="005307FF"/>
    <w:rsid w:val="00530ADB"/>
    <w:rsid w:val="00530EBD"/>
    <w:rsid w:val="00531088"/>
    <w:rsid w:val="0053136E"/>
    <w:rsid w:val="00531421"/>
    <w:rsid w:val="00531523"/>
    <w:rsid w:val="00531B43"/>
    <w:rsid w:val="005321C9"/>
    <w:rsid w:val="005322D6"/>
    <w:rsid w:val="005322DA"/>
    <w:rsid w:val="005322F9"/>
    <w:rsid w:val="00532367"/>
    <w:rsid w:val="00532373"/>
    <w:rsid w:val="00532637"/>
    <w:rsid w:val="0053298F"/>
    <w:rsid w:val="005329C5"/>
    <w:rsid w:val="00532E46"/>
    <w:rsid w:val="00532F3E"/>
    <w:rsid w:val="00532FD2"/>
    <w:rsid w:val="005330FA"/>
    <w:rsid w:val="00533179"/>
    <w:rsid w:val="005336C4"/>
    <w:rsid w:val="005337F3"/>
    <w:rsid w:val="00533991"/>
    <w:rsid w:val="00533A13"/>
    <w:rsid w:val="00533A9E"/>
    <w:rsid w:val="00533BCE"/>
    <w:rsid w:val="00533F13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68"/>
    <w:rsid w:val="0053597E"/>
    <w:rsid w:val="00535F56"/>
    <w:rsid w:val="005363F6"/>
    <w:rsid w:val="0053640B"/>
    <w:rsid w:val="005367F2"/>
    <w:rsid w:val="00536F4C"/>
    <w:rsid w:val="00536FE0"/>
    <w:rsid w:val="00537458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71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CAB"/>
    <w:rsid w:val="00542CDF"/>
    <w:rsid w:val="00543BA3"/>
    <w:rsid w:val="00543C06"/>
    <w:rsid w:val="00544031"/>
    <w:rsid w:val="005440B5"/>
    <w:rsid w:val="0054425E"/>
    <w:rsid w:val="0054452F"/>
    <w:rsid w:val="0054478C"/>
    <w:rsid w:val="00544B8E"/>
    <w:rsid w:val="00544DC9"/>
    <w:rsid w:val="00545255"/>
    <w:rsid w:val="00545315"/>
    <w:rsid w:val="0054564C"/>
    <w:rsid w:val="005457B8"/>
    <w:rsid w:val="005457CD"/>
    <w:rsid w:val="00545B2B"/>
    <w:rsid w:val="00545C23"/>
    <w:rsid w:val="00545E2F"/>
    <w:rsid w:val="005460FB"/>
    <w:rsid w:val="005462A1"/>
    <w:rsid w:val="005462A2"/>
    <w:rsid w:val="00546322"/>
    <w:rsid w:val="00546410"/>
    <w:rsid w:val="0054663F"/>
    <w:rsid w:val="005466D5"/>
    <w:rsid w:val="005466DA"/>
    <w:rsid w:val="00546706"/>
    <w:rsid w:val="00546AEE"/>
    <w:rsid w:val="00546ECA"/>
    <w:rsid w:val="00546F31"/>
    <w:rsid w:val="00547038"/>
    <w:rsid w:val="005471D4"/>
    <w:rsid w:val="00547B11"/>
    <w:rsid w:val="00547B47"/>
    <w:rsid w:val="00547C91"/>
    <w:rsid w:val="00547E1B"/>
    <w:rsid w:val="005501FE"/>
    <w:rsid w:val="0055032F"/>
    <w:rsid w:val="005505C1"/>
    <w:rsid w:val="005507C3"/>
    <w:rsid w:val="005509C8"/>
    <w:rsid w:val="00551254"/>
    <w:rsid w:val="005512B8"/>
    <w:rsid w:val="00551319"/>
    <w:rsid w:val="00551391"/>
    <w:rsid w:val="0055148A"/>
    <w:rsid w:val="0055159C"/>
    <w:rsid w:val="0055184B"/>
    <w:rsid w:val="00551A69"/>
    <w:rsid w:val="00551CE8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31F0"/>
    <w:rsid w:val="0055324A"/>
    <w:rsid w:val="00553389"/>
    <w:rsid w:val="005533BD"/>
    <w:rsid w:val="0055344B"/>
    <w:rsid w:val="005535B9"/>
    <w:rsid w:val="005537F8"/>
    <w:rsid w:val="005537FD"/>
    <w:rsid w:val="005538CD"/>
    <w:rsid w:val="00553B34"/>
    <w:rsid w:val="00553B4E"/>
    <w:rsid w:val="00553D54"/>
    <w:rsid w:val="00553FFC"/>
    <w:rsid w:val="005542B5"/>
    <w:rsid w:val="005543BF"/>
    <w:rsid w:val="00554441"/>
    <w:rsid w:val="00554779"/>
    <w:rsid w:val="0055483D"/>
    <w:rsid w:val="00554C82"/>
    <w:rsid w:val="00554D44"/>
    <w:rsid w:val="00555553"/>
    <w:rsid w:val="0055584E"/>
    <w:rsid w:val="00555F3F"/>
    <w:rsid w:val="00556380"/>
    <w:rsid w:val="005563BE"/>
    <w:rsid w:val="005565BB"/>
    <w:rsid w:val="00556DC0"/>
    <w:rsid w:val="00556F09"/>
    <w:rsid w:val="00556F35"/>
    <w:rsid w:val="00557073"/>
    <w:rsid w:val="00557075"/>
    <w:rsid w:val="00557DAC"/>
    <w:rsid w:val="00560162"/>
    <w:rsid w:val="0056019F"/>
    <w:rsid w:val="005609B8"/>
    <w:rsid w:val="00560A5D"/>
    <w:rsid w:val="00560D29"/>
    <w:rsid w:val="00560E95"/>
    <w:rsid w:val="00561187"/>
    <w:rsid w:val="005612D7"/>
    <w:rsid w:val="005613A5"/>
    <w:rsid w:val="005614D4"/>
    <w:rsid w:val="005614D8"/>
    <w:rsid w:val="005616F6"/>
    <w:rsid w:val="005618F0"/>
    <w:rsid w:val="005619C1"/>
    <w:rsid w:val="00561BF7"/>
    <w:rsid w:val="00561CA4"/>
    <w:rsid w:val="00562062"/>
    <w:rsid w:val="0056210A"/>
    <w:rsid w:val="00562120"/>
    <w:rsid w:val="0056229A"/>
    <w:rsid w:val="0056235B"/>
    <w:rsid w:val="005624DD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92D"/>
    <w:rsid w:val="00563A8C"/>
    <w:rsid w:val="00563B4A"/>
    <w:rsid w:val="00563DF3"/>
    <w:rsid w:val="00563EAE"/>
    <w:rsid w:val="005644D1"/>
    <w:rsid w:val="00565299"/>
    <w:rsid w:val="0056555D"/>
    <w:rsid w:val="00565711"/>
    <w:rsid w:val="005657E2"/>
    <w:rsid w:val="00565816"/>
    <w:rsid w:val="005659F3"/>
    <w:rsid w:val="00566077"/>
    <w:rsid w:val="005661F9"/>
    <w:rsid w:val="0056623E"/>
    <w:rsid w:val="00566479"/>
    <w:rsid w:val="0056663C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830"/>
    <w:rsid w:val="00567874"/>
    <w:rsid w:val="0056791D"/>
    <w:rsid w:val="00567C13"/>
    <w:rsid w:val="00570226"/>
    <w:rsid w:val="00570270"/>
    <w:rsid w:val="00570325"/>
    <w:rsid w:val="0057050E"/>
    <w:rsid w:val="005705BE"/>
    <w:rsid w:val="005707F3"/>
    <w:rsid w:val="00570836"/>
    <w:rsid w:val="00570ABE"/>
    <w:rsid w:val="00570DEC"/>
    <w:rsid w:val="00570E37"/>
    <w:rsid w:val="00570F88"/>
    <w:rsid w:val="005718E3"/>
    <w:rsid w:val="00571C3D"/>
    <w:rsid w:val="00571DB1"/>
    <w:rsid w:val="00571FA7"/>
    <w:rsid w:val="0057212F"/>
    <w:rsid w:val="005721FC"/>
    <w:rsid w:val="00572253"/>
    <w:rsid w:val="00572B08"/>
    <w:rsid w:val="00572C0D"/>
    <w:rsid w:val="00572D10"/>
    <w:rsid w:val="00572D53"/>
    <w:rsid w:val="00572DD9"/>
    <w:rsid w:val="00572E11"/>
    <w:rsid w:val="00572FC7"/>
    <w:rsid w:val="005732EA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CD6"/>
    <w:rsid w:val="00574DEF"/>
    <w:rsid w:val="00574F68"/>
    <w:rsid w:val="00575003"/>
    <w:rsid w:val="00575143"/>
    <w:rsid w:val="00575793"/>
    <w:rsid w:val="005759E9"/>
    <w:rsid w:val="00575F7E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F1F"/>
    <w:rsid w:val="005774B7"/>
    <w:rsid w:val="0057751F"/>
    <w:rsid w:val="005775D5"/>
    <w:rsid w:val="00577734"/>
    <w:rsid w:val="005779AF"/>
    <w:rsid w:val="00577F93"/>
    <w:rsid w:val="0058000D"/>
    <w:rsid w:val="005802E7"/>
    <w:rsid w:val="00580552"/>
    <w:rsid w:val="00580897"/>
    <w:rsid w:val="00580A39"/>
    <w:rsid w:val="00580A9A"/>
    <w:rsid w:val="00580B86"/>
    <w:rsid w:val="00580F65"/>
    <w:rsid w:val="00581040"/>
    <w:rsid w:val="005810E1"/>
    <w:rsid w:val="00581399"/>
    <w:rsid w:val="0058142D"/>
    <w:rsid w:val="00581665"/>
    <w:rsid w:val="00581787"/>
    <w:rsid w:val="0058187C"/>
    <w:rsid w:val="005818AA"/>
    <w:rsid w:val="00581AEA"/>
    <w:rsid w:val="00582124"/>
    <w:rsid w:val="005821F2"/>
    <w:rsid w:val="00582332"/>
    <w:rsid w:val="00582347"/>
    <w:rsid w:val="0058250C"/>
    <w:rsid w:val="00582514"/>
    <w:rsid w:val="00582A69"/>
    <w:rsid w:val="00582F2B"/>
    <w:rsid w:val="00582F73"/>
    <w:rsid w:val="0058311F"/>
    <w:rsid w:val="0058361B"/>
    <w:rsid w:val="00583806"/>
    <w:rsid w:val="005838F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A80"/>
    <w:rsid w:val="00585D0C"/>
    <w:rsid w:val="00585DF1"/>
    <w:rsid w:val="005861A9"/>
    <w:rsid w:val="00586496"/>
    <w:rsid w:val="005865A2"/>
    <w:rsid w:val="00586748"/>
    <w:rsid w:val="00586DA9"/>
    <w:rsid w:val="00587044"/>
    <w:rsid w:val="00587263"/>
    <w:rsid w:val="0058728E"/>
    <w:rsid w:val="0058744A"/>
    <w:rsid w:val="0058757D"/>
    <w:rsid w:val="00587591"/>
    <w:rsid w:val="005876E4"/>
    <w:rsid w:val="00587768"/>
    <w:rsid w:val="00587B86"/>
    <w:rsid w:val="00590203"/>
    <w:rsid w:val="00591294"/>
    <w:rsid w:val="00591354"/>
    <w:rsid w:val="00591359"/>
    <w:rsid w:val="00591803"/>
    <w:rsid w:val="00591B85"/>
    <w:rsid w:val="00591C58"/>
    <w:rsid w:val="00592094"/>
    <w:rsid w:val="005922F4"/>
    <w:rsid w:val="0059235F"/>
    <w:rsid w:val="00592527"/>
    <w:rsid w:val="005925D9"/>
    <w:rsid w:val="00592640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7"/>
    <w:rsid w:val="0059380A"/>
    <w:rsid w:val="0059381D"/>
    <w:rsid w:val="00593EE7"/>
    <w:rsid w:val="00594265"/>
    <w:rsid w:val="00594371"/>
    <w:rsid w:val="0059468B"/>
    <w:rsid w:val="00594982"/>
    <w:rsid w:val="00594B68"/>
    <w:rsid w:val="00595988"/>
    <w:rsid w:val="00595E8E"/>
    <w:rsid w:val="00595E9B"/>
    <w:rsid w:val="00595F08"/>
    <w:rsid w:val="00596224"/>
    <w:rsid w:val="00596986"/>
    <w:rsid w:val="00596BF5"/>
    <w:rsid w:val="00596D5C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91D"/>
    <w:rsid w:val="005A09E5"/>
    <w:rsid w:val="005A0CE1"/>
    <w:rsid w:val="005A0F0C"/>
    <w:rsid w:val="005A125A"/>
    <w:rsid w:val="005A13C4"/>
    <w:rsid w:val="005A145A"/>
    <w:rsid w:val="005A172D"/>
    <w:rsid w:val="005A191D"/>
    <w:rsid w:val="005A1B6E"/>
    <w:rsid w:val="005A1B84"/>
    <w:rsid w:val="005A1BE9"/>
    <w:rsid w:val="005A1C26"/>
    <w:rsid w:val="005A1F16"/>
    <w:rsid w:val="005A21E7"/>
    <w:rsid w:val="005A21F1"/>
    <w:rsid w:val="005A2486"/>
    <w:rsid w:val="005A28A9"/>
    <w:rsid w:val="005A2EB1"/>
    <w:rsid w:val="005A34BE"/>
    <w:rsid w:val="005A3870"/>
    <w:rsid w:val="005A3AF9"/>
    <w:rsid w:val="005A3E19"/>
    <w:rsid w:val="005A3EDF"/>
    <w:rsid w:val="005A3F46"/>
    <w:rsid w:val="005A44A6"/>
    <w:rsid w:val="005A45A4"/>
    <w:rsid w:val="005A48AA"/>
    <w:rsid w:val="005A4A55"/>
    <w:rsid w:val="005A4D42"/>
    <w:rsid w:val="005A4E4E"/>
    <w:rsid w:val="005A4EC6"/>
    <w:rsid w:val="005A535D"/>
    <w:rsid w:val="005A53C7"/>
    <w:rsid w:val="005A5402"/>
    <w:rsid w:val="005A5409"/>
    <w:rsid w:val="005A543A"/>
    <w:rsid w:val="005A557A"/>
    <w:rsid w:val="005A5987"/>
    <w:rsid w:val="005A5AF9"/>
    <w:rsid w:val="005A5ECD"/>
    <w:rsid w:val="005A6637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EA6"/>
    <w:rsid w:val="005B0072"/>
    <w:rsid w:val="005B09B7"/>
    <w:rsid w:val="005B0B1C"/>
    <w:rsid w:val="005B0DCE"/>
    <w:rsid w:val="005B0E3C"/>
    <w:rsid w:val="005B0ECD"/>
    <w:rsid w:val="005B10FF"/>
    <w:rsid w:val="005B12C7"/>
    <w:rsid w:val="005B13D1"/>
    <w:rsid w:val="005B1730"/>
    <w:rsid w:val="005B17E1"/>
    <w:rsid w:val="005B18AD"/>
    <w:rsid w:val="005B1B55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164"/>
    <w:rsid w:val="005B41D7"/>
    <w:rsid w:val="005B4578"/>
    <w:rsid w:val="005B4639"/>
    <w:rsid w:val="005B47DF"/>
    <w:rsid w:val="005B4869"/>
    <w:rsid w:val="005B4892"/>
    <w:rsid w:val="005B4EA9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6855"/>
    <w:rsid w:val="005B6A6F"/>
    <w:rsid w:val="005B70B2"/>
    <w:rsid w:val="005B7175"/>
    <w:rsid w:val="005B76BF"/>
    <w:rsid w:val="005B77F7"/>
    <w:rsid w:val="005B78BF"/>
    <w:rsid w:val="005B7A75"/>
    <w:rsid w:val="005B7DCE"/>
    <w:rsid w:val="005B7FD7"/>
    <w:rsid w:val="005C0038"/>
    <w:rsid w:val="005C01A2"/>
    <w:rsid w:val="005C03D9"/>
    <w:rsid w:val="005C07ED"/>
    <w:rsid w:val="005C08E3"/>
    <w:rsid w:val="005C0BEB"/>
    <w:rsid w:val="005C1270"/>
    <w:rsid w:val="005C12F0"/>
    <w:rsid w:val="005C13F3"/>
    <w:rsid w:val="005C1689"/>
    <w:rsid w:val="005C16E8"/>
    <w:rsid w:val="005C1751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CED"/>
    <w:rsid w:val="005C2CF1"/>
    <w:rsid w:val="005C2F1F"/>
    <w:rsid w:val="005C31B6"/>
    <w:rsid w:val="005C3313"/>
    <w:rsid w:val="005C33BC"/>
    <w:rsid w:val="005C3435"/>
    <w:rsid w:val="005C3741"/>
    <w:rsid w:val="005C3749"/>
    <w:rsid w:val="005C3814"/>
    <w:rsid w:val="005C3816"/>
    <w:rsid w:val="005C38AE"/>
    <w:rsid w:val="005C38B6"/>
    <w:rsid w:val="005C3A2E"/>
    <w:rsid w:val="005C3C03"/>
    <w:rsid w:val="005C40A9"/>
    <w:rsid w:val="005C4483"/>
    <w:rsid w:val="005C4590"/>
    <w:rsid w:val="005C471F"/>
    <w:rsid w:val="005C4E49"/>
    <w:rsid w:val="005C4EAC"/>
    <w:rsid w:val="005C5192"/>
    <w:rsid w:val="005C5295"/>
    <w:rsid w:val="005C53E1"/>
    <w:rsid w:val="005C5490"/>
    <w:rsid w:val="005C56A9"/>
    <w:rsid w:val="005C5893"/>
    <w:rsid w:val="005C5920"/>
    <w:rsid w:val="005C59C0"/>
    <w:rsid w:val="005C5BF2"/>
    <w:rsid w:val="005C5BFE"/>
    <w:rsid w:val="005C6AA1"/>
    <w:rsid w:val="005C6ADC"/>
    <w:rsid w:val="005C6CA9"/>
    <w:rsid w:val="005C6F14"/>
    <w:rsid w:val="005C7679"/>
    <w:rsid w:val="005C777A"/>
    <w:rsid w:val="005C77E2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156"/>
    <w:rsid w:val="005D15EA"/>
    <w:rsid w:val="005D189D"/>
    <w:rsid w:val="005D191C"/>
    <w:rsid w:val="005D1C96"/>
    <w:rsid w:val="005D20F5"/>
    <w:rsid w:val="005D224D"/>
    <w:rsid w:val="005D22F7"/>
    <w:rsid w:val="005D2349"/>
    <w:rsid w:val="005D27B9"/>
    <w:rsid w:val="005D315C"/>
    <w:rsid w:val="005D3689"/>
    <w:rsid w:val="005D36DB"/>
    <w:rsid w:val="005D3816"/>
    <w:rsid w:val="005D387E"/>
    <w:rsid w:val="005D3FD1"/>
    <w:rsid w:val="005D4082"/>
    <w:rsid w:val="005D4249"/>
    <w:rsid w:val="005D444C"/>
    <w:rsid w:val="005D4846"/>
    <w:rsid w:val="005D4DFF"/>
    <w:rsid w:val="005D528C"/>
    <w:rsid w:val="005D56F1"/>
    <w:rsid w:val="005D5874"/>
    <w:rsid w:val="005D5A4F"/>
    <w:rsid w:val="005D5AAD"/>
    <w:rsid w:val="005D5FAC"/>
    <w:rsid w:val="005D6127"/>
    <w:rsid w:val="005D6466"/>
    <w:rsid w:val="005D64CD"/>
    <w:rsid w:val="005D68EE"/>
    <w:rsid w:val="005D69D9"/>
    <w:rsid w:val="005D6AB6"/>
    <w:rsid w:val="005D6B2A"/>
    <w:rsid w:val="005D6BC6"/>
    <w:rsid w:val="005D6CBC"/>
    <w:rsid w:val="005D6F76"/>
    <w:rsid w:val="005D70E7"/>
    <w:rsid w:val="005D71DE"/>
    <w:rsid w:val="005E01AB"/>
    <w:rsid w:val="005E0888"/>
    <w:rsid w:val="005E09BC"/>
    <w:rsid w:val="005E0C49"/>
    <w:rsid w:val="005E0D73"/>
    <w:rsid w:val="005E105A"/>
    <w:rsid w:val="005E127A"/>
    <w:rsid w:val="005E12A7"/>
    <w:rsid w:val="005E12F7"/>
    <w:rsid w:val="005E133C"/>
    <w:rsid w:val="005E1531"/>
    <w:rsid w:val="005E1665"/>
    <w:rsid w:val="005E19FC"/>
    <w:rsid w:val="005E1EC7"/>
    <w:rsid w:val="005E1FAD"/>
    <w:rsid w:val="005E204A"/>
    <w:rsid w:val="005E206F"/>
    <w:rsid w:val="005E214D"/>
    <w:rsid w:val="005E21CF"/>
    <w:rsid w:val="005E22D4"/>
    <w:rsid w:val="005E245E"/>
    <w:rsid w:val="005E2804"/>
    <w:rsid w:val="005E2F87"/>
    <w:rsid w:val="005E3748"/>
    <w:rsid w:val="005E3750"/>
    <w:rsid w:val="005E38C8"/>
    <w:rsid w:val="005E3A88"/>
    <w:rsid w:val="005E3B8C"/>
    <w:rsid w:val="005E3C57"/>
    <w:rsid w:val="005E42F7"/>
    <w:rsid w:val="005E436B"/>
    <w:rsid w:val="005E4764"/>
    <w:rsid w:val="005E477B"/>
    <w:rsid w:val="005E49E2"/>
    <w:rsid w:val="005E4A35"/>
    <w:rsid w:val="005E4ADB"/>
    <w:rsid w:val="005E4B19"/>
    <w:rsid w:val="005E4E48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46"/>
    <w:rsid w:val="005F09CD"/>
    <w:rsid w:val="005F0EBD"/>
    <w:rsid w:val="005F1398"/>
    <w:rsid w:val="005F1583"/>
    <w:rsid w:val="005F1601"/>
    <w:rsid w:val="005F1696"/>
    <w:rsid w:val="005F1BAB"/>
    <w:rsid w:val="005F1C83"/>
    <w:rsid w:val="005F1C86"/>
    <w:rsid w:val="005F1E2F"/>
    <w:rsid w:val="005F1EA7"/>
    <w:rsid w:val="005F1F54"/>
    <w:rsid w:val="005F217B"/>
    <w:rsid w:val="005F2241"/>
    <w:rsid w:val="005F246C"/>
    <w:rsid w:val="005F24B0"/>
    <w:rsid w:val="005F298A"/>
    <w:rsid w:val="005F300E"/>
    <w:rsid w:val="005F31B3"/>
    <w:rsid w:val="005F3214"/>
    <w:rsid w:val="005F3387"/>
    <w:rsid w:val="005F34BA"/>
    <w:rsid w:val="005F34FF"/>
    <w:rsid w:val="005F35ED"/>
    <w:rsid w:val="005F376F"/>
    <w:rsid w:val="005F3922"/>
    <w:rsid w:val="005F394E"/>
    <w:rsid w:val="005F3AFE"/>
    <w:rsid w:val="005F3BBC"/>
    <w:rsid w:val="005F3E92"/>
    <w:rsid w:val="005F4247"/>
    <w:rsid w:val="005F4389"/>
    <w:rsid w:val="005F43D4"/>
    <w:rsid w:val="005F4444"/>
    <w:rsid w:val="005F471C"/>
    <w:rsid w:val="005F4A08"/>
    <w:rsid w:val="005F4B3B"/>
    <w:rsid w:val="005F4E4E"/>
    <w:rsid w:val="005F4F77"/>
    <w:rsid w:val="005F5715"/>
    <w:rsid w:val="005F5736"/>
    <w:rsid w:val="005F5B63"/>
    <w:rsid w:val="005F5F41"/>
    <w:rsid w:val="005F6191"/>
    <w:rsid w:val="005F625A"/>
    <w:rsid w:val="005F63EA"/>
    <w:rsid w:val="005F6438"/>
    <w:rsid w:val="005F6554"/>
    <w:rsid w:val="005F6782"/>
    <w:rsid w:val="005F68CA"/>
    <w:rsid w:val="005F6AD9"/>
    <w:rsid w:val="005F6CDD"/>
    <w:rsid w:val="005F6F43"/>
    <w:rsid w:val="005F744D"/>
    <w:rsid w:val="005F75B2"/>
    <w:rsid w:val="005F78E7"/>
    <w:rsid w:val="005F7B7B"/>
    <w:rsid w:val="005F7FC6"/>
    <w:rsid w:val="006000A7"/>
    <w:rsid w:val="00600195"/>
    <w:rsid w:val="00600225"/>
    <w:rsid w:val="0060045B"/>
    <w:rsid w:val="006007AD"/>
    <w:rsid w:val="006007E7"/>
    <w:rsid w:val="00600BAA"/>
    <w:rsid w:val="00600C54"/>
    <w:rsid w:val="00600CBA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65B"/>
    <w:rsid w:val="00603698"/>
    <w:rsid w:val="00603ACE"/>
    <w:rsid w:val="00603C89"/>
    <w:rsid w:val="006041CB"/>
    <w:rsid w:val="006043CE"/>
    <w:rsid w:val="006047F9"/>
    <w:rsid w:val="0060485F"/>
    <w:rsid w:val="00604B8B"/>
    <w:rsid w:val="00604E09"/>
    <w:rsid w:val="00604F74"/>
    <w:rsid w:val="006057F4"/>
    <w:rsid w:val="006058DD"/>
    <w:rsid w:val="006058FE"/>
    <w:rsid w:val="00605CE5"/>
    <w:rsid w:val="00605D2D"/>
    <w:rsid w:val="00606143"/>
    <w:rsid w:val="00606714"/>
    <w:rsid w:val="00606744"/>
    <w:rsid w:val="006067D1"/>
    <w:rsid w:val="00606D92"/>
    <w:rsid w:val="00606F63"/>
    <w:rsid w:val="006075A1"/>
    <w:rsid w:val="006077ED"/>
    <w:rsid w:val="006078FB"/>
    <w:rsid w:val="0060798E"/>
    <w:rsid w:val="00607ADE"/>
    <w:rsid w:val="006100A4"/>
    <w:rsid w:val="0061028A"/>
    <w:rsid w:val="00610486"/>
    <w:rsid w:val="006106F9"/>
    <w:rsid w:val="006107CA"/>
    <w:rsid w:val="00610805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B1"/>
    <w:rsid w:val="006123D4"/>
    <w:rsid w:val="006125E1"/>
    <w:rsid w:val="0061265C"/>
    <w:rsid w:val="00612677"/>
    <w:rsid w:val="00612938"/>
    <w:rsid w:val="00612AE1"/>
    <w:rsid w:val="00612D3D"/>
    <w:rsid w:val="006130E7"/>
    <w:rsid w:val="00613691"/>
    <w:rsid w:val="006136A7"/>
    <w:rsid w:val="006139A5"/>
    <w:rsid w:val="00613A3B"/>
    <w:rsid w:val="00613CB3"/>
    <w:rsid w:val="00613D8F"/>
    <w:rsid w:val="00613F67"/>
    <w:rsid w:val="00614362"/>
    <w:rsid w:val="006144D8"/>
    <w:rsid w:val="006148A9"/>
    <w:rsid w:val="00614B00"/>
    <w:rsid w:val="00614F92"/>
    <w:rsid w:val="006157D7"/>
    <w:rsid w:val="00615E3F"/>
    <w:rsid w:val="00615F88"/>
    <w:rsid w:val="00615FE0"/>
    <w:rsid w:val="006161E6"/>
    <w:rsid w:val="00616226"/>
    <w:rsid w:val="00616320"/>
    <w:rsid w:val="00616828"/>
    <w:rsid w:val="006168B6"/>
    <w:rsid w:val="00616ECA"/>
    <w:rsid w:val="0061728F"/>
    <w:rsid w:val="00617302"/>
    <w:rsid w:val="00617532"/>
    <w:rsid w:val="00617569"/>
    <w:rsid w:val="00617594"/>
    <w:rsid w:val="0061773C"/>
    <w:rsid w:val="00617885"/>
    <w:rsid w:val="00617AD7"/>
    <w:rsid w:val="00617E5F"/>
    <w:rsid w:val="00620195"/>
    <w:rsid w:val="006206B9"/>
    <w:rsid w:val="00620904"/>
    <w:rsid w:val="00620A0D"/>
    <w:rsid w:val="00620D5B"/>
    <w:rsid w:val="0062110C"/>
    <w:rsid w:val="006212F5"/>
    <w:rsid w:val="00621827"/>
    <w:rsid w:val="006219F9"/>
    <w:rsid w:val="00621BF4"/>
    <w:rsid w:val="00621DEB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C0E"/>
    <w:rsid w:val="00622E6A"/>
    <w:rsid w:val="00622FDC"/>
    <w:rsid w:val="00623146"/>
    <w:rsid w:val="00623253"/>
    <w:rsid w:val="0062345B"/>
    <w:rsid w:val="00623466"/>
    <w:rsid w:val="00623519"/>
    <w:rsid w:val="00623A3B"/>
    <w:rsid w:val="00623FA4"/>
    <w:rsid w:val="006242B9"/>
    <w:rsid w:val="00624374"/>
    <w:rsid w:val="006244C1"/>
    <w:rsid w:val="0062450A"/>
    <w:rsid w:val="0062465B"/>
    <w:rsid w:val="00624A49"/>
    <w:rsid w:val="00624B8A"/>
    <w:rsid w:val="00624D31"/>
    <w:rsid w:val="00624EA0"/>
    <w:rsid w:val="00625774"/>
    <w:rsid w:val="00625853"/>
    <w:rsid w:val="00625858"/>
    <w:rsid w:val="006258EC"/>
    <w:rsid w:val="00625A07"/>
    <w:rsid w:val="006260A6"/>
    <w:rsid w:val="00626146"/>
    <w:rsid w:val="006265F7"/>
    <w:rsid w:val="00626A7A"/>
    <w:rsid w:val="00626D9D"/>
    <w:rsid w:val="00626F4D"/>
    <w:rsid w:val="006270C9"/>
    <w:rsid w:val="0062736B"/>
    <w:rsid w:val="006273FA"/>
    <w:rsid w:val="006275EB"/>
    <w:rsid w:val="0062777A"/>
    <w:rsid w:val="00627BB1"/>
    <w:rsid w:val="00627FE6"/>
    <w:rsid w:val="0063004D"/>
    <w:rsid w:val="0063008C"/>
    <w:rsid w:val="006300AF"/>
    <w:rsid w:val="00630475"/>
    <w:rsid w:val="0063059A"/>
    <w:rsid w:val="00630608"/>
    <w:rsid w:val="00630D4C"/>
    <w:rsid w:val="00630F30"/>
    <w:rsid w:val="00630F58"/>
    <w:rsid w:val="00630F7F"/>
    <w:rsid w:val="006313A1"/>
    <w:rsid w:val="006314CB"/>
    <w:rsid w:val="00631699"/>
    <w:rsid w:val="00631EF8"/>
    <w:rsid w:val="00632220"/>
    <w:rsid w:val="00632260"/>
    <w:rsid w:val="00632A29"/>
    <w:rsid w:val="00632A3F"/>
    <w:rsid w:val="00632CB5"/>
    <w:rsid w:val="00632CF1"/>
    <w:rsid w:val="00634B42"/>
    <w:rsid w:val="00634B69"/>
    <w:rsid w:val="00634CEF"/>
    <w:rsid w:val="00634F46"/>
    <w:rsid w:val="00635077"/>
    <w:rsid w:val="006354AC"/>
    <w:rsid w:val="006357DB"/>
    <w:rsid w:val="00635853"/>
    <w:rsid w:val="006359B4"/>
    <w:rsid w:val="00635ACB"/>
    <w:rsid w:val="00635F68"/>
    <w:rsid w:val="0063611B"/>
    <w:rsid w:val="006361ED"/>
    <w:rsid w:val="0063623A"/>
    <w:rsid w:val="0063661E"/>
    <w:rsid w:val="00636649"/>
    <w:rsid w:val="006366CF"/>
    <w:rsid w:val="00636852"/>
    <w:rsid w:val="00636947"/>
    <w:rsid w:val="006369F7"/>
    <w:rsid w:val="00636ACD"/>
    <w:rsid w:val="0063707F"/>
    <w:rsid w:val="00637245"/>
    <w:rsid w:val="00637521"/>
    <w:rsid w:val="0063762D"/>
    <w:rsid w:val="00637897"/>
    <w:rsid w:val="006378B9"/>
    <w:rsid w:val="006378C0"/>
    <w:rsid w:val="00637DA6"/>
    <w:rsid w:val="00637FB0"/>
    <w:rsid w:val="006401BA"/>
    <w:rsid w:val="006403CB"/>
    <w:rsid w:val="006407B1"/>
    <w:rsid w:val="0064096C"/>
    <w:rsid w:val="00640F59"/>
    <w:rsid w:val="0064112D"/>
    <w:rsid w:val="006413DD"/>
    <w:rsid w:val="006414D5"/>
    <w:rsid w:val="00641626"/>
    <w:rsid w:val="00641A0F"/>
    <w:rsid w:val="00641A1E"/>
    <w:rsid w:val="00641D33"/>
    <w:rsid w:val="00641EF1"/>
    <w:rsid w:val="00641FAD"/>
    <w:rsid w:val="00642354"/>
    <w:rsid w:val="0064263A"/>
    <w:rsid w:val="006430A2"/>
    <w:rsid w:val="006432AD"/>
    <w:rsid w:val="0064369B"/>
    <w:rsid w:val="006436FF"/>
    <w:rsid w:val="006437AE"/>
    <w:rsid w:val="006438F9"/>
    <w:rsid w:val="00643B5C"/>
    <w:rsid w:val="00643BE5"/>
    <w:rsid w:val="00643BE9"/>
    <w:rsid w:val="00644015"/>
    <w:rsid w:val="00644CA2"/>
    <w:rsid w:val="00644D30"/>
    <w:rsid w:val="00645229"/>
    <w:rsid w:val="006452BD"/>
    <w:rsid w:val="0064544F"/>
    <w:rsid w:val="006454DD"/>
    <w:rsid w:val="00645582"/>
    <w:rsid w:val="006455D5"/>
    <w:rsid w:val="00645725"/>
    <w:rsid w:val="0064586F"/>
    <w:rsid w:val="0064603A"/>
    <w:rsid w:val="0064625B"/>
    <w:rsid w:val="00646A58"/>
    <w:rsid w:val="00646C3A"/>
    <w:rsid w:val="00646EBF"/>
    <w:rsid w:val="00646F6A"/>
    <w:rsid w:val="00647055"/>
    <w:rsid w:val="00647471"/>
    <w:rsid w:val="0064765E"/>
    <w:rsid w:val="006476A1"/>
    <w:rsid w:val="00647704"/>
    <w:rsid w:val="00647E79"/>
    <w:rsid w:val="0065038E"/>
    <w:rsid w:val="00650519"/>
    <w:rsid w:val="0065077C"/>
    <w:rsid w:val="00650940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34B1"/>
    <w:rsid w:val="0065354E"/>
    <w:rsid w:val="006536A5"/>
    <w:rsid w:val="006536F3"/>
    <w:rsid w:val="006536FD"/>
    <w:rsid w:val="00653967"/>
    <w:rsid w:val="00653DF4"/>
    <w:rsid w:val="00653EE9"/>
    <w:rsid w:val="00654338"/>
    <w:rsid w:val="00654372"/>
    <w:rsid w:val="00654374"/>
    <w:rsid w:val="00654653"/>
    <w:rsid w:val="00654BF1"/>
    <w:rsid w:val="00655062"/>
    <w:rsid w:val="0065514B"/>
    <w:rsid w:val="00655162"/>
    <w:rsid w:val="006553FA"/>
    <w:rsid w:val="00655615"/>
    <w:rsid w:val="00655711"/>
    <w:rsid w:val="006557B0"/>
    <w:rsid w:val="0065586F"/>
    <w:rsid w:val="0065590A"/>
    <w:rsid w:val="00655AEA"/>
    <w:rsid w:val="00655B13"/>
    <w:rsid w:val="00655B1B"/>
    <w:rsid w:val="0065602F"/>
    <w:rsid w:val="006561FE"/>
    <w:rsid w:val="006564C8"/>
    <w:rsid w:val="00656592"/>
    <w:rsid w:val="006565FB"/>
    <w:rsid w:val="006569E7"/>
    <w:rsid w:val="00656A93"/>
    <w:rsid w:val="00656E73"/>
    <w:rsid w:val="006570F9"/>
    <w:rsid w:val="00657208"/>
    <w:rsid w:val="006572AB"/>
    <w:rsid w:val="006575A6"/>
    <w:rsid w:val="0065780B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C1"/>
    <w:rsid w:val="00660B8A"/>
    <w:rsid w:val="00660C08"/>
    <w:rsid w:val="00660C4B"/>
    <w:rsid w:val="00660D74"/>
    <w:rsid w:val="00660E6B"/>
    <w:rsid w:val="00660F4E"/>
    <w:rsid w:val="0066111C"/>
    <w:rsid w:val="006615E2"/>
    <w:rsid w:val="00661923"/>
    <w:rsid w:val="00661CAB"/>
    <w:rsid w:val="0066209D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7AC"/>
    <w:rsid w:val="00664999"/>
    <w:rsid w:val="00664B49"/>
    <w:rsid w:val="00664C4D"/>
    <w:rsid w:val="00664E39"/>
    <w:rsid w:val="00664EFC"/>
    <w:rsid w:val="006654C1"/>
    <w:rsid w:val="00665507"/>
    <w:rsid w:val="006655FE"/>
    <w:rsid w:val="0066586E"/>
    <w:rsid w:val="006659F4"/>
    <w:rsid w:val="00665A48"/>
    <w:rsid w:val="00665CCC"/>
    <w:rsid w:val="00666197"/>
    <w:rsid w:val="006664C3"/>
    <w:rsid w:val="00666652"/>
    <w:rsid w:val="00666848"/>
    <w:rsid w:val="00666D6B"/>
    <w:rsid w:val="00666D96"/>
    <w:rsid w:val="00666F28"/>
    <w:rsid w:val="006670FC"/>
    <w:rsid w:val="00667331"/>
    <w:rsid w:val="00667B29"/>
    <w:rsid w:val="00667B72"/>
    <w:rsid w:val="00667F4D"/>
    <w:rsid w:val="00670304"/>
    <w:rsid w:val="006703BF"/>
    <w:rsid w:val="006704E3"/>
    <w:rsid w:val="00670557"/>
    <w:rsid w:val="0067078D"/>
    <w:rsid w:val="00670793"/>
    <w:rsid w:val="00670AB9"/>
    <w:rsid w:val="00670AED"/>
    <w:rsid w:val="00670B11"/>
    <w:rsid w:val="00670DDF"/>
    <w:rsid w:val="00671066"/>
    <w:rsid w:val="006716B8"/>
    <w:rsid w:val="00671F26"/>
    <w:rsid w:val="0067229B"/>
    <w:rsid w:val="00672486"/>
    <w:rsid w:val="00672722"/>
    <w:rsid w:val="00672C38"/>
    <w:rsid w:val="00673406"/>
    <w:rsid w:val="006736FF"/>
    <w:rsid w:val="00673803"/>
    <w:rsid w:val="00673915"/>
    <w:rsid w:val="0067391D"/>
    <w:rsid w:val="006739A9"/>
    <w:rsid w:val="00673A1F"/>
    <w:rsid w:val="00673B09"/>
    <w:rsid w:val="00673B73"/>
    <w:rsid w:val="00673F29"/>
    <w:rsid w:val="0067404A"/>
    <w:rsid w:val="006742D4"/>
    <w:rsid w:val="006743E5"/>
    <w:rsid w:val="00674749"/>
    <w:rsid w:val="00674BC7"/>
    <w:rsid w:val="00674C40"/>
    <w:rsid w:val="00674D69"/>
    <w:rsid w:val="00674E05"/>
    <w:rsid w:val="0067520F"/>
    <w:rsid w:val="00675231"/>
    <w:rsid w:val="00675597"/>
    <w:rsid w:val="006757C7"/>
    <w:rsid w:val="00675C41"/>
    <w:rsid w:val="00675C72"/>
    <w:rsid w:val="006764CB"/>
    <w:rsid w:val="0067667D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A33"/>
    <w:rsid w:val="00677A4A"/>
    <w:rsid w:val="00677A92"/>
    <w:rsid w:val="00677B97"/>
    <w:rsid w:val="00677E5F"/>
    <w:rsid w:val="00677EA8"/>
    <w:rsid w:val="0068001B"/>
    <w:rsid w:val="00680CC2"/>
    <w:rsid w:val="00680E47"/>
    <w:rsid w:val="0068127F"/>
    <w:rsid w:val="00681678"/>
    <w:rsid w:val="00681906"/>
    <w:rsid w:val="00681A91"/>
    <w:rsid w:val="00681E8C"/>
    <w:rsid w:val="00681F9D"/>
    <w:rsid w:val="0068224E"/>
    <w:rsid w:val="00682619"/>
    <w:rsid w:val="0068266C"/>
    <w:rsid w:val="00682C02"/>
    <w:rsid w:val="00682C48"/>
    <w:rsid w:val="00682C94"/>
    <w:rsid w:val="00682DB8"/>
    <w:rsid w:val="00682E58"/>
    <w:rsid w:val="00682EA7"/>
    <w:rsid w:val="006831B8"/>
    <w:rsid w:val="00683325"/>
    <w:rsid w:val="00683710"/>
    <w:rsid w:val="00683AA4"/>
    <w:rsid w:val="00683CEC"/>
    <w:rsid w:val="00683D67"/>
    <w:rsid w:val="00683E25"/>
    <w:rsid w:val="00684111"/>
    <w:rsid w:val="006844EB"/>
    <w:rsid w:val="00684561"/>
    <w:rsid w:val="00684648"/>
    <w:rsid w:val="006847BB"/>
    <w:rsid w:val="0068482E"/>
    <w:rsid w:val="00684916"/>
    <w:rsid w:val="006849EC"/>
    <w:rsid w:val="00684A56"/>
    <w:rsid w:val="00684B3A"/>
    <w:rsid w:val="00684E18"/>
    <w:rsid w:val="00684EDA"/>
    <w:rsid w:val="00685236"/>
    <w:rsid w:val="0068533C"/>
    <w:rsid w:val="00685444"/>
    <w:rsid w:val="0068584A"/>
    <w:rsid w:val="00685C99"/>
    <w:rsid w:val="00686089"/>
    <w:rsid w:val="006864EF"/>
    <w:rsid w:val="0068666E"/>
    <w:rsid w:val="0068676C"/>
    <w:rsid w:val="00686811"/>
    <w:rsid w:val="006868EA"/>
    <w:rsid w:val="00686F1A"/>
    <w:rsid w:val="006873F4"/>
    <w:rsid w:val="0068747D"/>
    <w:rsid w:val="006877B9"/>
    <w:rsid w:val="006878F6"/>
    <w:rsid w:val="00687E49"/>
    <w:rsid w:val="0069039D"/>
    <w:rsid w:val="00690664"/>
    <w:rsid w:val="00690F37"/>
    <w:rsid w:val="00690FA4"/>
    <w:rsid w:val="0069108E"/>
    <w:rsid w:val="006912CE"/>
    <w:rsid w:val="00691470"/>
    <w:rsid w:val="00691769"/>
    <w:rsid w:val="006917B5"/>
    <w:rsid w:val="0069195E"/>
    <w:rsid w:val="00691B70"/>
    <w:rsid w:val="00692437"/>
    <w:rsid w:val="006925A1"/>
    <w:rsid w:val="006925C8"/>
    <w:rsid w:val="0069268F"/>
    <w:rsid w:val="006926DC"/>
    <w:rsid w:val="006929BC"/>
    <w:rsid w:val="00692EEF"/>
    <w:rsid w:val="0069306B"/>
    <w:rsid w:val="006930A9"/>
    <w:rsid w:val="006930FD"/>
    <w:rsid w:val="00693201"/>
    <w:rsid w:val="00693548"/>
    <w:rsid w:val="006937D6"/>
    <w:rsid w:val="0069391C"/>
    <w:rsid w:val="00693950"/>
    <w:rsid w:val="00693FB7"/>
    <w:rsid w:val="0069408F"/>
    <w:rsid w:val="006946BE"/>
    <w:rsid w:val="00694ABA"/>
    <w:rsid w:val="00694ACA"/>
    <w:rsid w:val="00694B71"/>
    <w:rsid w:val="00694B76"/>
    <w:rsid w:val="00694BD1"/>
    <w:rsid w:val="00695002"/>
    <w:rsid w:val="00695311"/>
    <w:rsid w:val="00695367"/>
    <w:rsid w:val="00695529"/>
    <w:rsid w:val="00695680"/>
    <w:rsid w:val="00695779"/>
    <w:rsid w:val="0069593C"/>
    <w:rsid w:val="0069598F"/>
    <w:rsid w:val="006959F9"/>
    <w:rsid w:val="00695A0B"/>
    <w:rsid w:val="00695B28"/>
    <w:rsid w:val="00695BA6"/>
    <w:rsid w:val="00695D41"/>
    <w:rsid w:val="006960CA"/>
    <w:rsid w:val="0069615D"/>
    <w:rsid w:val="00696169"/>
    <w:rsid w:val="006961B8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DD"/>
    <w:rsid w:val="00697D1C"/>
    <w:rsid w:val="006A0308"/>
    <w:rsid w:val="006A03CF"/>
    <w:rsid w:val="006A0556"/>
    <w:rsid w:val="006A0CE8"/>
    <w:rsid w:val="006A0F1E"/>
    <w:rsid w:val="006A1021"/>
    <w:rsid w:val="006A1142"/>
    <w:rsid w:val="006A12C4"/>
    <w:rsid w:val="006A155E"/>
    <w:rsid w:val="006A1D28"/>
    <w:rsid w:val="006A1E06"/>
    <w:rsid w:val="006A20E1"/>
    <w:rsid w:val="006A21E4"/>
    <w:rsid w:val="006A22A6"/>
    <w:rsid w:val="006A22BF"/>
    <w:rsid w:val="006A25EA"/>
    <w:rsid w:val="006A2626"/>
    <w:rsid w:val="006A26E4"/>
    <w:rsid w:val="006A2969"/>
    <w:rsid w:val="006A2D6D"/>
    <w:rsid w:val="006A34C4"/>
    <w:rsid w:val="006A3531"/>
    <w:rsid w:val="006A3C7D"/>
    <w:rsid w:val="006A3C93"/>
    <w:rsid w:val="006A4127"/>
    <w:rsid w:val="006A41FB"/>
    <w:rsid w:val="006A4753"/>
    <w:rsid w:val="006A487E"/>
    <w:rsid w:val="006A487F"/>
    <w:rsid w:val="006A494C"/>
    <w:rsid w:val="006A49CB"/>
    <w:rsid w:val="006A4AD7"/>
    <w:rsid w:val="006A4B4A"/>
    <w:rsid w:val="006A4DB9"/>
    <w:rsid w:val="006A50F2"/>
    <w:rsid w:val="006A51EF"/>
    <w:rsid w:val="006A5591"/>
    <w:rsid w:val="006A5B61"/>
    <w:rsid w:val="006A5C8E"/>
    <w:rsid w:val="006A5F0B"/>
    <w:rsid w:val="006A6316"/>
    <w:rsid w:val="006A63E5"/>
    <w:rsid w:val="006A65DA"/>
    <w:rsid w:val="006A66B0"/>
    <w:rsid w:val="006A66B6"/>
    <w:rsid w:val="006A6999"/>
    <w:rsid w:val="006A6C57"/>
    <w:rsid w:val="006A6E1B"/>
    <w:rsid w:val="006A6F58"/>
    <w:rsid w:val="006A7099"/>
    <w:rsid w:val="006A7210"/>
    <w:rsid w:val="006A73E9"/>
    <w:rsid w:val="006A74E0"/>
    <w:rsid w:val="006A7577"/>
    <w:rsid w:val="006A770F"/>
    <w:rsid w:val="006A7DF0"/>
    <w:rsid w:val="006A7E97"/>
    <w:rsid w:val="006A7EA7"/>
    <w:rsid w:val="006B0565"/>
    <w:rsid w:val="006B0582"/>
    <w:rsid w:val="006B05B1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1B58"/>
    <w:rsid w:val="006B2043"/>
    <w:rsid w:val="006B229A"/>
    <w:rsid w:val="006B2438"/>
    <w:rsid w:val="006B2510"/>
    <w:rsid w:val="006B2B83"/>
    <w:rsid w:val="006B2F00"/>
    <w:rsid w:val="006B31FF"/>
    <w:rsid w:val="006B3265"/>
    <w:rsid w:val="006B35BF"/>
    <w:rsid w:val="006B3703"/>
    <w:rsid w:val="006B37EF"/>
    <w:rsid w:val="006B3A8A"/>
    <w:rsid w:val="006B3AFB"/>
    <w:rsid w:val="006B3CD2"/>
    <w:rsid w:val="006B3DCC"/>
    <w:rsid w:val="006B3E11"/>
    <w:rsid w:val="006B3F4C"/>
    <w:rsid w:val="006B440F"/>
    <w:rsid w:val="006B4654"/>
    <w:rsid w:val="006B46CA"/>
    <w:rsid w:val="006B4E97"/>
    <w:rsid w:val="006B5114"/>
    <w:rsid w:val="006B5325"/>
    <w:rsid w:val="006B5351"/>
    <w:rsid w:val="006B5590"/>
    <w:rsid w:val="006B5AD8"/>
    <w:rsid w:val="006B5B15"/>
    <w:rsid w:val="006B5E9B"/>
    <w:rsid w:val="006B6F32"/>
    <w:rsid w:val="006B7249"/>
    <w:rsid w:val="006B728F"/>
    <w:rsid w:val="006B74FD"/>
    <w:rsid w:val="006B7632"/>
    <w:rsid w:val="006B7CDF"/>
    <w:rsid w:val="006B7D47"/>
    <w:rsid w:val="006C05D2"/>
    <w:rsid w:val="006C0878"/>
    <w:rsid w:val="006C0969"/>
    <w:rsid w:val="006C0A23"/>
    <w:rsid w:val="006C0D53"/>
    <w:rsid w:val="006C0D6A"/>
    <w:rsid w:val="006C0DD3"/>
    <w:rsid w:val="006C0FC0"/>
    <w:rsid w:val="006C10EF"/>
    <w:rsid w:val="006C113D"/>
    <w:rsid w:val="006C146A"/>
    <w:rsid w:val="006C1B2A"/>
    <w:rsid w:val="006C1B52"/>
    <w:rsid w:val="006C1CB1"/>
    <w:rsid w:val="006C1CC2"/>
    <w:rsid w:val="006C1E91"/>
    <w:rsid w:val="006C24D9"/>
    <w:rsid w:val="006C289B"/>
    <w:rsid w:val="006C289F"/>
    <w:rsid w:val="006C2947"/>
    <w:rsid w:val="006C2B5A"/>
    <w:rsid w:val="006C2B7B"/>
    <w:rsid w:val="006C30E3"/>
    <w:rsid w:val="006C3415"/>
    <w:rsid w:val="006C34A2"/>
    <w:rsid w:val="006C3589"/>
    <w:rsid w:val="006C3734"/>
    <w:rsid w:val="006C3833"/>
    <w:rsid w:val="006C3ADF"/>
    <w:rsid w:val="006C3B5D"/>
    <w:rsid w:val="006C3C43"/>
    <w:rsid w:val="006C435D"/>
    <w:rsid w:val="006C43D2"/>
    <w:rsid w:val="006C4634"/>
    <w:rsid w:val="006C47FC"/>
    <w:rsid w:val="006C4AE2"/>
    <w:rsid w:val="006C4F35"/>
    <w:rsid w:val="006C5680"/>
    <w:rsid w:val="006C5A01"/>
    <w:rsid w:val="006C5A61"/>
    <w:rsid w:val="006C5F94"/>
    <w:rsid w:val="006C65F7"/>
    <w:rsid w:val="006C6966"/>
    <w:rsid w:val="006C69C6"/>
    <w:rsid w:val="006C6D3C"/>
    <w:rsid w:val="006C6DDD"/>
    <w:rsid w:val="006C72BA"/>
    <w:rsid w:val="006C76DE"/>
    <w:rsid w:val="006C790B"/>
    <w:rsid w:val="006C7B2A"/>
    <w:rsid w:val="006C7B61"/>
    <w:rsid w:val="006C7D72"/>
    <w:rsid w:val="006D010B"/>
    <w:rsid w:val="006D02DE"/>
    <w:rsid w:val="006D035C"/>
    <w:rsid w:val="006D0380"/>
    <w:rsid w:val="006D0AF8"/>
    <w:rsid w:val="006D0CE2"/>
    <w:rsid w:val="006D0EA9"/>
    <w:rsid w:val="006D0FAD"/>
    <w:rsid w:val="006D1076"/>
    <w:rsid w:val="006D10CE"/>
    <w:rsid w:val="006D169C"/>
    <w:rsid w:val="006D1EEF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4299"/>
    <w:rsid w:val="006D4314"/>
    <w:rsid w:val="006D46B8"/>
    <w:rsid w:val="006D4921"/>
    <w:rsid w:val="006D49D8"/>
    <w:rsid w:val="006D4BEC"/>
    <w:rsid w:val="006D4C7D"/>
    <w:rsid w:val="006D4F30"/>
    <w:rsid w:val="006D4FDB"/>
    <w:rsid w:val="006D5172"/>
    <w:rsid w:val="006D5220"/>
    <w:rsid w:val="006D5678"/>
    <w:rsid w:val="006D5A13"/>
    <w:rsid w:val="006D6143"/>
    <w:rsid w:val="006D624C"/>
    <w:rsid w:val="006D6294"/>
    <w:rsid w:val="006D66AD"/>
    <w:rsid w:val="006D6D97"/>
    <w:rsid w:val="006D7262"/>
    <w:rsid w:val="006D75E3"/>
    <w:rsid w:val="006D782B"/>
    <w:rsid w:val="006D7852"/>
    <w:rsid w:val="006D78AE"/>
    <w:rsid w:val="006D7DC8"/>
    <w:rsid w:val="006D7E34"/>
    <w:rsid w:val="006E0011"/>
    <w:rsid w:val="006E08A1"/>
    <w:rsid w:val="006E0AEB"/>
    <w:rsid w:val="006E0F24"/>
    <w:rsid w:val="006E1107"/>
    <w:rsid w:val="006E1121"/>
    <w:rsid w:val="006E115E"/>
    <w:rsid w:val="006E1396"/>
    <w:rsid w:val="006E174B"/>
    <w:rsid w:val="006E1E7C"/>
    <w:rsid w:val="006E1E81"/>
    <w:rsid w:val="006E1ED0"/>
    <w:rsid w:val="006E252E"/>
    <w:rsid w:val="006E25F4"/>
    <w:rsid w:val="006E25FA"/>
    <w:rsid w:val="006E26C5"/>
    <w:rsid w:val="006E2AAE"/>
    <w:rsid w:val="006E3027"/>
    <w:rsid w:val="006E319A"/>
    <w:rsid w:val="006E335C"/>
    <w:rsid w:val="006E366F"/>
    <w:rsid w:val="006E3A99"/>
    <w:rsid w:val="006E3C59"/>
    <w:rsid w:val="006E40AD"/>
    <w:rsid w:val="006E44DB"/>
    <w:rsid w:val="006E4591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49F"/>
    <w:rsid w:val="006E5C80"/>
    <w:rsid w:val="006E5EF8"/>
    <w:rsid w:val="006E6182"/>
    <w:rsid w:val="006E6566"/>
    <w:rsid w:val="006E6721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8A9"/>
    <w:rsid w:val="006F09BF"/>
    <w:rsid w:val="006F0B19"/>
    <w:rsid w:val="006F10A8"/>
    <w:rsid w:val="006F17DB"/>
    <w:rsid w:val="006F1AC1"/>
    <w:rsid w:val="006F1C72"/>
    <w:rsid w:val="006F1DEA"/>
    <w:rsid w:val="006F2654"/>
    <w:rsid w:val="006F2EA1"/>
    <w:rsid w:val="006F2FC5"/>
    <w:rsid w:val="006F320C"/>
    <w:rsid w:val="006F3552"/>
    <w:rsid w:val="006F3D87"/>
    <w:rsid w:val="006F3E8A"/>
    <w:rsid w:val="006F4375"/>
    <w:rsid w:val="006F438E"/>
    <w:rsid w:val="006F43BD"/>
    <w:rsid w:val="006F45AA"/>
    <w:rsid w:val="006F4A79"/>
    <w:rsid w:val="006F5116"/>
    <w:rsid w:val="006F51BC"/>
    <w:rsid w:val="006F525F"/>
    <w:rsid w:val="006F5297"/>
    <w:rsid w:val="006F554B"/>
    <w:rsid w:val="006F6071"/>
    <w:rsid w:val="006F6206"/>
    <w:rsid w:val="006F641E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AF9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E32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5818"/>
    <w:rsid w:val="00706053"/>
    <w:rsid w:val="007061D8"/>
    <w:rsid w:val="00706336"/>
    <w:rsid w:val="0070657B"/>
    <w:rsid w:val="007066E0"/>
    <w:rsid w:val="007067B3"/>
    <w:rsid w:val="007067E0"/>
    <w:rsid w:val="007069F8"/>
    <w:rsid w:val="007078A8"/>
    <w:rsid w:val="00707A35"/>
    <w:rsid w:val="00707CB5"/>
    <w:rsid w:val="00707F9F"/>
    <w:rsid w:val="007100A8"/>
    <w:rsid w:val="0071072B"/>
    <w:rsid w:val="00710842"/>
    <w:rsid w:val="0071092C"/>
    <w:rsid w:val="00710EAC"/>
    <w:rsid w:val="00710F26"/>
    <w:rsid w:val="00710F5E"/>
    <w:rsid w:val="007119FB"/>
    <w:rsid w:val="00711A18"/>
    <w:rsid w:val="00711C8D"/>
    <w:rsid w:val="00711C98"/>
    <w:rsid w:val="00711D04"/>
    <w:rsid w:val="00711E06"/>
    <w:rsid w:val="0071223E"/>
    <w:rsid w:val="00712341"/>
    <w:rsid w:val="00712692"/>
    <w:rsid w:val="00712B4C"/>
    <w:rsid w:val="00712C0D"/>
    <w:rsid w:val="00712C32"/>
    <w:rsid w:val="007131AA"/>
    <w:rsid w:val="00713BAC"/>
    <w:rsid w:val="00713BFA"/>
    <w:rsid w:val="00713E87"/>
    <w:rsid w:val="00713FC0"/>
    <w:rsid w:val="00714215"/>
    <w:rsid w:val="007142C7"/>
    <w:rsid w:val="007145C8"/>
    <w:rsid w:val="007149D0"/>
    <w:rsid w:val="007149EE"/>
    <w:rsid w:val="00714A7A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B0C"/>
    <w:rsid w:val="00716CBF"/>
    <w:rsid w:val="00717023"/>
    <w:rsid w:val="007174D9"/>
    <w:rsid w:val="00717920"/>
    <w:rsid w:val="00717B4F"/>
    <w:rsid w:val="00717D1C"/>
    <w:rsid w:val="00717E27"/>
    <w:rsid w:val="00717E2A"/>
    <w:rsid w:val="00717EEF"/>
    <w:rsid w:val="007201D6"/>
    <w:rsid w:val="007202A3"/>
    <w:rsid w:val="007204A5"/>
    <w:rsid w:val="0072070E"/>
    <w:rsid w:val="0072102F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2AF"/>
    <w:rsid w:val="007235B4"/>
    <w:rsid w:val="0072363E"/>
    <w:rsid w:val="00723B21"/>
    <w:rsid w:val="00724119"/>
    <w:rsid w:val="00724179"/>
    <w:rsid w:val="0072448A"/>
    <w:rsid w:val="00724929"/>
    <w:rsid w:val="00724969"/>
    <w:rsid w:val="007249A5"/>
    <w:rsid w:val="00724A38"/>
    <w:rsid w:val="00724C2E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0C3"/>
    <w:rsid w:val="00727188"/>
    <w:rsid w:val="0072726F"/>
    <w:rsid w:val="007273DF"/>
    <w:rsid w:val="007275EE"/>
    <w:rsid w:val="00727640"/>
    <w:rsid w:val="00727A0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B7"/>
    <w:rsid w:val="007312D6"/>
    <w:rsid w:val="00731671"/>
    <w:rsid w:val="0073187F"/>
    <w:rsid w:val="00731D02"/>
    <w:rsid w:val="00731F50"/>
    <w:rsid w:val="0073222A"/>
    <w:rsid w:val="00732264"/>
    <w:rsid w:val="00732916"/>
    <w:rsid w:val="0073308A"/>
    <w:rsid w:val="007331DB"/>
    <w:rsid w:val="0073323C"/>
    <w:rsid w:val="00733292"/>
    <w:rsid w:val="007332E9"/>
    <w:rsid w:val="0073341E"/>
    <w:rsid w:val="007338D5"/>
    <w:rsid w:val="00733DCF"/>
    <w:rsid w:val="00733ED3"/>
    <w:rsid w:val="00733F9E"/>
    <w:rsid w:val="00734047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669"/>
    <w:rsid w:val="00735743"/>
    <w:rsid w:val="00735875"/>
    <w:rsid w:val="007359AD"/>
    <w:rsid w:val="00735A8B"/>
    <w:rsid w:val="00735B4B"/>
    <w:rsid w:val="00735B60"/>
    <w:rsid w:val="00736576"/>
    <w:rsid w:val="00736BC3"/>
    <w:rsid w:val="00736D21"/>
    <w:rsid w:val="00736DC5"/>
    <w:rsid w:val="007373A2"/>
    <w:rsid w:val="007374B4"/>
    <w:rsid w:val="00737626"/>
    <w:rsid w:val="0073767F"/>
    <w:rsid w:val="007377DA"/>
    <w:rsid w:val="007379BB"/>
    <w:rsid w:val="00737D9C"/>
    <w:rsid w:val="00737F64"/>
    <w:rsid w:val="00737FB7"/>
    <w:rsid w:val="007407A9"/>
    <w:rsid w:val="00740A6F"/>
    <w:rsid w:val="00740C76"/>
    <w:rsid w:val="00740D12"/>
    <w:rsid w:val="00740DCF"/>
    <w:rsid w:val="007411CA"/>
    <w:rsid w:val="0074166C"/>
    <w:rsid w:val="007416C4"/>
    <w:rsid w:val="007418D2"/>
    <w:rsid w:val="00741D3E"/>
    <w:rsid w:val="00742258"/>
    <w:rsid w:val="00742AE4"/>
    <w:rsid w:val="00742EC6"/>
    <w:rsid w:val="0074305A"/>
    <w:rsid w:val="00743391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BED"/>
    <w:rsid w:val="00747CBA"/>
    <w:rsid w:val="007503A2"/>
    <w:rsid w:val="00750711"/>
    <w:rsid w:val="007507AB"/>
    <w:rsid w:val="00750B5B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C83"/>
    <w:rsid w:val="00751D2D"/>
    <w:rsid w:val="00751DF6"/>
    <w:rsid w:val="007520B1"/>
    <w:rsid w:val="007521E2"/>
    <w:rsid w:val="007522B0"/>
    <w:rsid w:val="007524EA"/>
    <w:rsid w:val="007528D9"/>
    <w:rsid w:val="00752AE8"/>
    <w:rsid w:val="00753361"/>
    <w:rsid w:val="00753488"/>
    <w:rsid w:val="0075364A"/>
    <w:rsid w:val="00753A71"/>
    <w:rsid w:val="00753B1A"/>
    <w:rsid w:val="00753CB2"/>
    <w:rsid w:val="00753D46"/>
    <w:rsid w:val="00753E58"/>
    <w:rsid w:val="007540A6"/>
    <w:rsid w:val="0075418C"/>
    <w:rsid w:val="007541CA"/>
    <w:rsid w:val="007543F7"/>
    <w:rsid w:val="00754449"/>
    <w:rsid w:val="00754758"/>
    <w:rsid w:val="00754A27"/>
    <w:rsid w:val="00754C8B"/>
    <w:rsid w:val="00754D49"/>
    <w:rsid w:val="007556E8"/>
    <w:rsid w:val="00755746"/>
    <w:rsid w:val="00755838"/>
    <w:rsid w:val="00755A08"/>
    <w:rsid w:val="00755A7C"/>
    <w:rsid w:val="00755B17"/>
    <w:rsid w:val="00755BC6"/>
    <w:rsid w:val="00755E1F"/>
    <w:rsid w:val="00755E75"/>
    <w:rsid w:val="00755EAA"/>
    <w:rsid w:val="00756074"/>
    <w:rsid w:val="00756099"/>
    <w:rsid w:val="00756339"/>
    <w:rsid w:val="007565B3"/>
    <w:rsid w:val="0075691E"/>
    <w:rsid w:val="00756B57"/>
    <w:rsid w:val="00757244"/>
    <w:rsid w:val="007574B8"/>
    <w:rsid w:val="007575BC"/>
    <w:rsid w:val="007575C7"/>
    <w:rsid w:val="007575DF"/>
    <w:rsid w:val="00757624"/>
    <w:rsid w:val="00757696"/>
    <w:rsid w:val="007579E2"/>
    <w:rsid w:val="00757A71"/>
    <w:rsid w:val="00757B4A"/>
    <w:rsid w:val="00757E23"/>
    <w:rsid w:val="00757F30"/>
    <w:rsid w:val="00757F8A"/>
    <w:rsid w:val="007606BE"/>
    <w:rsid w:val="00760766"/>
    <w:rsid w:val="0076088C"/>
    <w:rsid w:val="00760EC1"/>
    <w:rsid w:val="0076166F"/>
    <w:rsid w:val="00761692"/>
    <w:rsid w:val="007618FE"/>
    <w:rsid w:val="00761991"/>
    <w:rsid w:val="00761AE4"/>
    <w:rsid w:val="00761B23"/>
    <w:rsid w:val="007622C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D47"/>
    <w:rsid w:val="00764F71"/>
    <w:rsid w:val="0076535A"/>
    <w:rsid w:val="007656B2"/>
    <w:rsid w:val="007656EF"/>
    <w:rsid w:val="007656FD"/>
    <w:rsid w:val="00765B34"/>
    <w:rsid w:val="00765FAA"/>
    <w:rsid w:val="0076634E"/>
    <w:rsid w:val="007663FF"/>
    <w:rsid w:val="007665DB"/>
    <w:rsid w:val="00766954"/>
    <w:rsid w:val="007669C9"/>
    <w:rsid w:val="00766BE5"/>
    <w:rsid w:val="00766C15"/>
    <w:rsid w:val="00766C55"/>
    <w:rsid w:val="00767239"/>
    <w:rsid w:val="007676D6"/>
    <w:rsid w:val="007677A3"/>
    <w:rsid w:val="007678A9"/>
    <w:rsid w:val="00770265"/>
    <w:rsid w:val="00770422"/>
    <w:rsid w:val="007707EE"/>
    <w:rsid w:val="0077122A"/>
    <w:rsid w:val="00771329"/>
    <w:rsid w:val="0077145B"/>
    <w:rsid w:val="00771919"/>
    <w:rsid w:val="00771938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06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AE5"/>
    <w:rsid w:val="00773D92"/>
    <w:rsid w:val="00773FF4"/>
    <w:rsid w:val="00774040"/>
    <w:rsid w:val="007741E1"/>
    <w:rsid w:val="00774318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F0C"/>
    <w:rsid w:val="00775F72"/>
    <w:rsid w:val="0077600E"/>
    <w:rsid w:val="007768EB"/>
    <w:rsid w:val="00776E0A"/>
    <w:rsid w:val="00777005"/>
    <w:rsid w:val="007770C3"/>
    <w:rsid w:val="007770F1"/>
    <w:rsid w:val="007777E9"/>
    <w:rsid w:val="007778FA"/>
    <w:rsid w:val="00777B7A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114"/>
    <w:rsid w:val="00781752"/>
    <w:rsid w:val="007819E0"/>
    <w:rsid w:val="00781C5E"/>
    <w:rsid w:val="00781C70"/>
    <w:rsid w:val="00781D88"/>
    <w:rsid w:val="00781FC1"/>
    <w:rsid w:val="0078246C"/>
    <w:rsid w:val="00782560"/>
    <w:rsid w:val="0078267E"/>
    <w:rsid w:val="007826A6"/>
    <w:rsid w:val="0078293D"/>
    <w:rsid w:val="007829E4"/>
    <w:rsid w:val="00782C2F"/>
    <w:rsid w:val="00782CE8"/>
    <w:rsid w:val="00782DAB"/>
    <w:rsid w:val="00782F94"/>
    <w:rsid w:val="007832E7"/>
    <w:rsid w:val="00783482"/>
    <w:rsid w:val="00783D06"/>
    <w:rsid w:val="00783F03"/>
    <w:rsid w:val="00784A07"/>
    <w:rsid w:val="00784E3F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D60"/>
    <w:rsid w:val="00785EFC"/>
    <w:rsid w:val="007862A6"/>
    <w:rsid w:val="00786805"/>
    <w:rsid w:val="00786E53"/>
    <w:rsid w:val="007871F7"/>
    <w:rsid w:val="0078725F"/>
    <w:rsid w:val="007872ED"/>
    <w:rsid w:val="00787648"/>
    <w:rsid w:val="00787C32"/>
    <w:rsid w:val="00787C76"/>
    <w:rsid w:val="00787D1F"/>
    <w:rsid w:val="00790559"/>
    <w:rsid w:val="00790A4A"/>
    <w:rsid w:val="00790AAF"/>
    <w:rsid w:val="00790DBF"/>
    <w:rsid w:val="00790E95"/>
    <w:rsid w:val="0079107F"/>
    <w:rsid w:val="007911EC"/>
    <w:rsid w:val="00791221"/>
    <w:rsid w:val="00791372"/>
    <w:rsid w:val="0079141A"/>
    <w:rsid w:val="007915C9"/>
    <w:rsid w:val="0079178B"/>
    <w:rsid w:val="00791B11"/>
    <w:rsid w:val="00791DB8"/>
    <w:rsid w:val="0079220E"/>
    <w:rsid w:val="007922D2"/>
    <w:rsid w:val="00792598"/>
    <w:rsid w:val="00792658"/>
    <w:rsid w:val="007926CB"/>
    <w:rsid w:val="00792A30"/>
    <w:rsid w:val="00792B6E"/>
    <w:rsid w:val="00792CBC"/>
    <w:rsid w:val="00792CE3"/>
    <w:rsid w:val="00793119"/>
    <w:rsid w:val="0079325D"/>
    <w:rsid w:val="0079336C"/>
    <w:rsid w:val="007935A1"/>
    <w:rsid w:val="00793A15"/>
    <w:rsid w:val="00793A70"/>
    <w:rsid w:val="00793DC2"/>
    <w:rsid w:val="00793E63"/>
    <w:rsid w:val="00793FDC"/>
    <w:rsid w:val="00794046"/>
    <w:rsid w:val="007940C1"/>
    <w:rsid w:val="0079415A"/>
    <w:rsid w:val="007946F9"/>
    <w:rsid w:val="00794A26"/>
    <w:rsid w:val="00794D6C"/>
    <w:rsid w:val="00794FD3"/>
    <w:rsid w:val="0079507B"/>
    <w:rsid w:val="007953CC"/>
    <w:rsid w:val="007956A5"/>
    <w:rsid w:val="00795722"/>
    <w:rsid w:val="00795926"/>
    <w:rsid w:val="00795CBE"/>
    <w:rsid w:val="00795D3E"/>
    <w:rsid w:val="00795DD4"/>
    <w:rsid w:val="00795F9F"/>
    <w:rsid w:val="00796425"/>
    <w:rsid w:val="007969A2"/>
    <w:rsid w:val="00796FA5"/>
    <w:rsid w:val="007973A7"/>
    <w:rsid w:val="0079740B"/>
    <w:rsid w:val="0079755C"/>
    <w:rsid w:val="00797AD6"/>
    <w:rsid w:val="00797D0E"/>
    <w:rsid w:val="00797F5D"/>
    <w:rsid w:val="007A00E7"/>
    <w:rsid w:val="007A030A"/>
    <w:rsid w:val="007A04CD"/>
    <w:rsid w:val="007A0A3C"/>
    <w:rsid w:val="007A0D2A"/>
    <w:rsid w:val="007A0E7C"/>
    <w:rsid w:val="007A1037"/>
    <w:rsid w:val="007A10D8"/>
    <w:rsid w:val="007A12DE"/>
    <w:rsid w:val="007A15A5"/>
    <w:rsid w:val="007A15C0"/>
    <w:rsid w:val="007A1A19"/>
    <w:rsid w:val="007A20CB"/>
    <w:rsid w:val="007A216F"/>
    <w:rsid w:val="007A244D"/>
    <w:rsid w:val="007A299D"/>
    <w:rsid w:val="007A2B74"/>
    <w:rsid w:val="007A2BB4"/>
    <w:rsid w:val="007A2DD6"/>
    <w:rsid w:val="007A2E21"/>
    <w:rsid w:val="007A2EAD"/>
    <w:rsid w:val="007A3341"/>
    <w:rsid w:val="007A3411"/>
    <w:rsid w:val="007A34B3"/>
    <w:rsid w:val="007A34F8"/>
    <w:rsid w:val="007A377A"/>
    <w:rsid w:val="007A3C27"/>
    <w:rsid w:val="007A3C3B"/>
    <w:rsid w:val="007A3CB3"/>
    <w:rsid w:val="007A3CB6"/>
    <w:rsid w:val="007A3DCD"/>
    <w:rsid w:val="007A40E3"/>
    <w:rsid w:val="007A481D"/>
    <w:rsid w:val="007A4B77"/>
    <w:rsid w:val="007A4D1C"/>
    <w:rsid w:val="007A4F3C"/>
    <w:rsid w:val="007A55ED"/>
    <w:rsid w:val="007A560C"/>
    <w:rsid w:val="007A5675"/>
    <w:rsid w:val="007A5731"/>
    <w:rsid w:val="007A57C7"/>
    <w:rsid w:val="007A58B7"/>
    <w:rsid w:val="007A5C47"/>
    <w:rsid w:val="007A5CB4"/>
    <w:rsid w:val="007A5CFF"/>
    <w:rsid w:val="007A5DB8"/>
    <w:rsid w:val="007A6004"/>
    <w:rsid w:val="007A6179"/>
    <w:rsid w:val="007A63B1"/>
    <w:rsid w:val="007A67A1"/>
    <w:rsid w:val="007A6807"/>
    <w:rsid w:val="007A6917"/>
    <w:rsid w:val="007A6C3C"/>
    <w:rsid w:val="007A6DC3"/>
    <w:rsid w:val="007A6E61"/>
    <w:rsid w:val="007A72EE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A04"/>
    <w:rsid w:val="007B0DDD"/>
    <w:rsid w:val="007B0EE0"/>
    <w:rsid w:val="007B106E"/>
    <w:rsid w:val="007B14ED"/>
    <w:rsid w:val="007B150A"/>
    <w:rsid w:val="007B1693"/>
    <w:rsid w:val="007B1B3C"/>
    <w:rsid w:val="007B1BEA"/>
    <w:rsid w:val="007B1CE4"/>
    <w:rsid w:val="007B1D16"/>
    <w:rsid w:val="007B21BE"/>
    <w:rsid w:val="007B2314"/>
    <w:rsid w:val="007B2315"/>
    <w:rsid w:val="007B280D"/>
    <w:rsid w:val="007B2BCA"/>
    <w:rsid w:val="007B2D53"/>
    <w:rsid w:val="007B3077"/>
    <w:rsid w:val="007B32FE"/>
    <w:rsid w:val="007B3403"/>
    <w:rsid w:val="007B353E"/>
    <w:rsid w:val="007B35FE"/>
    <w:rsid w:val="007B376C"/>
    <w:rsid w:val="007B377F"/>
    <w:rsid w:val="007B38E0"/>
    <w:rsid w:val="007B391F"/>
    <w:rsid w:val="007B4315"/>
    <w:rsid w:val="007B4356"/>
    <w:rsid w:val="007B4769"/>
    <w:rsid w:val="007B4F09"/>
    <w:rsid w:val="007B536C"/>
    <w:rsid w:val="007B58FC"/>
    <w:rsid w:val="007B5944"/>
    <w:rsid w:val="007B5A7B"/>
    <w:rsid w:val="007B5B5A"/>
    <w:rsid w:val="007B61C0"/>
    <w:rsid w:val="007B61F0"/>
    <w:rsid w:val="007B6258"/>
    <w:rsid w:val="007B67B5"/>
    <w:rsid w:val="007B67BC"/>
    <w:rsid w:val="007B6D25"/>
    <w:rsid w:val="007B6F62"/>
    <w:rsid w:val="007B721E"/>
    <w:rsid w:val="007B76AB"/>
    <w:rsid w:val="007B76D4"/>
    <w:rsid w:val="007B79EB"/>
    <w:rsid w:val="007B7CC8"/>
    <w:rsid w:val="007B7CD0"/>
    <w:rsid w:val="007B7D30"/>
    <w:rsid w:val="007C0088"/>
    <w:rsid w:val="007C00BF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25D7"/>
    <w:rsid w:val="007C28DC"/>
    <w:rsid w:val="007C2AA3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B60"/>
    <w:rsid w:val="007C5D0E"/>
    <w:rsid w:val="007C640D"/>
    <w:rsid w:val="007C6615"/>
    <w:rsid w:val="007C668F"/>
    <w:rsid w:val="007C6C02"/>
    <w:rsid w:val="007C6C0F"/>
    <w:rsid w:val="007C7105"/>
    <w:rsid w:val="007C7144"/>
    <w:rsid w:val="007C7419"/>
    <w:rsid w:val="007C75B6"/>
    <w:rsid w:val="007C7609"/>
    <w:rsid w:val="007C7D72"/>
    <w:rsid w:val="007C7DD1"/>
    <w:rsid w:val="007C7F15"/>
    <w:rsid w:val="007D00E7"/>
    <w:rsid w:val="007D0A3C"/>
    <w:rsid w:val="007D1098"/>
    <w:rsid w:val="007D11B0"/>
    <w:rsid w:val="007D1330"/>
    <w:rsid w:val="007D1371"/>
    <w:rsid w:val="007D16DF"/>
    <w:rsid w:val="007D186B"/>
    <w:rsid w:val="007D1AB6"/>
    <w:rsid w:val="007D1DF6"/>
    <w:rsid w:val="007D2257"/>
    <w:rsid w:val="007D2384"/>
    <w:rsid w:val="007D24E2"/>
    <w:rsid w:val="007D273A"/>
    <w:rsid w:val="007D2C2D"/>
    <w:rsid w:val="007D3126"/>
    <w:rsid w:val="007D32C3"/>
    <w:rsid w:val="007D337B"/>
    <w:rsid w:val="007D349E"/>
    <w:rsid w:val="007D39CB"/>
    <w:rsid w:val="007D3D97"/>
    <w:rsid w:val="007D44FE"/>
    <w:rsid w:val="007D44FF"/>
    <w:rsid w:val="007D476B"/>
    <w:rsid w:val="007D4820"/>
    <w:rsid w:val="007D4962"/>
    <w:rsid w:val="007D4A5D"/>
    <w:rsid w:val="007D4DAB"/>
    <w:rsid w:val="007D4DFE"/>
    <w:rsid w:val="007D53F4"/>
    <w:rsid w:val="007D5845"/>
    <w:rsid w:val="007D5A64"/>
    <w:rsid w:val="007D5E83"/>
    <w:rsid w:val="007D641B"/>
    <w:rsid w:val="007D6518"/>
    <w:rsid w:val="007D6738"/>
    <w:rsid w:val="007D6A23"/>
    <w:rsid w:val="007D6C10"/>
    <w:rsid w:val="007D6D51"/>
    <w:rsid w:val="007D7044"/>
    <w:rsid w:val="007D70C1"/>
    <w:rsid w:val="007D70D1"/>
    <w:rsid w:val="007D7463"/>
    <w:rsid w:val="007D768A"/>
    <w:rsid w:val="007D7A40"/>
    <w:rsid w:val="007D7B6F"/>
    <w:rsid w:val="007D7DD9"/>
    <w:rsid w:val="007D7EFA"/>
    <w:rsid w:val="007E009F"/>
    <w:rsid w:val="007E0111"/>
    <w:rsid w:val="007E0331"/>
    <w:rsid w:val="007E0691"/>
    <w:rsid w:val="007E084A"/>
    <w:rsid w:val="007E087A"/>
    <w:rsid w:val="007E0A25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974"/>
    <w:rsid w:val="007E3E0A"/>
    <w:rsid w:val="007E4085"/>
    <w:rsid w:val="007E4233"/>
    <w:rsid w:val="007E4452"/>
    <w:rsid w:val="007E44BC"/>
    <w:rsid w:val="007E480E"/>
    <w:rsid w:val="007E48BA"/>
    <w:rsid w:val="007E4969"/>
    <w:rsid w:val="007E4B50"/>
    <w:rsid w:val="007E5226"/>
    <w:rsid w:val="007E57C2"/>
    <w:rsid w:val="007E5A91"/>
    <w:rsid w:val="007E5D25"/>
    <w:rsid w:val="007E5D5E"/>
    <w:rsid w:val="007E5FAA"/>
    <w:rsid w:val="007E60B1"/>
    <w:rsid w:val="007E6271"/>
    <w:rsid w:val="007E64C8"/>
    <w:rsid w:val="007E64C9"/>
    <w:rsid w:val="007E65EC"/>
    <w:rsid w:val="007E6687"/>
    <w:rsid w:val="007E66A1"/>
    <w:rsid w:val="007E675C"/>
    <w:rsid w:val="007E6B8D"/>
    <w:rsid w:val="007E71DE"/>
    <w:rsid w:val="007E723C"/>
    <w:rsid w:val="007E72B4"/>
    <w:rsid w:val="007E76BE"/>
    <w:rsid w:val="007E7E87"/>
    <w:rsid w:val="007F0042"/>
    <w:rsid w:val="007F0CE4"/>
    <w:rsid w:val="007F16F6"/>
    <w:rsid w:val="007F1786"/>
    <w:rsid w:val="007F1871"/>
    <w:rsid w:val="007F19A3"/>
    <w:rsid w:val="007F1DB6"/>
    <w:rsid w:val="007F1EC4"/>
    <w:rsid w:val="007F2452"/>
    <w:rsid w:val="007F2946"/>
    <w:rsid w:val="007F2B93"/>
    <w:rsid w:val="007F2DCA"/>
    <w:rsid w:val="007F2DD2"/>
    <w:rsid w:val="007F2DD7"/>
    <w:rsid w:val="007F2E32"/>
    <w:rsid w:val="007F3317"/>
    <w:rsid w:val="007F33E6"/>
    <w:rsid w:val="007F3615"/>
    <w:rsid w:val="007F363E"/>
    <w:rsid w:val="007F36AB"/>
    <w:rsid w:val="007F399D"/>
    <w:rsid w:val="007F3DA2"/>
    <w:rsid w:val="007F3F8D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F7"/>
    <w:rsid w:val="007F611E"/>
    <w:rsid w:val="007F63D7"/>
    <w:rsid w:val="007F65C9"/>
    <w:rsid w:val="007F65E6"/>
    <w:rsid w:val="007F66BF"/>
    <w:rsid w:val="007F6B87"/>
    <w:rsid w:val="007F6D4A"/>
    <w:rsid w:val="007F6E0C"/>
    <w:rsid w:val="007F70F9"/>
    <w:rsid w:val="007F752A"/>
    <w:rsid w:val="007F76B1"/>
    <w:rsid w:val="007F7704"/>
    <w:rsid w:val="007F7977"/>
    <w:rsid w:val="0080026A"/>
    <w:rsid w:val="008008C5"/>
    <w:rsid w:val="00800BE1"/>
    <w:rsid w:val="00800D5F"/>
    <w:rsid w:val="00800DE7"/>
    <w:rsid w:val="0080154C"/>
    <w:rsid w:val="008017E8"/>
    <w:rsid w:val="008018CB"/>
    <w:rsid w:val="008020BB"/>
    <w:rsid w:val="008022A5"/>
    <w:rsid w:val="00802433"/>
    <w:rsid w:val="008025CF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40A0"/>
    <w:rsid w:val="008040F4"/>
    <w:rsid w:val="008041F4"/>
    <w:rsid w:val="00804386"/>
    <w:rsid w:val="008043AF"/>
    <w:rsid w:val="008044CA"/>
    <w:rsid w:val="00804D0C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70F9"/>
    <w:rsid w:val="00807181"/>
    <w:rsid w:val="00807425"/>
    <w:rsid w:val="0080747B"/>
    <w:rsid w:val="00807610"/>
    <w:rsid w:val="0080764A"/>
    <w:rsid w:val="0081063A"/>
    <w:rsid w:val="0081066F"/>
    <w:rsid w:val="00810777"/>
    <w:rsid w:val="008108C7"/>
    <w:rsid w:val="00810A38"/>
    <w:rsid w:val="00811002"/>
    <w:rsid w:val="008113DF"/>
    <w:rsid w:val="00811B0B"/>
    <w:rsid w:val="00811B2A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A3D"/>
    <w:rsid w:val="00812CE2"/>
    <w:rsid w:val="00813514"/>
    <w:rsid w:val="008136C2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8B8"/>
    <w:rsid w:val="00816A61"/>
    <w:rsid w:val="00816FC0"/>
    <w:rsid w:val="0081705C"/>
    <w:rsid w:val="00817103"/>
    <w:rsid w:val="0081710F"/>
    <w:rsid w:val="0081731C"/>
    <w:rsid w:val="008173B9"/>
    <w:rsid w:val="008177B5"/>
    <w:rsid w:val="008178AF"/>
    <w:rsid w:val="008178FE"/>
    <w:rsid w:val="008179E5"/>
    <w:rsid w:val="00817DC7"/>
    <w:rsid w:val="00817E8D"/>
    <w:rsid w:val="00820041"/>
    <w:rsid w:val="008205BE"/>
    <w:rsid w:val="0082062F"/>
    <w:rsid w:val="0082092C"/>
    <w:rsid w:val="00820B77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2E5"/>
    <w:rsid w:val="008226FE"/>
    <w:rsid w:val="00822903"/>
    <w:rsid w:val="008229B3"/>
    <w:rsid w:val="00822DF0"/>
    <w:rsid w:val="00822F24"/>
    <w:rsid w:val="00822FF4"/>
    <w:rsid w:val="00823052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A0"/>
    <w:rsid w:val="0082433B"/>
    <w:rsid w:val="00824DFB"/>
    <w:rsid w:val="00825213"/>
    <w:rsid w:val="00825572"/>
    <w:rsid w:val="008259B2"/>
    <w:rsid w:val="00825B8E"/>
    <w:rsid w:val="00825CD2"/>
    <w:rsid w:val="008265C0"/>
    <w:rsid w:val="00826617"/>
    <w:rsid w:val="00826A55"/>
    <w:rsid w:val="00826CC7"/>
    <w:rsid w:val="00826EDA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2BA"/>
    <w:rsid w:val="008312EE"/>
    <w:rsid w:val="00831787"/>
    <w:rsid w:val="008317D3"/>
    <w:rsid w:val="00831851"/>
    <w:rsid w:val="0083190E"/>
    <w:rsid w:val="00831C61"/>
    <w:rsid w:val="00831C93"/>
    <w:rsid w:val="00831CC2"/>
    <w:rsid w:val="00831CD3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4019"/>
    <w:rsid w:val="008340C9"/>
    <w:rsid w:val="00834205"/>
    <w:rsid w:val="0083461B"/>
    <w:rsid w:val="0083471F"/>
    <w:rsid w:val="008348EE"/>
    <w:rsid w:val="00834909"/>
    <w:rsid w:val="008349FC"/>
    <w:rsid w:val="00834AB8"/>
    <w:rsid w:val="00834B3F"/>
    <w:rsid w:val="00834E0B"/>
    <w:rsid w:val="00834E2A"/>
    <w:rsid w:val="008353B4"/>
    <w:rsid w:val="008355DF"/>
    <w:rsid w:val="008355F3"/>
    <w:rsid w:val="00835763"/>
    <w:rsid w:val="00835ACB"/>
    <w:rsid w:val="00836443"/>
    <w:rsid w:val="008367F4"/>
    <w:rsid w:val="008368B0"/>
    <w:rsid w:val="00836D8B"/>
    <w:rsid w:val="00836FB9"/>
    <w:rsid w:val="00837000"/>
    <w:rsid w:val="00837177"/>
    <w:rsid w:val="0083727D"/>
    <w:rsid w:val="00837445"/>
    <w:rsid w:val="0083767A"/>
    <w:rsid w:val="008376A9"/>
    <w:rsid w:val="008377D4"/>
    <w:rsid w:val="00837DB6"/>
    <w:rsid w:val="00837E39"/>
    <w:rsid w:val="00837F20"/>
    <w:rsid w:val="0084011C"/>
    <w:rsid w:val="008401BF"/>
    <w:rsid w:val="00840839"/>
    <w:rsid w:val="0084096B"/>
    <w:rsid w:val="00840A80"/>
    <w:rsid w:val="00840C45"/>
    <w:rsid w:val="008419FD"/>
    <w:rsid w:val="00841B43"/>
    <w:rsid w:val="00841C11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65A"/>
    <w:rsid w:val="00843724"/>
    <w:rsid w:val="00843754"/>
    <w:rsid w:val="00843B81"/>
    <w:rsid w:val="00843C11"/>
    <w:rsid w:val="00843D90"/>
    <w:rsid w:val="00843E6E"/>
    <w:rsid w:val="0084406C"/>
    <w:rsid w:val="008444A6"/>
    <w:rsid w:val="00844768"/>
    <w:rsid w:val="00844805"/>
    <w:rsid w:val="00844811"/>
    <w:rsid w:val="0084483B"/>
    <w:rsid w:val="00844A41"/>
    <w:rsid w:val="00844EF8"/>
    <w:rsid w:val="00844FF9"/>
    <w:rsid w:val="00845083"/>
    <w:rsid w:val="00845687"/>
    <w:rsid w:val="00845B0F"/>
    <w:rsid w:val="00845CE7"/>
    <w:rsid w:val="00845EB6"/>
    <w:rsid w:val="00845F0D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C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35C"/>
    <w:rsid w:val="00850761"/>
    <w:rsid w:val="0085084A"/>
    <w:rsid w:val="00850D01"/>
    <w:rsid w:val="00850DB6"/>
    <w:rsid w:val="00850EB8"/>
    <w:rsid w:val="0085108F"/>
    <w:rsid w:val="00851850"/>
    <w:rsid w:val="00851885"/>
    <w:rsid w:val="00851B94"/>
    <w:rsid w:val="00851BA0"/>
    <w:rsid w:val="00851BEB"/>
    <w:rsid w:val="00851CD0"/>
    <w:rsid w:val="00851E5E"/>
    <w:rsid w:val="00851E6C"/>
    <w:rsid w:val="00851F1D"/>
    <w:rsid w:val="00852028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502C"/>
    <w:rsid w:val="00855267"/>
    <w:rsid w:val="008555CF"/>
    <w:rsid w:val="00855C7E"/>
    <w:rsid w:val="00855ED6"/>
    <w:rsid w:val="00856327"/>
    <w:rsid w:val="0085664C"/>
    <w:rsid w:val="00856A62"/>
    <w:rsid w:val="00856C0A"/>
    <w:rsid w:val="00856CC6"/>
    <w:rsid w:val="00856F53"/>
    <w:rsid w:val="008570FA"/>
    <w:rsid w:val="00857176"/>
    <w:rsid w:val="008571A0"/>
    <w:rsid w:val="008574D8"/>
    <w:rsid w:val="008574F2"/>
    <w:rsid w:val="00857505"/>
    <w:rsid w:val="00857790"/>
    <w:rsid w:val="00857B9E"/>
    <w:rsid w:val="00857D4F"/>
    <w:rsid w:val="00857FF3"/>
    <w:rsid w:val="0086023C"/>
    <w:rsid w:val="00860445"/>
    <w:rsid w:val="00860579"/>
    <w:rsid w:val="00860774"/>
    <w:rsid w:val="0086090D"/>
    <w:rsid w:val="00860AE7"/>
    <w:rsid w:val="00860CFB"/>
    <w:rsid w:val="00861130"/>
    <w:rsid w:val="008611C6"/>
    <w:rsid w:val="008612C9"/>
    <w:rsid w:val="008613FE"/>
    <w:rsid w:val="00861553"/>
    <w:rsid w:val="00861609"/>
    <w:rsid w:val="0086166A"/>
    <w:rsid w:val="0086198B"/>
    <w:rsid w:val="00861DD4"/>
    <w:rsid w:val="00862227"/>
    <w:rsid w:val="008622F2"/>
    <w:rsid w:val="008627DA"/>
    <w:rsid w:val="00862826"/>
    <w:rsid w:val="00862840"/>
    <w:rsid w:val="008628A6"/>
    <w:rsid w:val="0086295C"/>
    <w:rsid w:val="0086297B"/>
    <w:rsid w:val="00862A62"/>
    <w:rsid w:val="00862BD2"/>
    <w:rsid w:val="00862D92"/>
    <w:rsid w:val="00862DE8"/>
    <w:rsid w:val="00862F97"/>
    <w:rsid w:val="0086320B"/>
    <w:rsid w:val="0086344F"/>
    <w:rsid w:val="008637D4"/>
    <w:rsid w:val="00864102"/>
    <w:rsid w:val="00864130"/>
    <w:rsid w:val="00864171"/>
    <w:rsid w:val="00864187"/>
    <w:rsid w:val="008646A9"/>
    <w:rsid w:val="00864D1C"/>
    <w:rsid w:val="00864E77"/>
    <w:rsid w:val="0086530C"/>
    <w:rsid w:val="00865351"/>
    <w:rsid w:val="00865589"/>
    <w:rsid w:val="0086565B"/>
    <w:rsid w:val="008656A7"/>
    <w:rsid w:val="00865AB2"/>
    <w:rsid w:val="00865B30"/>
    <w:rsid w:val="00865C2B"/>
    <w:rsid w:val="00865CF5"/>
    <w:rsid w:val="00865DF8"/>
    <w:rsid w:val="00865F92"/>
    <w:rsid w:val="008664EA"/>
    <w:rsid w:val="00866549"/>
    <w:rsid w:val="008665A8"/>
    <w:rsid w:val="00866747"/>
    <w:rsid w:val="00866ABF"/>
    <w:rsid w:val="00866F4D"/>
    <w:rsid w:val="0086730B"/>
    <w:rsid w:val="00867384"/>
    <w:rsid w:val="00867729"/>
    <w:rsid w:val="0086778E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B70"/>
    <w:rsid w:val="00870CC4"/>
    <w:rsid w:val="00870F7B"/>
    <w:rsid w:val="0087116F"/>
    <w:rsid w:val="0087126C"/>
    <w:rsid w:val="00871792"/>
    <w:rsid w:val="00871EDE"/>
    <w:rsid w:val="00871F9D"/>
    <w:rsid w:val="008723F1"/>
    <w:rsid w:val="008724C3"/>
    <w:rsid w:val="0087258C"/>
    <w:rsid w:val="008728BD"/>
    <w:rsid w:val="00872911"/>
    <w:rsid w:val="00872A70"/>
    <w:rsid w:val="00872A83"/>
    <w:rsid w:val="00872E8D"/>
    <w:rsid w:val="00873459"/>
    <w:rsid w:val="00873462"/>
    <w:rsid w:val="00873592"/>
    <w:rsid w:val="0087378E"/>
    <w:rsid w:val="008737DA"/>
    <w:rsid w:val="008737DF"/>
    <w:rsid w:val="00873AF5"/>
    <w:rsid w:val="00873B25"/>
    <w:rsid w:val="00873E1A"/>
    <w:rsid w:val="0087429D"/>
    <w:rsid w:val="0087434B"/>
    <w:rsid w:val="00874498"/>
    <w:rsid w:val="008744A8"/>
    <w:rsid w:val="0087478E"/>
    <w:rsid w:val="008748BE"/>
    <w:rsid w:val="00874E3F"/>
    <w:rsid w:val="00875132"/>
    <w:rsid w:val="00875229"/>
    <w:rsid w:val="00875842"/>
    <w:rsid w:val="00875981"/>
    <w:rsid w:val="00875B3E"/>
    <w:rsid w:val="00875CA1"/>
    <w:rsid w:val="00875FCC"/>
    <w:rsid w:val="0087644E"/>
    <w:rsid w:val="00876690"/>
    <w:rsid w:val="00877158"/>
    <w:rsid w:val="0087725E"/>
    <w:rsid w:val="008772F0"/>
    <w:rsid w:val="008772F4"/>
    <w:rsid w:val="008774E7"/>
    <w:rsid w:val="00877591"/>
    <w:rsid w:val="00877D11"/>
    <w:rsid w:val="00877D7B"/>
    <w:rsid w:val="00877F27"/>
    <w:rsid w:val="0088037C"/>
    <w:rsid w:val="00880556"/>
    <w:rsid w:val="00880B0E"/>
    <w:rsid w:val="00880FB7"/>
    <w:rsid w:val="0088109B"/>
    <w:rsid w:val="008810E6"/>
    <w:rsid w:val="00881176"/>
    <w:rsid w:val="008812D2"/>
    <w:rsid w:val="008818A3"/>
    <w:rsid w:val="00881B14"/>
    <w:rsid w:val="00881B55"/>
    <w:rsid w:val="00881CEC"/>
    <w:rsid w:val="008823AC"/>
    <w:rsid w:val="0088245B"/>
    <w:rsid w:val="008824A9"/>
    <w:rsid w:val="0088287F"/>
    <w:rsid w:val="00882E7F"/>
    <w:rsid w:val="008833B1"/>
    <w:rsid w:val="0088355D"/>
    <w:rsid w:val="008838EB"/>
    <w:rsid w:val="00883945"/>
    <w:rsid w:val="00883BE4"/>
    <w:rsid w:val="0088437C"/>
    <w:rsid w:val="0088499E"/>
    <w:rsid w:val="00884A5B"/>
    <w:rsid w:val="00884F7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427"/>
    <w:rsid w:val="0088748E"/>
    <w:rsid w:val="008879AA"/>
    <w:rsid w:val="00887AFD"/>
    <w:rsid w:val="00887F0E"/>
    <w:rsid w:val="00890275"/>
    <w:rsid w:val="008908E1"/>
    <w:rsid w:val="00890BC4"/>
    <w:rsid w:val="00890BF8"/>
    <w:rsid w:val="00890CD6"/>
    <w:rsid w:val="00890EED"/>
    <w:rsid w:val="00891099"/>
    <w:rsid w:val="0089129A"/>
    <w:rsid w:val="00891662"/>
    <w:rsid w:val="00891BCD"/>
    <w:rsid w:val="00892096"/>
    <w:rsid w:val="008923AD"/>
    <w:rsid w:val="0089250C"/>
    <w:rsid w:val="00892600"/>
    <w:rsid w:val="00892609"/>
    <w:rsid w:val="00892CD3"/>
    <w:rsid w:val="0089300A"/>
    <w:rsid w:val="00893031"/>
    <w:rsid w:val="008935B4"/>
    <w:rsid w:val="008939A4"/>
    <w:rsid w:val="00893D12"/>
    <w:rsid w:val="00893E1B"/>
    <w:rsid w:val="00893F40"/>
    <w:rsid w:val="00893FB0"/>
    <w:rsid w:val="008942AE"/>
    <w:rsid w:val="00894382"/>
    <w:rsid w:val="00894504"/>
    <w:rsid w:val="008946EE"/>
    <w:rsid w:val="00894DDC"/>
    <w:rsid w:val="00895038"/>
    <w:rsid w:val="008954D3"/>
    <w:rsid w:val="0089568A"/>
    <w:rsid w:val="00895B2F"/>
    <w:rsid w:val="00895DBA"/>
    <w:rsid w:val="00896379"/>
    <w:rsid w:val="00896B84"/>
    <w:rsid w:val="00896CE1"/>
    <w:rsid w:val="00896F8E"/>
    <w:rsid w:val="008970AE"/>
    <w:rsid w:val="008970D5"/>
    <w:rsid w:val="00897113"/>
    <w:rsid w:val="008972CC"/>
    <w:rsid w:val="00897315"/>
    <w:rsid w:val="008975EF"/>
    <w:rsid w:val="00897722"/>
    <w:rsid w:val="00897810"/>
    <w:rsid w:val="008979C6"/>
    <w:rsid w:val="00897A42"/>
    <w:rsid w:val="00897ADA"/>
    <w:rsid w:val="00897B39"/>
    <w:rsid w:val="00897B83"/>
    <w:rsid w:val="00897C4C"/>
    <w:rsid w:val="00897CC9"/>
    <w:rsid w:val="00897D42"/>
    <w:rsid w:val="00897D92"/>
    <w:rsid w:val="00897F22"/>
    <w:rsid w:val="008A0183"/>
    <w:rsid w:val="008A03D6"/>
    <w:rsid w:val="008A06C6"/>
    <w:rsid w:val="008A070A"/>
    <w:rsid w:val="008A08BE"/>
    <w:rsid w:val="008A095A"/>
    <w:rsid w:val="008A0AA8"/>
    <w:rsid w:val="008A0B6B"/>
    <w:rsid w:val="008A0B71"/>
    <w:rsid w:val="008A0BB3"/>
    <w:rsid w:val="008A0C50"/>
    <w:rsid w:val="008A0E16"/>
    <w:rsid w:val="008A0EF8"/>
    <w:rsid w:val="008A1134"/>
    <w:rsid w:val="008A1419"/>
    <w:rsid w:val="008A1464"/>
    <w:rsid w:val="008A162F"/>
    <w:rsid w:val="008A20AA"/>
    <w:rsid w:val="008A24AA"/>
    <w:rsid w:val="008A2832"/>
    <w:rsid w:val="008A2A8A"/>
    <w:rsid w:val="008A2D87"/>
    <w:rsid w:val="008A2F7A"/>
    <w:rsid w:val="008A3278"/>
    <w:rsid w:val="008A33E4"/>
    <w:rsid w:val="008A381C"/>
    <w:rsid w:val="008A3DE9"/>
    <w:rsid w:val="008A404A"/>
    <w:rsid w:val="008A491B"/>
    <w:rsid w:val="008A4ACC"/>
    <w:rsid w:val="008A4C6A"/>
    <w:rsid w:val="008A4CE2"/>
    <w:rsid w:val="008A5038"/>
    <w:rsid w:val="008A5135"/>
    <w:rsid w:val="008A516C"/>
    <w:rsid w:val="008A56CC"/>
    <w:rsid w:val="008A5755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77D"/>
    <w:rsid w:val="008A67CD"/>
    <w:rsid w:val="008A68BC"/>
    <w:rsid w:val="008A6BF0"/>
    <w:rsid w:val="008A6DCF"/>
    <w:rsid w:val="008A71F7"/>
    <w:rsid w:val="008A74B9"/>
    <w:rsid w:val="008A7678"/>
    <w:rsid w:val="008A7752"/>
    <w:rsid w:val="008A7969"/>
    <w:rsid w:val="008A7A9D"/>
    <w:rsid w:val="008A7C3D"/>
    <w:rsid w:val="008B02A5"/>
    <w:rsid w:val="008B0508"/>
    <w:rsid w:val="008B0D65"/>
    <w:rsid w:val="008B0DF7"/>
    <w:rsid w:val="008B1368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889"/>
    <w:rsid w:val="008B2969"/>
    <w:rsid w:val="008B2A20"/>
    <w:rsid w:val="008B2BE7"/>
    <w:rsid w:val="008B2C65"/>
    <w:rsid w:val="008B2CBA"/>
    <w:rsid w:val="008B2DD4"/>
    <w:rsid w:val="008B2E42"/>
    <w:rsid w:val="008B2EDE"/>
    <w:rsid w:val="008B30E3"/>
    <w:rsid w:val="008B3236"/>
    <w:rsid w:val="008B361E"/>
    <w:rsid w:val="008B3D0B"/>
    <w:rsid w:val="008B3D64"/>
    <w:rsid w:val="008B4557"/>
    <w:rsid w:val="008B4A09"/>
    <w:rsid w:val="008B4D2A"/>
    <w:rsid w:val="008B5131"/>
    <w:rsid w:val="008B5204"/>
    <w:rsid w:val="008B578E"/>
    <w:rsid w:val="008B57A7"/>
    <w:rsid w:val="008B59AC"/>
    <w:rsid w:val="008B5A7F"/>
    <w:rsid w:val="008B5B06"/>
    <w:rsid w:val="008B5D75"/>
    <w:rsid w:val="008B5EBE"/>
    <w:rsid w:val="008B616E"/>
    <w:rsid w:val="008B61A1"/>
    <w:rsid w:val="008B65F2"/>
    <w:rsid w:val="008B6919"/>
    <w:rsid w:val="008B6AFB"/>
    <w:rsid w:val="008B6B6D"/>
    <w:rsid w:val="008B6B93"/>
    <w:rsid w:val="008B6BEC"/>
    <w:rsid w:val="008B6DC0"/>
    <w:rsid w:val="008B6E4E"/>
    <w:rsid w:val="008B6E8A"/>
    <w:rsid w:val="008B6E98"/>
    <w:rsid w:val="008B6F12"/>
    <w:rsid w:val="008B70AD"/>
    <w:rsid w:val="008B72F7"/>
    <w:rsid w:val="008B7356"/>
    <w:rsid w:val="008B75D8"/>
    <w:rsid w:val="008B7D7A"/>
    <w:rsid w:val="008B7E2C"/>
    <w:rsid w:val="008B7ED5"/>
    <w:rsid w:val="008B7FB9"/>
    <w:rsid w:val="008C0049"/>
    <w:rsid w:val="008C0107"/>
    <w:rsid w:val="008C01D9"/>
    <w:rsid w:val="008C01F0"/>
    <w:rsid w:val="008C06AD"/>
    <w:rsid w:val="008C08F8"/>
    <w:rsid w:val="008C0B0B"/>
    <w:rsid w:val="008C0F92"/>
    <w:rsid w:val="008C1271"/>
    <w:rsid w:val="008C1455"/>
    <w:rsid w:val="008C1887"/>
    <w:rsid w:val="008C19EF"/>
    <w:rsid w:val="008C1A83"/>
    <w:rsid w:val="008C1BBE"/>
    <w:rsid w:val="008C2104"/>
    <w:rsid w:val="008C269E"/>
    <w:rsid w:val="008C26DF"/>
    <w:rsid w:val="008C281D"/>
    <w:rsid w:val="008C284E"/>
    <w:rsid w:val="008C2AAA"/>
    <w:rsid w:val="008C2D52"/>
    <w:rsid w:val="008C3F29"/>
    <w:rsid w:val="008C423E"/>
    <w:rsid w:val="008C4803"/>
    <w:rsid w:val="008C4838"/>
    <w:rsid w:val="008C487A"/>
    <w:rsid w:val="008C49BA"/>
    <w:rsid w:val="008C4E98"/>
    <w:rsid w:val="008C51BF"/>
    <w:rsid w:val="008C54CB"/>
    <w:rsid w:val="008C54D0"/>
    <w:rsid w:val="008C56F1"/>
    <w:rsid w:val="008C5883"/>
    <w:rsid w:val="008C58FD"/>
    <w:rsid w:val="008C5D53"/>
    <w:rsid w:val="008C6045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B6D"/>
    <w:rsid w:val="008C7C14"/>
    <w:rsid w:val="008C7D2D"/>
    <w:rsid w:val="008C7D41"/>
    <w:rsid w:val="008C7D96"/>
    <w:rsid w:val="008C7DE5"/>
    <w:rsid w:val="008D038D"/>
    <w:rsid w:val="008D07F9"/>
    <w:rsid w:val="008D12F9"/>
    <w:rsid w:val="008D13E6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D32"/>
    <w:rsid w:val="008D5DC5"/>
    <w:rsid w:val="008D5F30"/>
    <w:rsid w:val="008D5F59"/>
    <w:rsid w:val="008D62D6"/>
    <w:rsid w:val="008D62DD"/>
    <w:rsid w:val="008D630C"/>
    <w:rsid w:val="008D63C6"/>
    <w:rsid w:val="008D64BE"/>
    <w:rsid w:val="008D6AC2"/>
    <w:rsid w:val="008D6EC9"/>
    <w:rsid w:val="008D709F"/>
    <w:rsid w:val="008D75C4"/>
    <w:rsid w:val="008D7878"/>
    <w:rsid w:val="008D78E9"/>
    <w:rsid w:val="008E0258"/>
    <w:rsid w:val="008E02B0"/>
    <w:rsid w:val="008E0493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8FC"/>
    <w:rsid w:val="008E2F00"/>
    <w:rsid w:val="008E3542"/>
    <w:rsid w:val="008E387F"/>
    <w:rsid w:val="008E3932"/>
    <w:rsid w:val="008E3AF0"/>
    <w:rsid w:val="008E3F15"/>
    <w:rsid w:val="008E3FD9"/>
    <w:rsid w:val="008E45B8"/>
    <w:rsid w:val="008E485B"/>
    <w:rsid w:val="008E4890"/>
    <w:rsid w:val="008E4F96"/>
    <w:rsid w:val="008E5116"/>
    <w:rsid w:val="008E536A"/>
    <w:rsid w:val="008E553C"/>
    <w:rsid w:val="008E5C17"/>
    <w:rsid w:val="008E5D89"/>
    <w:rsid w:val="008E5ECA"/>
    <w:rsid w:val="008E5ECD"/>
    <w:rsid w:val="008E610A"/>
    <w:rsid w:val="008E6178"/>
    <w:rsid w:val="008E671B"/>
    <w:rsid w:val="008E67F4"/>
    <w:rsid w:val="008E68A2"/>
    <w:rsid w:val="008E6CB0"/>
    <w:rsid w:val="008E6DB5"/>
    <w:rsid w:val="008E6E7A"/>
    <w:rsid w:val="008E7659"/>
    <w:rsid w:val="008E7666"/>
    <w:rsid w:val="008E788B"/>
    <w:rsid w:val="008E7B00"/>
    <w:rsid w:val="008E7BF7"/>
    <w:rsid w:val="008E7D42"/>
    <w:rsid w:val="008F01EB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E3E"/>
    <w:rsid w:val="008F0F8E"/>
    <w:rsid w:val="008F1215"/>
    <w:rsid w:val="008F16AF"/>
    <w:rsid w:val="008F1857"/>
    <w:rsid w:val="008F1942"/>
    <w:rsid w:val="008F19C5"/>
    <w:rsid w:val="008F1C9E"/>
    <w:rsid w:val="008F1C9F"/>
    <w:rsid w:val="008F1CA9"/>
    <w:rsid w:val="008F24BE"/>
    <w:rsid w:val="008F24F2"/>
    <w:rsid w:val="008F26FA"/>
    <w:rsid w:val="008F2BF1"/>
    <w:rsid w:val="008F2F40"/>
    <w:rsid w:val="008F3046"/>
    <w:rsid w:val="008F3192"/>
    <w:rsid w:val="008F328B"/>
    <w:rsid w:val="008F3335"/>
    <w:rsid w:val="008F3351"/>
    <w:rsid w:val="008F342F"/>
    <w:rsid w:val="008F38F7"/>
    <w:rsid w:val="008F403A"/>
    <w:rsid w:val="008F4BF9"/>
    <w:rsid w:val="008F4E7D"/>
    <w:rsid w:val="008F5275"/>
    <w:rsid w:val="008F5573"/>
    <w:rsid w:val="008F5B42"/>
    <w:rsid w:val="008F5B76"/>
    <w:rsid w:val="008F5CFE"/>
    <w:rsid w:val="008F616A"/>
    <w:rsid w:val="008F626F"/>
    <w:rsid w:val="008F6291"/>
    <w:rsid w:val="008F62F8"/>
    <w:rsid w:val="008F67F9"/>
    <w:rsid w:val="008F6AC1"/>
    <w:rsid w:val="008F6E0A"/>
    <w:rsid w:val="008F7059"/>
    <w:rsid w:val="008F7194"/>
    <w:rsid w:val="008F72B5"/>
    <w:rsid w:val="008F731A"/>
    <w:rsid w:val="008F7497"/>
    <w:rsid w:val="008F749E"/>
    <w:rsid w:val="008F74B5"/>
    <w:rsid w:val="008F7720"/>
    <w:rsid w:val="008F7E2F"/>
    <w:rsid w:val="009000C3"/>
    <w:rsid w:val="00900202"/>
    <w:rsid w:val="00900617"/>
    <w:rsid w:val="00900C81"/>
    <w:rsid w:val="00900E8C"/>
    <w:rsid w:val="00901A98"/>
    <w:rsid w:val="00901C4A"/>
    <w:rsid w:val="00901DD3"/>
    <w:rsid w:val="00901EC5"/>
    <w:rsid w:val="00902483"/>
    <w:rsid w:val="00902588"/>
    <w:rsid w:val="00902B22"/>
    <w:rsid w:val="00902C9F"/>
    <w:rsid w:val="0090307C"/>
    <w:rsid w:val="00903836"/>
    <w:rsid w:val="009039A5"/>
    <w:rsid w:val="00903A28"/>
    <w:rsid w:val="00903B15"/>
    <w:rsid w:val="00903DE7"/>
    <w:rsid w:val="00903E02"/>
    <w:rsid w:val="00903F1D"/>
    <w:rsid w:val="009040E2"/>
    <w:rsid w:val="00904134"/>
    <w:rsid w:val="009041DD"/>
    <w:rsid w:val="0090451E"/>
    <w:rsid w:val="00904546"/>
    <w:rsid w:val="009045D3"/>
    <w:rsid w:val="00904A0B"/>
    <w:rsid w:val="00904DCC"/>
    <w:rsid w:val="00905119"/>
    <w:rsid w:val="00905357"/>
    <w:rsid w:val="009053CB"/>
    <w:rsid w:val="009054D8"/>
    <w:rsid w:val="009059AA"/>
    <w:rsid w:val="00905FD7"/>
    <w:rsid w:val="0090669B"/>
    <w:rsid w:val="0090690C"/>
    <w:rsid w:val="00906971"/>
    <w:rsid w:val="00906BEF"/>
    <w:rsid w:val="00906BF8"/>
    <w:rsid w:val="00906C57"/>
    <w:rsid w:val="00906C91"/>
    <w:rsid w:val="00906E2D"/>
    <w:rsid w:val="00907297"/>
    <w:rsid w:val="009072FA"/>
    <w:rsid w:val="009074E8"/>
    <w:rsid w:val="00907620"/>
    <w:rsid w:val="00907C00"/>
    <w:rsid w:val="00907DFF"/>
    <w:rsid w:val="009100F8"/>
    <w:rsid w:val="009101C9"/>
    <w:rsid w:val="00910513"/>
    <w:rsid w:val="00910744"/>
    <w:rsid w:val="0091099B"/>
    <w:rsid w:val="00910AD3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7E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221"/>
    <w:rsid w:val="009152C8"/>
    <w:rsid w:val="00915770"/>
    <w:rsid w:val="009158E2"/>
    <w:rsid w:val="00915AF7"/>
    <w:rsid w:val="00915C24"/>
    <w:rsid w:val="00915D8B"/>
    <w:rsid w:val="00915DDA"/>
    <w:rsid w:val="00915E63"/>
    <w:rsid w:val="00915F5E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68"/>
    <w:rsid w:val="009174B5"/>
    <w:rsid w:val="009176EF"/>
    <w:rsid w:val="0091780A"/>
    <w:rsid w:val="00917AE4"/>
    <w:rsid w:val="00917ED6"/>
    <w:rsid w:val="00917F35"/>
    <w:rsid w:val="00917F76"/>
    <w:rsid w:val="0092002B"/>
    <w:rsid w:val="009207BA"/>
    <w:rsid w:val="00920B0C"/>
    <w:rsid w:val="0092110F"/>
    <w:rsid w:val="009211F6"/>
    <w:rsid w:val="0092129F"/>
    <w:rsid w:val="009212CE"/>
    <w:rsid w:val="009213E8"/>
    <w:rsid w:val="00921485"/>
    <w:rsid w:val="009214AE"/>
    <w:rsid w:val="009215C3"/>
    <w:rsid w:val="009216B3"/>
    <w:rsid w:val="00921B60"/>
    <w:rsid w:val="0092227B"/>
    <w:rsid w:val="00922E06"/>
    <w:rsid w:val="0092302C"/>
    <w:rsid w:val="00923452"/>
    <w:rsid w:val="00923661"/>
    <w:rsid w:val="00923668"/>
    <w:rsid w:val="00924284"/>
    <w:rsid w:val="009242B6"/>
    <w:rsid w:val="009247C8"/>
    <w:rsid w:val="00924A4F"/>
    <w:rsid w:val="00924AFB"/>
    <w:rsid w:val="009250F0"/>
    <w:rsid w:val="00925512"/>
    <w:rsid w:val="00925774"/>
    <w:rsid w:val="00925A04"/>
    <w:rsid w:val="00925B2E"/>
    <w:rsid w:val="00925BC5"/>
    <w:rsid w:val="00925E56"/>
    <w:rsid w:val="00925F80"/>
    <w:rsid w:val="009261D4"/>
    <w:rsid w:val="0092650C"/>
    <w:rsid w:val="009266D8"/>
    <w:rsid w:val="009266F1"/>
    <w:rsid w:val="00926873"/>
    <w:rsid w:val="00926DFC"/>
    <w:rsid w:val="0092734B"/>
    <w:rsid w:val="009275EC"/>
    <w:rsid w:val="00927626"/>
    <w:rsid w:val="009276CE"/>
    <w:rsid w:val="00927712"/>
    <w:rsid w:val="0093024B"/>
    <w:rsid w:val="00930622"/>
    <w:rsid w:val="00930693"/>
    <w:rsid w:val="00930882"/>
    <w:rsid w:val="00930A36"/>
    <w:rsid w:val="00930A3A"/>
    <w:rsid w:val="00930A84"/>
    <w:rsid w:val="00930AB6"/>
    <w:rsid w:val="00930E8D"/>
    <w:rsid w:val="00930FA5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DCA"/>
    <w:rsid w:val="009322D0"/>
    <w:rsid w:val="0093251E"/>
    <w:rsid w:val="009326DB"/>
    <w:rsid w:val="00932761"/>
    <w:rsid w:val="009328B6"/>
    <w:rsid w:val="009329A5"/>
    <w:rsid w:val="00932A96"/>
    <w:rsid w:val="00932ED1"/>
    <w:rsid w:val="009332EC"/>
    <w:rsid w:val="009337EC"/>
    <w:rsid w:val="00933821"/>
    <w:rsid w:val="009338CB"/>
    <w:rsid w:val="0093405C"/>
    <w:rsid w:val="009340C8"/>
    <w:rsid w:val="0093410B"/>
    <w:rsid w:val="009341E5"/>
    <w:rsid w:val="0093450B"/>
    <w:rsid w:val="00934982"/>
    <w:rsid w:val="00934B2D"/>
    <w:rsid w:val="00934B7D"/>
    <w:rsid w:val="0093519D"/>
    <w:rsid w:val="0093548F"/>
    <w:rsid w:val="0093563F"/>
    <w:rsid w:val="00935680"/>
    <w:rsid w:val="009357AE"/>
    <w:rsid w:val="00935AD5"/>
    <w:rsid w:val="00935B2D"/>
    <w:rsid w:val="00936196"/>
    <w:rsid w:val="0093644B"/>
    <w:rsid w:val="009364A5"/>
    <w:rsid w:val="009364B8"/>
    <w:rsid w:val="0093677C"/>
    <w:rsid w:val="00936A47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40446"/>
    <w:rsid w:val="00940C19"/>
    <w:rsid w:val="00940CC2"/>
    <w:rsid w:val="00940D05"/>
    <w:rsid w:val="00940F47"/>
    <w:rsid w:val="009414F0"/>
    <w:rsid w:val="009415EB"/>
    <w:rsid w:val="00941710"/>
    <w:rsid w:val="00941A88"/>
    <w:rsid w:val="00941ACE"/>
    <w:rsid w:val="009421E1"/>
    <w:rsid w:val="00942588"/>
    <w:rsid w:val="009426DB"/>
    <w:rsid w:val="009428D1"/>
    <w:rsid w:val="00942B1B"/>
    <w:rsid w:val="00942DC2"/>
    <w:rsid w:val="0094306B"/>
    <w:rsid w:val="009432FD"/>
    <w:rsid w:val="00943308"/>
    <w:rsid w:val="009437B6"/>
    <w:rsid w:val="00943906"/>
    <w:rsid w:val="00943907"/>
    <w:rsid w:val="00943A72"/>
    <w:rsid w:val="009442A7"/>
    <w:rsid w:val="00944428"/>
    <w:rsid w:val="009445E2"/>
    <w:rsid w:val="009446A4"/>
    <w:rsid w:val="00944ACF"/>
    <w:rsid w:val="00944C69"/>
    <w:rsid w:val="00944DC7"/>
    <w:rsid w:val="00944EE7"/>
    <w:rsid w:val="00944F7E"/>
    <w:rsid w:val="009451B4"/>
    <w:rsid w:val="00945229"/>
    <w:rsid w:val="0094536D"/>
    <w:rsid w:val="00945630"/>
    <w:rsid w:val="00945A29"/>
    <w:rsid w:val="00945DB9"/>
    <w:rsid w:val="0094643B"/>
    <w:rsid w:val="009467BF"/>
    <w:rsid w:val="00946C49"/>
    <w:rsid w:val="00946DF4"/>
    <w:rsid w:val="00947312"/>
    <w:rsid w:val="009473C6"/>
    <w:rsid w:val="00947653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47F"/>
    <w:rsid w:val="00952514"/>
    <w:rsid w:val="00952533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8EE"/>
    <w:rsid w:val="00955919"/>
    <w:rsid w:val="00955E27"/>
    <w:rsid w:val="00956200"/>
    <w:rsid w:val="0095641B"/>
    <w:rsid w:val="00956543"/>
    <w:rsid w:val="009566B5"/>
    <w:rsid w:val="009568D1"/>
    <w:rsid w:val="00956BF8"/>
    <w:rsid w:val="00956C3B"/>
    <w:rsid w:val="00956C8C"/>
    <w:rsid w:val="00957287"/>
    <w:rsid w:val="00957374"/>
    <w:rsid w:val="009573DA"/>
    <w:rsid w:val="00957724"/>
    <w:rsid w:val="00957D29"/>
    <w:rsid w:val="0096031C"/>
    <w:rsid w:val="009605B3"/>
    <w:rsid w:val="00960602"/>
    <w:rsid w:val="00960668"/>
    <w:rsid w:val="009609B0"/>
    <w:rsid w:val="0096129A"/>
    <w:rsid w:val="009612BF"/>
    <w:rsid w:val="009616C8"/>
    <w:rsid w:val="00961719"/>
    <w:rsid w:val="00961D52"/>
    <w:rsid w:val="00961F51"/>
    <w:rsid w:val="00962072"/>
    <w:rsid w:val="00962163"/>
    <w:rsid w:val="00962208"/>
    <w:rsid w:val="0096268C"/>
    <w:rsid w:val="0096293E"/>
    <w:rsid w:val="00962969"/>
    <w:rsid w:val="009629B7"/>
    <w:rsid w:val="00962DC7"/>
    <w:rsid w:val="0096304D"/>
    <w:rsid w:val="009635C5"/>
    <w:rsid w:val="009636E7"/>
    <w:rsid w:val="00963709"/>
    <w:rsid w:val="0096372E"/>
    <w:rsid w:val="0096374F"/>
    <w:rsid w:val="0096393B"/>
    <w:rsid w:val="00963B67"/>
    <w:rsid w:val="00964939"/>
    <w:rsid w:val="00964E3B"/>
    <w:rsid w:val="00964E99"/>
    <w:rsid w:val="00965276"/>
    <w:rsid w:val="0096561C"/>
    <w:rsid w:val="009656A7"/>
    <w:rsid w:val="009656E7"/>
    <w:rsid w:val="0096589C"/>
    <w:rsid w:val="00965915"/>
    <w:rsid w:val="009659E1"/>
    <w:rsid w:val="009662B4"/>
    <w:rsid w:val="00966318"/>
    <w:rsid w:val="00966AEC"/>
    <w:rsid w:val="00966B7D"/>
    <w:rsid w:val="00967148"/>
    <w:rsid w:val="009671BA"/>
    <w:rsid w:val="00967248"/>
    <w:rsid w:val="009672A5"/>
    <w:rsid w:val="0096735C"/>
    <w:rsid w:val="009673BB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917"/>
    <w:rsid w:val="00970F18"/>
    <w:rsid w:val="009712D3"/>
    <w:rsid w:val="0097144B"/>
    <w:rsid w:val="00971748"/>
    <w:rsid w:val="00971994"/>
    <w:rsid w:val="00971CF9"/>
    <w:rsid w:val="00971DFC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A84"/>
    <w:rsid w:val="00973DA2"/>
    <w:rsid w:val="00973E03"/>
    <w:rsid w:val="00973FAE"/>
    <w:rsid w:val="00973FF7"/>
    <w:rsid w:val="00974687"/>
    <w:rsid w:val="00974D5B"/>
    <w:rsid w:val="00974E86"/>
    <w:rsid w:val="00974FC5"/>
    <w:rsid w:val="0097500B"/>
    <w:rsid w:val="009751C7"/>
    <w:rsid w:val="0097526A"/>
    <w:rsid w:val="00975270"/>
    <w:rsid w:val="009754E0"/>
    <w:rsid w:val="0097556B"/>
    <w:rsid w:val="009756BC"/>
    <w:rsid w:val="009758DB"/>
    <w:rsid w:val="00975945"/>
    <w:rsid w:val="00975F2B"/>
    <w:rsid w:val="00976570"/>
    <w:rsid w:val="009766DE"/>
    <w:rsid w:val="0097675E"/>
    <w:rsid w:val="0097698B"/>
    <w:rsid w:val="00976B3E"/>
    <w:rsid w:val="00976B8F"/>
    <w:rsid w:val="00976D5C"/>
    <w:rsid w:val="00977205"/>
    <w:rsid w:val="0097750B"/>
    <w:rsid w:val="00977917"/>
    <w:rsid w:val="00977B55"/>
    <w:rsid w:val="00977C3B"/>
    <w:rsid w:val="00977DBF"/>
    <w:rsid w:val="00977F11"/>
    <w:rsid w:val="00980120"/>
    <w:rsid w:val="0098089F"/>
    <w:rsid w:val="00980A48"/>
    <w:rsid w:val="00980AE0"/>
    <w:rsid w:val="00980AF4"/>
    <w:rsid w:val="00980B39"/>
    <w:rsid w:val="00980B80"/>
    <w:rsid w:val="00980BA0"/>
    <w:rsid w:val="00980DC9"/>
    <w:rsid w:val="00980E8A"/>
    <w:rsid w:val="00981165"/>
    <w:rsid w:val="009812FC"/>
    <w:rsid w:val="009813F6"/>
    <w:rsid w:val="00981645"/>
    <w:rsid w:val="0098178C"/>
    <w:rsid w:val="00981A05"/>
    <w:rsid w:val="00981B07"/>
    <w:rsid w:val="00981C53"/>
    <w:rsid w:val="00981DC6"/>
    <w:rsid w:val="00981E71"/>
    <w:rsid w:val="00981EF9"/>
    <w:rsid w:val="00981F6D"/>
    <w:rsid w:val="009824E7"/>
    <w:rsid w:val="0098256D"/>
    <w:rsid w:val="009825EB"/>
    <w:rsid w:val="0098260C"/>
    <w:rsid w:val="00982688"/>
    <w:rsid w:val="00982773"/>
    <w:rsid w:val="00982D44"/>
    <w:rsid w:val="00982D5E"/>
    <w:rsid w:val="00982E18"/>
    <w:rsid w:val="00982F6F"/>
    <w:rsid w:val="009833CF"/>
    <w:rsid w:val="009837E1"/>
    <w:rsid w:val="00984071"/>
    <w:rsid w:val="0098409A"/>
    <w:rsid w:val="009841C0"/>
    <w:rsid w:val="0098457D"/>
    <w:rsid w:val="00984746"/>
    <w:rsid w:val="0098483E"/>
    <w:rsid w:val="00984850"/>
    <w:rsid w:val="009848D9"/>
    <w:rsid w:val="00984AE0"/>
    <w:rsid w:val="00984C23"/>
    <w:rsid w:val="0098520F"/>
    <w:rsid w:val="00985283"/>
    <w:rsid w:val="0098580F"/>
    <w:rsid w:val="00985BA3"/>
    <w:rsid w:val="00985D96"/>
    <w:rsid w:val="00985FAF"/>
    <w:rsid w:val="00986115"/>
    <w:rsid w:val="00986340"/>
    <w:rsid w:val="009865F9"/>
    <w:rsid w:val="0098681B"/>
    <w:rsid w:val="009868FA"/>
    <w:rsid w:val="00986A27"/>
    <w:rsid w:val="00986BB7"/>
    <w:rsid w:val="00987289"/>
    <w:rsid w:val="0098728C"/>
    <w:rsid w:val="00987328"/>
    <w:rsid w:val="00987603"/>
    <w:rsid w:val="009877C1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EF1"/>
    <w:rsid w:val="00991F61"/>
    <w:rsid w:val="0099203A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5D7"/>
    <w:rsid w:val="0099486B"/>
    <w:rsid w:val="00994BCD"/>
    <w:rsid w:val="00994C5D"/>
    <w:rsid w:val="00994DFE"/>
    <w:rsid w:val="00994FFD"/>
    <w:rsid w:val="00995639"/>
    <w:rsid w:val="0099586D"/>
    <w:rsid w:val="0099609E"/>
    <w:rsid w:val="0099624E"/>
    <w:rsid w:val="009962E2"/>
    <w:rsid w:val="009964DC"/>
    <w:rsid w:val="009966CF"/>
    <w:rsid w:val="009967FE"/>
    <w:rsid w:val="0099685C"/>
    <w:rsid w:val="009969B2"/>
    <w:rsid w:val="00996B77"/>
    <w:rsid w:val="00996D0E"/>
    <w:rsid w:val="009971A1"/>
    <w:rsid w:val="009972E9"/>
    <w:rsid w:val="00997309"/>
    <w:rsid w:val="0099756F"/>
    <w:rsid w:val="00997830"/>
    <w:rsid w:val="00997AE6"/>
    <w:rsid w:val="00997E3A"/>
    <w:rsid w:val="00997F24"/>
    <w:rsid w:val="009A0076"/>
    <w:rsid w:val="009A06A8"/>
    <w:rsid w:val="009A0A6A"/>
    <w:rsid w:val="009A0B33"/>
    <w:rsid w:val="009A0BCE"/>
    <w:rsid w:val="009A0CDA"/>
    <w:rsid w:val="009A0DDD"/>
    <w:rsid w:val="009A0EA9"/>
    <w:rsid w:val="009A104A"/>
    <w:rsid w:val="009A1DEB"/>
    <w:rsid w:val="009A1E58"/>
    <w:rsid w:val="009A1ED0"/>
    <w:rsid w:val="009A1F7A"/>
    <w:rsid w:val="009A2113"/>
    <w:rsid w:val="009A22BD"/>
    <w:rsid w:val="009A2325"/>
    <w:rsid w:val="009A25E7"/>
    <w:rsid w:val="009A2715"/>
    <w:rsid w:val="009A27DD"/>
    <w:rsid w:val="009A282F"/>
    <w:rsid w:val="009A2A56"/>
    <w:rsid w:val="009A2CDE"/>
    <w:rsid w:val="009A2D86"/>
    <w:rsid w:val="009A2E2A"/>
    <w:rsid w:val="009A3386"/>
    <w:rsid w:val="009A3493"/>
    <w:rsid w:val="009A350D"/>
    <w:rsid w:val="009A35AF"/>
    <w:rsid w:val="009A3918"/>
    <w:rsid w:val="009A39BA"/>
    <w:rsid w:val="009A4094"/>
    <w:rsid w:val="009A4512"/>
    <w:rsid w:val="009A46C6"/>
    <w:rsid w:val="009A4BB0"/>
    <w:rsid w:val="009A4C03"/>
    <w:rsid w:val="009A4C37"/>
    <w:rsid w:val="009A4C48"/>
    <w:rsid w:val="009A4CDA"/>
    <w:rsid w:val="009A4D72"/>
    <w:rsid w:val="009A4E3F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6FFF"/>
    <w:rsid w:val="009A7177"/>
    <w:rsid w:val="009A73B4"/>
    <w:rsid w:val="009A745E"/>
    <w:rsid w:val="009A75D1"/>
    <w:rsid w:val="009A76AF"/>
    <w:rsid w:val="009A779A"/>
    <w:rsid w:val="009A7845"/>
    <w:rsid w:val="009A7D94"/>
    <w:rsid w:val="009A7E47"/>
    <w:rsid w:val="009A7F70"/>
    <w:rsid w:val="009B0215"/>
    <w:rsid w:val="009B04D5"/>
    <w:rsid w:val="009B05F9"/>
    <w:rsid w:val="009B0E3D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58A"/>
    <w:rsid w:val="009B3621"/>
    <w:rsid w:val="009B366F"/>
    <w:rsid w:val="009B3AD2"/>
    <w:rsid w:val="009B3B97"/>
    <w:rsid w:val="009B3D68"/>
    <w:rsid w:val="009B3F5D"/>
    <w:rsid w:val="009B4077"/>
    <w:rsid w:val="009B41EE"/>
    <w:rsid w:val="009B42D4"/>
    <w:rsid w:val="009B44FF"/>
    <w:rsid w:val="009B45EA"/>
    <w:rsid w:val="009B471B"/>
    <w:rsid w:val="009B4757"/>
    <w:rsid w:val="009B4777"/>
    <w:rsid w:val="009B4A6B"/>
    <w:rsid w:val="009B4BA6"/>
    <w:rsid w:val="009B4C37"/>
    <w:rsid w:val="009B5069"/>
    <w:rsid w:val="009B5328"/>
    <w:rsid w:val="009B5541"/>
    <w:rsid w:val="009B56CB"/>
    <w:rsid w:val="009B59C8"/>
    <w:rsid w:val="009B5ADB"/>
    <w:rsid w:val="009B5CA0"/>
    <w:rsid w:val="009B5E96"/>
    <w:rsid w:val="009B5ED5"/>
    <w:rsid w:val="009B5EF9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4F5"/>
    <w:rsid w:val="009B76B7"/>
    <w:rsid w:val="009B77AF"/>
    <w:rsid w:val="009B7CBE"/>
    <w:rsid w:val="009B7FA3"/>
    <w:rsid w:val="009B7FAD"/>
    <w:rsid w:val="009C0044"/>
    <w:rsid w:val="009C0239"/>
    <w:rsid w:val="009C04EF"/>
    <w:rsid w:val="009C04F0"/>
    <w:rsid w:val="009C05B1"/>
    <w:rsid w:val="009C0715"/>
    <w:rsid w:val="009C0BAB"/>
    <w:rsid w:val="009C0C14"/>
    <w:rsid w:val="009C0CD3"/>
    <w:rsid w:val="009C0D1A"/>
    <w:rsid w:val="009C0F89"/>
    <w:rsid w:val="009C0FA6"/>
    <w:rsid w:val="009C1240"/>
    <w:rsid w:val="009C13EB"/>
    <w:rsid w:val="009C195C"/>
    <w:rsid w:val="009C1A8F"/>
    <w:rsid w:val="009C1AD5"/>
    <w:rsid w:val="009C1B92"/>
    <w:rsid w:val="009C1D89"/>
    <w:rsid w:val="009C20DB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3200"/>
    <w:rsid w:val="009C3292"/>
    <w:rsid w:val="009C32B4"/>
    <w:rsid w:val="009C34AB"/>
    <w:rsid w:val="009C36E6"/>
    <w:rsid w:val="009C376D"/>
    <w:rsid w:val="009C3A24"/>
    <w:rsid w:val="009C4115"/>
    <w:rsid w:val="009C5164"/>
    <w:rsid w:val="009C5433"/>
    <w:rsid w:val="009C5794"/>
    <w:rsid w:val="009C5799"/>
    <w:rsid w:val="009C59FC"/>
    <w:rsid w:val="009C5A92"/>
    <w:rsid w:val="009C5D8A"/>
    <w:rsid w:val="009C68BF"/>
    <w:rsid w:val="009C707E"/>
    <w:rsid w:val="009C72E7"/>
    <w:rsid w:val="009C7381"/>
    <w:rsid w:val="009C77B2"/>
    <w:rsid w:val="009C782D"/>
    <w:rsid w:val="009C795B"/>
    <w:rsid w:val="009C7B6D"/>
    <w:rsid w:val="009C7E6A"/>
    <w:rsid w:val="009C7FF2"/>
    <w:rsid w:val="009D00C0"/>
    <w:rsid w:val="009D00F1"/>
    <w:rsid w:val="009D0E8C"/>
    <w:rsid w:val="009D0F21"/>
    <w:rsid w:val="009D11A8"/>
    <w:rsid w:val="009D1818"/>
    <w:rsid w:val="009D189E"/>
    <w:rsid w:val="009D1D47"/>
    <w:rsid w:val="009D2CDB"/>
    <w:rsid w:val="009D2E47"/>
    <w:rsid w:val="009D2FD7"/>
    <w:rsid w:val="009D342B"/>
    <w:rsid w:val="009D347A"/>
    <w:rsid w:val="009D3839"/>
    <w:rsid w:val="009D3B01"/>
    <w:rsid w:val="009D3C4E"/>
    <w:rsid w:val="009D3EBF"/>
    <w:rsid w:val="009D3F18"/>
    <w:rsid w:val="009D3F56"/>
    <w:rsid w:val="009D42CB"/>
    <w:rsid w:val="009D47D2"/>
    <w:rsid w:val="009D4889"/>
    <w:rsid w:val="009D488C"/>
    <w:rsid w:val="009D49C2"/>
    <w:rsid w:val="009D4CD7"/>
    <w:rsid w:val="009D4E38"/>
    <w:rsid w:val="009D51D0"/>
    <w:rsid w:val="009D529B"/>
    <w:rsid w:val="009D5A42"/>
    <w:rsid w:val="009D5D66"/>
    <w:rsid w:val="009D5E07"/>
    <w:rsid w:val="009D6B02"/>
    <w:rsid w:val="009D6FD1"/>
    <w:rsid w:val="009D73D6"/>
    <w:rsid w:val="009D7455"/>
    <w:rsid w:val="009D745F"/>
    <w:rsid w:val="009D7554"/>
    <w:rsid w:val="009D7B7E"/>
    <w:rsid w:val="009D7BB9"/>
    <w:rsid w:val="009E0091"/>
    <w:rsid w:val="009E0271"/>
    <w:rsid w:val="009E03C7"/>
    <w:rsid w:val="009E080E"/>
    <w:rsid w:val="009E08BA"/>
    <w:rsid w:val="009E0A04"/>
    <w:rsid w:val="009E0F62"/>
    <w:rsid w:val="009E1115"/>
    <w:rsid w:val="009E1300"/>
    <w:rsid w:val="009E223A"/>
    <w:rsid w:val="009E2253"/>
    <w:rsid w:val="009E2358"/>
    <w:rsid w:val="009E23C9"/>
    <w:rsid w:val="009E2B97"/>
    <w:rsid w:val="009E2FB9"/>
    <w:rsid w:val="009E325B"/>
    <w:rsid w:val="009E3881"/>
    <w:rsid w:val="009E38AF"/>
    <w:rsid w:val="009E3C17"/>
    <w:rsid w:val="009E3F8F"/>
    <w:rsid w:val="009E41E7"/>
    <w:rsid w:val="009E44E8"/>
    <w:rsid w:val="009E4535"/>
    <w:rsid w:val="009E45BC"/>
    <w:rsid w:val="009E49C6"/>
    <w:rsid w:val="009E4A4C"/>
    <w:rsid w:val="009E4CE5"/>
    <w:rsid w:val="009E505C"/>
    <w:rsid w:val="009E5168"/>
    <w:rsid w:val="009E51EC"/>
    <w:rsid w:val="009E5609"/>
    <w:rsid w:val="009E5642"/>
    <w:rsid w:val="009E59E8"/>
    <w:rsid w:val="009E62D4"/>
    <w:rsid w:val="009E630E"/>
    <w:rsid w:val="009E650E"/>
    <w:rsid w:val="009E68DB"/>
    <w:rsid w:val="009E6A24"/>
    <w:rsid w:val="009E7522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1703"/>
    <w:rsid w:val="009F186B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7AD"/>
    <w:rsid w:val="009F39A5"/>
    <w:rsid w:val="009F3D68"/>
    <w:rsid w:val="009F3F06"/>
    <w:rsid w:val="009F41D2"/>
    <w:rsid w:val="009F4386"/>
    <w:rsid w:val="009F446B"/>
    <w:rsid w:val="009F459F"/>
    <w:rsid w:val="009F4768"/>
    <w:rsid w:val="009F4A45"/>
    <w:rsid w:val="009F4B4B"/>
    <w:rsid w:val="009F4E46"/>
    <w:rsid w:val="009F5060"/>
    <w:rsid w:val="009F50D0"/>
    <w:rsid w:val="009F511D"/>
    <w:rsid w:val="009F598F"/>
    <w:rsid w:val="009F5A45"/>
    <w:rsid w:val="009F5B93"/>
    <w:rsid w:val="009F5FBD"/>
    <w:rsid w:val="009F60EF"/>
    <w:rsid w:val="009F6454"/>
    <w:rsid w:val="009F6595"/>
    <w:rsid w:val="009F6973"/>
    <w:rsid w:val="009F6CBF"/>
    <w:rsid w:val="009F6E14"/>
    <w:rsid w:val="009F6FDF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9BA"/>
    <w:rsid w:val="00A00C85"/>
    <w:rsid w:val="00A01163"/>
    <w:rsid w:val="00A011F4"/>
    <w:rsid w:val="00A015A1"/>
    <w:rsid w:val="00A015A7"/>
    <w:rsid w:val="00A01751"/>
    <w:rsid w:val="00A01CFB"/>
    <w:rsid w:val="00A02003"/>
    <w:rsid w:val="00A0228B"/>
    <w:rsid w:val="00A024B3"/>
    <w:rsid w:val="00A02559"/>
    <w:rsid w:val="00A025CD"/>
    <w:rsid w:val="00A0281A"/>
    <w:rsid w:val="00A0286D"/>
    <w:rsid w:val="00A02BC5"/>
    <w:rsid w:val="00A02CDD"/>
    <w:rsid w:val="00A02F08"/>
    <w:rsid w:val="00A03123"/>
    <w:rsid w:val="00A031C7"/>
    <w:rsid w:val="00A0338B"/>
    <w:rsid w:val="00A03417"/>
    <w:rsid w:val="00A03463"/>
    <w:rsid w:val="00A034C5"/>
    <w:rsid w:val="00A047D4"/>
    <w:rsid w:val="00A049CC"/>
    <w:rsid w:val="00A04BC4"/>
    <w:rsid w:val="00A04E54"/>
    <w:rsid w:val="00A04FF7"/>
    <w:rsid w:val="00A05072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69C"/>
    <w:rsid w:val="00A10904"/>
    <w:rsid w:val="00A10AB1"/>
    <w:rsid w:val="00A10C61"/>
    <w:rsid w:val="00A10D11"/>
    <w:rsid w:val="00A10D8F"/>
    <w:rsid w:val="00A1118B"/>
    <w:rsid w:val="00A115F8"/>
    <w:rsid w:val="00A11666"/>
    <w:rsid w:val="00A11859"/>
    <w:rsid w:val="00A119FC"/>
    <w:rsid w:val="00A11A45"/>
    <w:rsid w:val="00A11BE4"/>
    <w:rsid w:val="00A1218B"/>
    <w:rsid w:val="00A121E4"/>
    <w:rsid w:val="00A12234"/>
    <w:rsid w:val="00A12452"/>
    <w:rsid w:val="00A12AB4"/>
    <w:rsid w:val="00A12AEB"/>
    <w:rsid w:val="00A133B2"/>
    <w:rsid w:val="00A137FA"/>
    <w:rsid w:val="00A13A18"/>
    <w:rsid w:val="00A13B6C"/>
    <w:rsid w:val="00A1447C"/>
    <w:rsid w:val="00A14522"/>
    <w:rsid w:val="00A145DC"/>
    <w:rsid w:val="00A1473E"/>
    <w:rsid w:val="00A147C6"/>
    <w:rsid w:val="00A147D3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BEB"/>
    <w:rsid w:val="00A17C99"/>
    <w:rsid w:val="00A17D2D"/>
    <w:rsid w:val="00A17E80"/>
    <w:rsid w:val="00A17EA9"/>
    <w:rsid w:val="00A17F10"/>
    <w:rsid w:val="00A20944"/>
    <w:rsid w:val="00A2098D"/>
    <w:rsid w:val="00A20C9E"/>
    <w:rsid w:val="00A20F1B"/>
    <w:rsid w:val="00A20FAC"/>
    <w:rsid w:val="00A21142"/>
    <w:rsid w:val="00A211DB"/>
    <w:rsid w:val="00A21DFE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745"/>
    <w:rsid w:val="00A238FA"/>
    <w:rsid w:val="00A23924"/>
    <w:rsid w:val="00A23A22"/>
    <w:rsid w:val="00A243AE"/>
    <w:rsid w:val="00A243EC"/>
    <w:rsid w:val="00A2441D"/>
    <w:rsid w:val="00A2445C"/>
    <w:rsid w:val="00A244A7"/>
    <w:rsid w:val="00A24A87"/>
    <w:rsid w:val="00A24BF4"/>
    <w:rsid w:val="00A24FF5"/>
    <w:rsid w:val="00A250B7"/>
    <w:rsid w:val="00A252A3"/>
    <w:rsid w:val="00A25674"/>
    <w:rsid w:val="00A25699"/>
    <w:rsid w:val="00A2569D"/>
    <w:rsid w:val="00A25BF8"/>
    <w:rsid w:val="00A25FC7"/>
    <w:rsid w:val="00A25FCC"/>
    <w:rsid w:val="00A25FEA"/>
    <w:rsid w:val="00A260AE"/>
    <w:rsid w:val="00A261FC"/>
    <w:rsid w:val="00A2624B"/>
    <w:rsid w:val="00A26506"/>
    <w:rsid w:val="00A26A43"/>
    <w:rsid w:val="00A26C4E"/>
    <w:rsid w:val="00A26DC8"/>
    <w:rsid w:val="00A26E61"/>
    <w:rsid w:val="00A26EC5"/>
    <w:rsid w:val="00A2703B"/>
    <w:rsid w:val="00A2710E"/>
    <w:rsid w:val="00A275A1"/>
    <w:rsid w:val="00A275F9"/>
    <w:rsid w:val="00A27BC5"/>
    <w:rsid w:val="00A30006"/>
    <w:rsid w:val="00A302C8"/>
    <w:rsid w:val="00A3094F"/>
    <w:rsid w:val="00A309FE"/>
    <w:rsid w:val="00A30BB0"/>
    <w:rsid w:val="00A30BC5"/>
    <w:rsid w:val="00A30EBD"/>
    <w:rsid w:val="00A31137"/>
    <w:rsid w:val="00A311F7"/>
    <w:rsid w:val="00A313DB"/>
    <w:rsid w:val="00A31D13"/>
    <w:rsid w:val="00A31F85"/>
    <w:rsid w:val="00A3203D"/>
    <w:rsid w:val="00A3239C"/>
    <w:rsid w:val="00A3246E"/>
    <w:rsid w:val="00A325B7"/>
    <w:rsid w:val="00A325D2"/>
    <w:rsid w:val="00A325DF"/>
    <w:rsid w:val="00A3278C"/>
    <w:rsid w:val="00A32EB8"/>
    <w:rsid w:val="00A33053"/>
    <w:rsid w:val="00A330BE"/>
    <w:rsid w:val="00A33209"/>
    <w:rsid w:val="00A336B9"/>
    <w:rsid w:val="00A33A7C"/>
    <w:rsid w:val="00A33D4C"/>
    <w:rsid w:val="00A34075"/>
    <w:rsid w:val="00A344BD"/>
    <w:rsid w:val="00A345D6"/>
    <w:rsid w:val="00A348A3"/>
    <w:rsid w:val="00A348D5"/>
    <w:rsid w:val="00A3491A"/>
    <w:rsid w:val="00A34932"/>
    <w:rsid w:val="00A34A4A"/>
    <w:rsid w:val="00A34F81"/>
    <w:rsid w:val="00A35296"/>
    <w:rsid w:val="00A35299"/>
    <w:rsid w:val="00A355E5"/>
    <w:rsid w:val="00A357E8"/>
    <w:rsid w:val="00A3583D"/>
    <w:rsid w:val="00A359AD"/>
    <w:rsid w:val="00A35B21"/>
    <w:rsid w:val="00A35CCE"/>
    <w:rsid w:val="00A36066"/>
    <w:rsid w:val="00A36336"/>
    <w:rsid w:val="00A36472"/>
    <w:rsid w:val="00A36814"/>
    <w:rsid w:val="00A36966"/>
    <w:rsid w:val="00A36DBF"/>
    <w:rsid w:val="00A36F0B"/>
    <w:rsid w:val="00A3740C"/>
    <w:rsid w:val="00A37643"/>
    <w:rsid w:val="00A376E9"/>
    <w:rsid w:val="00A37903"/>
    <w:rsid w:val="00A37B66"/>
    <w:rsid w:val="00A40086"/>
    <w:rsid w:val="00A40707"/>
    <w:rsid w:val="00A4071E"/>
    <w:rsid w:val="00A40CDD"/>
    <w:rsid w:val="00A40ECE"/>
    <w:rsid w:val="00A41075"/>
    <w:rsid w:val="00A4169A"/>
    <w:rsid w:val="00A41AFB"/>
    <w:rsid w:val="00A41AFF"/>
    <w:rsid w:val="00A41D0C"/>
    <w:rsid w:val="00A420B7"/>
    <w:rsid w:val="00A4225E"/>
    <w:rsid w:val="00A426DD"/>
    <w:rsid w:val="00A42A5D"/>
    <w:rsid w:val="00A42B14"/>
    <w:rsid w:val="00A42B91"/>
    <w:rsid w:val="00A42D38"/>
    <w:rsid w:val="00A42E81"/>
    <w:rsid w:val="00A42EA9"/>
    <w:rsid w:val="00A430BB"/>
    <w:rsid w:val="00A43709"/>
    <w:rsid w:val="00A43A86"/>
    <w:rsid w:val="00A43BC2"/>
    <w:rsid w:val="00A440DF"/>
    <w:rsid w:val="00A44145"/>
    <w:rsid w:val="00A4446D"/>
    <w:rsid w:val="00A447A1"/>
    <w:rsid w:val="00A44B2D"/>
    <w:rsid w:val="00A44B69"/>
    <w:rsid w:val="00A44BDC"/>
    <w:rsid w:val="00A45025"/>
    <w:rsid w:val="00A45518"/>
    <w:rsid w:val="00A45858"/>
    <w:rsid w:val="00A45A49"/>
    <w:rsid w:val="00A45ED2"/>
    <w:rsid w:val="00A45FB9"/>
    <w:rsid w:val="00A46195"/>
    <w:rsid w:val="00A46596"/>
    <w:rsid w:val="00A46709"/>
    <w:rsid w:val="00A467AE"/>
    <w:rsid w:val="00A4685E"/>
    <w:rsid w:val="00A46B3A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45F"/>
    <w:rsid w:val="00A5049E"/>
    <w:rsid w:val="00A50B33"/>
    <w:rsid w:val="00A50CD4"/>
    <w:rsid w:val="00A50D49"/>
    <w:rsid w:val="00A50DB6"/>
    <w:rsid w:val="00A518F0"/>
    <w:rsid w:val="00A51A77"/>
    <w:rsid w:val="00A51EA2"/>
    <w:rsid w:val="00A520DF"/>
    <w:rsid w:val="00A5216D"/>
    <w:rsid w:val="00A5226A"/>
    <w:rsid w:val="00A52E43"/>
    <w:rsid w:val="00A53105"/>
    <w:rsid w:val="00A5320E"/>
    <w:rsid w:val="00A5322A"/>
    <w:rsid w:val="00A53425"/>
    <w:rsid w:val="00A53490"/>
    <w:rsid w:val="00A534F4"/>
    <w:rsid w:val="00A534F7"/>
    <w:rsid w:val="00A535CA"/>
    <w:rsid w:val="00A53826"/>
    <w:rsid w:val="00A53C82"/>
    <w:rsid w:val="00A53CDC"/>
    <w:rsid w:val="00A53F59"/>
    <w:rsid w:val="00A541E2"/>
    <w:rsid w:val="00A5431E"/>
    <w:rsid w:val="00A543D8"/>
    <w:rsid w:val="00A54899"/>
    <w:rsid w:val="00A54CE7"/>
    <w:rsid w:val="00A556D0"/>
    <w:rsid w:val="00A556E9"/>
    <w:rsid w:val="00A5579F"/>
    <w:rsid w:val="00A55937"/>
    <w:rsid w:val="00A55E8D"/>
    <w:rsid w:val="00A55F1D"/>
    <w:rsid w:val="00A568D4"/>
    <w:rsid w:val="00A56AA1"/>
    <w:rsid w:val="00A56C58"/>
    <w:rsid w:val="00A56F41"/>
    <w:rsid w:val="00A56FE3"/>
    <w:rsid w:val="00A576C6"/>
    <w:rsid w:val="00A57751"/>
    <w:rsid w:val="00A578CA"/>
    <w:rsid w:val="00A5794B"/>
    <w:rsid w:val="00A579CF"/>
    <w:rsid w:val="00A57A22"/>
    <w:rsid w:val="00A57F13"/>
    <w:rsid w:val="00A603D0"/>
    <w:rsid w:val="00A606DB"/>
    <w:rsid w:val="00A60748"/>
    <w:rsid w:val="00A607FC"/>
    <w:rsid w:val="00A608BB"/>
    <w:rsid w:val="00A608E9"/>
    <w:rsid w:val="00A609C5"/>
    <w:rsid w:val="00A60A1A"/>
    <w:rsid w:val="00A60B22"/>
    <w:rsid w:val="00A60B55"/>
    <w:rsid w:val="00A60BC5"/>
    <w:rsid w:val="00A60FD7"/>
    <w:rsid w:val="00A61623"/>
    <w:rsid w:val="00A6176B"/>
    <w:rsid w:val="00A61A0D"/>
    <w:rsid w:val="00A61B95"/>
    <w:rsid w:val="00A6220E"/>
    <w:rsid w:val="00A622A0"/>
    <w:rsid w:val="00A6275E"/>
    <w:rsid w:val="00A62A33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CC"/>
    <w:rsid w:val="00A65C7D"/>
    <w:rsid w:val="00A65DCE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186A"/>
    <w:rsid w:val="00A72114"/>
    <w:rsid w:val="00A72492"/>
    <w:rsid w:val="00A724CA"/>
    <w:rsid w:val="00A729E7"/>
    <w:rsid w:val="00A72E11"/>
    <w:rsid w:val="00A72E4E"/>
    <w:rsid w:val="00A72FCE"/>
    <w:rsid w:val="00A73172"/>
    <w:rsid w:val="00A7348B"/>
    <w:rsid w:val="00A734ED"/>
    <w:rsid w:val="00A73742"/>
    <w:rsid w:val="00A73F45"/>
    <w:rsid w:val="00A74271"/>
    <w:rsid w:val="00A74288"/>
    <w:rsid w:val="00A7439B"/>
    <w:rsid w:val="00A74421"/>
    <w:rsid w:val="00A74613"/>
    <w:rsid w:val="00A74639"/>
    <w:rsid w:val="00A746EC"/>
    <w:rsid w:val="00A74940"/>
    <w:rsid w:val="00A75149"/>
    <w:rsid w:val="00A75481"/>
    <w:rsid w:val="00A7548C"/>
    <w:rsid w:val="00A754E0"/>
    <w:rsid w:val="00A75614"/>
    <w:rsid w:val="00A75827"/>
    <w:rsid w:val="00A758FF"/>
    <w:rsid w:val="00A75C0F"/>
    <w:rsid w:val="00A75D6B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749"/>
    <w:rsid w:val="00A7787E"/>
    <w:rsid w:val="00A77963"/>
    <w:rsid w:val="00A80173"/>
    <w:rsid w:val="00A803C7"/>
    <w:rsid w:val="00A8043F"/>
    <w:rsid w:val="00A804C6"/>
    <w:rsid w:val="00A80688"/>
    <w:rsid w:val="00A80772"/>
    <w:rsid w:val="00A808AA"/>
    <w:rsid w:val="00A80985"/>
    <w:rsid w:val="00A80E32"/>
    <w:rsid w:val="00A80E70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18E"/>
    <w:rsid w:val="00A84362"/>
    <w:rsid w:val="00A843D9"/>
    <w:rsid w:val="00A844AA"/>
    <w:rsid w:val="00A8462F"/>
    <w:rsid w:val="00A84765"/>
    <w:rsid w:val="00A84AA8"/>
    <w:rsid w:val="00A84FE8"/>
    <w:rsid w:val="00A85287"/>
    <w:rsid w:val="00A854CE"/>
    <w:rsid w:val="00A85CA0"/>
    <w:rsid w:val="00A85DB0"/>
    <w:rsid w:val="00A85F8A"/>
    <w:rsid w:val="00A862E3"/>
    <w:rsid w:val="00A86337"/>
    <w:rsid w:val="00A8647E"/>
    <w:rsid w:val="00A86526"/>
    <w:rsid w:val="00A867D8"/>
    <w:rsid w:val="00A86876"/>
    <w:rsid w:val="00A86A08"/>
    <w:rsid w:val="00A86A14"/>
    <w:rsid w:val="00A86DA2"/>
    <w:rsid w:val="00A86F6F"/>
    <w:rsid w:val="00A87ECE"/>
    <w:rsid w:val="00A90134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BF8"/>
    <w:rsid w:val="00A91CD6"/>
    <w:rsid w:val="00A91DAA"/>
    <w:rsid w:val="00A929D9"/>
    <w:rsid w:val="00A929FD"/>
    <w:rsid w:val="00A92AA5"/>
    <w:rsid w:val="00A92D83"/>
    <w:rsid w:val="00A930EA"/>
    <w:rsid w:val="00A933A5"/>
    <w:rsid w:val="00A9345B"/>
    <w:rsid w:val="00A934A7"/>
    <w:rsid w:val="00A935CD"/>
    <w:rsid w:val="00A9366B"/>
    <w:rsid w:val="00A936AD"/>
    <w:rsid w:val="00A936D6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DF7"/>
    <w:rsid w:val="00A94E89"/>
    <w:rsid w:val="00A9504F"/>
    <w:rsid w:val="00A9517C"/>
    <w:rsid w:val="00A95331"/>
    <w:rsid w:val="00A955F7"/>
    <w:rsid w:val="00A957BE"/>
    <w:rsid w:val="00A95815"/>
    <w:rsid w:val="00A9584A"/>
    <w:rsid w:val="00A9589D"/>
    <w:rsid w:val="00A95C11"/>
    <w:rsid w:val="00A95FD7"/>
    <w:rsid w:val="00A961D4"/>
    <w:rsid w:val="00A96B80"/>
    <w:rsid w:val="00A96E05"/>
    <w:rsid w:val="00A96EF2"/>
    <w:rsid w:val="00A970F6"/>
    <w:rsid w:val="00A971F1"/>
    <w:rsid w:val="00A97352"/>
    <w:rsid w:val="00A978E1"/>
    <w:rsid w:val="00A979D7"/>
    <w:rsid w:val="00A97AF8"/>
    <w:rsid w:val="00A97E33"/>
    <w:rsid w:val="00AA00C3"/>
    <w:rsid w:val="00AA0207"/>
    <w:rsid w:val="00AA0398"/>
    <w:rsid w:val="00AA05C0"/>
    <w:rsid w:val="00AA0601"/>
    <w:rsid w:val="00AA0F53"/>
    <w:rsid w:val="00AA0FFC"/>
    <w:rsid w:val="00AA1267"/>
    <w:rsid w:val="00AA1671"/>
    <w:rsid w:val="00AA1A8F"/>
    <w:rsid w:val="00AA1B0A"/>
    <w:rsid w:val="00AA1BDB"/>
    <w:rsid w:val="00AA23B4"/>
    <w:rsid w:val="00AA2437"/>
    <w:rsid w:val="00AA265D"/>
    <w:rsid w:val="00AA29B5"/>
    <w:rsid w:val="00AA2A2A"/>
    <w:rsid w:val="00AA2B67"/>
    <w:rsid w:val="00AA2ECB"/>
    <w:rsid w:val="00AA3127"/>
    <w:rsid w:val="00AA332B"/>
    <w:rsid w:val="00AA340E"/>
    <w:rsid w:val="00AA348A"/>
    <w:rsid w:val="00AA392B"/>
    <w:rsid w:val="00AA396C"/>
    <w:rsid w:val="00AA3996"/>
    <w:rsid w:val="00AA4273"/>
    <w:rsid w:val="00AA461F"/>
    <w:rsid w:val="00AA50FA"/>
    <w:rsid w:val="00AA5284"/>
    <w:rsid w:val="00AA54EC"/>
    <w:rsid w:val="00AA5541"/>
    <w:rsid w:val="00AA5C7E"/>
    <w:rsid w:val="00AA62AF"/>
    <w:rsid w:val="00AA6416"/>
    <w:rsid w:val="00AA64EA"/>
    <w:rsid w:val="00AA6AEB"/>
    <w:rsid w:val="00AA6B6D"/>
    <w:rsid w:val="00AA6C08"/>
    <w:rsid w:val="00AA6F16"/>
    <w:rsid w:val="00AA7011"/>
    <w:rsid w:val="00AA7385"/>
    <w:rsid w:val="00AA79ED"/>
    <w:rsid w:val="00AA7B7A"/>
    <w:rsid w:val="00AA7CDD"/>
    <w:rsid w:val="00AA7D73"/>
    <w:rsid w:val="00AB0135"/>
    <w:rsid w:val="00AB048D"/>
    <w:rsid w:val="00AB06A4"/>
    <w:rsid w:val="00AB07BE"/>
    <w:rsid w:val="00AB08F1"/>
    <w:rsid w:val="00AB0A33"/>
    <w:rsid w:val="00AB0F4B"/>
    <w:rsid w:val="00AB0FE2"/>
    <w:rsid w:val="00AB11C3"/>
    <w:rsid w:val="00AB1511"/>
    <w:rsid w:val="00AB193B"/>
    <w:rsid w:val="00AB1CC2"/>
    <w:rsid w:val="00AB234B"/>
    <w:rsid w:val="00AB29D9"/>
    <w:rsid w:val="00AB2A2D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363"/>
    <w:rsid w:val="00AB676D"/>
    <w:rsid w:val="00AB68E6"/>
    <w:rsid w:val="00AB6ABE"/>
    <w:rsid w:val="00AB6CAE"/>
    <w:rsid w:val="00AB6E5B"/>
    <w:rsid w:val="00AB713D"/>
    <w:rsid w:val="00AB75A7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7D8"/>
    <w:rsid w:val="00AC194C"/>
    <w:rsid w:val="00AC1A03"/>
    <w:rsid w:val="00AC1A97"/>
    <w:rsid w:val="00AC1BA1"/>
    <w:rsid w:val="00AC1E02"/>
    <w:rsid w:val="00AC210C"/>
    <w:rsid w:val="00AC2155"/>
    <w:rsid w:val="00AC21EE"/>
    <w:rsid w:val="00AC266D"/>
    <w:rsid w:val="00AC2749"/>
    <w:rsid w:val="00AC2A9C"/>
    <w:rsid w:val="00AC2B9B"/>
    <w:rsid w:val="00AC2C9B"/>
    <w:rsid w:val="00AC2D6D"/>
    <w:rsid w:val="00AC2EE7"/>
    <w:rsid w:val="00AC3274"/>
    <w:rsid w:val="00AC3310"/>
    <w:rsid w:val="00AC3804"/>
    <w:rsid w:val="00AC38C5"/>
    <w:rsid w:val="00AC38D5"/>
    <w:rsid w:val="00AC38DE"/>
    <w:rsid w:val="00AC39E3"/>
    <w:rsid w:val="00AC3B09"/>
    <w:rsid w:val="00AC3B79"/>
    <w:rsid w:val="00AC422D"/>
    <w:rsid w:val="00AC426E"/>
    <w:rsid w:val="00AC47B9"/>
    <w:rsid w:val="00AC49F1"/>
    <w:rsid w:val="00AC4B90"/>
    <w:rsid w:val="00AC4E52"/>
    <w:rsid w:val="00AC4EF5"/>
    <w:rsid w:val="00AC5176"/>
    <w:rsid w:val="00AC528B"/>
    <w:rsid w:val="00AC52B9"/>
    <w:rsid w:val="00AC52E8"/>
    <w:rsid w:val="00AC55CC"/>
    <w:rsid w:val="00AC55FD"/>
    <w:rsid w:val="00AC5A7F"/>
    <w:rsid w:val="00AC5DA7"/>
    <w:rsid w:val="00AC5FD1"/>
    <w:rsid w:val="00AC60FC"/>
    <w:rsid w:val="00AC623F"/>
    <w:rsid w:val="00AC6507"/>
    <w:rsid w:val="00AC655B"/>
    <w:rsid w:val="00AC6580"/>
    <w:rsid w:val="00AC6790"/>
    <w:rsid w:val="00AC697E"/>
    <w:rsid w:val="00AC6B11"/>
    <w:rsid w:val="00AC6FE1"/>
    <w:rsid w:val="00AC70B6"/>
    <w:rsid w:val="00AC72F9"/>
    <w:rsid w:val="00AC79F2"/>
    <w:rsid w:val="00AC7D3A"/>
    <w:rsid w:val="00AD0064"/>
    <w:rsid w:val="00AD00C7"/>
    <w:rsid w:val="00AD0AE6"/>
    <w:rsid w:val="00AD0E42"/>
    <w:rsid w:val="00AD0E81"/>
    <w:rsid w:val="00AD123C"/>
    <w:rsid w:val="00AD15A6"/>
    <w:rsid w:val="00AD16A7"/>
    <w:rsid w:val="00AD17AD"/>
    <w:rsid w:val="00AD1CFA"/>
    <w:rsid w:val="00AD1D41"/>
    <w:rsid w:val="00AD1E4E"/>
    <w:rsid w:val="00AD1E99"/>
    <w:rsid w:val="00AD222D"/>
    <w:rsid w:val="00AD2322"/>
    <w:rsid w:val="00AD26AF"/>
    <w:rsid w:val="00AD2A09"/>
    <w:rsid w:val="00AD2B34"/>
    <w:rsid w:val="00AD3216"/>
    <w:rsid w:val="00AD3668"/>
    <w:rsid w:val="00AD3683"/>
    <w:rsid w:val="00AD3830"/>
    <w:rsid w:val="00AD3FCA"/>
    <w:rsid w:val="00AD4129"/>
    <w:rsid w:val="00AD4150"/>
    <w:rsid w:val="00AD4516"/>
    <w:rsid w:val="00AD4676"/>
    <w:rsid w:val="00AD48A5"/>
    <w:rsid w:val="00AD4BC5"/>
    <w:rsid w:val="00AD4BF5"/>
    <w:rsid w:val="00AD529C"/>
    <w:rsid w:val="00AD542B"/>
    <w:rsid w:val="00AD5564"/>
    <w:rsid w:val="00AD5748"/>
    <w:rsid w:val="00AD59F4"/>
    <w:rsid w:val="00AD5DED"/>
    <w:rsid w:val="00AD5FB7"/>
    <w:rsid w:val="00AD5FD5"/>
    <w:rsid w:val="00AD61FC"/>
    <w:rsid w:val="00AD63F8"/>
    <w:rsid w:val="00AD6758"/>
    <w:rsid w:val="00AD68C7"/>
    <w:rsid w:val="00AD6A6E"/>
    <w:rsid w:val="00AD6C02"/>
    <w:rsid w:val="00AD6C85"/>
    <w:rsid w:val="00AD6D0D"/>
    <w:rsid w:val="00AD71D4"/>
    <w:rsid w:val="00AD76E4"/>
    <w:rsid w:val="00AD7846"/>
    <w:rsid w:val="00AD7987"/>
    <w:rsid w:val="00AD7A10"/>
    <w:rsid w:val="00AD7E5C"/>
    <w:rsid w:val="00AD7FD1"/>
    <w:rsid w:val="00AE0185"/>
    <w:rsid w:val="00AE0259"/>
    <w:rsid w:val="00AE0274"/>
    <w:rsid w:val="00AE04BD"/>
    <w:rsid w:val="00AE05C6"/>
    <w:rsid w:val="00AE0B91"/>
    <w:rsid w:val="00AE0C12"/>
    <w:rsid w:val="00AE0D09"/>
    <w:rsid w:val="00AE0DCD"/>
    <w:rsid w:val="00AE0F85"/>
    <w:rsid w:val="00AE10CC"/>
    <w:rsid w:val="00AE10ED"/>
    <w:rsid w:val="00AE11F0"/>
    <w:rsid w:val="00AE13C6"/>
    <w:rsid w:val="00AE1485"/>
    <w:rsid w:val="00AE148E"/>
    <w:rsid w:val="00AE15C4"/>
    <w:rsid w:val="00AE15D0"/>
    <w:rsid w:val="00AE16F0"/>
    <w:rsid w:val="00AE199A"/>
    <w:rsid w:val="00AE1B91"/>
    <w:rsid w:val="00AE1BCA"/>
    <w:rsid w:val="00AE1C4A"/>
    <w:rsid w:val="00AE1F49"/>
    <w:rsid w:val="00AE2672"/>
    <w:rsid w:val="00AE2C1C"/>
    <w:rsid w:val="00AE2D78"/>
    <w:rsid w:val="00AE33A4"/>
    <w:rsid w:val="00AE3913"/>
    <w:rsid w:val="00AE3C8E"/>
    <w:rsid w:val="00AE3CFE"/>
    <w:rsid w:val="00AE3E07"/>
    <w:rsid w:val="00AE3F93"/>
    <w:rsid w:val="00AE3FD2"/>
    <w:rsid w:val="00AE46BC"/>
    <w:rsid w:val="00AE474B"/>
    <w:rsid w:val="00AE4C95"/>
    <w:rsid w:val="00AE589E"/>
    <w:rsid w:val="00AE60FD"/>
    <w:rsid w:val="00AE62B3"/>
    <w:rsid w:val="00AE64F2"/>
    <w:rsid w:val="00AE6DF6"/>
    <w:rsid w:val="00AE6F90"/>
    <w:rsid w:val="00AE6FB9"/>
    <w:rsid w:val="00AE7062"/>
    <w:rsid w:val="00AE7063"/>
    <w:rsid w:val="00AE753C"/>
    <w:rsid w:val="00AE758E"/>
    <w:rsid w:val="00AE777E"/>
    <w:rsid w:val="00AE7861"/>
    <w:rsid w:val="00AE7B2A"/>
    <w:rsid w:val="00AE7E51"/>
    <w:rsid w:val="00AE7F10"/>
    <w:rsid w:val="00AE7F19"/>
    <w:rsid w:val="00AF0040"/>
    <w:rsid w:val="00AF019A"/>
    <w:rsid w:val="00AF022B"/>
    <w:rsid w:val="00AF026A"/>
    <w:rsid w:val="00AF02D0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68F"/>
    <w:rsid w:val="00AF4816"/>
    <w:rsid w:val="00AF4BC5"/>
    <w:rsid w:val="00AF4F9A"/>
    <w:rsid w:val="00AF5293"/>
    <w:rsid w:val="00AF534B"/>
    <w:rsid w:val="00AF535E"/>
    <w:rsid w:val="00AF539E"/>
    <w:rsid w:val="00AF53DA"/>
    <w:rsid w:val="00AF5466"/>
    <w:rsid w:val="00AF5538"/>
    <w:rsid w:val="00AF5539"/>
    <w:rsid w:val="00AF59B4"/>
    <w:rsid w:val="00AF5A92"/>
    <w:rsid w:val="00AF5B14"/>
    <w:rsid w:val="00AF624F"/>
    <w:rsid w:val="00AF66EB"/>
    <w:rsid w:val="00AF6724"/>
    <w:rsid w:val="00AF6C77"/>
    <w:rsid w:val="00AF6D1E"/>
    <w:rsid w:val="00AF6F5D"/>
    <w:rsid w:val="00AF70F4"/>
    <w:rsid w:val="00AF723F"/>
    <w:rsid w:val="00AF76D4"/>
    <w:rsid w:val="00AF7807"/>
    <w:rsid w:val="00AF7A53"/>
    <w:rsid w:val="00AF7B5B"/>
    <w:rsid w:val="00AF7DC9"/>
    <w:rsid w:val="00B005F4"/>
    <w:rsid w:val="00B00A6F"/>
    <w:rsid w:val="00B00FEC"/>
    <w:rsid w:val="00B012AC"/>
    <w:rsid w:val="00B012DF"/>
    <w:rsid w:val="00B012E3"/>
    <w:rsid w:val="00B0149E"/>
    <w:rsid w:val="00B019B4"/>
    <w:rsid w:val="00B01CA1"/>
    <w:rsid w:val="00B01F62"/>
    <w:rsid w:val="00B02077"/>
    <w:rsid w:val="00B0213D"/>
    <w:rsid w:val="00B022E9"/>
    <w:rsid w:val="00B02B27"/>
    <w:rsid w:val="00B02E65"/>
    <w:rsid w:val="00B0319F"/>
    <w:rsid w:val="00B03387"/>
    <w:rsid w:val="00B03459"/>
    <w:rsid w:val="00B03715"/>
    <w:rsid w:val="00B03AB9"/>
    <w:rsid w:val="00B03C5F"/>
    <w:rsid w:val="00B03C82"/>
    <w:rsid w:val="00B0410D"/>
    <w:rsid w:val="00B041AB"/>
    <w:rsid w:val="00B04250"/>
    <w:rsid w:val="00B0444F"/>
    <w:rsid w:val="00B04819"/>
    <w:rsid w:val="00B04876"/>
    <w:rsid w:val="00B049B1"/>
    <w:rsid w:val="00B04A22"/>
    <w:rsid w:val="00B04B00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65"/>
    <w:rsid w:val="00B06F85"/>
    <w:rsid w:val="00B07124"/>
    <w:rsid w:val="00B07463"/>
    <w:rsid w:val="00B07495"/>
    <w:rsid w:val="00B07662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B76"/>
    <w:rsid w:val="00B11BF6"/>
    <w:rsid w:val="00B11F17"/>
    <w:rsid w:val="00B11F61"/>
    <w:rsid w:val="00B11F9A"/>
    <w:rsid w:val="00B1232F"/>
    <w:rsid w:val="00B12370"/>
    <w:rsid w:val="00B12482"/>
    <w:rsid w:val="00B125E2"/>
    <w:rsid w:val="00B127D0"/>
    <w:rsid w:val="00B127FF"/>
    <w:rsid w:val="00B12839"/>
    <w:rsid w:val="00B12B01"/>
    <w:rsid w:val="00B12B23"/>
    <w:rsid w:val="00B12BB5"/>
    <w:rsid w:val="00B12CA8"/>
    <w:rsid w:val="00B12E45"/>
    <w:rsid w:val="00B12E8C"/>
    <w:rsid w:val="00B12EC2"/>
    <w:rsid w:val="00B12EE0"/>
    <w:rsid w:val="00B12FB0"/>
    <w:rsid w:val="00B12FF1"/>
    <w:rsid w:val="00B1305B"/>
    <w:rsid w:val="00B13116"/>
    <w:rsid w:val="00B135BD"/>
    <w:rsid w:val="00B1379A"/>
    <w:rsid w:val="00B13B7A"/>
    <w:rsid w:val="00B13E0C"/>
    <w:rsid w:val="00B13E41"/>
    <w:rsid w:val="00B14004"/>
    <w:rsid w:val="00B140BA"/>
    <w:rsid w:val="00B140D2"/>
    <w:rsid w:val="00B145C1"/>
    <w:rsid w:val="00B1489E"/>
    <w:rsid w:val="00B14B5F"/>
    <w:rsid w:val="00B14B6A"/>
    <w:rsid w:val="00B14C42"/>
    <w:rsid w:val="00B14CE5"/>
    <w:rsid w:val="00B14DA1"/>
    <w:rsid w:val="00B14E31"/>
    <w:rsid w:val="00B1536C"/>
    <w:rsid w:val="00B15410"/>
    <w:rsid w:val="00B154EE"/>
    <w:rsid w:val="00B1581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F1B"/>
    <w:rsid w:val="00B171A3"/>
    <w:rsid w:val="00B172D3"/>
    <w:rsid w:val="00B1760C"/>
    <w:rsid w:val="00B17785"/>
    <w:rsid w:val="00B17E3A"/>
    <w:rsid w:val="00B20049"/>
    <w:rsid w:val="00B20079"/>
    <w:rsid w:val="00B202A0"/>
    <w:rsid w:val="00B20383"/>
    <w:rsid w:val="00B20442"/>
    <w:rsid w:val="00B205B2"/>
    <w:rsid w:val="00B2082A"/>
    <w:rsid w:val="00B20EB7"/>
    <w:rsid w:val="00B20EB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50E"/>
    <w:rsid w:val="00B235F5"/>
    <w:rsid w:val="00B23612"/>
    <w:rsid w:val="00B23AEE"/>
    <w:rsid w:val="00B23B0B"/>
    <w:rsid w:val="00B23D9D"/>
    <w:rsid w:val="00B24133"/>
    <w:rsid w:val="00B242BB"/>
    <w:rsid w:val="00B243EB"/>
    <w:rsid w:val="00B24440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FC"/>
    <w:rsid w:val="00B25C70"/>
    <w:rsid w:val="00B25F2A"/>
    <w:rsid w:val="00B2613E"/>
    <w:rsid w:val="00B2633C"/>
    <w:rsid w:val="00B263F2"/>
    <w:rsid w:val="00B265A6"/>
    <w:rsid w:val="00B26A39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BFA"/>
    <w:rsid w:val="00B27C80"/>
    <w:rsid w:val="00B27E8C"/>
    <w:rsid w:val="00B27F08"/>
    <w:rsid w:val="00B30193"/>
    <w:rsid w:val="00B30547"/>
    <w:rsid w:val="00B30878"/>
    <w:rsid w:val="00B30A2D"/>
    <w:rsid w:val="00B30BFB"/>
    <w:rsid w:val="00B30CC4"/>
    <w:rsid w:val="00B30DAB"/>
    <w:rsid w:val="00B30E4C"/>
    <w:rsid w:val="00B3105A"/>
    <w:rsid w:val="00B31503"/>
    <w:rsid w:val="00B31515"/>
    <w:rsid w:val="00B31856"/>
    <w:rsid w:val="00B31F85"/>
    <w:rsid w:val="00B32178"/>
    <w:rsid w:val="00B323C0"/>
    <w:rsid w:val="00B327CC"/>
    <w:rsid w:val="00B3288A"/>
    <w:rsid w:val="00B328F6"/>
    <w:rsid w:val="00B32901"/>
    <w:rsid w:val="00B32A4B"/>
    <w:rsid w:val="00B32B06"/>
    <w:rsid w:val="00B32C78"/>
    <w:rsid w:val="00B32DB7"/>
    <w:rsid w:val="00B3311A"/>
    <w:rsid w:val="00B333D7"/>
    <w:rsid w:val="00B33550"/>
    <w:rsid w:val="00B335CB"/>
    <w:rsid w:val="00B33665"/>
    <w:rsid w:val="00B339C8"/>
    <w:rsid w:val="00B33A4F"/>
    <w:rsid w:val="00B33CD1"/>
    <w:rsid w:val="00B33F35"/>
    <w:rsid w:val="00B34959"/>
    <w:rsid w:val="00B34B24"/>
    <w:rsid w:val="00B34BAB"/>
    <w:rsid w:val="00B34DEB"/>
    <w:rsid w:val="00B34FF2"/>
    <w:rsid w:val="00B351BC"/>
    <w:rsid w:val="00B351FD"/>
    <w:rsid w:val="00B35340"/>
    <w:rsid w:val="00B35536"/>
    <w:rsid w:val="00B35676"/>
    <w:rsid w:val="00B356B2"/>
    <w:rsid w:val="00B358A7"/>
    <w:rsid w:val="00B358BE"/>
    <w:rsid w:val="00B359D1"/>
    <w:rsid w:val="00B35A4C"/>
    <w:rsid w:val="00B35A89"/>
    <w:rsid w:val="00B35B5A"/>
    <w:rsid w:val="00B35C3C"/>
    <w:rsid w:val="00B35E61"/>
    <w:rsid w:val="00B35E9E"/>
    <w:rsid w:val="00B3647B"/>
    <w:rsid w:val="00B364E4"/>
    <w:rsid w:val="00B36516"/>
    <w:rsid w:val="00B3661D"/>
    <w:rsid w:val="00B3681B"/>
    <w:rsid w:val="00B36893"/>
    <w:rsid w:val="00B36941"/>
    <w:rsid w:val="00B36E99"/>
    <w:rsid w:val="00B37111"/>
    <w:rsid w:val="00B372DE"/>
    <w:rsid w:val="00B3730C"/>
    <w:rsid w:val="00B374BE"/>
    <w:rsid w:val="00B37777"/>
    <w:rsid w:val="00B378D0"/>
    <w:rsid w:val="00B37953"/>
    <w:rsid w:val="00B37B39"/>
    <w:rsid w:val="00B37C37"/>
    <w:rsid w:val="00B37C4B"/>
    <w:rsid w:val="00B37DEA"/>
    <w:rsid w:val="00B37E72"/>
    <w:rsid w:val="00B37F65"/>
    <w:rsid w:val="00B4008D"/>
    <w:rsid w:val="00B40312"/>
    <w:rsid w:val="00B407D8"/>
    <w:rsid w:val="00B40BF9"/>
    <w:rsid w:val="00B40E25"/>
    <w:rsid w:val="00B4109E"/>
    <w:rsid w:val="00B411F3"/>
    <w:rsid w:val="00B41914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C50"/>
    <w:rsid w:val="00B43F28"/>
    <w:rsid w:val="00B44479"/>
    <w:rsid w:val="00B449D4"/>
    <w:rsid w:val="00B44DD1"/>
    <w:rsid w:val="00B4500D"/>
    <w:rsid w:val="00B45028"/>
    <w:rsid w:val="00B451AC"/>
    <w:rsid w:val="00B45957"/>
    <w:rsid w:val="00B459F9"/>
    <w:rsid w:val="00B45C1E"/>
    <w:rsid w:val="00B460D7"/>
    <w:rsid w:val="00B46355"/>
    <w:rsid w:val="00B465AB"/>
    <w:rsid w:val="00B47708"/>
    <w:rsid w:val="00B47A6D"/>
    <w:rsid w:val="00B47ABD"/>
    <w:rsid w:val="00B47E52"/>
    <w:rsid w:val="00B47EA0"/>
    <w:rsid w:val="00B501EE"/>
    <w:rsid w:val="00B502DF"/>
    <w:rsid w:val="00B506F9"/>
    <w:rsid w:val="00B5087F"/>
    <w:rsid w:val="00B50A0A"/>
    <w:rsid w:val="00B50ADE"/>
    <w:rsid w:val="00B50CCA"/>
    <w:rsid w:val="00B50D7F"/>
    <w:rsid w:val="00B50FBA"/>
    <w:rsid w:val="00B51087"/>
    <w:rsid w:val="00B5144C"/>
    <w:rsid w:val="00B51A03"/>
    <w:rsid w:val="00B522D9"/>
    <w:rsid w:val="00B52377"/>
    <w:rsid w:val="00B52668"/>
    <w:rsid w:val="00B52B4E"/>
    <w:rsid w:val="00B52C85"/>
    <w:rsid w:val="00B52DDE"/>
    <w:rsid w:val="00B53360"/>
    <w:rsid w:val="00B53480"/>
    <w:rsid w:val="00B535B9"/>
    <w:rsid w:val="00B5371D"/>
    <w:rsid w:val="00B537AA"/>
    <w:rsid w:val="00B537D0"/>
    <w:rsid w:val="00B537D7"/>
    <w:rsid w:val="00B53AE2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948"/>
    <w:rsid w:val="00B549FB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5F84"/>
    <w:rsid w:val="00B56142"/>
    <w:rsid w:val="00B56336"/>
    <w:rsid w:val="00B5635E"/>
    <w:rsid w:val="00B5664B"/>
    <w:rsid w:val="00B56A15"/>
    <w:rsid w:val="00B56DAA"/>
    <w:rsid w:val="00B56DE0"/>
    <w:rsid w:val="00B56E84"/>
    <w:rsid w:val="00B56EB2"/>
    <w:rsid w:val="00B57403"/>
    <w:rsid w:val="00B57F00"/>
    <w:rsid w:val="00B57F2B"/>
    <w:rsid w:val="00B60140"/>
    <w:rsid w:val="00B6072D"/>
    <w:rsid w:val="00B60820"/>
    <w:rsid w:val="00B60A62"/>
    <w:rsid w:val="00B60DD9"/>
    <w:rsid w:val="00B6122A"/>
    <w:rsid w:val="00B612EB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2E9"/>
    <w:rsid w:val="00B63343"/>
    <w:rsid w:val="00B6364B"/>
    <w:rsid w:val="00B63A3C"/>
    <w:rsid w:val="00B63ACE"/>
    <w:rsid w:val="00B63C06"/>
    <w:rsid w:val="00B63FBF"/>
    <w:rsid w:val="00B64130"/>
    <w:rsid w:val="00B645BC"/>
    <w:rsid w:val="00B64839"/>
    <w:rsid w:val="00B64BFD"/>
    <w:rsid w:val="00B64CE3"/>
    <w:rsid w:val="00B65385"/>
    <w:rsid w:val="00B65518"/>
    <w:rsid w:val="00B65698"/>
    <w:rsid w:val="00B656B9"/>
    <w:rsid w:val="00B65796"/>
    <w:rsid w:val="00B6595B"/>
    <w:rsid w:val="00B65B1B"/>
    <w:rsid w:val="00B65E6E"/>
    <w:rsid w:val="00B66045"/>
    <w:rsid w:val="00B664FE"/>
    <w:rsid w:val="00B665CB"/>
    <w:rsid w:val="00B665D6"/>
    <w:rsid w:val="00B66742"/>
    <w:rsid w:val="00B66793"/>
    <w:rsid w:val="00B66909"/>
    <w:rsid w:val="00B6699C"/>
    <w:rsid w:val="00B66ADA"/>
    <w:rsid w:val="00B670DA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58D"/>
    <w:rsid w:val="00B70AC0"/>
    <w:rsid w:val="00B70F1E"/>
    <w:rsid w:val="00B710B7"/>
    <w:rsid w:val="00B7113E"/>
    <w:rsid w:val="00B712D1"/>
    <w:rsid w:val="00B7133D"/>
    <w:rsid w:val="00B7159A"/>
    <w:rsid w:val="00B719B1"/>
    <w:rsid w:val="00B71B56"/>
    <w:rsid w:val="00B71B80"/>
    <w:rsid w:val="00B71BC7"/>
    <w:rsid w:val="00B71C4A"/>
    <w:rsid w:val="00B71E14"/>
    <w:rsid w:val="00B722B7"/>
    <w:rsid w:val="00B7230B"/>
    <w:rsid w:val="00B728D7"/>
    <w:rsid w:val="00B72919"/>
    <w:rsid w:val="00B7299C"/>
    <w:rsid w:val="00B72EE5"/>
    <w:rsid w:val="00B73022"/>
    <w:rsid w:val="00B730F5"/>
    <w:rsid w:val="00B7325E"/>
    <w:rsid w:val="00B7328B"/>
    <w:rsid w:val="00B73311"/>
    <w:rsid w:val="00B7359B"/>
    <w:rsid w:val="00B7381D"/>
    <w:rsid w:val="00B7402B"/>
    <w:rsid w:val="00B7421E"/>
    <w:rsid w:val="00B74360"/>
    <w:rsid w:val="00B74456"/>
    <w:rsid w:val="00B7453B"/>
    <w:rsid w:val="00B746F9"/>
    <w:rsid w:val="00B74E7A"/>
    <w:rsid w:val="00B74F27"/>
    <w:rsid w:val="00B755E2"/>
    <w:rsid w:val="00B758D8"/>
    <w:rsid w:val="00B75AF4"/>
    <w:rsid w:val="00B75D46"/>
    <w:rsid w:val="00B75D9A"/>
    <w:rsid w:val="00B75E71"/>
    <w:rsid w:val="00B75EBF"/>
    <w:rsid w:val="00B75F44"/>
    <w:rsid w:val="00B75F6F"/>
    <w:rsid w:val="00B76215"/>
    <w:rsid w:val="00B76240"/>
    <w:rsid w:val="00B76354"/>
    <w:rsid w:val="00B76625"/>
    <w:rsid w:val="00B76699"/>
    <w:rsid w:val="00B76AAE"/>
    <w:rsid w:val="00B76BEA"/>
    <w:rsid w:val="00B76CBF"/>
    <w:rsid w:val="00B76D0F"/>
    <w:rsid w:val="00B7715F"/>
    <w:rsid w:val="00B77445"/>
    <w:rsid w:val="00B7762B"/>
    <w:rsid w:val="00B77802"/>
    <w:rsid w:val="00B779E2"/>
    <w:rsid w:val="00B77AC5"/>
    <w:rsid w:val="00B77CD0"/>
    <w:rsid w:val="00B77FD4"/>
    <w:rsid w:val="00B80584"/>
    <w:rsid w:val="00B80627"/>
    <w:rsid w:val="00B80777"/>
    <w:rsid w:val="00B80AC6"/>
    <w:rsid w:val="00B80CF1"/>
    <w:rsid w:val="00B81150"/>
    <w:rsid w:val="00B813E9"/>
    <w:rsid w:val="00B81437"/>
    <w:rsid w:val="00B81573"/>
    <w:rsid w:val="00B817A8"/>
    <w:rsid w:val="00B81F15"/>
    <w:rsid w:val="00B820A7"/>
    <w:rsid w:val="00B822E7"/>
    <w:rsid w:val="00B82448"/>
    <w:rsid w:val="00B82956"/>
    <w:rsid w:val="00B829DF"/>
    <w:rsid w:val="00B83338"/>
    <w:rsid w:val="00B8341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518A"/>
    <w:rsid w:val="00B8532D"/>
    <w:rsid w:val="00B853BF"/>
    <w:rsid w:val="00B853D3"/>
    <w:rsid w:val="00B854E4"/>
    <w:rsid w:val="00B85A5F"/>
    <w:rsid w:val="00B85BAD"/>
    <w:rsid w:val="00B866ED"/>
    <w:rsid w:val="00B86753"/>
    <w:rsid w:val="00B8686E"/>
    <w:rsid w:val="00B86CB9"/>
    <w:rsid w:val="00B86DA9"/>
    <w:rsid w:val="00B87B73"/>
    <w:rsid w:val="00B87BE5"/>
    <w:rsid w:val="00B9032B"/>
    <w:rsid w:val="00B908D3"/>
    <w:rsid w:val="00B90D77"/>
    <w:rsid w:val="00B90E3E"/>
    <w:rsid w:val="00B9142D"/>
    <w:rsid w:val="00B9142E"/>
    <w:rsid w:val="00B91606"/>
    <w:rsid w:val="00B91EF4"/>
    <w:rsid w:val="00B91F3E"/>
    <w:rsid w:val="00B9277F"/>
    <w:rsid w:val="00B92C8A"/>
    <w:rsid w:val="00B92D56"/>
    <w:rsid w:val="00B932A5"/>
    <w:rsid w:val="00B93302"/>
    <w:rsid w:val="00B933C5"/>
    <w:rsid w:val="00B934A5"/>
    <w:rsid w:val="00B93813"/>
    <w:rsid w:val="00B9384B"/>
    <w:rsid w:val="00B93B88"/>
    <w:rsid w:val="00B93C52"/>
    <w:rsid w:val="00B93D32"/>
    <w:rsid w:val="00B942DE"/>
    <w:rsid w:val="00B94454"/>
    <w:rsid w:val="00B947A0"/>
    <w:rsid w:val="00B949ED"/>
    <w:rsid w:val="00B94AC4"/>
    <w:rsid w:val="00B94AF3"/>
    <w:rsid w:val="00B94BA2"/>
    <w:rsid w:val="00B94BF9"/>
    <w:rsid w:val="00B94E7F"/>
    <w:rsid w:val="00B94F91"/>
    <w:rsid w:val="00B951E1"/>
    <w:rsid w:val="00B9525F"/>
    <w:rsid w:val="00B9539F"/>
    <w:rsid w:val="00B958D5"/>
    <w:rsid w:val="00B95A2B"/>
    <w:rsid w:val="00B95B7D"/>
    <w:rsid w:val="00B95E17"/>
    <w:rsid w:val="00B95F36"/>
    <w:rsid w:val="00B96289"/>
    <w:rsid w:val="00B967D7"/>
    <w:rsid w:val="00B96BAA"/>
    <w:rsid w:val="00B972ED"/>
    <w:rsid w:val="00B9764A"/>
    <w:rsid w:val="00B9795B"/>
    <w:rsid w:val="00B97AC1"/>
    <w:rsid w:val="00B97CFB"/>
    <w:rsid w:val="00B97F5B"/>
    <w:rsid w:val="00BA00C5"/>
    <w:rsid w:val="00BA029A"/>
    <w:rsid w:val="00BA07D8"/>
    <w:rsid w:val="00BA0B2C"/>
    <w:rsid w:val="00BA0C22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39"/>
    <w:rsid w:val="00BA248A"/>
    <w:rsid w:val="00BA25F5"/>
    <w:rsid w:val="00BA2A8A"/>
    <w:rsid w:val="00BA2BFF"/>
    <w:rsid w:val="00BA2CCA"/>
    <w:rsid w:val="00BA2E14"/>
    <w:rsid w:val="00BA2EDA"/>
    <w:rsid w:val="00BA3281"/>
    <w:rsid w:val="00BA3379"/>
    <w:rsid w:val="00BA34AA"/>
    <w:rsid w:val="00BA3631"/>
    <w:rsid w:val="00BA38B0"/>
    <w:rsid w:val="00BA3ADF"/>
    <w:rsid w:val="00BA3CA2"/>
    <w:rsid w:val="00BA3DCB"/>
    <w:rsid w:val="00BA435F"/>
    <w:rsid w:val="00BA4884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CAA"/>
    <w:rsid w:val="00BA7D99"/>
    <w:rsid w:val="00BB0055"/>
    <w:rsid w:val="00BB00D6"/>
    <w:rsid w:val="00BB01B5"/>
    <w:rsid w:val="00BB0253"/>
    <w:rsid w:val="00BB0891"/>
    <w:rsid w:val="00BB0C92"/>
    <w:rsid w:val="00BB132B"/>
    <w:rsid w:val="00BB146F"/>
    <w:rsid w:val="00BB1616"/>
    <w:rsid w:val="00BB17D5"/>
    <w:rsid w:val="00BB1B67"/>
    <w:rsid w:val="00BB1D94"/>
    <w:rsid w:val="00BB2236"/>
    <w:rsid w:val="00BB23C8"/>
    <w:rsid w:val="00BB24C1"/>
    <w:rsid w:val="00BB2721"/>
    <w:rsid w:val="00BB2F02"/>
    <w:rsid w:val="00BB2FA2"/>
    <w:rsid w:val="00BB307F"/>
    <w:rsid w:val="00BB3107"/>
    <w:rsid w:val="00BB334D"/>
    <w:rsid w:val="00BB33D9"/>
    <w:rsid w:val="00BB3612"/>
    <w:rsid w:val="00BB3851"/>
    <w:rsid w:val="00BB3BF0"/>
    <w:rsid w:val="00BB3C3A"/>
    <w:rsid w:val="00BB3E09"/>
    <w:rsid w:val="00BB4077"/>
    <w:rsid w:val="00BB4226"/>
    <w:rsid w:val="00BB4278"/>
    <w:rsid w:val="00BB42D5"/>
    <w:rsid w:val="00BB45F1"/>
    <w:rsid w:val="00BB4793"/>
    <w:rsid w:val="00BB48AB"/>
    <w:rsid w:val="00BB4C4A"/>
    <w:rsid w:val="00BB4DE8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5F98"/>
    <w:rsid w:val="00BB638B"/>
    <w:rsid w:val="00BB6542"/>
    <w:rsid w:val="00BB6E31"/>
    <w:rsid w:val="00BB6F8F"/>
    <w:rsid w:val="00BB6FF8"/>
    <w:rsid w:val="00BB7142"/>
    <w:rsid w:val="00BB7211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BF0"/>
    <w:rsid w:val="00BB7EC3"/>
    <w:rsid w:val="00BC0496"/>
    <w:rsid w:val="00BC051B"/>
    <w:rsid w:val="00BC0667"/>
    <w:rsid w:val="00BC07E2"/>
    <w:rsid w:val="00BC08C6"/>
    <w:rsid w:val="00BC0A0A"/>
    <w:rsid w:val="00BC0CB0"/>
    <w:rsid w:val="00BC0D29"/>
    <w:rsid w:val="00BC0D4E"/>
    <w:rsid w:val="00BC12D9"/>
    <w:rsid w:val="00BC1321"/>
    <w:rsid w:val="00BC134C"/>
    <w:rsid w:val="00BC139D"/>
    <w:rsid w:val="00BC1588"/>
    <w:rsid w:val="00BC16E8"/>
    <w:rsid w:val="00BC19CB"/>
    <w:rsid w:val="00BC1F25"/>
    <w:rsid w:val="00BC1F6B"/>
    <w:rsid w:val="00BC23A8"/>
    <w:rsid w:val="00BC2C0C"/>
    <w:rsid w:val="00BC2CE9"/>
    <w:rsid w:val="00BC3444"/>
    <w:rsid w:val="00BC34D6"/>
    <w:rsid w:val="00BC3A1C"/>
    <w:rsid w:val="00BC3D29"/>
    <w:rsid w:val="00BC44C2"/>
    <w:rsid w:val="00BC471C"/>
    <w:rsid w:val="00BC4A74"/>
    <w:rsid w:val="00BC4ADD"/>
    <w:rsid w:val="00BC4D84"/>
    <w:rsid w:val="00BC4F06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58A"/>
    <w:rsid w:val="00BC792A"/>
    <w:rsid w:val="00BC7ADE"/>
    <w:rsid w:val="00BC7BDC"/>
    <w:rsid w:val="00BC7DCE"/>
    <w:rsid w:val="00BC7F0B"/>
    <w:rsid w:val="00BD0039"/>
    <w:rsid w:val="00BD030F"/>
    <w:rsid w:val="00BD0434"/>
    <w:rsid w:val="00BD04D3"/>
    <w:rsid w:val="00BD075C"/>
    <w:rsid w:val="00BD0C0A"/>
    <w:rsid w:val="00BD0DBB"/>
    <w:rsid w:val="00BD0E30"/>
    <w:rsid w:val="00BD1034"/>
    <w:rsid w:val="00BD10F6"/>
    <w:rsid w:val="00BD15D4"/>
    <w:rsid w:val="00BD15D9"/>
    <w:rsid w:val="00BD178B"/>
    <w:rsid w:val="00BD1B17"/>
    <w:rsid w:val="00BD1B3C"/>
    <w:rsid w:val="00BD1B97"/>
    <w:rsid w:val="00BD1BE7"/>
    <w:rsid w:val="00BD1C09"/>
    <w:rsid w:val="00BD2101"/>
    <w:rsid w:val="00BD2255"/>
    <w:rsid w:val="00BD3293"/>
    <w:rsid w:val="00BD3434"/>
    <w:rsid w:val="00BD37C3"/>
    <w:rsid w:val="00BD38B2"/>
    <w:rsid w:val="00BD3A37"/>
    <w:rsid w:val="00BD3ACE"/>
    <w:rsid w:val="00BD3B79"/>
    <w:rsid w:val="00BD3D3F"/>
    <w:rsid w:val="00BD405C"/>
    <w:rsid w:val="00BD4154"/>
    <w:rsid w:val="00BD465C"/>
    <w:rsid w:val="00BD4770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6E9"/>
    <w:rsid w:val="00BD67EA"/>
    <w:rsid w:val="00BD6A1C"/>
    <w:rsid w:val="00BD71C7"/>
    <w:rsid w:val="00BD72CB"/>
    <w:rsid w:val="00BD74E3"/>
    <w:rsid w:val="00BD76ED"/>
    <w:rsid w:val="00BD78C9"/>
    <w:rsid w:val="00BD7B1A"/>
    <w:rsid w:val="00BD7EBE"/>
    <w:rsid w:val="00BE0344"/>
    <w:rsid w:val="00BE09DA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E1A"/>
    <w:rsid w:val="00BE1E6B"/>
    <w:rsid w:val="00BE1F9E"/>
    <w:rsid w:val="00BE2072"/>
    <w:rsid w:val="00BE2214"/>
    <w:rsid w:val="00BE24B5"/>
    <w:rsid w:val="00BE2AE2"/>
    <w:rsid w:val="00BE2BD0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45"/>
    <w:rsid w:val="00BE3C31"/>
    <w:rsid w:val="00BE3CFC"/>
    <w:rsid w:val="00BE487E"/>
    <w:rsid w:val="00BE4D1F"/>
    <w:rsid w:val="00BE559D"/>
    <w:rsid w:val="00BE578A"/>
    <w:rsid w:val="00BE5881"/>
    <w:rsid w:val="00BE5AF1"/>
    <w:rsid w:val="00BE5BF2"/>
    <w:rsid w:val="00BE5E52"/>
    <w:rsid w:val="00BE5E6D"/>
    <w:rsid w:val="00BE63FE"/>
    <w:rsid w:val="00BE643D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311"/>
    <w:rsid w:val="00BE7440"/>
    <w:rsid w:val="00BE7BC7"/>
    <w:rsid w:val="00BE7F11"/>
    <w:rsid w:val="00BF0527"/>
    <w:rsid w:val="00BF08FB"/>
    <w:rsid w:val="00BF0A2C"/>
    <w:rsid w:val="00BF12A0"/>
    <w:rsid w:val="00BF12D8"/>
    <w:rsid w:val="00BF1450"/>
    <w:rsid w:val="00BF145D"/>
    <w:rsid w:val="00BF180E"/>
    <w:rsid w:val="00BF1928"/>
    <w:rsid w:val="00BF1C1B"/>
    <w:rsid w:val="00BF2582"/>
    <w:rsid w:val="00BF2591"/>
    <w:rsid w:val="00BF2664"/>
    <w:rsid w:val="00BF28D3"/>
    <w:rsid w:val="00BF2A68"/>
    <w:rsid w:val="00BF2B15"/>
    <w:rsid w:val="00BF2C14"/>
    <w:rsid w:val="00BF2E8A"/>
    <w:rsid w:val="00BF2E8D"/>
    <w:rsid w:val="00BF2FFD"/>
    <w:rsid w:val="00BF30A6"/>
    <w:rsid w:val="00BF3765"/>
    <w:rsid w:val="00BF38A8"/>
    <w:rsid w:val="00BF38CA"/>
    <w:rsid w:val="00BF397C"/>
    <w:rsid w:val="00BF3D15"/>
    <w:rsid w:val="00BF3D19"/>
    <w:rsid w:val="00BF3D52"/>
    <w:rsid w:val="00BF3E06"/>
    <w:rsid w:val="00BF44B4"/>
    <w:rsid w:val="00BF48DB"/>
    <w:rsid w:val="00BF4B64"/>
    <w:rsid w:val="00BF4C9F"/>
    <w:rsid w:val="00BF4DBB"/>
    <w:rsid w:val="00BF4E70"/>
    <w:rsid w:val="00BF516F"/>
    <w:rsid w:val="00BF51AB"/>
    <w:rsid w:val="00BF5491"/>
    <w:rsid w:val="00BF550C"/>
    <w:rsid w:val="00BF5582"/>
    <w:rsid w:val="00BF580A"/>
    <w:rsid w:val="00BF58F0"/>
    <w:rsid w:val="00BF5C60"/>
    <w:rsid w:val="00BF5ED0"/>
    <w:rsid w:val="00BF6218"/>
    <w:rsid w:val="00BF6952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172B"/>
    <w:rsid w:val="00C01815"/>
    <w:rsid w:val="00C0188B"/>
    <w:rsid w:val="00C018A3"/>
    <w:rsid w:val="00C01AB8"/>
    <w:rsid w:val="00C01B1B"/>
    <w:rsid w:val="00C01C81"/>
    <w:rsid w:val="00C01F32"/>
    <w:rsid w:val="00C020B5"/>
    <w:rsid w:val="00C02516"/>
    <w:rsid w:val="00C025A2"/>
    <w:rsid w:val="00C02802"/>
    <w:rsid w:val="00C02A65"/>
    <w:rsid w:val="00C02ADD"/>
    <w:rsid w:val="00C02EDB"/>
    <w:rsid w:val="00C031CE"/>
    <w:rsid w:val="00C03215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4C0C"/>
    <w:rsid w:val="00C05049"/>
    <w:rsid w:val="00C050C6"/>
    <w:rsid w:val="00C0527E"/>
    <w:rsid w:val="00C0549A"/>
    <w:rsid w:val="00C054CC"/>
    <w:rsid w:val="00C06072"/>
    <w:rsid w:val="00C06112"/>
    <w:rsid w:val="00C06234"/>
    <w:rsid w:val="00C06544"/>
    <w:rsid w:val="00C065EB"/>
    <w:rsid w:val="00C070B3"/>
    <w:rsid w:val="00C0710B"/>
    <w:rsid w:val="00C07229"/>
    <w:rsid w:val="00C075BF"/>
    <w:rsid w:val="00C0785B"/>
    <w:rsid w:val="00C07865"/>
    <w:rsid w:val="00C07907"/>
    <w:rsid w:val="00C07A56"/>
    <w:rsid w:val="00C101B7"/>
    <w:rsid w:val="00C102D1"/>
    <w:rsid w:val="00C103B3"/>
    <w:rsid w:val="00C1095D"/>
    <w:rsid w:val="00C10BE5"/>
    <w:rsid w:val="00C10C36"/>
    <w:rsid w:val="00C10CBF"/>
    <w:rsid w:val="00C11007"/>
    <w:rsid w:val="00C1105A"/>
    <w:rsid w:val="00C11220"/>
    <w:rsid w:val="00C117C0"/>
    <w:rsid w:val="00C11854"/>
    <w:rsid w:val="00C118A8"/>
    <w:rsid w:val="00C11B33"/>
    <w:rsid w:val="00C11D3C"/>
    <w:rsid w:val="00C11EDA"/>
    <w:rsid w:val="00C11F1E"/>
    <w:rsid w:val="00C1283B"/>
    <w:rsid w:val="00C1284B"/>
    <w:rsid w:val="00C12866"/>
    <w:rsid w:val="00C12D39"/>
    <w:rsid w:val="00C12DBB"/>
    <w:rsid w:val="00C12E1B"/>
    <w:rsid w:val="00C12E4B"/>
    <w:rsid w:val="00C134E8"/>
    <w:rsid w:val="00C137B0"/>
    <w:rsid w:val="00C137CC"/>
    <w:rsid w:val="00C1398E"/>
    <w:rsid w:val="00C13A0B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4C78"/>
    <w:rsid w:val="00C152CA"/>
    <w:rsid w:val="00C155C3"/>
    <w:rsid w:val="00C15A8F"/>
    <w:rsid w:val="00C15B88"/>
    <w:rsid w:val="00C15E02"/>
    <w:rsid w:val="00C15E0A"/>
    <w:rsid w:val="00C15E63"/>
    <w:rsid w:val="00C16491"/>
    <w:rsid w:val="00C16510"/>
    <w:rsid w:val="00C16909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2BD"/>
    <w:rsid w:val="00C20351"/>
    <w:rsid w:val="00C20446"/>
    <w:rsid w:val="00C204B5"/>
    <w:rsid w:val="00C20809"/>
    <w:rsid w:val="00C209FC"/>
    <w:rsid w:val="00C20BB4"/>
    <w:rsid w:val="00C2103F"/>
    <w:rsid w:val="00C213A1"/>
    <w:rsid w:val="00C21471"/>
    <w:rsid w:val="00C214DD"/>
    <w:rsid w:val="00C21847"/>
    <w:rsid w:val="00C219B9"/>
    <w:rsid w:val="00C21EE4"/>
    <w:rsid w:val="00C220A2"/>
    <w:rsid w:val="00C221C5"/>
    <w:rsid w:val="00C221CA"/>
    <w:rsid w:val="00C221E1"/>
    <w:rsid w:val="00C226F3"/>
    <w:rsid w:val="00C2297A"/>
    <w:rsid w:val="00C22A5C"/>
    <w:rsid w:val="00C22ADE"/>
    <w:rsid w:val="00C22D94"/>
    <w:rsid w:val="00C22F76"/>
    <w:rsid w:val="00C233F7"/>
    <w:rsid w:val="00C23AD8"/>
    <w:rsid w:val="00C23D4A"/>
    <w:rsid w:val="00C23E07"/>
    <w:rsid w:val="00C23EBA"/>
    <w:rsid w:val="00C23F48"/>
    <w:rsid w:val="00C23FE0"/>
    <w:rsid w:val="00C23FF0"/>
    <w:rsid w:val="00C2425B"/>
    <w:rsid w:val="00C24483"/>
    <w:rsid w:val="00C2467E"/>
    <w:rsid w:val="00C24746"/>
    <w:rsid w:val="00C24897"/>
    <w:rsid w:val="00C24A06"/>
    <w:rsid w:val="00C24BAC"/>
    <w:rsid w:val="00C24C3D"/>
    <w:rsid w:val="00C24FE1"/>
    <w:rsid w:val="00C253E8"/>
    <w:rsid w:val="00C257F4"/>
    <w:rsid w:val="00C25814"/>
    <w:rsid w:val="00C25994"/>
    <w:rsid w:val="00C2657D"/>
    <w:rsid w:val="00C26A7B"/>
    <w:rsid w:val="00C26B45"/>
    <w:rsid w:val="00C26B69"/>
    <w:rsid w:val="00C26DAB"/>
    <w:rsid w:val="00C26E65"/>
    <w:rsid w:val="00C27058"/>
    <w:rsid w:val="00C270AA"/>
    <w:rsid w:val="00C27210"/>
    <w:rsid w:val="00C27D59"/>
    <w:rsid w:val="00C27E21"/>
    <w:rsid w:val="00C30054"/>
    <w:rsid w:val="00C30220"/>
    <w:rsid w:val="00C302A2"/>
    <w:rsid w:val="00C30903"/>
    <w:rsid w:val="00C30A58"/>
    <w:rsid w:val="00C31213"/>
    <w:rsid w:val="00C31663"/>
    <w:rsid w:val="00C317E8"/>
    <w:rsid w:val="00C31856"/>
    <w:rsid w:val="00C31F25"/>
    <w:rsid w:val="00C3202D"/>
    <w:rsid w:val="00C32393"/>
    <w:rsid w:val="00C324D8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A3A"/>
    <w:rsid w:val="00C33CBF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5125"/>
    <w:rsid w:val="00C351F7"/>
    <w:rsid w:val="00C35404"/>
    <w:rsid w:val="00C35579"/>
    <w:rsid w:val="00C357E9"/>
    <w:rsid w:val="00C35992"/>
    <w:rsid w:val="00C35C77"/>
    <w:rsid w:val="00C35EEA"/>
    <w:rsid w:val="00C35F29"/>
    <w:rsid w:val="00C3642F"/>
    <w:rsid w:val="00C36578"/>
    <w:rsid w:val="00C36DBC"/>
    <w:rsid w:val="00C36DD7"/>
    <w:rsid w:val="00C36FAD"/>
    <w:rsid w:val="00C37305"/>
    <w:rsid w:val="00C373FA"/>
    <w:rsid w:val="00C377D8"/>
    <w:rsid w:val="00C377E6"/>
    <w:rsid w:val="00C37A5A"/>
    <w:rsid w:val="00C37B04"/>
    <w:rsid w:val="00C37F44"/>
    <w:rsid w:val="00C40461"/>
    <w:rsid w:val="00C40B4F"/>
    <w:rsid w:val="00C411DE"/>
    <w:rsid w:val="00C41311"/>
    <w:rsid w:val="00C41429"/>
    <w:rsid w:val="00C41444"/>
    <w:rsid w:val="00C41849"/>
    <w:rsid w:val="00C42409"/>
    <w:rsid w:val="00C425F8"/>
    <w:rsid w:val="00C425FE"/>
    <w:rsid w:val="00C426F4"/>
    <w:rsid w:val="00C429F1"/>
    <w:rsid w:val="00C42DC2"/>
    <w:rsid w:val="00C42EDD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458"/>
    <w:rsid w:val="00C4472B"/>
    <w:rsid w:val="00C4479B"/>
    <w:rsid w:val="00C448A8"/>
    <w:rsid w:val="00C44B36"/>
    <w:rsid w:val="00C44D42"/>
    <w:rsid w:val="00C44DEA"/>
    <w:rsid w:val="00C44E17"/>
    <w:rsid w:val="00C44E5A"/>
    <w:rsid w:val="00C450E1"/>
    <w:rsid w:val="00C4527B"/>
    <w:rsid w:val="00C452DF"/>
    <w:rsid w:val="00C45628"/>
    <w:rsid w:val="00C45C8E"/>
    <w:rsid w:val="00C46160"/>
    <w:rsid w:val="00C4655E"/>
    <w:rsid w:val="00C46635"/>
    <w:rsid w:val="00C467AB"/>
    <w:rsid w:val="00C46AA4"/>
    <w:rsid w:val="00C46D46"/>
    <w:rsid w:val="00C46FA8"/>
    <w:rsid w:val="00C47018"/>
    <w:rsid w:val="00C47055"/>
    <w:rsid w:val="00C47395"/>
    <w:rsid w:val="00C473F2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BB4"/>
    <w:rsid w:val="00C50C80"/>
    <w:rsid w:val="00C50E79"/>
    <w:rsid w:val="00C50F69"/>
    <w:rsid w:val="00C5107C"/>
    <w:rsid w:val="00C51173"/>
    <w:rsid w:val="00C511A0"/>
    <w:rsid w:val="00C51335"/>
    <w:rsid w:val="00C51497"/>
    <w:rsid w:val="00C518B3"/>
    <w:rsid w:val="00C5191A"/>
    <w:rsid w:val="00C51B08"/>
    <w:rsid w:val="00C51B45"/>
    <w:rsid w:val="00C51C75"/>
    <w:rsid w:val="00C51DC6"/>
    <w:rsid w:val="00C520F7"/>
    <w:rsid w:val="00C52363"/>
    <w:rsid w:val="00C523DD"/>
    <w:rsid w:val="00C524F5"/>
    <w:rsid w:val="00C52B71"/>
    <w:rsid w:val="00C52C34"/>
    <w:rsid w:val="00C52FD7"/>
    <w:rsid w:val="00C531F1"/>
    <w:rsid w:val="00C53653"/>
    <w:rsid w:val="00C53A60"/>
    <w:rsid w:val="00C53DC1"/>
    <w:rsid w:val="00C53E6D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4E12"/>
    <w:rsid w:val="00C551C6"/>
    <w:rsid w:val="00C55863"/>
    <w:rsid w:val="00C55F16"/>
    <w:rsid w:val="00C560ED"/>
    <w:rsid w:val="00C56283"/>
    <w:rsid w:val="00C563BA"/>
    <w:rsid w:val="00C56593"/>
    <w:rsid w:val="00C56749"/>
    <w:rsid w:val="00C567E5"/>
    <w:rsid w:val="00C56968"/>
    <w:rsid w:val="00C56A69"/>
    <w:rsid w:val="00C56B1A"/>
    <w:rsid w:val="00C56C76"/>
    <w:rsid w:val="00C56CD5"/>
    <w:rsid w:val="00C56F4F"/>
    <w:rsid w:val="00C57157"/>
    <w:rsid w:val="00C576D0"/>
    <w:rsid w:val="00C57888"/>
    <w:rsid w:val="00C579DA"/>
    <w:rsid w:val="00C57C13"/>
    <w:rsid w:val="00C6012B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05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A2"/>
    <w:rsid w:val="00C62FD9"/>
    <w:rsid w:val="00C63007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8FF"/>
    <w:rsid w:val="00C669AC"/>
    <w:rsid w:val="00C66B2E"/>
    <w:rsid w:val="00C66BFB"/>
    <w:rsid w:val="00C670E0"/>
    <w:rsid w:val="00C670EB"/>
    <w:rsid w:val="00C671BE"/>
    <w:rsid w:val="00C672FE"/>
    <w:rsid w:val="00C67603"/>
    <w:rsid w:val="00C676A2"/>
    <w:rsid w:val="00C70360"/>
    <w:rsid w:val="00C706C8"/>
    <w:rsid w:val="00C70753"/>
    <w:rsid w:val="00C708A6"/>
    <w:rsid w:val="00C709B4"/>
    <w:rsid w:val="00C70AA9"/>
    <w:rsid w:val="00C70DF7"/>
    <w:rsid w:val="00C70E3C"/>
    <w:rsid w:val="00C70FE8"/>
    <w:rsid w:val="00C71017"/>
    <w:rsid w:val="00C710E4"/>
    <w:rsid w:val="00C71254"/>
    <w:rsid w:val="00C7170F"/>
    <w:rsid w:val="00C717D0"/>
    <w:rsid w:val="00C71B54"/>
    <w:rsid w:val="00C71C39"/>
    <w:rsid w:val="00C7202A"/>
    <w:rsid w:val="00C7210F"/>
    <w:rsid w:val="00C7217A"/>
    <w:rsid w:val="00C721C5"/>
    <w:rsid w:val="00C7245A"/>
    <w:rsid w:val="00C726D6"/>
    <w:rsid w:val="00C729B5"/>
    <w:rsid w:val="00C72F1A"/>
    <w:rsid w:val="00C72F5A"/>
    <w:rsid w:val="00C735BB"/>
    <w:rsid w:val="00C73740"/>
    <w:rsid w:val="00C737BC"/>
    <w:rsid w:val="00C73A6D"/>
    <w:rsid w:val="00C73D9E"/>
    <w:rsid w:val="00C73DCC"/>
    <w:rsid w:val="00C740F9"/>
    <w:rsid w:val="00C7459D"/>
    <w:rsid w:val="00C7461A"/>
    <w:rsid w:val="00C74661"/>
    <w:rsid w:val="00C74663"/>
    <w:rsid w:val="00C7470A"/>
    <w:rsid w:val="00C74905"/>
    <w:rsid w:val="00C749B3"/>
    <w:rsid w:val="00C753FF"/>
    <w:rsid w:val="00C75402"/>
    <w:rsid w:val="00C75432"/>
    <w:rsid w:val="00C75683"/>
    <w:rsid w:val="00C7576C"/>
    <w:rsid w:val="00C7581A"/>
    <w:rsid w:val="00C75853"/>
    <w:rsid w:val="00C759FA"/>
    <w:rsid w:val="00C75BD5"/>
    <w:rsid w:val="00C75DBE"/>
    <w:rsid w:val="00C76010"/>
    <w:rsid w:val="00C76525"/>
    <w:rsid w:val="00C7667D"/>
    <w:rsid w:val="00C766B3"/>
    <w:rsid w:val="00C769A8"/>
    <w:rsid w:val="00C76B4F"/>
    <w:rsid w:val="00C76B84"/>
    <w:rsid w:val="00C76BFD"/>
    <w:rsid w:val="00C76C50"/>
    <w:rsid w:val="00C76C7B"/>
    <w:rsid w:val="00C7782A"/>
    <w:rsid w:val="00C778BD"/>
    <w:rsid w:val="00C77AD4"/>
    <w:rsid w:val="00C77C6A"/>
    <w:rsid w:val="00C77D09"/>
    <w:rsid w:val="00C80000"/>
    <w:rsid w:val="00C8016A"/>
    <w:rsid w:val="00C801F5"/>
    <w:rsid w:val="00C806E5"/>
    <w:rsid w:val="00C8074D"/>
    <w:rsid w:val="00C80806"/>
    <w:rsid w:val="00C809E0"/>
    <w:rsid w:val="00C80C29"/>
    <w:rsid w:val="00C80E0E"/>
    <w:rsid w:val="00C80EB7"/>
    <w:rsid w:val="00C80F7E"/>
    <w:rsid w:val="00C818C7"/>
    <w:rsid w:val="00C81F84"/>
    <w:rsid w:val="00C8212B"/>
    <w:rsid w:val="00C8231A"/>
    <w:rsid w:val="00C82331"/>
    <w:rsid w:val="00C8238D"/>
    <w:rsid w:val="00C8265F"/>
    <w:rsid w:val="00C826D4"/>
    <w:rsid w:val="00C827AE"/>
    <w:rsid w:val="00C829A4"/>
    <w:rsid w:val="00C82AE7"/>
    <w:rsid w:val="00C82CE3"/>
    <w:rsid w:val="00C82FA3"/>
    <w:rsid w:val="00C83454"/>
    <w:rsid w:val="00C834FD"/>
    <w:rsid w:val="00C835D4"/>
    <w:rsid w:val="00C836D2"/>
    <w:rsid w:val="00C837D3"/>
    <w:rsid w:val="00C839C5"/>
    <w:rsid w:val="00C83C42"/>
    <w:rsid w:val="00C83EC8"/>
    <w:rsid w:val="00C83FDD"/>
    <w:rsid w:val="00C84827"/>
    <w:rsid w:val="00C848F9"/>
    <w:rsid w:val="00C84A1A"/>
    <w:rsid w:val="00C84A8C"/>
    <w:rsid w:val="00C84E8B"/>
    <w:rsid w:val="00C84EC5"/>
    <w:rsid w:val="00C85569"/>
    <w:rsid w:val="00C85680"/>
    <w:rsid w:val="00C8572F"/>
    <w:rsid w:val="00C85765"/>
    <w:rsid w:val="00C858B7"/>
    <w:rsid w:val="00C859B6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9E9"/>
    <w:rsid w:val="00C86B54"/>
    <w:rsid w:val="00C86CE7"/>
    <w:rsid w:val="00C871C4"/>
    <w:rsid w:val="00C8743D"/>
    <w:rsid w:val="00C87CC3"/>
    <w:rsid w:val="00C90086"/>
    <w:rsid w:val="00C90090"/>
    <w:rsid w:val="00C901A9"/>
    <w:rsid w:val="00C90275"/>
    <w:rsid w:val="00C9050D"/>
    <w:rsid w:val="00C9055D"/>
    <w:rsid w:val="00C90617"/>
    <w:rsid w:val="00C90623"/>
    <w:rsid w:val="00C908CF"/>
    <w:rsid w:val="00C908DD"/>
    <w:rsid w:val="00C90A1C"/>
    <w:rsid w:val="00C90ADC"/>
    <w:rsid w:val="00C90BE5"/>
    <w:rsid w:val="00C90E34"/>
    <w:rsid w:val="00C917D2"/>
    <w:rsid w:val="00C918AE"/>
    <w:rsid w:val="00C91D65"/>
    <w:rsid w:val="00C92271"/>
    <w:rsid w:val="00C9263C"/>
    <w:rsid w:val="00C92711"/>
    <w:rsid w:val="00C92856"/>
    <w:rsid w:val="00C92993"/>
    <w:rsid w:val="00C92FFD"/>
    <w:rsid w:val="00C931DA"/>
    <w:rsid w:val="00C933E0"/>
    <w:rsid w:val="00C938C1"/>
    <w:rsid w:val="00C939F2"/>
    <w:rsid w:val="00C94058"/>
    <w:rsid w:val="00C94078"/>
    <w:rsid w:val="00C941E0"/>
    <w:rsid w:val="00C9456F"/>
    <w:rsid w:val="00C94645"/>
    <w:rsid w:val="00C94D51"/>
    <w:rsid w:val="00C94DF6"/>
    <w:rsid w:val="00C955E4"/>
    <w:rsid w:val="00C9572E"/>
    <w:rsid w:val="00C95783"/>
    <w:rsid w:val="00C957A8"/>
    <w:rsid w:val="00C95A54"/>
    <w:rsid w:val="00C95B1C"/>
    <w:rsid w:val="00C95BBD"/>
    <w:rsid w:val="00C95C70"/>
    <w:rsid w:val="00C95C71"/>
    <w:rsid w:val="00C95D4C"/>
    <w:rsid w:val="00C9690B"/>
    <w:rsid w:val="00C97233"/>
    <w:rsid w:val="00C972E7"/>
    <w:rsid w:val="00C973A1"/>
    <w:rsid w:val="00C97513"/>
    <w:rsid w:val="00C97745"/>
    <w:rsid w:val="00C9774E"/>
    <w:rsid w:val="00C9793A"/>
    <w:rsid w:val="00C97E62"/>
    <w:rsid w:val="00CA020D"/>
    <w:rsid w:val="00CA07E8"/>
    <w:rsid w:val="00CA0898"/>
    <w:rsid w:val="00CA116D"/>
    <w:rsid w:val="00CA14A4"/>
    <w:rsid w:val="00CA1578"/>
    <w:rsid w:val="00CA164E"/>
    <w:rsid w:val="00CA1707"/>
    <w:rsid w:val="00CA17B3"/>
    <w:rsid w:val="00CA1A8B"/>
    <w:rsid w:val="00CA1E25"/>
    <w:rsid w:val="00CA1F11"/>
    <w:rsid w:val="00CA2177"/>
    <w:rsid w:val="00CA22E7"/>
    <w:rsid w:val="00CA25F7"/>
    <w:rsid w:val="00CA26EB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18F"/>
    <w:rsid w:val="00CA4232"/>
    <w:rsid w:val="00CA4289"/>
    <w:rsid w:val="00CA45D3"/>
    <w:rsid w:val="00CA461C"/>
    <w:rsid w:val="00CA4803"/>
    <w:rsid w:val="00CA50C1"/>
    <w:rsid w:val="00CA53FA"/>
    <w:rsid w:val="00CA5987"/>
    <w:rsid w:val="00CA5ADE"/>
    <w:rsid w:val="00CA5C26"/>
    <w:rsid w:val="00CA5FA4"/>
    <w:rsid w:val="00CA604F"/>
    <w:rsid w:val="00CA6506"/>
    <w:rsid w:val="00CA660F"/>
    <w:rsid w:val="00CA67F9"/>
    <w:rsid w:val="00CA6999"/>
    <w:rsid w:val="00CA6C69"/>
    <w:rsid w:val="00CA7ADD"/>
    <w:rsid w:val="00CA7B92"/>
    <w:rsid w:val="00CA7EBA"/>
    <w:rsid w:val="00CA7F5B"/>
    <w:rsid w:val="00CB0071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8F8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BF5"/>
    <w:rsid w:val="00CB3C29"/>
    <w:rsid w:val="00CB3CA9"/>
    <w:rsid w:val="00CB3EA3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AEB"/>
    <w:rsid w:val="00CB7D1A"/>
    <w:rsid w:val="00CB7D2C"/>
    <w:rsid w:val="00CC0339"/>
    <w:rsid w:val="00CC0431"/>
    <w:rsid w:val="00CC07B3"/>
    <w:rsid w:val="00CC07F3"/>
    <w:rsid w:val="00CC094C"/>
    <w:rsid w:val="00CC0C52"/>
    <w:rsid w:val="00CC0D2F"/>
    <w:rsid w:val="00CC0E93"/>
    <w:rsid w:val="00CC0FBC"/>
    <w:rsid w:val="00CC1021"/>
    <w:rsid w:val="00CC1062"/>
    <w:rsid w:val="00CC1064"/>
    <w:rsid w:val="00CC11AE"/>
    <w:rsid w:val="00CC11F9"/>
    <w:rsid w:val="00CC16C6"/>
    <w:rsid w:val="00CC1813"/>
    <w:rsid w:val="00CC1BFD"/>
    <w:rsid w:val="00CC1EAC"/>
    <w:rsid w:val="00CC1EAD"/>
    <w:rsid w:val="00CC1F9C"/>
    <w:rsid w:val="00CC21A3"/>
    <w:rsid w:val="00CC21F6"/>
    <w:rsid w:val="00CC2351"/>
    <w:rsid w:val="00CC2367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D4E"/>
    <w:rsid w:val="00CC4DA4"/>
    <w:rsid w:val="00CC4E4B"/>
    <w:rsid w:val="00CC515B"/>
    <w:rsid w:val="00CC549F"/>
    <w:rsid w:val="00CC5CE0"/>
    <w:rsid w:val="00CC5E47"/>
    <w:rsid w:val="00CC5E5B"/>
    <w:rsid w:val="00CC6065"/>
    <w:rsid w:val="00CC607B"/>
    <w:rsid w:val="00CC65D9"/>
    <w:rsid w:val="00CC6942"/>
    <w:rsid w:val="00CC6D86"/>
    <w:rsid w:val="00CC6F1E"/>
    <w:rsid w:val="00CC720D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A28"/>
    <w:rsid w:val="00CD1AD8"/>
    <w:rsid w:val="00CD1B03"/>
    <w:rsid w:val="00CD1E7D"/>
    <w:rsid w:val="00CD1EE9"/>
    <w:rsid w:val="00CD2035"/>
    <w:rsid w:val="00CD21A8"/>
    <w:rsid w:val="00CD23FB"/>
    <w:rsid w:val="00CD243E"/>
    <w:rsid w:val="00CD24EC"/>
    <w:rsid w:val="00CD2649"/>
    <w:rsid w:val="00CD2726"/>
    <w:rsid w:val="00CD2819"/>
    <w:rsid w:val="00CD2FC3"/>
    <w:rsid w:val="00CD30B1"/>
    <w:rsid w:val="00CD3166"/>
    <w:rsid w:val="00CD3491"/>
    <w:rsid w:val="00CD3570"/>
    <w:rsid w:val="00CD3840"/>
    <w:rsid w:val="00CD3F4E"/>
    <w:rsid w:val="00CD415B"/>
    <w:rsid w:val="00CD4564"/>
    <w:rsid w:val="00CD4B2F"/>
    <w:rsid w:val="00CD4DB7"/>
    <w:rsid w:val="00CD4E64"/>
    <w:rsid w:val="00CD501A"/>
    <w:rsid w:val="00CD508F"/>
    <w:rsid w:val="00CD50A8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B5F"/>
    <w:rsid w:val="00CD6DB4"/>
    <w:rsid w:val="00CD7461"/>
    <w:rsid w:val="00CD74A6"/>
    <w:rsid w:val="00CD774E"/>
    <w:rsid w:val="00CD7930"/>
    <w:rsid w:val="00CD7BF3"/>
    <w:rsid w:val="00CD7CDF"/>
    <w:rsid w:val="00CD7EB0"/>
    <w:rsid w:val="00CE0157"/>
    <w:rsid w:val="00CE0313"/>
    <w:rsid w:val="00CE0329"/>
    <w:rsid w:val="00CE08BD"/>
    <w:rsid w:val="00CE0964"/>
    <w:rsid w:val="00CE0A69"/>
    <w:rsid w:val="00CE0BFD"/>
    <w:rsid w:val="00CE1130"/>
    <w:rsid w:val="00CE16D7"/>
    <w:rsid w:val="00CE19D8"/>
    <w:rsid w:val="00CE19EC"/>
    <w:rsid w:val="00CE1B1B"/>
    <w:rsid w:val="00CE1B8B"/>
    <w:rsid w:val="00CE1C73"/>
    <w:rsid w:val="00CE1E18"/>
    <w:rsid w:val="00CE1FE6"/>
    <w:rsid w:val="00CE2144"/>
    <w:rsid w:val="00CE2445"/>
    <w:rsid w:val="00CE24B1"/>
    <w:rsid w:val="00CE2B2F"/>
    <w:rsid w:val="00CE2B62"/>
    <w:rsid w:val="00CE2BC2"/>
    <w:rsid w:val="00CE2E83"/>
    <w:rsid w:val="00CE2FE1"/>
    <w:rsid w:val="00CE33BD"/>
    <w:rsid w:val="00CE3687"/>
    <w:rsid w:val="00CE36A0"/>
    <w:rsid w:val="00CE36D5"/>
    <w:rsid w:val="00CE3FA5"/>
    <w:rsid w:val="00CE46F9"/>
    <w:rsid w:val="00CE4870"/>
    <w:rsid w:val="00CE4ABD"/>
    <w:rsid w:val="00CE4C89"/>
    <w:rsid w:val="00CE4D49"/>
    <w:rsid w:val="00CE4E38"/>
    <w:rsid w:val="00CE4EFF"/>
    <w:rsid w:val="00CE56E6"/>
    <w:rsid w:val="00CE5C1C"/>
    <w:rsid w:val="00CE5D28"/>
    <w:rsid w:val="00CE5EB7"/>
    <w:rsid w:val="00CE6008"/>
    <w:rsid w:val="00CE65BF"/>
    <w:rsid w:val="00CE6733"/>
    <w:rsid w:val="00CE68E5"/>
    <w:rsid w:val="00CE6AE7"/>
    <w:rsid w:val="00CE6C9E"/>
    <w:rsid w:val="00CE6E22"/>
    <w:rsid w:val="00CE71F0"/>
    <w:rsid w:val="00CE72B4"/>
    <w:rsid w:val="00CE72FE"/>
    <w:rsid w:val="00CE73C6"/>
    <w:rsid w:val="00CE746B"/>
    <w:rsid w:val="00CE76F6"/>
    <w:rsid w:val="00CE791C"/>
    <w:rsid w:val="00CE7AF0"/>
    <w:rsid w:val="00CE7C95"/>
    <w:rsid w:val="00CE7EFF"/>
    <w:rsid w:val="00CF0361"/>
    <w:rsid w:val="00CF0365"/>
    <w:rsid w:val="00CF047E"/>
    <w:rsid w:val="00CF05B9"/>
    <w:rsid w:val="00CF081C"/>
    <w:rsid w:val="00CF0BCF"/>
    <w:rsid w:val="00CF1317"/>
    <w:rsid w:val="00CF151A"/>
    <w:rsid w:val="00CF1563"/>
    <w:rsid w:val="00CF1C88"/>
    <w:rsid w:val="00CF1CD9"/>
    <w:rsid w:val="00CF1E1D"/>
    <w:rsid w:val="00CF1EBD"/>
    <w:rsid w:val="00CF2863"/>
    <w:rsid w:val="00CF2C1E"/>
    <w:rsid w:val="00CF2CF5"/>
    <w:rsid w:val="00CF2D46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4E0"/>
    <w:rsid w:val="00CF46AE"/>
    <w:rsid w:val="00CF487C"/>
    <w:rsid w:val="00CF48A0"/>
    <w:rsid w:val="00CF4912"/>
    <w:rsid w:val="00CF4A85"/>
    <w:rsid w:val="00CF52BD"/>
    <w:rsid w:val="00CF5372"/>
    <w:rsid w:val="00CF55B8"/>
    <w:rsid w:val="00CF5796"/>
    <w:rsid w:val="00CF592F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CF7CB1"/>
    <w:rsid w:val="00CF7EC2"/>
    <w:rsid w:val="00D0042C"/>
    <w:rsid w:val="00D008F8"/>
    <w:rsid w:val="00D0098B"/>
    <w:rsid w:val="00D00A25"/>
    <w:rsid w:val="00D00AE1"/>
    <w:rsid w:val="00D00B13"/>
    <w:rsid w:val="00D00C7D"/>
    <w:rsid w:val="00D00F71"/>
    <w:rsid w:val="00D0114E"/>
    <w:rsid w:val="00D01186"/>
    <w:rsid w:val="00D01604"/>
    <w:rsid w:val="00D0167D"/>
    <w:rsid w:val="00D0171A"/>
    <w:rsid w:val="00D0174B"/>
    <w:rsid w:val="00D0175A"/>
    <w:rsid w:val="00D01F2A"/>
    <w:rsid w:val="00D01F37"/>
    <w:rsid w:val="00D02053"/>
    <w:rsid w:val="00D02511"/>
    <w:rsid w:val="00D026E1"/>
    <w:rsid w:val="00D02749"/>
    <w:rsid w:val="00D02A6F"/>
    <w:rsid w:val="00D02BE1"/>
    <w:rsid w:val="00D02D09"/>
    <w:rsid w:val="00D02D15"/>
    <w:rsid w:val="00D02F9B"/>
    <w:rsid w:val="00D03054"/>
    <w:rsid w:val="00D030F6"/>
    <w:rsid w:val="00D03273"/>
    <w:rsid w:val="00D03477"/>
    <w:rsid w:val="00D03788"/>
    <w:rsid w:val="00D03B07"/>
    <w:rsid w:val="00D03D6E"/>
    <w:rsid w:val="00D03F97"/>
    <w:rsid w:val="00D0420F"/>
    <w:rsid w:val="00D047A9"/>
    <w:rsid w:val="00D04821"/>
    <w:rsid w:val="00D04A7D"/>
    <w:rsid w:val="00D04BA3"/>
    <w:rsid w:val="00D04EEC"/>
    <w:rsid w:val="00D0521B"/>
    <w:rsid w:val="00D05308"/>
    <w:rsid w:val="00D05676"/>
    <w:rsid w:val="00D05989"/>
    <w:rsid w:val="00D05B10"/>
    <w:rsid w:val="00D0669B"/>
    <w:rsid w:val="00D066D3"/>
    <w:rsid w:val="00D06CE2"/>
    <w:rsid w:val="00D06E8F"/>
    <w:rsid w:val="00D0722F"/>
    <w:rsid w:val="00D0792A"/>
    <w:rsid w:val="00D07A10"/>
    <w:rsid w:val="00D07A9E"/>
    <w:rsid w:val="00D07ACE"/>
    <w:rsid w:val="00D07DC6"/>
    <w:rsid w:val="00D07F6D"/>
    <w:rsid w:val="00D07FAC"/>
    <w:rsid w:val="00D10142"/>
    <w:rsid w:val="00D1029B"/>
    <w:rsid w:val="00D106C2"/>
    <w:rsid w:val="00D10D0F"/>
    <w:rsid w:val="00D10D6E"/>
    <w:rsid w:val="00D10E4C"/>
    <w:rsid w:val="00D10F44"/>
    <w:rsid w:val="00D111AD"/>
    <w:rsid w:val="00D11490"/>
    <w:rsid w:val="00D11587"/>
    <w:rsid w:val="00D11746"/>
    <w:rsid w:val="00D11B55"/>
    <w:rsid w:val="00D11C6F"/>
    <w:rsid w:val="00D11E14"/>
    <w:rsid w:val="00D11EBB"/>
    <w:rsid w:val="00D121BC"/>
    <w:rsid w:val="00D1225A"/>
    <w:rsid w:val="00D125D7"/>
    <w:rsid w:val="00D12C88"/>
    <w:rsid w:val="00D12F46"/>
    <w:rsid w:val="00D12FE0"/>
    <w:rsid w:val="00D131DC"/>
    <w:rsid w:val="00D131EB"/>
    <w:rsid w:val="00D13491"/>
    <w:rsid w:val="00D13589"/>
    <w:rsid w:val="00D13987"/>
    <w:rsid w:val="00D139C9"/>
    <w:rsid w:val="00D13C44"/>
    <w:rsid w:val="00D13E58"/>
    <w:rsid w:val="00D143F2"/>
    <w:rsid w:val="00D14454"/>
    <w:rsid w:val="00D146D1"/>
    <w:rsid w:val="00D14832"/>
    <w:rsid w:val="00D14E88"/>
    <w:rsid w:val="00D15160"/>
    <w:rsid w:val="00D153E7"/>
    <w:rsid w:val="00D1548F"/>
    <w:rsid w:val="00D1572D"/>
    <w:rsid w:val="00D1577D"/>
    <w:rsid w:val="00D15C3A"/>
    <w:rsid w:val="00D15F92"/>
    <w:rsid w:val="00D15FFA"/>
    <w:rsid w:val="00D165B6"/>
    <w:rsid w:val="00D167E2"/>
    <w:rsid w:val="00D16AB1"/>
    <w:rsid w:val="00D16C1C"/>
    <w:rsid w:val="00D16C82"/>
    <w:rsid w:val="00D16C8B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F91"/>
    <w:rsid w:val="00D221F5"/>
    <w:rsid w:val="00D22AA3"/>
    <w:rsid w:val="00D22D6A"/>
    <w:rsid w:val="00D22D95"/>
    <w:rsid w:val="00D22EC4"/>
    <w:rsid w:val="00D230EB"/>
    <w:rsid w:val="00D2326A"/>
    <w:rsid w:val="00D232A1"/>
    <w:rsid w:val="00D234A2"/>
    <w:rsid w:val="00D234D3"/>
    <w:rsid w:val="00D23846"/>
    <w:rsid w:val="00D238CA"/>
    <w:rsid w:val="00D23D19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B36"/>
    <w:rsid w:val="00D26B38"/>
    <w:rsid w:val="00D26E4B"/>
    <w:rsid w:val="00D26FDA"/>
    <w:rsid w:val="00D27269"/>
    <w:rsid w:val="00D272B7"/>
    <w:rsid w:val="00D2734F"/>
    <w:rsid w:val="00D273D4"/>
    <w:rsid w:val="00D27412"/>
    <w:rsid w:val="00D27457"/>
    <w:rsid w:val="00D27462"/>
    <w:rsid w:val="00D27732"/>
    <w:rsid w:val="00D2780B"/>
    <w:rsid w:val="00D27AF2"/>
    <w:rsid w:val="00D27D5F"/>
    <w:rsid w:val="00D30325"/>
    <w:rsid w:val="00D3040F"/>
    <w:rsid w:val="00D3049B"/>
    <w:rsid w:val="00D306F0"/>
    <w:rsid w:val="00D30AE1"/>
    <w:rsid w:val="00D30BA8"/>
    <w:rsid w:val="00D30DA5"/>
    <w:rsid w:val="00D315B2"/>
    <w:rsid w:val="00D3176E"/>
    <w:rsid w:val="00D31909"/>
    <w:rsid w:val="00D31956"/>
    <w:rsid w:val="00D31D7E"/>
    <w:rsid w:val="00D31DF4"/>
    <w:rsid w:val="00D320E1"/>
    <w:rsid w:val="00D320F9"/>
    <w:rsid w:val="00D3211C"/>
    <w:rsid w:val="00D32213"/>
    <w:rsid w:val="00D32F60"/>
    <w:rsid w:val="00D33024"/>
    <w:rsid w:val="00D330F4"/>
    <w:rsid w:val="00D33153"/>
    <w:rsid w:val="00D33791"/>
    <w:rsid w:val="00D33978"/>
    <w:rsid w:val="00D339D2"/>
    <w:rsid w:val="00D33AF3"/>
    <w:rsid w:val="00D33C7E"/>
    <w:rsid w:val="00D33E2D"/>
    <w:rsid w:val="00D33E45"/>
    <w:rsid w:val="00D33EF6"/>
    <w:rsid w:val="00D33FFD"/>
    <w:rsid w:val="00D340C6"/>
    <w:rsid w:val="00D3423C"/>
    <w:rsid w:val="00D343D4"/>
    <w:rsid w:val="00D34588"/>
    <w:rsid w:val="00D345B9"/>
    <w:rsid w:val="00D34947"/>
    <w:rsid w:val="00D34B76"/>
    <w:rsid w:val="00D34D17"/>
    <w:rsid w:val="00D34F40"/>
    <w:rsid w:val="00D35399"/>
    <w:rsid w:val="00D35487"/>
    <w:rsid w:val="00D355D5"/>
    <w:rsid w:val="00D356D0"/>
    <w:rsid w:val="00D35738"/>
    <w:rsid w:val="00D358C8"/>
    <w:rsid w:val="00D359D5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E21"/>
    <w:rsid w:val="00D37F4D"/>
    <w:rsid w:val="00D37FC1"/>
    <w:rsid w:val="00D400F3"/>
    <w:rsid w:val="00D40179"/>
    <w:rsid w:val="00D403ED"/>
    <w:rsid w:val="00D40527"/>
    <w:rsid w:val="00D4062B"/>
    <w:rsid w:val="00D409C9"/>
    <w:rsid w:val="00D40CD8"/>
    <w:rsid w:val="00D40E8C"/>
    <w:rsid w:val="00D413B1"/>
    <w:rsid w:val="00D41EF6"/>
    <w:rsid w:val="00D41FAA"/>
    <w:rsid w:val="00D420C7"/>
    <w:rsid w:val="00D42549"/>
    <w:rsid w:val="00D42B62"/>
    <w:rsid w:val="00D42C26"/>
    <w:rsid w:val="00D42DBB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BB6"/>
    <w:rsid w:val="00D43EDC"/>
    <w:rsid w:val="00D4401D"/>
    <w:rsid w:val="00D44105"/>
    <w:rsid w:val="00D446B5"/>
    <w:rsid w:val="00D4488E"/>
    <w:rsid w:val="00D448C5"/>
    <w:rsid w:val="00D449CA"/>
    <w:rsid w:val="00D44B7F"/>
    <w:rsid w:val="00D44BF0"/>
    <w:rsid w:val="00D44CD9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93F"/>
    <w:rsid w:val="00D4694B"/>
    <w:rsid w:val="00D469F4"/>
    <w:rsid w:val="00D46A2B"/>
    <w:rsid w:val="00D46C7C"/>
    <w:rsid w:val="00D46EF9"/>
    <w:rsid w:val="00D47470"/>
    <w:rsid w:val="00D47488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F77"/>
    <w:rsid w:val="00D52FE0"/>
    <w:rsid w:val="00D5338B"/>
    <w:rsid w:val="00D53778"/>
    <w:rsid w:val="00D53801"/>
    <w:rsid w:val="00D53C5A"/>
    <w:rsid w:val="00D53D14"/>
    <w:rsid w:val="00D53E8D"/>
    <w:rsid w:val="00D53F91"/>
    <w:rsid w:val="00D540EF"/>
    <w:rsid w:val="00D5440D"/>
    <w:rsid w:val="00D54538"/>
    <w:rsid w:val="00D54789"/>
    <w:rsid w:val="00D55073"/>
    <w:rsid w:val="00D5523E"/>
    <w:rsid w:val="00D55676"/>
    <w:rsid w:val="00D55775"/>
    <w:rsid w:val="00D55868"/>
    <w:rsid w:val="00D5591A"/>
    <w:rsid w:val="00D55BFC"/>
    <w:rsid w:val="00D55DAF"/>
    <w:rsid w:val="00D5616F"/>
    <w:rsid w:val="00D5624D"/>
    <w:rsid w:val="00D562D0"/>
    <w:rsid w:val="00D565BF"/>
    <w:rsid w:val="00D566AC"/>
    <w:rsid w:val="00D56840"/>
    <w:rsid w:val="00D56973"/>
    <w:rsid w:val="00D56AFE"/>
    <w:rsid w:val="00D56D55"/>
    <w:rsid w:val="00D5728C"/>
    <w:rsid w:val="00D5740F"/>
    <w:rsid w:val="00D57738"/>
    <w:rsid w:val="00D57AE1"/>
    <w:rsid w:val="00D57E86"/>
    <w:rsid w:val="00D57F9F"/>
    <w:rsid w:val="00D57FC0"/>
    <w:rsid w:val="00D604B1"/>
    <w:rsid w:val="00D6067F"/>
    <w:rsid w:val="00D6074D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D16"/>
    <w:rsid w:val="00D621FC"/>
    <w:rsid w:val="00D62480"/>
    <w:rsid w:val="00D6270E"/>
    <w:rsid w:val="00D627C7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DD7"/>
    <w:rsid w:val="00D63EB0"/>
    <w:rsid w:val="00D641D3"/>
    <w:rsid w:val="00D64539"/>
    <w:rsid w:val="00D6459A"/>
    <w:rsid w:val="00D646AA"/>
    <w:rsid w:val="00D6474B"/>
    <w:rsid w:val="00D64BE6"/>
    <w:rsid w:val="00D6500F"/>
    <w:rsid w:val="00D65323"/>
    <w:rsid w:val="00D654B1"/>
    <w:rsid w:val="00D655CF"/>
    <w:rsid w:val="00D6571C"/>
    <w:rsid w:val="00D65849"/>
    <w:rsid w:val="00D65D2A"/>
    <w:rsid w:val="00D65FF2"/>
    <w:rsid w:val="00D6613D"/>
    <w:rsid w:val="00D6625F"/>
    <w:rsid w:val="00D6636B"/>
    <w:rsid w:val="00D6673D"/>
    <w:rsid w:val="00D6683E"/>
    <w:rsid w:val="00D66CD3"/>
    <w:rsid w:val="00D66DEB"/>
    <w:rsid w:val="00D66F07"/>
    <w:rsid w:val="00D670B5"/>
    <w:rsid w:val="00D6738E"/>
    <w:rsid w:val="00D67599"/>
    <w:rsid w:val="00D6780F"/>
    <w:rsid w:val="00D67873"/>
    <w:rsid w:val="00D67A81"/>
    <w:rsid w:val="00D67EAB"/>
    <w:rsid w:val="00D67ED2"/>
    <w:rsid w:val="00D702E5"/>
    <w:rsid w:val="00D70568"/>
    <w:rsid w:val="00D705F1"/>
    <w:rsid w:val="00D70938"/>
    <w:rsid w:val="00D70AC2"/>
    <w:rsid w:val="00D70C59"/>
    <w:rsid w:val="00D70D07"/>
    <w:rsid w:val="00D70D65"/>
    <w:rsid w:val="00D714DD"/>
    <w:rsid w:val="00D71892"/>
    <w:rsid w:val="00D718D8"/>
    <w:rsid w:val="00D71B37"/>
    <w:rsid w:val="00D71B61"/>
    <w:rsid w:val="00D722FA"/>
    <w:rsid w:val="00D7250F"/>
    <w:rsid w:val="00D72867"/>
    <w:rsid w:val="00D729B3"/>
    <w:rsid w:val="00D72AAD"/>
    <w:rsid w:val="00D72DEC"/>
    <w:rsid w:val="00D734B0"/>
    <w:rsid w:val="00D734B1"/>
    <w:rsid w:val="00D7350B"/>
    <w:rsid w:val="00D73831"/>
    <w:rsid w:val="00D73A6E"/>
    <w:rsid w:val="00D73B47"/>
    <w:rsid w:val="00D73C9D"/>
    <w:rsid w:val="00D73D7D"/>
    <w:rsid w:val="00D7478E"/>
    <w:rsid w:val="00D7495B"/>
    <w:rsid w:val="00D7496A"/>
    <w:rsid w:val="00D74A0F"/>
    <w:rsid w:val="00D74A36"/>
    <w:rsid w:val="00D74A95"/>
    <w:rsid w:val="00D74E2F"/>
    <w:rsid w:val="00D74FD2"/>
    <w:rsid w:val="00D75144"/>
    <w:rsid w:val="00D7534C"/>
    <w:rsid w:val="00D7540B"/>
    <w:rsid w:val="00D755CD"/>
    <w:rsid w:val="00D757CF"/>
    <w:rsid w:val="00D75C92"/>
    <w:rsid w:val="00D75CD8"/>
    <w:rsid w:val="00D75D32"/>
    <w:rsid w:val="00D75EB0"/>
    <w:rsid w:val="00D76115"/>
    <w:rsid w:val="00D76159"/>
    <w:rsid w:val="00D7636C"/>
    <w:rsid w:val="00D76497"/>
    <w:rsid w:val="00D7655A"/>
    <w:rsid w:val="00D7693B"/>
    <w:rsid w:val="00D769AE"/>
    <w:rsid w:val="00D76C60"/>
    <w:rsid w:val="00D76E6E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2EE"/>
    <w:rsid w:val="00D813A1"/>
    <w:rsid w:val="00D813EC"/>
    <w:rsid w:val="00D815CF"/>
    <w:rsid w:val="00D817CF"/>
    <w:rsid w:val="00D817F3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A0A"/>
    <w:rsid w:val="00D83FF5"/>
    <w:rsid w:val="00D8426A"/>
    <w:rsid w:val="00D84275"/>
    <w:rsid w:val="00D842D9"/>
    <w:rsid w:val="00D84618"/>
    <w:rsid w:val="00D846B4"/>
    <w:rsid w:val="00D84892"/>
    <w:rsid w:val="00D848F2"/>
    <w:rsid w:val="00D84A69"/>
    <w:rsid w:val="00D84B5B"/>
    <w:rsid w:val="00D84C81"/>
    <w:rsid w:val="00D84CB5"/>
    <w:rsid w:val="00D84CD6"/>
    <w:rsid w:val="00D84DAC"/>
    <w:rsid w:val="00D84E62"/>
    <w:rsid w:val="00D8500A"/>
    <w:rsid w:val="00D851BE"/>
    <w:rsid w:val="00D8521C"/>
    <w:rsid w:val="00D85230"/>
    <w:rsid w:val="00D8547B"/>
    <w:rsid w:val="00D854DE"/>
    <w:rsid w:val="00D8572F"/>
    <w:rsid w:val="00D858B2"/>
    <w:rsid w:val="00D85FCD"/>
    <w:rsid w:val="00D860BB"/>
    <w:rsid w:val="00D861F0"/>
    <w:rsid w:val="00D86511"/>
    <w:rsid w:val="00D86544"/>
    <w:rsid w:val="00D865F5"/>
    <w:rsid w:val="00D86639"/>
    <w:rsid w:val="00D86952"/>
    <w:rsid w:val="00D8698C"/>
    <w:rsid w:val="00D86A84"/>
    <w:rsid w:val="00D86C8C"/>
    <w:rsid w:val="00D86E25"/>
    <w:rsid w:val="00D870CF"/>
    <w:rsid w:val="00D872C5"/>
    <w:rsid w:val="00D87373"/>
    <w:rsid w:val="00D87729"/>
    <w:rsid w:val="00D8784D"/>
    <w:rsid w:val="00D87864"/>
    <w:rsid w:val="00D8791A"/>
    <w:rsid w:val="00D87CF3"/>
    <w:rsid w:val="00D87D65"/>
    <w:rsid w:val="00D87E7B"/>
    <w:rsid w:val="00D90055"/>
    <w:rsid w:val="00D906ED"/>
    <w:rsid w:val="00D90847"/>
    <w:rsid w:val="00D9109B"/>
    <w:rsid w:val="00D919B8"/>
    <w:rsid w:val="00D91C30"/>
    <w:rsid w:val="00D91CDE"/>
    <w:rsid w:val="00D91D84"/>
    <w:rsid w:val="00D9202E"/>
    <w:rsid w:val="00D9213F"/>
    <w:rsid w:val="00D923C6"/>
    <w:rsid w:val="00D92430"/>
    <w:rsid w:val="00D925AD"/>
    <w:rsid w:val="00D925FF"/>
    <w:rsid w:val="00D92AC7"/>
    <w:rsid w:val="00D92B46"/>
    <w:rsid w:val="00D92BD7"/>
    <w:rsid w:val="00D93015"/>
    <w:rsid w:val="00D9325F"/>
    <w:rsid w:val="00D93336"/>
    <w:rsid w:val="00D9364F"/>
    <w:rsid w:val="00D93A28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DCF"/>
    <w:rsid w:val="00D94EB1"/>
    <w:rsid w:val="00D9508C"/>
    <w:rsid w:val="00D95103"/>
    <w:rsid w:val="00D95648"/>
    <w:rsid w:val="00D95702"/>
    <w:rsid w:val="00D95763"/>
    <w:rsid w:val="00D95B09"/>
    <w:rsid w:val="00D95D75"/>
    <w:rsid w:val="00D95E48"/>
    <w:rsid w:val="00D95F4B"/>
    <w:rsid w:val="00D95FBE"/>
    <w:rsid w:val="00D96011"/>
    <w:rsid w:val="00D9657F"/>
    <w:rsid w:val="00D96699"/>
    <w:rsid w:val="00D966B1"/>
    <w:rsid w:val="00D966BD"/>
    <w:rsid w:val="00D966C2"/>
    <w:rsid w:val="00D966D4"/>
    <w:rsid w:val="00D967E4"/>
    <w:rsid w:val="00D968E9"/>
    <w:rsid w:val="00D9701B"/>
    <w:rsid w:val="00D97134"/>
    <w:rsid w:val="00D97349"/>
    <w:rsid w:val="00D97460"/>
    <w:rsid w:val="00D97879"/>
    <w:rsid w:val="00D9793E"/>
    <w:rsid w:val="00D97991"/>
    <w:rsid w:val="00D979D9"/>
    <w:rsid w:val="00D97E1C"/>
    <w:rsid w:val="00D97EF5"/>
    <w:rsid w:val="00DA0053"/>
    <w:rsid w:val="00DA01D9"/>
    <w:rsid w:val="00DA0273"/>
    <w:rsid w:val="00DA03BF"/>
    <w:rsid w:val="00DA0758"/>
    <w:rsid w:val="00DA08C5"/>
    <w:rsid w:val="00DA17B2"/>
    <w:rsid w:val="00DA1818"/>
    <w:rsid w:val="00DA193C"/>
    <w:rsid w:val="00DA199D"/>
    <w:rsid w:val="00DA1C7C"/>
    <w:rsid w:val="00DA1D42"/>
    <w:rsid w:val="00DA1E89"/>
    <w:rsid w:val="00DA2213"/>
    <w:rsid w:val="00DA2457"/>
    <w:rsid w:val="00DA26CB"/>
    <w:rsid w:val="00DA28C6"/>
    <w:rsid w:val="00DA296F"/>
    <w:rsid w:val="00DA2AAA"/>
    <w:rsid w:val="00DA2C78"/>
    <w:rsid w:val="00DA2E47"/>
    <w:rsid w:val="00DA3173"/>
    <w:rsid w:val="00DA3582"/>
    <w:rsid w:val="00DA362B"/>
    <w:rsid w:val="00DA3AA5"/>
    <w:rsid w:val="00DA40CE"/>
    <w:rsid w:val="00DA4420"/>
    <w:rsid w:val="00DA4841"/>
    <w:rsid w:val="00DA4A9D"/>
    <w:rsid w:val="00DA4F3E"/>
    <w:rsid w:val="00DA5029"/>
    <w:rsid w:val="00DA522D"/>
    <w:rsid w:val="00DA5557"/>
    <w:rsid w:val="00DA5A75"/>
    <w:rsid w:val="00DA5B20"/>
    <w:rsid w:val="00DA5B8C"/>
    <w:rsid w:val="00DA5B8D"/>
    <w:rsid w:val="00DA5EF5"/>
    <w:rsid w:val="00DA6388"/>
    <w:rsid w:val="00DA63FC"/>
    <w:rsid w:val="00DA6903"/>
    <w:rsid w:val="00DA6A25"/>
    <w:rsid w:val="00DA6B55"/>
    <w:rsid w:val="00DA6D18"/>
    <w:rsid w:val="00DA6D40"/>
    <w:rsid w:val="00DA6D66"/>
    <w:rsid w:val="00DA6DF4"/>
    <w:rsid w:val="00DA6E1A"/>
    <w:rsid w:val="00DA6E51"/>
    <w:rsid w:val="00DA6ED8"/>
    <w:rsid w:val="00DA6EF2"/>
    <w:rsid w:val="00DA6EF5"/>
    <w:rsid w:val="00DA7C0E"/>
    <w:rsid w:val="00DA7CE8"/>
    <w:rsid w:val="00DB017F"/>
    <w:rsid w:val="00DB023D"/>
    <w:rsid w:val="00DB0337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BDD"/>
    <w:rsid w:val="00DB1BE3"/>
    <w:rsid w:val="00DB1C34"/>
    <w:rsid w:val="00DB1F2B"/>
    <w:rsid w:val="00DB243A"/>
    <w:rsid w:val="00DB243D"/>
    <w:rsid w:val="00DB24FD"/>
    <w:rsid w:val="00DB2662"/>
    <w:rsid w:val="00DB2725"/>
    <w:rsid w:val="00DB291E"/>
    <w:rsid w:val="00DB2A06"/>
    <w:rsid w:val="00DB2D78"/>
    <w:rsid w:val="00DB2E06"/>
    <w:rsid w:val="00DB321B"/>
    <w:rsid w:val="00DB3281"/>
    <w:rsid w:val="00DB33B6"/>
    <w:rsid w:val="00DB376E"/>
    <w:rsid w:val="00DB3981"/>
    <w:rsid w:val="00DB3997"/>
    <w:rsid w:val="00DB3B62"/>
    <w:rsid w:val="00DB3CC8"/>
    <w:rsid w:val="00DB3DA0"/>
    <w:rsid w:val="00DB4421"/>
    <w:rsid w:val="00DB49DA"/>
    <w:rsid w:val="00DB4BD5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0A1"/>
    <w:rsid w:val="00DB6174"/>
    <w:rsid w:val="00DB61B9"/>
    <w:rsid w:val="00DB63CE"/>
    <w:rsid w:val="00DB64F6"/>
    <w:rsid w:val="00DB67C5"/>
    <w:rsid w:val="00DB7257"/>
    <w:rsid w:val="00DB75BA"/>
    <w:rsid w:val="00DB77C8"/>
    <w:rsid w:val="00DB7A03"/>
    <w:rsid w:val="00DB7BD9"/>
    <w:rsid w:val="00DB7D5D"/>
    <w:rsid w:val="00DB7E9E"/>
    <w:rsid w:val="00DC01EA"/>
    <w:rsid w:val="00DC034D"/>
    <w:rsid w:val="00DC04AF"/>
    <w:rsid w:val="00DC0525"/>
    <w:rsid w:val="00DC05C5"/>
    <w:rsid w:val="00DC0793"/>
    <w:rsid w:val="00DC0AE8"/>
    <w:rsid w:val="00DC0B8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A74"/>
    <w:rsid w:val="00DC3BD5"/>
    <w:rsid w:val="00DC405C"/>
    <w:rsid w:val="00DC4664"/>
    <w:rsid w:val="00DC4E4A"/>
    <w:rsid w:val="00DC5692"/>
    <w:rsid w:val="00DC5A0F"/>
    <w:rsid w:val="00DC602E"/>
    <w:rsid w:val="00DC6062"/>
    <w:rsid w:val="00DC6315"/>
    <w:rsid w:val="00DC660E"/>
    <w:rsid w:val="00DC6616"/>
    <w:rsid w:val="00DC66F3"/>
    <w:rsid w:val="00DC6B26"/>
    <w:rsid w:val="00DC6C78"/>
    <w:rsid w:val="00DC6F0B"/>
    <w:rsid w:val="00DC7227"/>
    <w:rsid w:val="00DC75DB"/>
    <w:rsid w:val="00DC79AF"/>
    <w:rsid w:val="00DC7F83"/>
    <w:rsid w:val="00DD023E"/>
    <w:rsid w:val="00DD0339"/>
    <w:rsid w:val="00DD04C4"/>
    <w:rsid w:val="00DD058E"/>
    <w:rsid w:val="00DD06D0"/>
    <w:rsid w:val="00DD0933"/>
    <w:rsid w:val="00DD0D78"/>
    <w:rsid w:val="00DD0E2C"/>
    <w:rsid w:val="00DD0E5A"/>
    <w:rsid w:val="00DD0FEC"/>
    <w:rsid w:val="00DD13A8"/>
    <w:rsid w:val="00DD1962"/>
    <w:rsid w:val="00DD1A7A"/>
    <w:rsid w:val="00DD1B7D"/>
    <w:rsid w:val="00DD1C91"/>
    <w:rsid w:val="00DD1CCA"/>
    <w:rsid w:val="00DD20B4"/>
    <w:rsid w:val="00DD2617"/>
    <w:rsid w:val="00DD2CE1"/>
    <w:rsid w:val="00DD2E9C"/>
    <w:rsid w:val="00DD2EAE"/>
    <w:rsid w:val="00DD30DC"/>
    <w:rsid w:val="00DD31BD"/>
    <w:rsid w:val="00DD3995"/>
    <w:rsid w:val="00DD3A17"/>
    <w:rsid w:val="00DD3AA2"/>
    <w:rsid w:val="00DD3AAC"/>
    <w:rsid w:val="00DD4EEA"/>
    <w:rsid w:val="00DD4F39"/>
    <w:rsid w:val="00DD4FC6"/>
    <w:rsid w:val="00DD510C"/>
    <w:rsid w:val="00DD526D"/>
    <w:rsid w:val="00DD52FD"/>
    <w:rsid w:val="00DD5350"/>
    <w:rsid w:val="00DD54EF"/>
    <w:rsid w:val="00DD5A0E"/>
    <w:rsid w:val="00DD5DF6"/>
    <w:rsid w:val="00DD5E8B"/>
    <w:rsid w:val="00DD63C6"/>
    <w:rsid w:val="00DD6462"/>
    <w:rsid w:val="00DD6523"/>
    <w:rsid w:val="00DD656C"/>
    <w:rsid w:val="00DD66E2"/>
    <w:rsid w:val="00DD68EC"/>
    <w:rsid w:val="00DD69C3"/>
    <w:rsid w:val="00DD6F14"/>
    <w:rsid w:val="00DD7000"/>
    <w:rsid w:val="00DD747E"/>
    <w:rsid w:val="00DD76A6"/>
    <w:rsid w:val="00DE0103"/>
    <w:rsid w:val="00DE0210"/>
    <w:rsid w:val="00DE057D"/>
    <w:rsid w:val="00DE066A"/>
    <w:rsid w:val="00DE0680"/>
    <w:rsid w:val="00DE07EC"/>
    <w:rsid w:val="00DE089B"/>
    <w:rsid w:val="00DE0915"/>
    <w:rsid w:val="00DE0981"/>
    <w:rsid w:val="00DE0C5D"/>
    <w:rsid w:val="00DE10BA"/>
    <w:rsid w:val="00DE1418"/>
    <w:rsid w:val="00DE145E"/>
    <w:rsid w:val="00DE1CEF"/>
    <w:rsid w:val="00DE1F03"/>
    <w:rsid w:val="00DE1FDE"/>
    <w:rsid w:val="00DE204F"/>
    <w:rsid w:val="00DE2065"/>
    <w:rsid w:val="00DE25F7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951"/>
    <w:rsid w:val="00DE49C0"/>
    <w:rsid w:val="00DE4C6A"/>
    <w:rsid w:val="00DE4CB8"/>
    <w:rsid w:val="00DE4CC0"/>
    <w:rsid w:val="00DE4CD1"/>
    <w:rsid w:val="00DE4FC9"/>
    <w:rsid w:val="00DE552C"/>
    <w:rsid w:val="00DE5601"/>
    <w:rsid w:val="00DE57FF"/>
    <w:rsid w:val="00DE5A59"/>
    <w:rsid w:val="00DE5BA7"/>
    <w:rsid w:val="00DE5F47"/>
    <w:rsid w:val="00DE615A"/>
    <w:rsid w:val="00DE61AE"/>
    <w:rsid w:val="00DE69E3"/>
    <w:rsid w:val="00DE6A6E"/>
    <w:rsid w:val="00DE6CFA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321"/>
    <w:rsid w:val="00DF04FA"/>
    <w:rsid w:val="00DF07D9"/>
    <w:rsid w:val="00DF08F6"/>
    <w:rsid w:val="00DF0A44"/>
    <w:rsid w:val="00DF11AE"/>
    <w:rsid w:val="00DF1326"/>
    <w:rsid w:val="00DF1AE5"/>
    <w:rsid w:val="00DF1CB7"/>
    <w:rsid w:val="00DF1EBE"/>
    <w:rsid w:val="00DF1FDF"/>
    <w:rsid w:val="00DF207F"/>
    <w:rsid w:val="00DF218C"/>
    <w:rsid w:val="00DF235B"/>
    <w:rsid w:val="00DF2A50"/>
    <w:rsid w:val="00DF2B2C"/>
    <w:rsid w:val="00DF2B48"/>
    <w:rsid w:val="00DF2C08"/>
    <w:rsid w:val="00DF2C3D"/>
    <w:rsid w:val="00DF2D61"/>
    <w:rsid w:val="00DF30D9"/>
    <w:rsid w:val="00DF3133"/>
    <w:rsid w:val="00DF3284"/>
    <w:rsid w:val="00DF32BE"/>
    <w:rsid w:val="00DF3326"/>
    <w:rsid w:val="00DF354C"/>
    <w:rsid w:val="00DF363C"/>
    <w:rsid w:val="00DF3840"/>
    <w:rsid w:val="00DF3DE7"/>
    <w:rsid w:val="00DF4227"/>
    <w:rsid w:val="00DF4326"/>
    <w:rsid w:val="00DF4A4E"/>
    <w:rsid w:val="00DF4DCE"/>
    <w:rsid w:val="00DF5024"/>
    <w:rsid w:val="00DF50CB"/>
    <w:rsid w:val="00DF50EE"/>
    <w:rsid w:val="00DF51BA"/>
    <w:rsid w:val="00DF60D8"/>
    <w:rsid w:val="00DF6507"/>
    <w:rsid w:val="00DF66A5"/>
    <w:rsid w:val="00DF67B1"/>
    <w:rsid w:val="00DF69EB"/>
    <w:rsid w:val="00DF6B9E"/>
    <w:rsid w:val="00DF6F70"/>
    <w:rsid w:val="00DF7422"/>
    <w:rsid w:val="00DF7453"/>
    <w:rsid w:val="00DF7546"/>
    <w:rsid w:val="00DF792A"/>
    <w:rsid w:val="00DF7E55"/>
    <w:rsid w:val="00DF7F69"/>
    <w:rsid w:val="00E0031C"/>
    <w:rsid w:val="00E0080F"/>
    <w:rsid w:val="00E00845"/>
    <w:rsid w:val="00E00C75"/>
    <w:rsid w:val="00E00D1B"/>
    <w:rsid w:val="00E00E8E"/>
    <w:rsid w:val="00E0105D"/>
    <w:rsid w:val="00E0113D"/>
    <w:rsid w:val="00E01171"/>
    <w:rsid w:val="00E012FF"/>
    <w:rsid w:val="00E0209F"/>
    <w:rsid w:val="00E021C3"/>
    <w:rsid w:val="00E02308"/>
    <w:rsid w:val="00E023E9"/>
    <w:rsid w:val="00E026E9"/>
    <w:rsid w:val="00E02701"/>
    <w:rsid w:val="00E02906"/>
    <w:rsid w:val="00E029EE"/>
    <w:rsid w:val="00E02A6D"/>
    <w:rsid w:val="00E02DC6"/>
    <w:rsid w:val="00E0316B"/>
    <w:rsid w:val="00E03332"/>
    <w:rsid w:val="00E03708"/>
    <w:rsid w:val="00E03799"/>
    <w:rsid w:val="00E03BE5"/>
    <w:rsid w:val="00E03F2D"/>
    <w:rsid w:val="00E04142"/>
    <w:rsid w:val="00E042DA"/>
    <w:rsid w:val="00E0443B"/>
    <w:rsid w:val="00E047D0"/>
    <w:rsid w:val="00E04A41"/>
    <w:rsid w:val="00E0500D"/>
    <w:rsid w:val="00E05749"/>
    <w:rsid w:val="00E057B8"/>
    <w:rsid w:val="00E058BD"/>
    <w:rsid w:val="00E05945"/>
    <w:rsid w:val="00E05983"/>
    <w:rsid w:val="00E05992"/>
    <w:rsid w:val="00E05E4A"/>
    <w:rsid w:val="00E05F32"/>
    <w:rsid w:val="00E0600F"/>
    <w:rsid w:val="00E062AD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38C"/>
    <w:rsid w:val="00E10401"/>
    <w:rsid w:val="00E1042A"/>
    <w:rsid w:val="00E104A8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282"/>
    <w:rsid w:val="00E12850"/>
    <w:rsid w:val="00E12916"/>
    <w:rsid w:val="00E12FD2"/>
    <w:rsid w:val="00E1304C"/>
    <w:rsid w:val="00E135A2"/>
    <w:rsid w:val="00E1361C"/>
    <w:rsid w:val="00E1372D"/>
    <w:rsid w:val="00E13A07"/>
    <w:rsid w:val="00E13C2B"/>
    <w:rsid w:val="00E13E85"/>
    <w:rsid w:val="00E14178"/>
    <w:rsid w:val="00E141AA"/>
    <w:rsid w:val="00E14E6F"/>
    <w:rsid w:val="00E151C5"/>
    <w:rsid w:val="00E1528C"/>
    <w:rsid w:val="00E15313"/>
    <w:rsid w:val="00E153B6"/>
    <w:rsid w:val="00E1563D"/>
    <w:rsid w:val="00E1565F"/>
    <w:rsid w:val="00E159AA"/>
    <w:rsid w:val="00E159AF"/>
    <w:rsid w:val="00E15A2C"/>
    <w:rsid w:val="00E15CAA"/>
    <w:rsid w:val="00E15F1A"/>
    <w:rsid w:val="00E162D5"/>
    <w:rsid w:val="00E1641E"/>
    <w:rsid w:val="00E1643D"/>
    <w:rsid w:val="00E166BE"/>
    <w:rsid w:val="00E16ABF"/>
    <w:rsid w:val="00E16C11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10B7"/>
    <w:rsid w:val="00E21143"/>
    <w:rsid w:val="00E211EC"/>
    <w:rsid w:val="00E212D9"/>
    <w:rsid w:val="00E21721"/>
    <w:rsid w:val="00E217F3"/>
    <w:rsid w:val="00E21AFE"/>
    <w:rsid w:val="00E21C5C"/>
    <w:rsid w:val="00E2255A"/>
    <w:rsid w:val="00E228E8"/>
    <w:rsid w:val="00E229E6"/>
    <w:rsid w:val="00E22DEB"/>
    <w:rsid w:val="00E2322B"/>
    <w:rsid w:val="00E2350C"/>
    <w:rsid w:val="00E23533"/>
    <w:rsid w:val="00E236DF"/>
    <w:rsid w:val="00E23A0E"/>
    <w:rsid w:val="00E23F63"/>
    <w:rsid w:val="00E240A6"/>
    <w:rsid w:val="00E244B6"/>
    <w:rsid w:val="00E2452B"/>
    <w:rsid w:val="00E248BA"/>
    <w:rsid w:val="00E2494E"/>
    <w:rsid w:val="00E24C38"/>
    <w:rsid w:val="00E24D8A"/>
    <w:rsid w:val="00E24F74"/>
    <w:rsid w:val="00E254EE"/>
    <w:rsid w:val="00E25B1F"/>
    <w:rsid w:val="00E25CF9"/>
    <w:rsid w:val="00E25D99"/>
    <w:rsid w:val="00E25E23"/>
    <w:rsid w:val="00E25F69"/>
    <w:rsid w:val="00E26163"/>
    <w:rsid w:val="00E26703"/>
    <w:rsid w:val="00E268FD"/>
    <w:rsid w:val="00E26971"/>
    <w:rsid w:val="00E26EB4"/>
    <w:rsid w:val="00E27051"/>
    <w:rsid w:val="00E273D6"/>
    <w:rsid w:val="00E27873"/>
    <w:rsid w:val="00E27D85"/>
    <w:rsid w:val="00E27E65"/>
    <w:rsid w:val="00E30109"/>
    <w:rsid w:val="00E30202"/>
    <w:rsid w:val="00E3021E"/>
    <w:rsid w:val="00E305AB"/>
    <w:rsid w:val="00E305E2"/>
    <w:rsid w:val="00E30935"/>
    <w:rsid w:val="00E30B66"/>
    <w:rsid w:val="00E30D08"/>
    <w:rsid w:val="00E3122D"/>
    <w:rsid w:val="00E316FA"/>
    <w:rsid w:val="00E31806"/>
    <w:rsid w:val="00E319F9"/>
    <w:rsid w:val="00E31CC2"/>
    <w:rsid w:val="00E31CD6"/>
    <w:rsid w:val="00E31DBF"/>
    <w:rsid w:val="00E31F92"/>
    <w:rsid w:val="00E3210C"/>
    <w:rsid w:val="00E3251C"/>
    <w:rsid w:val="00E3265B"/>
    <w:rsid w:val="00E329B4"/>
    <w:rsid w:val="00E32A99"/>
    <w:rsid w:val="00E330CB"/>
    <w:rsid w:val="00E33663"/>
    <w:rsid w:val="00E33767"/>
    <w:rsid w:val="00E33992"/>
    <w:rsid w:val="00E339CD"/>
    <w:rsid w:val="00E339ED"/>
    <w:rsid w:val="00E33B5F"/>
    <w:rsid w:val="00E33DF5"/>
    <w:rsid w:val="00E33EFD"/>
    <w:rsid w:val="00E34018"/>
    <w:rsid w:val="00E341D2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6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7A3"/>
    <w:rsid w:val="00E37940"/>
    <w:rsid w:val="00E37AEF"/>
    <w:rsid w:val="00E37B0B"/>
    <w:rsid w:val="00E37CFA"/>
    <w:rsid w:val="00E37E2F"/>
    <w:rsid w:val="00E37F4E"/>
    <w:rsid w:val="00E40406"/>
    <w:rsid w:val="00E4045D"/>
    <w:rsid w:val="00E405BF"/>
    <w:rsid w:val="00E40B37"/>
    <w:rsid w:val="00E40C2C"/>
    <w:rsid w:val="00E4107C"/>
    <w:rsid w:val="00E41335"/>
    <w:rsid w:val="00E41394"/>
    <w:rsid w:val="00E414F6"/>
    <w:rsid w:val="00E41584"/>
    <w:rsid w:val="00E415F8"/>
    <w:rsid w:val="00E416A9"/>
    <w:rsid w:val="00E416CD"/>
    <w:rsid w:val="00E4176F"/>
    <w:rsid w:val="00E41FEF"/>
    <w:rsid w:val="00E42603"/>
    <w:rsid w:val="00E4286F"/>
    <w:rsid w:val="00E42993"/>
    <w:rsid w:val="00E429B0"/>
    <w:rsid w:val="00E429B9"/>
    <w:rsid w:val="00E43098"/>
    <w:rsid w:val="00E4317E"/>
    <w:rsid w:val="00E432DC"/>
    <w:rsid w:val="00E4345F"/>
    <w:rsid w:val="00E43599"/>
    <w:rsid w:val="00E43A99"/>
    <w:rsid w:val="00E43F17"/>
    <w:rsid w:val="00E440B7"/>
    <w:rsid w:val="00E44248"/>
    <w:rsid w:val="00E448E9"/>
    <w:rsid w:val="00E44F99"/>
    <w:rsid w:val="00E4506E"/>
    <w:rsid w:val="00E451C9"/>
    <w:rsid w:val="00E45444"/>
    <w:rsid w:val="00E45585"/>
    <w:rsid w:val="00E456D0"/>
    <w:rsid w:val="00E4571A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7"/>
    <w:rsid w:val="00E47498"/>
    <w:rsid w:val="00E4753B"/>
    <w:rsid w:val="00E47673"/>
    <w:rsid w:val="00E477E2"/>
    <w:rsid w:val="00E47D91"/>
    <w:rsid w:val="00E5041A"/>
    <w:rsid w:val="00E507A2"/>
    <w:rsid w:val="00E50A8E"/>
    <w:rsid w:val="00E50E70"/>
    <w:rsid w:val="00E50FFB"/>
    <w:rsid w:val="00E51032"/>
    <w:rsid w:val="00E51146"/>
    <w:rsid w:val="00E5129E"/>
    <w:rsid w:val="00E51312"/>
    <w:rsid w:val="00E517B9"/>
    <w:rsid w:val="00E51F61"/>
    <w:rsid w:val="00E51F63"/>
    <w:rsid w:val="00E520AF"/>
    <w:rsid w:val="00E5224E"/>
    <w:rsid w:val="00E523E0"/>
    <w:rsid w:val="00E524C6"/>
    <w:rsid w:val="00E52505"/>
    <w:rsid w:val="00E525F9"/>
    <w:rsid w:val="00E5266A"/>
    <w:rsid w:val="00E526B9"/>
    <w:rsid w:val="00E5282B"/>
    <w:rsid w:val="00E52AB0"/>
    <w:rsid w:val="00E52F38"/>
    <w:rsid w:val="00E53525"/>
    <w:rsid w:val="00E53BB2"/>
    <w:rsid w:val="00E54288"/>
    <w:rsid w:val="00E548EE"/>
    <w:rsid w:val="00E54952"/>
    <w:rsid w:val="00E5497E"/>
    <w:rsid w:val="00E54A8F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25"/>
    <w:rsid w:val="00E576FC"/>
    <w:rsid w:val="00E60180"/>
    <w:rsid w:val="00E60506"/>
    <w:rsid w:val="00E6074A"/>
    <w:rsid w:val="00E6096E"/>
    <w:rsid w:val="00E610CB"/>
    <w:rsid w:val="00E6163A"/>
    <w:rsid w:val="00E6175A"/>
    <w:rsid w:val="00E61846"/>
    <w:rsid w:val="00E61A9C"/>
    <w:rsid w:val="00E61EB6"/>
    <w:rsid w:val="00E622B6"/>
    <w:rsid w:val="00E623EB"/>
    <w:rsid w:val="00E62542"/>
    <w:rsid w:val="00E625AC"/>
    <w:rsid w:val="00E627CF"/>
    <w:rsid w:val="00E62A70"/>
    <w:rsid w:val="00E62AB8"/>
    <w:rsid w:val="00E62BB0"/>
    <w:rsid w:val="00E62BF4"/>
    <w:rsid w:val="00E631FD"/>
    <w:rsid w:val="00E635B3"/>
    <w:rsid w:val="00E6363D"/>
    <w:rsid w:val="00E636A6"/>
    <w:rsid w:val="00E6380C"/>
    <w:rsid w:val="00E63D75"/>
    <w:rsid w:val="00E6401A"/>
    <w:rsid w:val="00E64184"/>
    <w:rsid w:val="00E64384"/>
    <w:rsid w:val="00E6491D"/>
    <w:rsid w:val="00E65D59"/>
    <w:rsid w:val="00E65D73"/>
    <w:rsid w:val="00E66098"/>
    <w:rsid w:val="00E661F0"/>
    <w:rsid w:val="00E66306"/>
    <w:rsid w:val="00E66434"/>
    <w:rsid w:val="00E66452"/>
    <w:rsid w:val="00E66AA3"/>
    <w:rsid w:val="00E66F5A"/>
    <w:rsid w:val="00E6770C"/>
    <w:rsid w:val="00E67A23"/>
    <w:rsid w:val="00E67A25"/>
    <w:rsid w:val="00E67BAC"/>
    <w:rsid w:val="00E67E2A"/>
    <w:rsid w:val="00E67EDA"/>
    <w:rsid w:val="00E67F4A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1F6"/>
    <w:rsid w:val="00E71481"/>
    <w:rsid w:val="00E71714"/>
    <w:rsid w:val="00E71872"/>
    <w:rsid w:val="00E71A5D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3CC6"/>
    <w:rsid w:val="00E742A8"/>
    <w:rsid w:val="00E74493"/>
    <w:rsid w:val="00E7462F"/>
    <w:rsid w:val="00E74806"/>
    <w:rsid w:val="00E74960"/>
    <w:rsid w:val="00E749B0"/>
    <w:rsid w:val="00E74B0F"/>
    <w:rsid w:val="00E74D5B"/>
    <w:rsid w:val="00E752CF"/>
    <w:rsid w:val="00E75642"/>
    <w:rsid w:val="00E7564E"/>
    <w:rsid w:val="00E75666"/>
    <w:rsid w:val="00E75AAC"/>
    <w:rsid w:val="00E75B2B"/>
    <w:rsid w:val="00E75C82"/>
    <w:rsid w:val="00E76053"/>
    <w:rsid w:val="00E7608C"/>
    <w:rsid w:val="00E76349"/>
    <w:rsid w:val="00E7662A"/>
    <w:rsid w:val="00E768DD"/>
    <w:rsid w:val="00E76A41"/>
    <w:rsid w:val="00E76B3A"/>
    <w:rsid w:val="00E76FCE"/>
    <w:rsid w:val="00E7742D"/>
    <w:rsid w:val="00E774EE"/>
    <w:rsid w:val="00E775C3"/>
    <w:rsid w:val="00E776DE"/>
    <w:rsid w:val="00E77737"/>
    <w:rsid w:val="00E77815"/>
    <w:rsid w:val="00E77A0A"/>
    <w:rsid w:val="00E77C16"/>
    <w:rsid w:val="00E77C4C"/>
    <w:rsid w:val="00E77D61"/>
    <w:rsid w:val="00E77F01"/>
    <w:rsid w:val="00E80286"/>
    <w:rsid w:val="00E80652"/>
    <w:rsid w:val="00E80AE3"/>
    <w:rsid w:val="00E80C48"/>
    <w:rsid w:val="00E81061"/>
    <w:rsid w:val="00E81550"/>
    <w:rsid w:val="00E81B1E"/>
    <w:rsid w:val="00E81EB6"/>
    <w:rsid w:val="00E82154"/>
    <w:rsid w:val="00E82155"/>
    <w:rsid w:val="00E824DF"/>
    <w:rsid w:val="00E825B3"/>
    <w:rsid w:val="00E826D5"/>
    <w:rsid w:val="00E829EB"/>
    <w:rsid w:val="00E82B45"/>
    <w:rsid w:val="00E82DC4"/>
    <w:rsid w:val="00E82E7E"/>
    <w:rsid w:val="00E82F52"/>
    <w:rsid w:val="00E82FD0"/>
    <w:rsid w:val="00E833D2"/>
    <w:rsid w:val="00E833E2"/>
    <w:rsid w:val="00E83579"/>
    <w:rsid w:val="00E839BE"/>
    <w:rsid w:val="00E8413E"/>
    <w:rsid w:val="00E84345"/>
    <w:rsid w:val="00E843AB"/>
    <w:rsid w:val="00E8465A"/>
    <w:rsid w:val="00E84778"/>
    <w:rsid w:val="00E84CB3"/>
    <w:rsid w:val="00E8518E"/>
    <w:rsid w:val="00E85241"/>
    <w:rsid w:val="00E85244"/>
    <w:rsid w:val="00E856B2"/>
    <w:rsid w:val="00E85709"/>
    <w:rsid w:val="00E85A8A"/>
    <w:rsid w:val="00E85BB1"/>
    <w:rsid w:val="00E85E55"/>
    <w:rsid w:val="00E863FB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3CC"/>
    <w:rsid w:val="00E90510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256"/>
    <w:rsid w:val="00E93326"/>
    <w:rsid w:val="00E93C7E"/>
    <w:rsid w:val="00E942AD"/>
    <w:rsid w:val="00E94680"/>
    <w:rsid w:val="00E950E1"/>
    <w:rsid w:val="00E95160"/>
    <w:rsid w:val="00E951A7"/>
    <w:rsid w:val="00E953E3"/>
    <w:rsid w:val="00E95A64"/>
    <w:rsid w:val="00E95A82"/>
    <w:rsid w:val="00E95DBF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16E"/>
    <w:rsid w:val="00E97882"/>
    <w:rsid w:val="00E978D0"/>
    <w:rsid w:val="00E97BB0"/>
    <w:rsid w:val="00E97D59"/>
    <w:rsid w:val="00E97F20"/>
    <w:rsid w:val="00EA0028"/>
    <w:rsid w:val="00EA005C"/>
    <w:rsid w:val="00EA00DC"/>
    <w:rsid w:val="00EA01AC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CB5"/>
    <w:rsid w:val="00EA1DAA"/>
    <w:rsid w:val="00EA208B"/>
    <w:rsid w:val="00EA2238"/>
    <w:rsid w:val="00EA2482"/>
    <w:rsid w:val="00EA2831"/>
    <w:rsid w:val="00EA28EC"/>
    <w:rsid w:val="00EA2A8E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DAF"/>
    <w:rsid w:val="00EA3DE5"/>
    <w:rsid w:val="00EA3E40"/>
    <w:rsid w:val="00EA3F37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504"/>
    <w:rsid w:val="00EA5740"/>
    <w:rsid w:val="00EA5889"/>
    <w:rsid w:val="00EA599F"/>
    <w:rsid w:val="00EA5DA4"/>
    <w:rsid w:val="00EA6068"/>
    <w:rsid w:val="00EA657B"/>
    <w:rsid w:val="00EA6862"/>
    <w:rsid w:val="00EA6B04"/>
    <w:rsid w:val="00EA6C38"/>
    <w:rsid w:val="00EA6D3B"/>
    <w:rsid w:val="00EA6DB7"/>
    <w:rsid w:val="00EA6E03"/>
    <w:rsid w:val="00EA70E1"/>
    <w:rsid w:val="00EA7207"/>
    <w:rsid w:val="00EA7CC7"/>
    <w:rsid w:val="00EA7F4D"/>
    <w:rsid w:val="00EB029F"/>
    <w:rsid w:val="00EB02C0"/>
    <w:rsid w:val="00EB05C7"/>
    <w:rsid w:val="00EB09C1"/>
    <w:rsid w:val="00EB09ED"/>
    <w:rsid w:val="00EB0A15"/>
    <w:rsid w:val="00EB0C17"/>
    <w:rsid w:val="00EB0C38"/>
    <w:rsid w:val="00EB0ED4"/>
    <w:rsid w:val="00EB1150"/>
    <w:rsid w:val="00EB1655"/>
    <w:rsid w:val="00EB16B7"/>
    <w:rsid w:val="00EB182E"/>
    <w:rsid w:val="00EB1A1C"/>
    <w:rsid w:val="00EB1A37"/>
    <w:rsid w:val="00EB1C90"/>
    <w:rsid w:val="00EB20D5"/>
    <w:rsid w:val="00EB2138"/>
    <w:rsid w:val="00EB218F"/>
    <w:rsid w:val="00EB21B1"/>
    <w:rsid w:val="00EB2809"/>
    <w:rsid w:val="00EB31CC"/>
    <w:rsid w:val="00EB36F1"/>
    <w:rsid w:val="00EB3776"/>
    <w:rsid w:val="00EB3873"/>
    <w:rsid w:val="00EB3916"/>
    <w:rsid w:val="00EB3BE6"/>
    <w:rsid w:val="00EB3C25"/>
    <w:rsid w:val="00EB455A"/>
    <w:rsid w:val="00EB4561"/>
    <w:rsid w:val="00EB49FE"/>
    <w:rsid w:val="00EB4A63"/>
    <w:rsid w:val="00EB4C7B"/>
    <w:rsid w:val="00EB5957"/>
    <w:rsid w:val="00EB5D2C"/>
    <w:rsid w:val="00EB60DA"/>
    <w:rsid w:val="00EB69ED"/>
    <w:rsid w:val="00EB7047"/>
    <w:rsid w:val="00EB72BA"/>
    <w:rsid w:val="00EB7508"/>
    <w:rsid w:val="00EB7519"/>
    <w:rsid w:val="00EB76F9"/>
    <w:rsid w:val="00EB79AB"/>
    <w:rsid w:val="00EB7D42"/>
    <w:rsid w:val="00EB7D60"/>
    <w:rsid w:val="00EB7DBB"/>
    <w:rsid w:val="00EC009B"/>
    <w:rsid w:val="00EC05BF"/>
    <w:rsid w:val="00EC0981"/>
    <w:rsid w:val="00EC0D8D"/>
    <w:rsid w:val="00EC0EDC"/>
    <w:rsid w:val="00EC0F04"/>
    <w:rsid w:val="00EC1318"/>
    <w:rsid w:val="00EC1495"/>
    <w:rsid w:val="00EC1663"/>
    <w:rsid w:val="00EC1A5C"/>
    <w:rsid w:val="00EC1C3E"/>
    <w:rsid w:val="00EC1F97"/>
    <w:rsid w:val="00EC246F"/>
    <w:rsid w:val="00EC2AA9"/>
    <w:rsid w:val="00EC330D"/>
    <w:rsid w:val="00EC344A"/>
    <w:rsid w:val="00EC352A"/>
    <w:rsid w:val="00EC3C15"/>
    <w:rsid w:val="00EC3D2F"/>
    <w:rsid w:val="00EC3D8E"/>
    <w:rsid w:val="00EC3FAF"/>
    <w:rsid w:val="00EC3FE7"/>
    <w:rsid w:val="00EC44EE"/>
    <w:rsid w:val="00EC4C25"/>
    <w:rsid w:val="00EC4C69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560"/>
    <w:rsid w:val="00EC66B0"/>
    <w:rsid w:val="00EC6B4D"/>
    <w:rsid w:val="00EC6E80"/>
    <w:rsid w:val="00EC6F47"/>
    <w:rsid w:val="00EC6FB9"/>
    <w:rsid w:val="00EC706E"/>
    <w:rsid w:val="00EC70CC"/>
    <w:rsid w:val="00EC71FB"/>
    <w:rsid w:val="00EC7352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561"/>
    <w:rsid w:val="00ED1737"/>
    <w:rsid w:val="00ED1793"/>
    <w:rsid w:val="00ED199C"/>
    <w:rsid w:val="00ED1C72"/>
    <w:rsid w:val="00ED2059"/>
    <w:rsid w:val="00ED232E"/>
    <w:rsid w:val="00ED2358"/>
    <w:rsid w:val="00ED2533"/>
    <w:rsid w:val="00ED2675"/>
    <w:rsid w:val="00ED2965"/>
    <w:rsid w:val="00ED2B69"/>
    <w:rsid w:val="00ED2BA0"/>
    <w:rsid w:val="00ED2D62"/>
    <w:rsid w:val="00ED2F1B"/>
    <w:rsid w:val="00ED313A"/>
    <w:rsid w:val="00ED31C3"/>
    <w:rsid w:val="00ED31F3"/>
    <w:rsid w:val="00ED325C"/>
    <w:rsid w:val="00ED34CC"/>
    <w:rsid w:val="00ED3702"/>
    <w:rsid w:val="00ED3CA6"/>
    <w:rsid w:val="00ED3EDD"/>
    <w:rsid w:val="00ED3F82"/>
    <w:rsid w:val="00ED3FE1"/>
    <w:rsid w:val="00ED4278"/>
    <w:rsid w:val="00ED47F6"/>
    <w:rsid w:val="00ED4A2D"/>
    <w:rsid w:val="00ED4A87"/>
    <w:rsid w:val="00ED4F86"/>
    <w:rsid w:val="00ED5025"/>
    <w:rsid w:val="00ED5173"/>
    <w:rsid w:val="00ED51E6"/>
    <w:rsid w:val="00ED520A"/>
    <w:rsid w:val="00ED52B3"/>
    <w:rsid w:val="00ED52D4"/>
    <w:rsid w:val="00ED53DB"/>
    <w:rsid w:val="00ED5568"/>
    <w:rsid w:val="00ED5724"/>
    <w:rsid w:val="00ED57F1"/>
    <w:rsid w:val="00ED59A9"/>
    <w:rsid w:val="00ED59B7"/>
    <w:rsid w:val="00ED5B93"/>
    <w:rsid w:val="00ED5E20"/>
    <w:rsid w:val="00ED5E6A"/>
    <w:rsid w:val="00ED5E8F"/>
    <w:rsid w:val="00ED6324"/>
    <w:rsid w:val="00ED6669"/>
    <w:rsid w:val="00ED6EA9"/>
    <w:rsid w:val="00ED70A9"/>
    <w:rsid w:val="00ED76CA"/>
    <w:rsid w:val="00ED78DF"/>
    <w:rsid w:val="00ED7A44"/>
    <w:rsid w:val="00ED7D69"/>
    <w:rsid w:val="00ED7E07"/>
    <w:rsid w:val="00EE02A8"/>
    <w:rsid w:val="00EE0429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D91"/>
    <w:rsid w:val="00EE2DFE"/>
    <w:rsid w:val="00EE32FD"/>
    <w:rsid w:val="00EE3476"/>
    <w:rsid w:val="00EE3DD3"/>
    <w:rsid w:val="00EE3EAF"/>
    <w:rsid w:val="00EE3F63"/>
    <w:rsid w:val="00EE43BE"/>
    <w:rsid w:val="00EE4A41"/>
    <w:rsid w:val="00EE4C6A"/>
    <w:rsid w:val="00EE4D53"/>
    <w:rsid w:val="00EE500C"/>
    <w:rsid w:val="00EE5222"/>
    <w:rsid w:val="00EE551E"/>
    <w:rsid w:val="00EE5B6F"/>
    <w:rsid w:val="00EE6069"/>
    <w:rsid w:val="00EE613A"/>
    <w:rsid w:val="00EE6868"/>
    <w:rsid w:val="00EE6B81"/>
    <w:rsid w:val="00EE6C38"/>
    <w:rsid w:val="00EE6C6D"/>
    <w:rsid w:val="00EE7136"/>
    <w:rsid w:val="00EE722A"/>
    <w:rsid w:val="00EE75A2"/>
    <w:rsid w:val="00EE7718"/>
    <w:rsid w:val="00EE7A23"/>
    <w:rsid w:val="00EE7C06"/>
    <w:rsid w:val="00EF00D2"/>
    <w:rsid w:val="00EF04C5"/>
    <w:rsid w:val="00EF06A5"/>
    <w:rsid w:val="00EF06FB"/>
    <w:rsid w:val="00EF0711"/>
    <w:rsid w:val="00EF09A7"/>
    <w:rsid w:val="00EF115A"/>
    <w:rsid w:val="00EF16AF"/>
    <w:rsid w:val="00EF17C1"/>
    <w:rsid w:val="00EF1B85"/>
    <w:rsid w:val="00EF1CD5"/>
    <w:rsid w:val="00EF2462"/>
    <w:rsid w:val="00EF2C82"/>
    <w:rsid w:val="00EF3030"/>
    <w:rsid w:val="00EF34DD"/>
    <w:rsid w:val="00EF38B9"/>
    <w:rsid w:val="00EF3ADD"/>
    <w:rsid w:val="00EF3CAA"/>
    <w:rsid w:val="00EF3D54"/>
    <w:rsid w:val="00EF3DF5"/>
    <w:rsid w:val="00EF3EF9"/>
    <w:rsid w:val="00EF41F1"/>
    <w:rsid w:val="00EF49F4"/>
    <w:rsid w:val="00EF4DB4"/>
    <w:rsid w:val="00EF4E83"/>
    <w:rsid w:val="00EF4FA6"/>
    <w:rsid w:val="00EF5258"/>
    <w:rsid w:val="00EF561F"/>
    <w:rsid w:val="00EF585C"/>
    <w:rsid w:val="00EF5E08"/>
    <w:rsid w:val="00EF6015"/>
    <w:rsid w:val="00EF60EC"/>
    <w:rsid w:val="00EF646B"/>
    <w:rsid w:val="00EF6B2F"/>
    <w:rsid w:val="00EF6B81"/>
    <w:rsid w:val="00EF7135"/>
    <w:rsid w:val="00EF7250"/>
    <w:rsid w:val="00EF7303"/>
    <w:rsid w:val="00EF7326"/>
    <w:rsid w:val="00EF7684"/>
    <w:rsid w:val="00EF7988"/>
    <w:rsid w:val="00EF7B83"/>
    <w:rsid w:val="00EF7F22"/>
    <w:rsid w:val="00EF7F6F"/>
    <w:rsid w:val="00F0085D"/>
    <w:rsid w:val="00F0093F"/>
    <w:rsid w:val="00F00D54"/>
    <w:rsid w:val="00F00D8A"/>
    <w:rsid w:val="00F00EBC"/>
    <w:rsid w:val="00F01364"/>
    <w:rsid w:val="00F0145F"/>
    <w:rsid w:val="00F01606"/>
    <w:rsid w:val="00F0172D"/>
    <w:rsid w:val="00F01766"/>
    <w:rsid w:val="00F019EE"/>
    <w:rsid w:val="00F01A28"/>
    <w:rsid w:val="00F01BBA"/>
    <w:rsid w:val="00F01C84"/>
    <w:rsid w:val="00F01E08"/>
    <w:rsid w:val="00F0240D"/>
    <w:rsid w:val="00F02601"/>
    <w:rsid w:val="00F028D3"/>
    <w:rsid w:val="00F033D2"/>
    <w:rsid w:val="00F03435"/>
    <w:rsid w:val="00F03CEC"/>
    <w:rsid w:val="00F03D8A"/>
    <w:rsid w:val="00F04302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8D4"/>
    <w:rsid w:val="00F078F0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FC6"/>
    <w:rsid w:val="00F113A4"/>
    <w:rsid w:val="00F115CF"/>
    <w:rsid w:val="00F11C1A"/>
    <w:rsid w:val="00F11C21"/>
    <w:rsid w:val="00F11EDE"/>
    <w:rsid w:val="00F11F8B"/>
    <w:rsid w:val="00F122ED"/>
    <w:rsid w:val="00F12380"/>
    <w:rsid w:val="00F127C1"/>
    <w:rsid w:val="00F12B0F"/>
    <w:rsid w:val="00F12B2E"/>
    <w:rsid w:val="00F12F64"/>
    <w:rsid w:val="00F1359D"/>
    <w:rsid w:val="00F1378B"/>
    <w:rsid w:val="00F13830"/>
    <w:rsid w:val="00F13880"/>
    <w:rsid w:val="00F13939"/>
    <w:rsid w:val="00F1396E"/>
    <w:rsid w:val="00F13A67"/>
    <w:rsid w:val="00F13E37"/>
    <w:rsid w:val="00F13E89"/>
    <w:rsid w:val="00F14004"/>
    <w:rsid w:val="00F14350"/>
    <w:rsid w:val="00F1453F"/>
    <w:rsid w:val="00F147E3"/>
    <w:rsid w:val="00F149BE"/>
    <w:rsid w:val="00F14A89"/>
    <w:rsid w:val="00F14B64"/>
    <w:rsid w:val="00F15121"/>
    <w:rsid w:val="00F152B1"/>
    <w:rsid w:val="00F15491"/>
    <w:rsid w:val="00F15683"/>
    <w:rsid w:val="00F15A4A"/>
    <w:rsid w:val="00F15B9D"/>
    <w:rsid w:val="00F15BCE"/>
    <w:rsid w:val="00F15C94"/>
    <w:rsid w:val="00F15D8B"/>
    <w:rsid w:val="00F15DC1"/>
    <w:rsid w:val="00F1606B"/>
    <w:rsid w:val="00F16510"/>
    <w:rsid w:val="00F165B5"/>
    <w:rsid w:val="00F1663B"/>
    <w:rsid w:val="00F16F13"/>
    <w:rsid w:val="00F17853"/>
    <w:rsid w:val="00F1787B"/>
    <w:rsid w:val="00F17A85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2F4"/>
    <w:rsid w:val="00F213E5"/>
    <w:rsid w:val="00F21495"/>
    <w:rsid w:val="00F21A44"/>
    <w:rsid w:val="00F21C5D"/>
    <w:rsid w:val="00F21D7F"/>
    <w:rsid w:val="00F21E97"/>
    <w:rsid w:val="00F21F46"/>
    <w:rsid w:val="00F21F78"/>
    <w:rsid w:val="00F221C0"/>
    <w:rsid w:val="00F223A9"/>
    <w:rsid w:val="00F224E1"/>
    <w:rsid w:val="00F22520"/>
    <w:rsid w:val="00F22953"/>
    <w:rsid w:val="00F22A00"/>
    <w:rsid w:val="00F22E28"/>
    <w:rsid w:val="00F22EAE"/>
    <w:rsid w:val="00F23402"/>
    <w:rsid w:val="00F236F4"/>
    <w:rsid w:val="00F23954"/>
    <w:rsid w:val="00F23AE3"/>
    <w:rsid w:val="00F23B88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94A"/>
    <w:rsid w:val="00F25B4E"/>
    <w:rsid w:val="00F25C61"/>
    <w:rsid w:val="00F26262"/>
    <w:rsid w:val="00F269AF"/>
    <w:rsid w:val="00F269C1"/>
    <w:rsid w:val="00F26A9B"/>
    <w:rsid w:val="00F26BF3"/>
    <w:rsid w:val="00F26C91"/>
    <w:rsid w:val="00F26E2D"/>
    <w:rsid w:val="00F26F46"/>
    <w:rsid w:val="00F26FD6"/>
    <w:rsid w:val="00F26FF6"/>
    <w:rsid w:val="00F2735F"/>
    <w:rsid w:val="00F278D7"/>
    <w:rsid w:val="00F27B8E"/>
    <w:rsid w:val="00F27CCE"/>
    <w:rsid w:val="00F27E0F"/>
    <w:rsid w:val="00F27F7A"/>
    <w:rsid w:val="00F300D8"/>
    <w:rsid w:val="00F30959"/>
    <w:rsid w:val="00F30CD1"/>
    <w:rsid w:val="00F30EC4"/>
    <w:rsid w:val="00F30FEC"/>
    <w:rsid w:val="00F31081"/>
    <w:rsid w:val="00F310C4"/>
    <w:rsid w:val="00F31369"/>
    <w:rsid w:val="00F31630"/>
    <w:rsid w:val="00F31791"/>
    <w:rsid w:val="00F317C9"/>
    <w:rsid w:val="00F31BC2"/>
    <w:rsid w:val="00F31BD6"/>
    <w:rsid w:val="00F31EDE"/>
    <w:rsid w:val="00F3249E"/>
    <w:rsid w:val="00F32749"/>
    <w:rsid w:val="00F3280D"/>
    <w:rsid w:val="00F33204"/>
    <w:rsid w:val="00F3356C"/>
    <w:rsid w:val="00F3372C"/>
    <w:rsid w:val="00F33BC7"/>
    <w:rsid w:val="00F33BCB"/>
    <w:rsid w:val="00F33D75"/>
    <w:rsid w:val="00F33F03"/>
    <w:rsid w:val="00F33F1F"/>
    <w:rsid w:val="00F340BA"/>
    <w:rsid w:val="00F3425A"/>
    <w:rsid w:val="00F3436E"/>
    <w:rsid w:val="00F34BAD"/>
    <w:rsid w:val="00F34BD6"/>
    <w:rsid w:val="00F34DE8"/>
    <w:rsid w:val="00F34E2B"/>
    <w:rsid w:val="00F34F9B"/>
    <w:rsid w:val="00F351E4"/>
    <w:rsid w:val="00F353A9"/>
    <w:rsid w:val="00F35576"/>
    <w:rsid w:val="00F3590F"/>
    <w:rsid w:val="00F35AA2"/>
    <w:rsid w:val="00F35AC5"/>
    <w:rsid w:val="00F35CAE"/>
    <w:rsid w:val="00F3651E"/>
    <w:rsid w:val="00F36613"/>
    <w:rsid w:val="00F36A76"/>
    <w:rsid w:val="00F36DF6"/>
    <w:rsid w:val="00F371E1"/>
    <w:rsid w:val="00F374C0"/>
    <w:rsid w:val="00F3751E"/>
    <w:rsid w:val="00F3771D"/>
    <w:rsid w:val="00F3782F"/>
    <w:rsid w:val="00F37C38"/>
    <w:rsid w:val="00F37CA7"/>
    <w:rsid w:val="00F37DF4"/>
    <w:rsid w:val="00F37F5D"/>
    <w:rsid w:val="00F4027F"/>
    <w:rsid w:val="00F40606"/>
    <w:rsid w:val="00F40887"/>
    <w:rsid w:val="00F40E7A"/>
    <w:rsid w:val="00F410A4"/>
    <w:rsid w:val="00F412AD"/>
    <w:rsid w:val="00F4141F"/>
    <w:rsid w:val="00F4149D"/>
    <w:rsid w:val="00F41AE1"/>
    <w:rsid w:val="00F41E02"/>
    <w:rsid w:val="00F41F1D"/>
    <w:rsid w:val="00F42015"/>
    <w:rsid w:val="00F42116"/>
    <w:rsid w:val="00F42B29"/>
    <w:rsid w:val="00F42D2A"/>
    <w:rsid w:val="00F42EC0"/>
    <w:rsid w:val="00F42FCA"/>
    <w:rsid w:val="00F433D2"/>
    <w:rsid w:val="00F4344C"/>
    <w:rsid w:val="00F434A6"/>
    <w:rsid w:val="00F43A91"/>
    <w:rsid w:val="00F43F77"/>
    <w:rsid w:val="00F44513"/>
    <w:rsid w:val="00F446E1"/>
    <w:rsid w:val="00F44706"/>
    <w:rsid w:val="00F44759"/>
    <w:rsid w:val="00F44955"/>
    <w:rsid w:val="00F44997"/>
    <w:rsid w:val="00F44C75"/>
    <w:rsid w:val="00F44CD4"/>
    <w:rsid w:val="00F44F85"/>
    <w:rsid w:val="00F44FBF"/>
    <w:rsid w:val="00F45591"/>
    <w:rsid w:val="00F457E6"/>
    <w:rsid w:val="00F45A67"/>
    <w:rsid w:val="00F45A75"/>
    <w:rsid w:val="00F45AB7"/>
    <w:rsid w:val="00F45BCF"/>
    <w:rsid w:val="00F46179"/>
    <w:rsid w:val="00F461EB"/>
    <w:rsid w:val="00F465BD"/>
    <w:rsid w:val="00F465CC"/>
    <w:rsid w:val="00F46BCC"/>
    <w:rsid w:val="00F472AB"/>
    <w:rsid w:val="00F472CF"/>
    <w:rsid w:val="00F47334"/>
    <w:rsid w:val="00F4737D"/>
    <w:rsid w:val="00F4743E"/>
    <w:rsid w:val="00F4783F"/>
    <w:rsid w:val="00F47B82"/>
    <w:rsid w:val="00F47F70"/>
    <w:rsid w:val="00F500DD"/>
    <w:rsid w:val="00F504B0"/>
    <w:rsid w:val="00F507B5"/>
    <w:rsid w:val="00F509D2"/>
    <w:rsid w:val="00F50A8A"/>
    <w:rsid w:val="00F50B2B"/>
    <w:rsid w:val="00F510D0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2DBD"/>
    <w:rsid w:val="00F53027"/>
    <w:rsid w:val="00F531E7"/>
    <w:rsid w:val="00F532CF"/>
    <w:rsid w:val="00F53475"/>
    <w:rsid w:val="00F53E21"/>
    <w:rsid w:val="00F5407D"/>
    <w:rsid w:val="00F542B3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C82"/>
    <w:rsid w:val="00F56D59"/>
    <w:rsid w:val="00F572FB"/>
    <w:rsid w:val="00F573D4"/>
    <w:rsid w:val="00F57503"/>
    <w:rsid w:val="00F57666"/>
    <w:rsid w:val="00F57B31"/>
    <w:rsid w:val="00F57BD2"/>
    <w:rsid w:val="00F57C26"/>
    <w:rsid w:val="00F57E84"/>
    <w:rsid w:val="00F6031D"/>
    <w:rsid w:val="00F6088F"/>
    <w:rsid w:val="00F60E55"/>
    <w:rsid w:val="00F61155"/>
    <w:rsid w:val="00F6117B"/>
    <w:rsid w:val="00F6129A"/>
    <w:rsid w:val="00F61862"/>
    <w:rsid w:val="00F6192B"/>
    <w:rsid w:val="00F61953"/>
    <w:rsid w:val="00F61983"/>
    <w:rsid w:val="00F61B4C"/>
    <w:rsid w:val="00F62272"/>
    <w:rsid w:val="00F6242D"/>
    <w:rsid w:val="00F62511"/>
    <w:rsid w:val="00F626FD"/>
    <w:rsid w:val="00F627EA"/>
    <w:rsid w:val="00F62820"/>
    <w:rsid w:val="00F62AC3"/>
    <w:rsid w:val="00F62AF0"/>
    <w:rsid w:val="00F62F1D"/>
    <w:rsid w:val="00F62F5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344"/>
    <w:rsid w:val="00F64472"/>
    <w:rsid w:val="00F6460C"/>
    <w:rsid w:val="00F6469E"/>
    <w:rsid w:val="00F646C8"/>
    <w:rsid w:val="00F64E0C"/>
    <w:rsid w:val="00F651F1"/>
    <w:rsid w:val="00F65614"/>
    <w:rsid w:val="00F65757"/>
    <w:rsid w:val="00F6577A"/>
    <w:rsid w:val="00F65FAE"/>
    <w:rsid w:val="00F66139"/>
    <w:rsid w:val="00F6643D"/>
    <w:rsid w:val="00F66B61"/>
    <w:rsid w:val="00F66BC7"/>
    <w:rsid w:val="00F66C0A"/>
    <w:rsid w:val="00F66D7E"/>
    <w:rsid w:val="00F6730B"/>
    <w:rsid w:val="00F673AA"/>
    <w:rsid w:val="00F67773"/>
    <w:rsid w:val="00F6777A"/>
    <w:rsid w:val="00F67830"/>
    <w:rsid w:val="00F678D6"/>
    <w:rsid w:val="00F67B3C"/>
    <w:rsid w:val="00F67BCD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12DD"/>
    <w:rsid w:val="00F712F0"/>
    <w:rsid w:val="00F714D2"/>
    <w:rsid w:val="00F7172D"/>
    <w:rsid w:val="00F71EFF"/>
    <w:rsid w:val="00F72339"/>
    <w:rsid w:val="00F727E7"/>
    <w:rsid w:val="00F72B44"/>
    <w:rsid w:val="00F72BFE"/>
    <w:rsid w:val="00F72C52"/>
    <w:rsid w:val="00F72E7D"/>
    <w:rsid w:val="00F72F46"/>
    <w:rsid w:val="00F733ED"/>
    <w:rsid w:val="00F7340E"/>
    <w:rsid w:val="00F73723"/>
    <w:rsid w:val="00F7388F"/>
    <w:rsid w:val="00F73A97"/>
    <w:rsid w:val="00F7412D"/>
    <w:rsid w:val="00F74622"/>
    <w:rsid w:val="00F74882"/>
    <w:rsid w:val="00F74CE7"/>
    <w:rsid w:val="00F74FF9"/>
    <w:rsid w:val="00F750D4"/>
    <w:rsid w:val="00F753F5"/>
    <w:rsid w:val="00F754C0"/>
    <w:rsid w:val="00F755BA"/>
    <w:rsid w:val="00F756DD"/>
    <w:rsid w:val="00F75EC8"/>
    <w:rsid w:val="00F76219"/>
    <w:rsid w:val="00F76535"/>
    <w:rsid w:val="00F76718"/>
    <w:rsid w:val="00F76B6F"/>
    <w:rsid w:val="00F76C89"/>
    <w:rsid w:val="00F76CF4"/>
    <w:rsid w:val="00F771CC"/>
    <w:rsid w:val="00F77529"/>
    <w:rsid w:val="00F77624"/>
    <w:rsid w:val="00F7763E"/>
    <w:rsid w:val="00F77920"/>
    <w:rsid w:val="00F77C64"/>
    <w:rsid w:val="00F80044"/>
    <w:rsid w:val="00F802CB"/>
    <w:rsid w:val="00F8049B"/>
    <w:rsid w:val="00F804F9"/>
    <w:rsid w:val="00F80A53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2141"/>
    <w:rsid w:val="00F821C1"/>
    <w:rsid w:val="00F822B7"/>
    <w:rsid w:val="00F82440"/>
    <w:rsid w:val="00F82507"/>
    <w:rsid w:val="00F826F0"/>
    <w:rsid w:val="00F82805"/>
    <w:rsid w:val="00F82A09"/>
    <w:rsid w:val="00F82B31"/>
    <w:rsid w:val="00F82EF9"/>
    <w:rsid w:val="00F82FD0"/>
    <w:rsid w:val="00F83005"/>
    <w:rsid w:val="00F83080"/>
    <w:rsid w:val="00F834E5"/>
    <w:rsid w:val="00F8351E"/>
    <w:rsid w:val="00F83745"/>
    <w:rsid w:val="00F837D8"/>
    <w:rsid w:val="00F83A14"/>
    <w:rsid w:val="00F84048"/>
    <w:rsid w:val="00F84856"/>
    <w:rsid w:val="00F84877"/>
    <w:rsid w:val="00F848D4"/>
    <w:rsid w:val="00F8490C"/>
    <w:rsid w:val="00F84E8A"/>
    <w:rsid w:val="00F85148"/>
    <w:rsid w:val="00F852B4"/>
    <w:rsid w:val="00F8536C"/>
    <w:rsid w:val="00F85C0C"/>
    <w:rsid w:val="00F86472"/>
    <w:rsid w:val="00F86529"/>
    <w:rsid w:val="00F869C5"/>
    <w:rsid w:val="00F86BD1"/>
    <w:rsid w:val="00F86E16"/>
    <w:rsid w:val="00F86FEA"/>
    <w:rsid w:val="00F86FFB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199"/>
    <w:rsid w:val="00F9020A"/>
    <w:rsid w:val="00F90323"/>
    <w:rsid w:val="00F90514"/>
    <w:rsid w:val="00F90906"/>
    <w:rsid w:val="00F9100D"/>
    <w:rsid w:val="00F9108A"/>
    <w:rsid w:val="00F9186D"/>
    <w:rsid w:val="00F91BDF"/>
    <w:rsid w:val="00F91BF0"/>
    <w:rsid w:val="00F922B6"/>
    <w:rsid w:val="00F92417"/>
    <w:rsid w:val="00F927BE"/>
    <w:rsid w:val="00F929A6"/>
    <w:rsid w:val="00F92ACE"/>
    <w:rsid w:val="00F92B54"/>
    <w:rsid w:val="00F9300D"/>
    <w:rsid w:val="00F93528"/>
    <w:rsid w:val="00F93914"/>
    <w:rsid w:val="00F939C6"/>
    <w:rsid w:val="00F93CB6"/>
    <w:rsid w:val="00F94285"/>
    <w:rsid w:val="00F9440F"/>
    <w:rsid w:val="00F944A1"/>
    <w:rsid w:val="00F94734"/>
    <w:rsid w:val="00F9479F"/>
    <w:rsid w:val="00F94931"/>
    <w:rsid w:val="00F94A6F"/>
    <w:rsid w:val="00F94B65"/>
    <w:rsid w:val="00F94D1B"/>
    <w:rsid w:val="00F94E0D"/>
    <w:rsid w:val="00F94ED3"/>
    <w:rsid w:val="00F95791"/>
    <w:rsid w:val="00F95947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E17"/>
    <w:rsid w:val="00F96EAA"/>
    <w:rsid w:val="00F975B7"/>
    <w:rsid w:val="00F97AC8"/>
    <w:rsid w:val="00F97CCA"/>
    <w:rsid w:val="00FA001E"/>
    <w:rsid w:val="00FA01B3"/>
    <w:rsid w:val="00FA0271"/>
    <w:rsid w:val="00FA06E1"/>
    <w:rsid w:val="00FA0969"/>
    <w:rsid w:val="00FA09AC"/>
    <w:rsid w:val="00FA0BB4"/>
    <w:rsid w:val="00FA0BE7"/>
    <w:rsid w:val="00FA0E3E"/>
    <w:rsid w:val="00FA2497"/>
    <w:rsid w:val="00FA24A4"/>
    <w:rsid w:val="00FA2752"/>
    <w:rsid w:val="00FA2787"/>
    <w:rsid w:val="00FA27D4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B75"/>
    <w:rsid w:val="00FA5FE8"/>
    <w:rsid w:val="00FA6474"/>
    <w:rsid w:val="00FA653D"/>
    <w:rsid w:val="00FA65D6"/>
    <w:rsid w:val="00FA6617"/>
    <w:rsid w:val="00FA682D"/>
    <w:rsid w:val="00FA6B66"/>
    <w:rsid w:val="00FA6DF9"/>
    <w:rsid w:val="00FA70BF"/>
    <w:rsid w:val="00FA72C8"/>
    <w:rsid w:val="00FA7359"/>
    <w:rsid w:val="00FA77FF"/>
    <w:rsid w:val="00FA7890"/>
    <w:rsid w:val="00FA7CF6"/>
    <w:rsid w:val="00FB00F0"/>
    <w:rsid w:val="00FB0226"/>
    <w:rsid w:val="00FB02FE"/>
    <w:rsid w:val="00FB0627"/>
    <w:rsid w:val="00FB077A"/>
    <w:rsid w:val="00FB0922"/>
    <w:rsid w:val="00FB0C3E"/>
    <w:rsid w:val="00FB0F69"/>
    <w:rsid w:val="00FB100F"/>
    <w:rsid w:val="00FB125B"/>
    <w:rsid w:val="00FB158D"/>
    <w:rsid w:val="00FB1794"/>
    <w:rsid w:val="00FB2041"/>
    <w:rsid w:val="00FB20BB"/>
    <w:rsid w:val="00FB21F1"/>
    <w:rsid w:val="00FB2302"/>
    <w:rsid w:val="00FB23EB"/>
    <w:rsid w:val="00FB2631"/>
    <w:rsid w:val="00FB276D"/>
    <w:rsid w:val="00FB27C5"/>
    <w:rsid w:val="00FB2AB7"/>
    <w:rsid w:val="00FB2B42"/>
    <w:rsid w:val="00FB2E30"/>
    <w:rsid w:val="00FB332A"/>
    <w:rsid w:val="00FB3406"/>
    <w:rsid w:val="00FB3430"/>
    <w:rsid w:val="00FB346C"/>
    <w:rsid w:val="00FB361C"/>
    <w:rsid w:val="00FB3783"/>
    <w:rsid w:val="00FB3B54"/>
    <w:rsid w:val="00FB3BB0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47A"/>
    <w:rsid w:val="00FB76E7"/>
    <w:rsid w:val="00FB7CCC"/>
    <w:rsid w:val="00FB7F01"/>
    <w:rsid w:val="00FC0212"/>
    <w:rsid w:val="00FC0230"/>
    <w:rsid w:val="00FC0309"/>
    <w:rsid w:val="00FC0DAA"/>
    <w:rsid w:val="00FC0DEB"/>
    <w:rsid w:val="00FC0E7C"/>
    <w:rsid w:val="00FC10AF"/>
    <w:rsid w:val="00FC1191"/>
    <w:rsid w:val="00FC1212"/>
    <w:rsid w:val="00FC1485"/>
    <w:rsid w:val="00FC14E4"/>
    <w:rsid w:val="00FC159F"/>
    <w:rsid w:val="00FC16BD"/>
    <w:rsid w:val="00FC17E3"/>
    <w:rsid w:val="00FC1A3A"/>
    <w:rsid w:val="00FC1E21"/>
    <w:rsid w:val="00FC1FB0"/>
    <w:rsid w:val="00FC21E8"/>
    <w:rsid w:val="00FC24FD"/>
    <w:rsid w:val="00FC274A"/>
    <w:rsid w:val="00FC2ADA"/>
    <w:rsid w:val="00FC2B13"/>
    <w:rsid w:val="00FC2B1F"/>
    <w:rsid w:val="00FC2C39"/>
    <w:rsid w:val="00FC2FA5"/>
    <w:rsid w:val="00FC36B8"/>
    <w:rsid w:val="00FC393D"/>
    <w:rsid w:val="00FC3961"/>
    <w:rsid w:val="00FC39B6"/>
    <w:rsid w:val="00FC39E2"/>
    <w:rsid w:val="00FC3BC6"/>
    <w:rsid w:val="00FC3FDA"/>
    <w:rsid w:val="00FC4211"/>
    <w:rsid w:val="00FC4343"/>
    <w:rsid w:val="00FC44FE"/>
    <w:rsid w:val="00FC45CD"/>
    <w:rsid w:val="00FC46CC"/>
    <w:rsid w:val="00FC4AA4"/>
    <w:rsid w:val="00FC502E"/>
    <w:rsid w:val="00FC549F"/>
    <w:rsid w:val="00FC5723"/>
    <w:rsid w:val="00FC5AAF"/>
    <w:rsid w:val="00FC5D9B"/>
    <w:rsid w:val="00FC5DD1"/>
    <w:rsid w:val="00FC5DDE"/>
    <w:rsid w:val="00FC5F3C"/>
    <w:rsid w:val="00FC6264"/>
    <w:rsid w:val="00FC66C3"/>
    <w:rsid w:val="00FC6860"/>
    <w:rsid w:val="00FC68A5"/>
    <w:rsid w:val="00FC6948"/>
    <w:rsid w:val="00FC6B4F"/>
    <w:rsid w:val="00FC71B5"/>
    <w:rsid w:val="00FC721A"/>
    <w:rsid w:val="00FC7831"/>
    <w:rsid w:val="00FC7B9F"/>
    <w:rsid w:val="00FC7C39"/>
    <w:rsid w:val="00FC7D94"/>
    <w:rsid w:val="00FC7DEC"/>
    <w:rsid w:val="00FC7F79"/>
    <w:rsid w:val="00FC7FBB"/>
    <w:rsid w:val="00FD00AE"/>
    <w:rsid w:val="00FD0118"/>
    <w:rsid w:val="00FD0226"/>
    <w:rsid w:val="00FD078E"/>
    <w:rsid w:val="00FD096E"/>
    <w:rsid w:val="00FD1261"/>
    <w:rsid w:val="00FD15BA"/>
    <w:rsid w:val="00FD1A42"/>
    <w:rsid w:val="00FD1A77"/>
    <w:rsid w:val="00FD1DC3"/>
    <w:rsid w:val="00FD2434"/>
    <w:rsid w:val="00FD24FB"/>
    <w:rsid w:val="00FD2512"/>
    <w:rsid w:val="00FD297A"/>
    <w:rsid w:val="00FD2D93"/>
    <w:rsid w:val="00FD2DC7"/>
    <w:rsid w:val="00FD324B"/>
    <w:rsid w:val="00FD3606"/>
    <w:rsid w:val="00FD36B7"/>
    <w:rsid w:val="00FD3773"/>
    <w:rsid w:val="00FD3946"/>
    <w:rsid w:val="00FD3F3C"/>
    <w:rsid w:val="00FD3F69"/>
    <w:rsid w:val="00FD4396"/>
    <w:rsid w:val="00FD43D8"/>
    <w:rsid w:val="00FD459E"/>
    <w:rsid w:val="00FD4906"/>
    <w:rsid w:val="00FD4ACF"/>
    <w:rsid w:val="00FD4BD0"/>
    <w:rsid w:val="00FD4DA5"/>
    <w:rsid w:val="00FD501B"/>
    <w:rsid w:val="00FD5B21"/>
    <w:rsid w:val="00FD607E"/>
    <w:rsid w:val="00FD623F"/>
    <w:rsid w:val="00FD650C"/>
    <w:rsid w:val="00FD6ABF"/>
    <w:rsid w:val="00FD7036"/>
    <w:rsid w:val="00FD7303"/>
    <w:rsid w:val="00FD74CC"/>
    <w:rsid w:val="00FD76A9"/>
    <w:rsid w:val="00FD79E2"/>
    <w:rsid w:val="00FD7C5A"/>
    <w:rsid w:val="00FE007A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D75"/>
    <w:rsid w:val="00FE1FA1"/>
    <w:rsid w:val="00FE21F0"/>
    <w:rsid w:val="00FE28C1"/>
    <w:rsid w:val="00FE2909"/>
    <w:rsid w:val="00FE2AA6"/>
    <w:rsid w:val="00FE2DAD"/>
    <w:rsid w:val="00FE3111"/>
    <w:rsid w:val="00FE31DD"/>
    <w:rsid w:val="00FE33EE"/>
    <w:rsid w:val="00FE366D"/>
    <w:rsid w:val="00FE36DD"/>
    <w:rsid w:val="00FE39C8"/>
    <w:rsid w:val="00FE423F"/>
    <w:rsid w:val="00FE4479"/>
    <w:rsid w:val="00FE492E"/>
    <w:rsid w:val="00FE494F"/>
    <w:rsid w:val="00FE4B2C"/>
    <w:rsid w:val="00FE4E9C"/>
    <w:rsid w:val="00FE4EBA"/>
    <w:rsid w:val="00FE50A5"/>
    <w:rsid w:val="00FE53B8"/>
    <w:rsid w:val="00FE554E"/>
    <w:rsid w:val="00FE55EC"/>
    <w:rsid w:val="00FE5714"/>
    <w:rsid w:val="00FE59A5"/>
    <w:rsid w:val="00FE5A68"/>
    <w:rsid w:val="00FE5B82"/>
    <w:rsid w:val="00FE5ED4"/>
    <w:rsid w:val="00FE5EF8"/>
    <w:rsid w:val="00FE6270"/>
    <w:rsid w:val="00FE676D"/>
    <w:rsid w:val="00FE683D"/>
    <w:rsid w:val="00FE687F"/>
    <w:rsid w:val="00FE6D7B"/>
    <w:rsid w:val="00FE6F0D"/>
    <w:rsid w:val="00FE6F13"/>
    <w:rsid w:val="00FE70BF"/>
    <w:rsid w:val="00FE7354"/>
    <w:rsid w:val="00FE741D"/>
    <w:rsid w:val="00FE75A2"/>
    <w:rsid w:val="00FE7BD7"/>
    <w:rsid w:val="00FE7D5F"/>
    <w:rsid w:val="00FE7EA5"/>
    <w:rsid w:val="00FE7FE8"/>
    <w:rsid w:val="00FF013A"/>
    <w:rsid w:val="00FF077E"/>
    <w:rsid w:val="00FF0898"/>
    <w:rsid w:val="00FF0911"/>
    <w:rsid w:val="00FF0F38"/>
    <w:rsid w:val="00FF1382"/>
    <w:rsid w:val="00FF1713"/>
    <w:rsid w:val="00FF19A6"/>
    <w:rsid w:val="00FF1C0B"/>
    <w:rsid w:val="00FF1CFB"/>
    <w:rsid w:val="00FF1F0F"/>
    <w:rsid w:val="00FF226F"/>
    <w:rsid w:val="00FF254D"/>
    <w:rsid w:val="00FF27A7"/>
    <w:rsid w:val="00FF28BF"/>
    <w:rsid w:val="00FF2CFB"/>
    <w:rsid w:val="00FF3194"/>
    <w:rsid w:val="00FF3292"/>
    <w:rsid w:val="00FF33DE"/>
    <w:rsid w:val="00FF388E"/>
    <w:rsid w:val="00FF3A7C"/>
    <w:rsid w:val="00FF3DF0"/>
    <w:rsid w:val="00FF3EDE"/>
    <w:rsid w:val="00FF4263"/>
    <w:rsid w:val="00FF4267"/>
    <w:rsid w:val="00FF42F1"/>
    <w:rsid w:val="00FF45E1"/>
    <w:rsid w:val="00FF489E"/>
    <w:rsid w:val="00FF4A9D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269"/>
    <w:rsid w:val="00FF63C6"/>
    <w:rsid w:val="00FF682B"/>
    <w:rsid w:val="00FF6C13"/>
    <w:rsid w:val="00FF6E16"/>
    <w:rsid w:val="00FF6E8B"/>
    <w:rsid w:val="00FF7176"/>
    <w:rsid w:val="00FF75A7"/>
    <w:rsid w:val="00FF76AF"/>
    <w:rsid w:val="00FF788D"/>
    <w:rsid w:val="00FF7AD9"/>
    <w:rsid w:val="00FF7BE6"/>
    <w:rsid w:val="00FF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DECB0A9"/>
  <w15:docId w15:val="{0AFCB569-B6F2-4491-8F59-F4A242A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6B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  <w:style w:type="paragraph" w:customStyle="1" w:styleId="FSBlank">
    <w:name w:val="FS_Blank"/>
    <w:basedOn w:val="Normal"/>
    <w:link w:val="FSBlankChar"/>
    <w:qFormat/>
    <w:rsid w:val="00CF7C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F7CB1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2BD5-EF5D-441A-928A-C25BA8E5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8</Pages>
  <Words>3041</Words>
  <Characters>11615</Characters>
  <Application>Microsoft Office Word</Application>
  <DocSecurity>0</DocSecurity>
  <Lines>96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14627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2019-11-12T15:19:00Z</cp:lastPrinted>
  <dcterms:created xsi:type="dcterms:W3CDTF">2019-11-13T12:26:00Z</dcterms:created>
  <dcterms:modified xsi:type="dcterms:W3CDTF">2019-11-13T12:32:00Z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