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EF646B" w14:paraId="28E9C0FF" w14:textId="77777777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716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C6BE9E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F8B9540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EF646B" w14:paraId="2FC6C9A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9DBD25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E0B5D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B696E0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EF646B" w14:paraId="67AF2E6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14:paraId="78339699" w14:textId="77777777" w:rsidR="00FD1DC3" w:rsidRPr="00EF646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55C3C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505A91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EF646B" w14:paraId="67FD17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37145" w14:textId="77777777" w:rsidR="00FD1DC3" w:rsidRPr="00EF646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D2DB9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7FDAE2" w14:textId="77777777" w:rsidR="00FD1DC3" w:rsidRPr="00EF646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</w:p>
        </w:tc>
      </w:tr>
      <w:tr w:rsidR="000037C7" w:rsidRPr="00EF646B" w14:paraId="651CC2B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810568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5946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A29AE2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037C7" w:rsidRPr="00EF646B" w14:paraId="15B17A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67C96B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6D1E7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CF886C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037C7" w:rsidRPr="00EF646B" w14:paraId="7EFBF37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BA705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34DCC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CC62ED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037C7" w:rsidRPr="00EF646B" w14:paraId="71A5A34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B70B9F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59705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BF86DC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0037C7" w:rsidRPr="00EF646B" w14:paraId="581D70C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75B048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8C41A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87DC5B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037C7" w:rsidRPr="00EF646B" w14:paraId="3D4991F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7BE3A5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925FB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92DD89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0037C7" w:rsidRPr="00EF646B" w14:paraId="09E893B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713EE4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69754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685DF0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0037C7" w:rsidRPr="00EF646B" w14:paraId="0CCC346C" w14:textId="77777777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785B14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AE88E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C864B4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0037C7" w:rsidRPr="00EF646B" w14:paraId="558974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03BD6C" w14:textId="77777777" w:rsidR="000037C7" w:rsidRPr="00EF646B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695D3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2EA554" w14:textId="77777777" w:rsidR="000037C7" w:rsidRPr="00EF646B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01220" w:rsidRPr="00EF646B" w14:paraId="0EF9E1E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347188" w14:textId="77777777" w:rsidR="00601220" w:rsidRPr="00EF646B" w:rsidRDefault="00601220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42B1A" w14:textId="77777777" w:rsidR="00601220" w:rsidRPr="00EF646B" w:rsidRDefault="00601220" w:rsidP="006012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263CDF" w14:textId="77777777" w:rsidR="00601220" w:rsidRPr="00EF646B" w:rsidRDefault="00601220" w:rsidP="005949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</w:t>
            </w:r>
            <w:r w:rsidR="00594982"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ได้เสีย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</w:tr>
      <w:tr w:rsidR="00862BD2" w:rsidRPr="00EF646B" w14:paraId="33944A6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5AFDF5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D6097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FF70BA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62BD2" w:rsidRPr="00EF646B" w14:paraId="746B51A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F6A85B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59695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8E9EB5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862BD2" w:rsidRPr="00EF646B" w14:paraId="0D97072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2873F2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4E38E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CA93DC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62BD2" w:rsidRPr="00EF646B" w14:paraId="2E960C7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FA781F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F415D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DB4941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62BD2" w:rsidRPr="00EF646B" w14:paraId="330103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A1B5C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86D3D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73AEAE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62BD2" w:rsidRPr="00EF646B" w14:paraId="141E2DD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FEB132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09890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49BE80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862BD2" w:rsidRPr="00EF646B" w14:paraId="22E45BB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D03AF5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2C443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E01077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62BD2" w:rsidRPr="00EF646B" w14:paraId="6EB3343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9EE441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75F9D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0BE740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862BD2" w:rsidRPr="00EF646B" w14:paraId="777FE1D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E774D4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C840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413FF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62BD2" w:rsidRPr="00EF646B" w14:paraId="3B52C5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071A5F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B6356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EB642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862BD2" w:rsidRPr="00EF646B" w14:paraId="0E4FA9C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6399A7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A85FF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C33185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</w:tr>
      <w:tr w:rsidR="00862BD2" w:rsidRPr="00EF646B" w14:paraId="6C1786D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06DA4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AF136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348D25" w14:textId="77777777" w:rsidR="00862BD2" w:rsidRPr="00EF646B" w:rsidRDefault="005C3749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62BD2" w:rsidRPr="00EF646B" w14:paraId="60EA96D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9C4A4E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B83B4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58636A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862BD2" w:rsidRPr="00EF646B" w14:paraId="46F9D92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AAE026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5E44E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4374A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862BD2" w:rsidRPr="00EF646B" w14:paraId="60076C1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0C09F3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6A13E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C4AC01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62BD2" w:rsidRPr="00EF646B" w14:paraId="78D4C0D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CAA45F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08735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1FED06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862BD2" w:rsidRPr="00EF646B" w14:paraId="15E12C7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F5F043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F0831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BA0F13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62BD2" w:rsidRPr="00EF646B" w14:paraId="51EB983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747021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E8F15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C40473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5E436B" w:rsidRPr="00EF646B" w14:paraId="254247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BCADA" w14:textId="77777777" w:rsidR="005E436B" w:rsidRPr="00EF646B" w:rsidRDefault="005E436B" w:rsidP="005E4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1E89B" w14:textId="77777777" w:rsidR="005E436B" w:rsidRPr="00EF646B" w:rsidRDefault="005E436B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A5733A" w14:textId="77777777" w:rsidR="005E436B" w:rsidRPr="00EF646B" w:rsidRDefault="005E436B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66077" w:rsidRPr="00EF646B" w14:paraId="37FAAB5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C35B08" w14:textId="77777777" w:rsidR="00566077" w:rsidRPr="00EF646B" w:rsidRDefault="00566077" w:rsidP="005660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836CC" w14:textId="77777777" w:rsidR="00566077" w:rsidRPr="00EF646B" w:rsidRDefault="00566077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AAF160" w14:textId="77777777" w:rsidR="00566077" w:rsidRPr="00EF646B" w:rsidRDefault="00566077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2BD2" w:rsidRPr="00EF646B" w14:paraId="7926E5A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8D1788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C82D8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C4420D" w14:textId="77777777" w:rsidR="00862BD2" w:rsidRPr="00EF646B" w:rsidRDefault="00A50DB6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862BD2" w:rsidRPr="00EF646B" w14:paraId="707C8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453E76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A2C61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055437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862BD2" w:rsidRPr="00EF646B" w14:paraId="5ED6A4F5" w14:textId="77777777" w:rsidTr="005C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7FD6E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24998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5DFD9A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862BD2" w:rsidRPr="00EF646B" w14:paraId="5BF51369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B8324B1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38467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9B1EAF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62BD2" w:rsidRPr="00EF646B" w14:paraId="11F18148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3F69C4D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72B2A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9FA109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62BD2" w:rsidRPr="00EF646B" w14:paraId="07528BF0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F964AB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7F932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3FBD6A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62BD2" w:rsidRPr="00EF646B" w14:paraId="4D29BECC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CF368E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C9A30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D63EA8C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862BD2" w:rsidRPr="00EF646B" w14:paraId="2A523D20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896BF4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F534C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52B546A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62BD2" w:rsidRPr="00EF646B" w14:paraId="37FA797E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FFCD91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7DFE75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978C9F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62BD2" w:rsidRPr="00EF646B" w14:paraId="0066BB18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13A66D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45A4B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668E004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62BD2" w:rsidRPr="00EF646B" w14:paraId="0F61AE30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0243FB2" w14:textId="77777777" w:rsidR="00862BD2" w:rsidRPr="00EF646B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C3715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EC9D0F2" w14:textId="77777777" w:rsidR="00862BD2" w:rsidRPr="00EF646B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50DB6" w:rsidRPr="00EF646B" w14:paraId="338BBAB0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1641E10" w14:textId="77777777" w:rsidR="00A50DB6" w:rsidRPr="00EF646B" w:rsidRDefault="00A50DB6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E20F3F" w14:textId="77777777" w:rsidR="00A50DB6" w:rsidRPr="00EF646B" w:rsidRDefault="00A50DB6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6FD002" w14:textId="77777777" w:rsidR="00A50DB6" w:rsidRPr="00EF646B" w:rsidRDefault="00A50DB6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 w:rsidR="00E978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ายงานทางการเงินที่ยังไม่ได้ใช้</w:t>
            </w:r>
          </w:p>
        </w:tc>
      </w:tr>
      <w:tr w:rsidR="00695B28" w:rsidRPr="00EF646B" w14:paraId="0B06F760" w14:textId="77777777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85C33D" w14:textId="77777777" w:rsidR="00695B28" w:rsidRPr="00EF646B" w:rsidRDefault="00695B28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FB1B6" w14:textId="77777777" w:rsidR="00695B28" w:rsidRPr="00EF646B" w:rsidRDefault="00695B28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9714F95" w14:textId="77777777" w:rsidR="00695B28" w:rsidRDefault="00695B28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254CD540" w14:textId="77777777"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</w:rPr>
        <w:br w:type="page"/>
      </w:r>
      <w:r w:rsidRPr="00EF646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9DB4A5" w14:textId="77777777" w:rsidR="000C65C9" w:rsidRPr="00000E64" w:rsidRDefault="000C65C9" w:rsidP="00C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3027E0DB" w14:textId="77777777"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6A5C8E" w:rsidRPr="00EF646B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4D2CAC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C95783">
        <w:rPr>
          <w:rFonts w:ascii="Angsana New" w:hAnsi="Angsana New"/>
          <w:sz w:val="30"/>
          <w:szCs w:val="30"/>
        </w:rPr>
        <w:t>13</w:t>
      </w:r>
      <w:r w:rsidR="004D2CAC" w:rsidRPr="00EF646B">
        <w:rPr>
          <w:rFonts w:ascii="Angsana New" w:hAnsi="Angsana New"/>
          <w:sz w:val="30"/>
          <w:szCs w:val="30"/>
        </w:rPr>
        <w:t xml:space="preserve"> </w:t>
      </w:r>
      <w:r w:rsidR="004D2CAC" w:rsidRPr="00EF646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D2CAC" w:rsidRPr="00EF646B">
        <w:rPr>
          <w:rFonts w:ascii="Angsana New" w:hAnsi="Angsana New"/>
          <w:sz w:val="30"/>
          <w:szCs w:val="30"/>
        </w:rPr>
        <w:t>256</w:t>
      </w:r>
      <w:r w:rsidR="00C95783">
        <w:rPr>
          <w:rFonts w:ascii="Angsana New" w:hAnsi="Angsana New"/>
          <w:sz w:val="30"/>
          <w:szCs w:val="30"/>
        </w:rPr>
        <w:t>2</w:t>
      </w:r>
    </w:p>
    <w:p w14:paraId="04E9ECE8" w14:textId="77777777" w:rsidR="000C65C9" w:rsidRPr="00000E64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D322E5D" w14:textId="77777777" w:rsidR="00FD1DC3" w:rsidRPr="00EF646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9297476" w14:textId="77777777" w:rsidR="000C65C9" w:rsidRPr="00000E64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18"/>
        </w:rPr>
      </w:pPr>
    </w:p>
    <w:p w14:paraId="3665A211" w14:textId="77777777" w:rsidR="00C17455" w:rsidRPr="00CE36A0" w:rsidRDefault="00C17455" w:rsidP="00CE3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4"/>
          <w:sz w:val="30"/>
          <w:szCs w:val="30"/>
        </w:rPr>
      </w:pPr>
      <w:r w:rsidRPr="00CE36A0">
        <w:rPr>
          <w:rFonts w:ascii="Angsana New" w:hAnsi="Angsana New"/>
          <w:spacing w:val="4"/>
          <w:sz w:val="30"/>
          <w:szCs w:val="30"/>
          <w:cs/>
        </w:rPr>
        <w:t xml:space="preserve">บริษัท แผ่นดินทอง พร็อพเพอร์ตี้ ดีเวลลอปเม้นท์ จำกัด (มหาชน) </w:t>
      </w:r>
      <w:r w:rsidRPr="00CE36A0">
        <w:rPr>
          <w:rFonts w:ascii="Angsana New" w:hAnsi="Angsana New"/>
          <w:spacing w:val="4"/>
          <w:sz w:val="30"/>
          <w:szCs w:val="30"/>
        </w:rPr>
        <w:t>“</w:t>
      </w:r>
      <w:r w:rsidRPr="00CE36A0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CE36A0">
        <w:rPr>
          <w:rFonts w:ascii="Angsana New" w:hAnsi="Angsana New"/>
          <w:spacing w:val="4"/>
          <w:sz w:val="30"/>
          <w:szCs w:val="30"/>
        </w:rPr>
        <w:t>”</w:t>
      </w:r>
      <w:r w:rsidRPr="00CE36A0">
        <w:rPr>
          <w:rFonts w:ascii="Angsana New" w:hAnsi="Angsana New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CE36A0">
        <w:rPr>
          <w:rFonts w:ascii="Angsana New" w:hAnsi="Angsana New"/>
          <w:spacing w:val="4"/>
          <w:sz w:val="30"/>
          <w:szCs w:val="30"/>
        </w:rPr>
        <w:t> 9</w:t>
      </w:r>
      <w:r w:rsidR="00695B28" w:rsidRPr="00CE36A0">
        <w:rPr>
          <w:rFonts w:ascii="Angsana New" w:hAnsi="Angsana New"/>
          <w:spacing w:val="4"/>
          <w:sz w:val="30"/>
          <w:szCs w:val="30"/>
        </w:rPr>
        <w:t>44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="00695B28" w:rsidRPr="00CE36A0">
        <w:rPr>
          <w:rFonts w:ascii="Angsana New" w:hAnsi="Angsana New" w:hint="cs"/>
          <w:spacing w:val="4"/>
          <w:sz w:val="30"/>
          <w:szCs w:val="30"/>
          <w:cs/>
        </w:rPr>
        <w:t>มิตรทาวน์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ออฟฟิศ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ทาวเวอร์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ชั้น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="00695B28" w:rsidRPr="00CE36A0">
        <w:rPr>
          <w:rFonts w:ascii="Angsana New" w:hAnsi="Angsana New"/>
          <w:spacing w:val="4"/>
          <w:sz w:val="30"/>
          <w:szCs w:val="30"/>
        </w:rPr>
        <w:t>20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ถนน</w:t>
      </w:r>
      <w:r w:rsidR="00695B28" w:rsidRPr="00CE36A0">
        <w:rPr>
          <w:rFonts w:ascii="Angsana New" w:hAnsi="Angsana New" w:hint="cs"/>
          <w:spacing w:val="4"/>
          <w:sz w:val="30"/>
          <w:szCs w:val="30"/>
          <w:cs/>
        </w:rPr>
        <w:t>พระราม</w:t>
      </w:r>
      <w:r w:rsidR="00E53BB2" w:rsidRPr="00CE36A0">
        <w:rPr>
          <w:rFonts w:ascii="Angsana New" w:hAnsi="Angsana New"/>
          <w:spacing w:val="4"/>
          <w:sz w:val="30"/>
          <w:szCs w:val="30"/>
        </w:rPr>
        <w:t xml:space="preserve"> </w:t>
      </w:r>
      <w:r w:rsidR="00695B28" w:rsidRPr="00CE36A0">
        <w:rPr>
          <w:rFonts w:ascii="Angsana New" w:hAnsi="Angsana New"/>
          <w:spacing w:val="4"/>
          <w:sz w:val="30"/>
          <w:szCs w:val="30"/>
        </w:rPr>
        <w:t>4</w:t>
      </w:r>
      <w:r w:rsidR="00E53BB2" w:rsidRPr="00CE36A0">
        <w:rPr>
          <w:rFonts w:ascii="Angsana New" w:hAnsi="Angsana New"/>
          <w:spacing w:val="4"/>
          <w:sz w:val="30"/>
          <w:szCs w:val="30"/>
        </w:rPr>
        <w:t xml:space="preserve"> </w:t>
      </w:r>
      <w:r w:rsidRPr="00CE36A0">
        <w:rPr>
          <w:rFonts w:ascii="Angsana New" w:hAnsi="Angsana New"/>
          <w:spacing w:val="4"/>
          <w:sz w:val="30"/>
          <w:szCs w:val="30"/>
          <w:cs/>
        </w:rPr>
        <w:t>แขวง</w:t>
      </w:r>
      <w:r w:rsidR="00695B28" w:rsidRPr="00CE36A0">
        <w:rPr>
          <w:rFonts w:ascii="Angsana New" w:hAnsi="Angsana New" w:hint="cs"/>
          <w:spacing w:val="4"/>
          <w:sz w:val="30"/>
          <w:szCs w:val="30"/>
          <w:cs/>
        </w:rPr>
        <w:t xml:space="preserve">วังใหม่ </w:t>
      </w:r>
      <w:r w:rsidR="0033069D" w:rsidRPr="00CE36A0">
        <w:rPr>
          <w:rFonts w:ascii="Angsana New" w:hAnsi="Angsana New"/>
          <w:spacing w:val="4"/>
          <w:sz w:val="30"/>
          <w:szCs w:val="30"/>
        </w:rPr>
        <w:br/>
      </w:r>
      <w:r w:rsidR="006012E1" w:rsidRPr="00CE36A0">
        <w:rPr>
          <w:rFonts w:ascii="Angsana New" w:hAnsi="Angsana New"/>
          <w:spacing w:val="4"/>
          <w:sz w:val="30"/>
          <w:szCs w:val="30"/>
          <w:cs/>
        </w:rPr>
        <w:t>เข</w:t>
      </w:r>
      <w:r w:rsidR="006012E1" w:rsidRPr="00CE36A0">
        <w:rPr>
          <w:rFonts w:ascii="Angsana New" w:hAnsi="Angsana New" w:hint="cs"/>
          <w:spacing w:val="4"/>
          <w:sz w:val="30"/>
          <w:szCs w:val="30"/>
          <w:cs/>
        </w:rPr>
        <w:t>ต</w:t>
      </w:r>
      <w:r w:rsidR="00695B28" w:rsidRPr="00CE36A0">
        <w:rPr>
          <w:rFonts w:ascii="Angsana New" w:hAnsi="Angsana New" w:hint="cs"/>
          <w:spacing w:val="4"/>
          <w:sz w:val="30"/>
          <w:szCs w:val="30"/>
          <w:cs/>
        </w:rPr>
        <w:t>ปทุมวัน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กรุงเทพมหานคร</w:t>
      </w:r>
    </w:p>
    <w:p w14:paraId="74073FCA" w14:textId="77777777" w:rsidR="000C65C9" w:rsidRPr="00000E64" w:rsidRDefault="000C65C9" w:rsidP="00EB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55270B83" w14:textId="7C5C7C0B" w:rsidR="00C2467E" w:rsidRPr="002525E3" w:rsidRDefault="00695B28" w:rsidP="002525E3">
      <w:pPr>
        <w:tabs>
          <w:tab w:val="clear" w:pos="227"/>
          <w:tab w:val="clear" w:pos="454"/>
          <w:tab w:val="left" w:pos="540"/>
        </w:tabs>
        <w:ind w:left="540" w:right="-45"/>
        <w:rPr>
          <w:rFonts w:ascii="Angsana New" w:hAnsi="Angsana New"/>
          <w:spacing w:val="4"/>
          <w:sz w:val="30"/>
          <w:szCs w:val="30"/>
        </w:rPr>
      </w:pP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25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>กุมภาพันธ์</w:t>
      </w:r>
      <w:r w:rsidR="00C2467E" w:rsidRPr="002525E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2467E" w:rsidRPr="002525E3">
        <w:rPr>
          <w:rFonts w:ascii="Angsana New" w:hAnsi="Angsana New"/>
          <w:spacing w:val="4"/>
          <w:sz w:val="30"/>
          <w:szCs w:val="30"/>
        </w:rPr>
        <w:t>2562</w:t>
      </w:r>
      <w:r w:rsidR="00C2467E" w:rsidRPr="002525E3">
        <w:rPr>
          <w:rFonts w:ascii="Angsana New" w:hAnsi="Angsana New"/>
          <w:spacing w:val="4"/>
          <w:sz w:val="30"/>
          <w:szCs w:val="30"/>
          <w:cs/>
        </w:rPr>
        <w:t xml:space="preserve"> บริษัท </w:t>
      </w:r>
      <w:r w:rsidR="006764CB" w:rsidRPr="002525E3">
        <w:rPr>
          <w:rFonts w:ascii="Angsana New" w:hAnsi="Angsana New" w:hint="cs"/>
          <w:spacing w:val="4"/>
          <w:sz w:val="30"/>
          <w:szCs w:val="30"/>
          <w:cs/>
        </w:rPr>
        <w:t>เฟรเซอร์ส พร็อพเพอร์ตี้ (ประเทศไทย)</w:t>
      </w:r>
      <w:r w:rsidR="00C2467E" w:rsidRPr="002525E3">
        <w:rPr>
          <w:rFonts w:ascii="Angsana New" w:hAnsi="Angsana New"/>
          <w:spacing w:val="4"/>
          <w:sz w:val="30"/>
          <w:szCs w:val="30"/>
          <w:cs/>
        </w:rPr>
        <w:t xml:space="preserve"> จำกัด</w:t>
      </w:r>
      <w:r w:rsidR="006764CB" w:rsidRPr="002525E3">
        <w:rPr>
          <w:rFonts w:ascii="Angsana New" w:hAnsi="Angsana New" w:hint="cs"/>
          <w:spacing w:val="4"/>
          <w:sz w:val="30"/>
          <w:szCs w:val="30"/>
          <w:cs/>
        </w:rPr>
        <w:t xml:space="preserve"> (มหาชน)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>ได้ยื่นคำเสนอซื้อต่อตลาดหลักทรัพย์แห่งประเทศไทย โดยมีความประสงค์ที่จะซื้อหุ้นสามัญ</w:t>
      </w:r>
      <w:r w:rsidR="0033069D" w:rsidRPr="002525E3">
        <w:rPr>
          <w:rFonts w:ascii="Angsana New" w:hAnsi="Angsana New" w:hint="cs"/>
          <w:spacing w:val="4"/>
          <w:sz w:val="30"/>
          <w:szCs w:val="30"/>
          <w:cs/>
        </w:rPr>
        <w:t>ที่ออกและจำหน่ายแล้ว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ทั้งหมดของบริษัทจำนวน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2,323,720,000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หุ้น ในราคาเสนอซื้อหุ้นละ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8.50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>บาท โดย</w:t>
      </w:r>
      <w:r w:rsidR="0033069D" w:rsidRPr="002525E3">
        <w:rPr>
          <w:rFonts w:ascii="Angsana New" w:hAnsi="Angsana New" w:hint="cs"/>
          <w:spacing w:val="4"/>
          <w:sz w:val="30"/>
          <w:szCs w:val="30"/>
          <w:cs/>
        </w:rPr>
        <w:t>ภายหลังจากการเสนอซื้อได้สิ้นสุดลง</w:t>
      </w:r>
      <w:r w:rsidR="002525E3" w:rsidRPr="002525E3">
        <w:rPr>
          <w:rFonts w:ascii="Angsana New" w:hAnsi="Angsana New"/>
          <w:spacing w:val="4"/>
          <w:sz w:val="30"/>
          <w:szCs w:val="30"/>
        </w:rPr>
        <w:t xml:space="preserve"> </w:t>
      </w:r>
      <w:r w:rsidR="0033069D"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="0033069D" w:rsidRPr="002525E3">
        <w:rPr>
          <w:rFonts w:ascii="Angsana New" w:hAnsi="Angsana New"/>
          <w:spacing w:val="4"/>
          <w:sz w:val="30"/>
          <w:szCs w:val="30"/>
        </w:rPr>
        <w:t>8</w:t>
      </w:r>
      <w:r w:rsidR="0033069D" w:rsidRPr="002525E3">
        <w:rPr>
          <w:rFonts w:ascii="Angsana New" w:hAnsi="Angsana New" w:hint="cs"/>
          <w:spacing w:val="4"/>
          <w:sz w:val="30"/>
          <w:szCs w:val="30"/>
          <w:cs/>
        </w:rPr>
        <w:t xml:space="preserve"> สิงหาคม </w:t>
      </w:r>
      <w:r w:rsidR="0033069D" w:rsidRPr="002525E3">
        <w:rPr>
          <w:rFonts w:ascii="Angsana New" w:hAnsi="Angsana New"/>
          <w:spacing w:val="4"/>
          <w:sz w:val="30"/>
          <w:szCs w:val="30"/>
        </w:rPr>
        <w:t xml:space="preserve">2562 </w:t>
      </w:r>
      <w:r w:rsidR="0033069D" w:rsidRPr="002525E3">
        <w:rPr>
          <w:rFonts w:ascii="Angsana New" w:hAnsi="Angsana New" w:hint="cs"/>
          <w:spacing w:val="4"/>
          <w:sz w:val="30"/>
          <w:szCs w:val="30"/>
          <w:cs/>
        </w:rPr>
        <w:t>บริษัท เฟรเซอร์ส พร็อพเพอร์ตี้ (ประเทศไทย) จำกัด (มหาชน)</w:t>
      </w:r>
      <w:r w:rsidR="00324F5E">
        <w:rPr>
          <w:rFonts w:ascii="Angsana New" w:hAnsi="Angsana New"/>
          <w:spacing w:val="4"/>
          <w:sz w:val="30"/>
          <w:szCs w:val="30"/>
        </w:rPr>
        <w:t xml:space="preserve">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สามารถซื้อหุ้นสามัญของบริษัทได้ทั้งสิ้นจำนวน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2,195,898,701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หุ้น คิดเป็นร้อยละ </w:t>
      </w:r>
      <w:r w:rsidRPr="002525E3">
        <w:rPr>
          <w:rFonts w:ascii="Angsana New" w:hAnsi="Angsana New"/>
          <w:spacing w:val="4"/>
          <w:sz w:val="30"/>
          <w:szCs w:val="30"/>
        </w:rPr>
        <w:t xml:space="preserve">94.50 </w:t>
      </w:r>
      <w:r w:rsidRPr="002525E3">
        <w:rPr>
          <w:rFonts w:ascii="Angsana New" w:hAnsi="Angsana New" w:hint="cs"/>
          <w:spacing w:val="4"/>
          <w:sz w:val="30"/>
          <w:szCs w:val="30"/>
          <w:cs/>
        </w:rPr>
        <w:t xml:space="preserve">ของจำนวนหุ้นที่ออกและจำหน่ายแล้วทั้งหมดของบริษัท </w:t>
      </w:r>
    </w:p>
    <w:p w14:paraId="55F1866B" w14:textId="77777777" w:rsidR="00C209FC" w:rsidRPr="00C209FC" w:rsidRDefault="00C209FC" w:rsidP="00C2467E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E8AF1" w14:textId="0C122848" w:rsidR="00C209FC" w:rsidRPr="00A73F45" w:rsidRDefault="00C209FC" w:rsidP="00C209FC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2"/>
          <w:sz w:val="30"/>
          <w:szCs w:val="30"/>
        </w:rPr>
      </w:pPr>
      <w:r w:rsidRPr="00A73F45">
        <w:rPr>
          <w:rFonts w:ascii="Angsana New" w:hAnsi="Angsana New"/>
          <w:spacing w:val="2"/>
          <w:sz w:val="30"/>
          <w:szCs w:val="30"/>
          <w:cs/>
        </w:rPr>
        <w:t>จากการเข้าทำรายการดังกล่าวข้างต้นทำให้บริษัทใหญ่และบริษัทใหญ่ในลำดับสูงสุดของบริษัท เปลี่ยนไปเป็นบริษัท เฟรเซอร์ส พร็อพเพอร์ตี้ (ประเทศไทย) จำกัด (มหาชน) ซึ่งเป็นนิติบุคคลที่จัดตั้งขึ้นในประเทศไทย และ บริษัท ทีซีซี แอสเซ็ทส์ ลิมิเต็ด ซึ่งเป็นนิติบุคคลที่จัดตั้งขึ้นในหมู่เกาะบริติซเวอร์จิน แห่งสหราชอาณาจักรตามลำดับ</w:t>
      </w:r>
    </w:p>
    <w:p w14:paraId="01E511C0" w14:textId="77777777" w:rsidR="000C65C9" w:rsidRPr="00000E64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BE6B031" w14:textId="4C966991" w:rsidR="00C17455" w:rsidRDefault="00A275A1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pacing w:val="6"/>
          <w:sz w:val="30"/>
          <w:szCs w:val="30"/>
          <w:cs/>
        </w:rPr>
        <w:t>บริษัทและ</w:t>
      </w:r>
      <w:r w:rsidR="00574F68" w:rsidRPr="00EF646B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="00C17455" w:rsidRPr="00EF646B">
        <w:rPr>
          <w:rFonts w:ascii="Angsana New" w:hAnsi="Angsana New"/>
          <w:spacing w:val="6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="00574F68" w:rsidRPr="00EF646B">
        <w:rPr>
          <w:rFonts w:ascii="Angsana New" w:hAnsi="Angsana New" w:hint="cs"/>
          <w:spacing w:val="6"/>
          <w:sz w:val="30"/>
          <w:szCs w:val="30"/>
          <w:cs/>
        </w:rPr>
        <w:t xml:space="preserve"> ธุรกิจให้เช่าและบริการอาคารเพื่อการพาณิชย์แล</w:t>
      </w:r>
      <w:r w:rsidR="00647055" w:rsidRPr="00EF646B">
        <w:rPr>
          <w:rFonts w:ascii="Angsana New" w:hAnsi="Angsana New" w:hint="cs"/>
          <w:spacing w:val="6"/>
          <w:sz w:val="30"/>
          <w:szCs w:val="30"/>
          <w:cs/>
        </w:rPr>
        <w:t>ะ</w:t>
      </w:r>
      <w:r w:rsidR="00EC1318">
        <w:rPr>
          <w:rFonts w:ascii="Angsana New" w:hAnsi="Angsana New" w:hint="cs"/>
          <w:spacing w:val="6"/>
          <w:sz w:val="30"/>
          <w:szCs w:val="30"/>
          <w:cs/>
        </w:rPr>
        <w:t>ธุรกิจ</w:t>
      </w:r>
      <w:r w:rsidR="00647055" w:rsidRPr="00EF646B">
        <w:rPr>
          <w:rFonts w:ascii="Angsana New" w:hAnsi="Angsana New" w:hint="cs"/>
          <w:spacing w:val="6"/>
          <w:sz w:val="30"/>
          <w:szCs w:val="30"/>
          <w:cs/>
        </w:rPr>
        <w:t>โรงแรม</w:t>
      </w:r>
      <w:r w:rsidR="00C17455" w:rsidRPr="00EF646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17455" w:rsidRPr="00EF646B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46A14" w:rsidRPr="00EF646B">
        <w:rPr>
          <w:rFonts w:ascii="Angsana New" w:hAnsi="Angsana New"/>
          <w:sz w:val="30"/>
          <w:szCs w:val="30"/>
        </w:rPr>
        <w:t xml:space="preserve"> </w:t>
      </w:r>
      <w:r w:rsidR="00E46A14" w:rsidRPr="00EF646B">
        <w:rPr>
          <w:rFonts w:ascii="Angsana New" w:hAnsi="Angsana New"/>
          <w:sz w:val="30"/>
          <w:szCs w:val="30"/>
          <w:cs/>
        </w:rPr>
        <w:t>บริษัทร่วม</w:t>
      </w:r>
      <w:r w:rsidR="005421DD" w:rsidRPr="00EF646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DB61B9" w:rsidRPr="00EF646B">
        <w:rPr>
          <w:rFonts w:ascii="Angsana New" w:hAnsi="Angsana New"/>
          <w:sz w:val="30"/>
          <w:szCs w:val="30"/>
        </w:rPr>
        <w:t xml:space="preserve"> </w:t>
      </w:r>
      <w:r w:rsidR="00C17455" w:rsidRPr="00EF646B">
        <w:rPr>
          <w:rFonts w:ascii="Angsana New" w:hAnsi="Angsana New"/>
          <w:sz w:val="30"/>
          <w:szCs w:val="30"/>
          <w:cs/>
        </w:rPr>
        <w:t>ณ วันที่</w:t>
      </w:r>
      <w:r w:rsidR="00156771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156771" w:rsidRPr="00EF646B">
        <w:rPr>
          <w:rFonts w:ascii="Angsana New" w:hAnsi="Angsana New"/>
          <w:sz w:val="30"/>
          <w:szCs w:val="30"/>
        </w:rPr>
        <w:t xml:space="preserve">30 </w:t>
      </w:r>
      <w:r w:rsidR="00156771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56771" w:rsidRPr="00EF646B">
        <w:rPr>
          <w:rFonts w:ascii="Angsana New" w:hAnsi="Angsana New"/>
          <w:sz w:val="30"/>
          <w:szCs w:val="30"/>
        </w:rPr>
        <w:t>256</w:t>
      </w:r>
      <w:r w:rsidR="00E84778">
        <w:rPr>
          <w:rFonts w:ascii="Angsana New" w:hAnsi="Angsana New"/>
          <w:sz w:val="30"/>
          <w:szCs w:val="30"/>
        </w:rPr>
        <w:t>2</w:t>
      </w:r>
      <w:r w:rsidR="00156771" w:rsidRPr="00EF646B">
        <w:rPr>
          <w:rFonts w:ascii="Angsana New" w:hAnsi="Angsana New"/>
          <w:sz w:val="30"/>
          <w:szCs w:val="30"/>
        </w:rPr>
        <w:t xml:space="preserve"> </w:t>
      </w:r>
      <w:r w:rsidR="00156771" w:rsidRPr="00EF646B">
        <w:rPr>
          <w:rFonts w:ascii="Angsana New" w:hAnsi="Angsana New" w:hint="cs"/>
          <w:sz w:val="30"/>
          <w:szCs w:val="30"/>
          <w:cs/>
        </w:rPr>
        <w:t>และ</w:t>
      </w:r>
      <w:r w:rsidR="00C17455" w:rsidRPr="00EF646B">
        <w:rPr>
          <w:rFonts w:ascii="Angsana New" w:hAnsi="Angsana New"/>
          <w:sz w:val="30"/>
          <w:szCs w:val="30"/>
          <w:cs/>
        </w:rPr>
        <w:t xml:space="preserve"> </w:t>
      </w:r>
      <w:r w:rsidR="004D2CAC" w:rsidRPr="00EF646B">
        <w:rPr>
          <w:rFonts w:ascii="Angsana New" w:hAnsi="Angsana New"/>
          <w:sz w:val="30"/>
          <w:szCs w:val="30"/>
        </w:rPr>
        <w:t>256</w:t>
      </w:r>
      <w:r w:rsidR="00E84778">
        <w:rPr>
          <w:rFonts w:ascii="Angsana New" w:hAnsi="Angsana New"/>
          <w:sz w:val="30"/>
          <w:szCs w:val="30"/>
        </w:rPr>
        <w:t>1</w:t>
      </w:r>
      <w:r w:rsidR="008622F2" w:rsidRPr="00EF646B">
        <w:rPr>
          <w:rFonts w:ascii="Angsana New" w:hAnsi="Angsana New"/>
          <w:sz w:val="30"/>
          <w:szCs w:val="30"/>
        </w:rPr>
        <w:t xml:space="preserve"> </w:t>
      </w:r>
      <w:r w:rsidR="00C17455" w:rsidRPr="00EF646B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F07803" w:rsidRPr="00EF646B">
        <w:rPr>
          <w:rFonts w:ascii="Angsana New" w:hAnsi="Angsana New"/>
          <w:sz w:val="30"/>
          <w:szCs w:val="30"/>
        </w:rPr>
        <w:t>1</w:t>
      </w:r>
      <w:r w:rsidR="0046239E" w:rsidRPr="00EF646B">
        <w:rPr>
          <w:rFonts w:ascii="Angsana New" w:hAnsi="Angsana New"/>
          <w:sz w:val="30"/>
          <w:szCs w:val="30"/>
        </w:rPr>
        <w:t>0</w:t>
      </w:r>
      <w:r w:rsidR="00DB61B9" w:rsidRPr="00EF646B">
        <w:rPr>
          <w:rFonts w:ascii="Angsana New" w:hAnsi="Angsana New"/>
          <w:sz w:val="30"/>
          <w:szCs w:val="30"/>
        </w:rPr>
        <w:t xml:space="preserve"> </w:t>
      </w:r>
      <w:r w:rsidR="00C17455" w:rsidRPr="00EF646B">
        <w:rPr>
          <w:rFonts w:ascii="Angsana New" w:hAnsi="Angsana New"/>
          <w:sz w:val="30"/>
          <w:szCs w:val="30"/>
          <w:cs/>
        </w:rPr>
        <w:t xml:space="preserve">และ </w:t>
      </w:r>
      <w:r w:rsidR="00DB61B9" w:rsidRPr="00EF646B">
        <w:rPr>
          <w:rFonts w:ascii="Angsana New" w:hAnsi="Angsana New"/>
          <w:sz w:val="30"/>
          <w:szCs w:val="30"/>
        </w:rPr>
        <w:t>1</w:t>
      </w:r>
      <w:r w:rsidR="0046239E" w:rsidRPr="00EF646B">
        <w:rPr>
          <w:rFonts w:ascii="Angsana New" w:hAnsi="Angsana New"/>
          <w:sz w:val="30"/>
          <w:szCs w:val="30"/>
        </w:rPr>
        <w:t>1</w:t>
      </w:r>
    </w:p>
    <w:p w14:paraId="415CC7AD" w14:textId="1F65162F" w:rsidR="001E4542" w:rsidRPr="00A75481" w:rsidRDefault="001E4542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880FCE0" w14:textId="77777777" w:rsidR="00FD1DC3" w:rsidRPr="00EF646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7771EE12" w14:textId="77777777" w:rsidR="00FD1DC3" w:rsidRPr="00000E64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8C71A6E" w14:textId="77777777" w:rsidR="00FD1DC3" w:rsidRPr="00EF646B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94DCB66" w14:textId="77777777" w:rsidR="00FD1DC3" w:rsidRPr="00000E64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80CEEF" w14:textId="77777777"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</w:t>
      </w:r>
      <w:r w:rsidR="004C1EDC" w:rsidRPr="00EF646B">
        <w:rPr>
          <w:rFonts w:ascii="Angsana New" w:hAnsi="Angsana New"/>
          <w:sz w:val="30"/>
          <w:szCs w:val="30"/>
          <w:cs/>
        </w:rPr>
        <w:t>ติทางการบัญชีที่ประกาศใช้โดย</w:t>
      </w:r>
      <w:r w:rsidRPr="00EF646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08FA096" w14:textId="77777777" w:rsidR="000C65C9" w:rsidRPr="008040F4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2110546A" w14:textId="77777777" w:rsidR="00D9213F" w:rsidRDefault="00082889" w:rsidP="0083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</w:t>
      </w:r>
      <w:r w:rsidR="00B022E9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EF646B">
        <w:rPr>
          <w:rFonts w:ascii="Angsana New" w:hAnsi="Angsana New" w:hint="cs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EF646B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ม</w:t>
      </w:r>
      <w:r w:rsidR="00584D3A" w:rsidRPr="00EF646B">
        <w:rPr>
          <w:rFonts w:ascii="Angsana New" w:hAnsi="Angsana New" w:hint="cs"/>
          <w:sz w:val="30"/>
          <w:szCs w:val="30"/>
          <w:cs/>
        </w:rPr>
        <w:t>กราคม</w:t>
      </w:r>
      <w:r w:rsidR="00156771" w:rsidRPr="00EF646B">
        <w:rPr>
          <w:rFonts w:ascii="Angsana New" w:hAnsi="Angsana New"/>
          <w:sz w:val="30"/>
          <w:szCs w:val="30"/>
        </w:rPr>
        <w:t xml:space="preserve"> </w:t>
      </w:r>
      <w:r w:rsidR="00156771" w:rsidRPr="00EF646B">
        <w:rPr>
          <w:rFonts w:ascii="Angsana New" w:hAnsi="Angsana New" w:hint="cs"/>
          <w:sz w:val="30"/>
          <w:szCs w:val="30"/>
          <w:rtl/>
          <w:cs/>
        </w:rPr>
        <w:t>25</w:t>
      </w:r>
      <w:r w:rsidR="00156771" w:rsidRPr="00EF646B">
        <w:rPr>
          <w:rFonts w:ascii="Angsana New" w:hAnsi="Angsana New"/>
          <w:sz w:val="30"/>
          <w:szCs w:val="30"/>
        </w:rPr>
        <w:t>6</w:t>
      </w:r>
      <w:r w:rsidR="009E5609">
        <w:rPr>
          <w:rFonts w:ascii="Angsana New" w:hAnsi="Angsana New"/>
          <w:sz w:val="30"/>
          <w:szCs w:val="30"/>
        </w:rPr>
        <w:t>1</w:t>
      </w:r>
      <w:r w:rsidR="00584D3A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การ</w:t>
      </w:r>
      <w:r w:rsidR="00B451AC">
        <w:rPr>
          <w:rFonts w:ascii="Angsana New" w:hAnsi="Angsana New" w:hint="cs"/>
          <w:sz w:val="30"/>
          <w:szCs w:val="30"/>
          <w:cs/>
        </w:rPr>
        <w:t>ถือ</w:t>
      </w:r>
      <w:r w:rsidRPr="00EF646B">
        <w:rPr>
          <w:rFonts w:ascii="Angsana New" w:hAnsi="Angsana New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</w:t>
      </w:r>
      <w:r w:rsidR="00BA4D22" w:rsidRPr="00EF646B">
        <w:rPr>
          <w:rFonts w:ascii="Angsana New" w:hAnsi="Angsana New"/>
          <w:sz w:val="30"/>
          <w:szCs w:val="30"/>
          <w:cs/>
        </w:rPr>
        <w:t>รบัญชีของกลุ่มบริษัท</w:t>
      </w:r>
      <w:r w:rsidR="009E5609">
        <w:rPr>
          <w:rFonts w:ascii="Angsana New" w:hAnsi="Angsana New" w:hint="cs"/>
          <w:sz w:val="30"/>
          <w:szCs w:val="30"/>
          <w:cs/>
        </w:rPr>
        <w:t>ในบางเรื่อง ทั้งนี้ การเปลี่ยนแปลงดังกล่าวไม่มีผลกระทบอย่างเป็นสาระสำคัญ</w:t>
      </w:r>
      <w:r w:rsidR="003E0F3C">
        <w:rPr>
          <w:rFonts w:ascii="Angsana New" w:hAnsi="Angsana New" w:hint="cs"/>
          <w:sz w:val="30"/>
          <w:szCs w:val="30"/>
          <w:cs/>
        </w:rPr>
        <w:t>ต่องบการเงิน</w:t>
      </w:r>
    </w:p>
    <w:p w14:paraId="0A8329A6" w14:textId="77777777" w:rsidR="00263B21" w:rsidRDefault="00263B21" w:rsidP="00263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3B21">
        <w:rPr>
          <w:rFonts w:ascii="Angsana New" w:hAnsi="Angsana New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Pr="00263B21">
        <w:rPr>
          <w:rFonts w:ascii="Angsana New" w:hAnsi="Angsana New" w:hint="cs"/>
          <w:sz w:val="30"/>
          <w:szCs w:val="30"/>
          <w:cs/>
        </w:rPr>
        <w:t>งวด</w:t>
      </w:r>
      <w:r w:rsidRPr="00263B21">
        <w:rPr>
          <w:rFonts w:ascii="Angsana New" w:hAnsi="Angsana New"/>
          <w:sz w:val="30"/>
          <w:szCs w:val="30"/>
          <w:cs/>
        </w:rPr>
        <w:t>ปัจจุบันมาถือปฏิบัติในการจัดทำงบการเงินนี้ก่อนวันที่มีผลบังคับใช้</w:t>
      </w:r>
      <w:r w:rsidRPr="00263B21">
        <w:rPr>
          <w:rFonts w:ascii="Angsana New" w:hAnsi="Angsana New"/>
          <w:sz w:val="30"/>
          <w:szCs w:val="30"/>
        </w:rPr>
        <w:t xml:space="preserve"> </w:t>
      </w:r>
      <w:r w:rsidRPr="00263B2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263B2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</w:t>
      </w:r>
    </w:p>
    <w:p w14:paraId="64E17AB0" w14:textId="77777777" w:rsidR="00C209FC" w:rsidRPr="00A75481" w:rsidRDefault="00C209FC" w:rsidP="00263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392CAF08" w14:textId="77777777" w:rsidR="00FD1DC3" w:rsidRPr="00EF646B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14:paraId="02439615" w14:textId="77777777" w:rsidR="00FD1DC3" w:rsidRPr="00A75481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75E164BD" w14:textId="77777777" w:rsidR="006C289F" w:rsidRPr="00EF646B" w:rsidRDefault="00FD1DC3" w:rsidP="006C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งบการเงินนี้ได้จัดทำขึ้นโดยถือหลักเกณฑ์การบันทึกตามราคาทุนเดิม</w:t>
      </w:r>
      <w:r w:rsidR="006C289F" w:rsidRPr="00EF646B">
        <w:rPr>
          <w:rFonts w:ascii="Angsana New" w:hAnsi="Angsana New" w:hint="cs"/>
          <w:sz w:val="30"/>
          <w:szCs w:val="30"/>
          <w:cs/>
        </w:rPr>
        <w:t xml:space="preserve"> ยกเว้นรายการ</w:t>
      </w:r>
      <w:r w:rsidR="006C289F" w:rsidRPr="00EF646B">
        <w:rPr>
          <w:rFonts w:ascii="Angsana New" w:hAnsi="Angsana New"/>
          <w:sz w:val="30"/>
          <w:szCs w:val="30"/>
          <w:cs/>
        </w:rPr>
        <w:t>ดังต่อไปนี้</w:t>
      </w:r>
      <w:r w:rsidR="006C289F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62E2A0F2" w14:textId="77777777" w:rsidR="006C289F" w:rsidRPr="00EF646B" w:rsidRDefault="006C289F" w:rsidP="006C28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6C289F" w:rsidRPr="00EF646B" w14:paraId="6348CC38" w14:textId="77777777" w:rsidTr="003F365D">
        <w:tc>
          <w:tcPr>
            <w:tcW w:w="4497" w:type="dxa"/>
            <w:shd w:val="clear" w:color="auto" w:fill="auto"/>
          </w:tcPr>
          <w:p w14:paraId="2B453F41" w14:textId="77777777" w:rsidR="006C289F" w:rsidRPr="00EF646B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14:paraId="1A986434" w14:textId="77777777" w:rsidR="006C289F" w:rsidRPr="00EF646B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6C289F" w:rsidRPr="00EF646B" w14:paraId="67FB16E2" w14:textId="77777777" w:rsidTr="003F365D">
        <w:tc>
          <w:tcPr>
            <w:tcW w:w="4497" w:type="dxa"/>
            <w:shd w:val="clear" w:color="auto" w:fill="auto"/>
          </w:tcPr>
          <w:p w14:paraId="7ACF7C6C" w14:textId="77777777" w:rsidR="006C289F" w:rsidRPr="00EF646B" w:rsidRDefault="008D486E" w:rsidP="005660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14:paraId="04E533A6" w14:textId="77777777" w:rsidR="006C289F" w:rsidRPr="00EF646B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566077" w:rsidRPr="00EF646B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E55284" w:rsidRPr="00EF646B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182425"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0AF3" w:rsidRPr="00EF646B">
              <w:rPr>
                <w:rFonts w:ascii="Angsana New" w:hAnsi="Angsana New" w:hint="cs"/>
                <w:sz w:val="30"/>
                <w:szCs w:val="30"/>
                <w:cs/>
              </w:rPr>
              <w:t>(ฒ</w:t>
            </w:r>
            <w:r w:rsidR="00BC2CE9" w:rsidRPr="00EF64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26A9C30E" w14:textId="77777777"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ACB997" w14:textId="77777777" w:rsidR="00FD1DC3" w:rsidRPr="00EF646B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F66139" w:rsidRPr="00EF646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EF646B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5258B6F6" w14:textId="77777777" w:rsidR="00FD1DC3" w:rsidRPr="00EF646B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06FE4CB" w14:textId="77777777" w:rsidR="00FD1DC3" w:rsidRPr="00EF646B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ab/>
        <w:t>งบการเงินนี้จัดทำและแสดงหน่วยเงินตราเป็นเงินบาท</w:t>
      </w:r>
      <w:r w:rsidR="00F66139" w:rsidRPr="00EF646B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</w:p>
    <w:p w14:paraId="4FA90906" w14:textId="77777777" w:rsidR="0025347C" w:rsidRPr="00EF646B" w:rsidRDefault="0025347C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22CC1DBF" w14:textId="77777777" w:rsidR="00FD1DC3" w:rsidRPr="00EF646B" w:rsidRDefault="00182425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EF646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B451AC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>ประมาณการ</w:t>
      </w:r>
    </w:p>
    <w:p w14:paraId="0B9DF7D0" w14:textId="77777777" w:rsidR="00FD1DC3" w:rsidRPr="00EF646B" w:rsidRDefault="00FD1DC3" w:rsidP="0056210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638AEB8" w14:textId="77777777" w:rsidR="0044629F" w:rsidRPr="00BA7D99" w:rsidRDefault="00BA7D99" w:rsidP="00BA7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3C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B73C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ผู้บริหารใช้</w:t>
      </w:r>
      <w:r w:rsidRPr="00424D22">
        <w:rPr>
          <w:rFonts w:ascii="Angsana New" w:hAnsi="Angsana New"/>
          <w:sz w:val="30"/>
          <w:szCs w:val="30"/>
          <w:cs/>
        </w:rPr>
        <w:t>วิจารณญาณ</w:t>
      </w:r>
      <w:r w:rsidRPr="00856964">
        <w:rPr>
          <w:rFonts w:ascii="Angsana New" w:hAnsi="Angsana New"/>
          <w:sz w:val="30"/>
          <w:szCs w:val="30"/>
        </w:rPr>
        <w:t xml:space="preserve"> </w:t>
      </w:r>
      <w:r w:rsidRPr="00856964">
        <w:rPr>
          <w:rFonts w:ascii="Angsana New" w:hAnsi="Angsana New"/>
          <w:sz w:val="30"/>
          <w:szCs w:val="30"/>
          <w:cs/>
        </w:rPr>
        <w:t>การประมาณ</w:t>
      </w:r>
      <w:r w:rsidRPr="00BA7D99">
        <w:rPr>
          <w:rFonts w:ascii="Angsana New" w:hAnsi="Angsana New"/>
          <w:sz w:val="30"/>
          <w:szCs w:val="30"/>
          <w:cs/>
        </w:rPr>
        <w:t>การ</w:t>
      </w:r>
      <w:r w:rsidRPr="00967188">
        <w:rPr>
          <w:rFonts w:ascii="Angsana New" w:hAnsi="Angsana New"/>
          <w:sz w:val="30"/>
          <w:szCs w:val="30"/>
          <w:cs/>
        </w:rPr>
        <w:t>และ</w:t>
      </w:r>
      <w:r w:rsidRPr="00E07041">
        <w:rPr>
          <w:rFonts w:ascii="Angsana New" w:hAnsi="Angsana New"/>
          <w:sz w:val="30"/>
          <w:szCs w:val="30"/>
          <w:cs/>
        </w:rPr>
        <w:t>ข้อสมมติ</w:t>
      </w:r>
      <w:r w:rsidRPr="00967188">
        <w:rPr>
          <w:rFonts w:ascii="Angsana New" w:hAnsi="Angsana New"/>
          <w:sz w:val="30"/>
          <w:szCs w:val="30"/>
          <w:cs/>
        </w:rPr>
        <w:t xml:space="preserve">หลายประการ </w:t>
      </w:r>
      <w:r w:rsidRPr="00856964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ซึ่งมีผลกระทบต่อการกำหนดนโยบายการบัญชี</w:t>
      </w:r>
      <w:r w:rsidRPr="00BA7D9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BA7D99">
        <w:rPr>
          <w:rFonts w:ascii="Angsana New" w:hAnsi="Angsana New" w:hint="cs"/>
          <w:sz w:val="30"/>
          <w:szCs w:val="30"/>
          <w:cs/>
        </w:rPr>
        <w:t xml:space="preserve"> </w:t>
      </w:r>
      <w:r w:rsidR="003E0F3C">
        <w:rPr>
          <w:rFonts w:ascii="Angsana New" w:hAnsi="Angsana New" w:hint="cs"/>
          <w:sz w:val="30"/>
          <w:szCs w:val="30"/>
          <w:cs/>
        </w:rPr>
        <w:t>ทั้งนี้</w:t>
      </w:r>
      <w:r w:rsidRPr="00BA7D9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Pr="00BA7D99">
        <w:rPr>
          <w:rFonts w:ascii="Angsana New" w:hAnsi="Angsana New" w:hint="cs"/>
          <w:sz w:val="30"/>
          <w:szCs w:val="30"/>
          <w:cs/>
        </w:rPr>
        <w:t>การ</w:t>
      </w:r>
      <w:r w:rsidRPr="00BA7D99">
        <w:rPr>
          <w:rFonts w:ascii="Angsana New" w:hAnsi="Angsana New"/>
          <w:sz w:val="30"/>
          <w:szCs w:val="30"/>
          <w:cs/>
        </w:rPr>
        <w:t>ไว้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A7D99">
        <w:rPr>
          <w:rFonts w:ascii="Angsana New" w:hAnsi="Angsana New"/>
          <w:sz w:val="30"/>
          <w:szCs w:val="30"/>
          <w:cs/>
        </w:rPr>
        <w:t>โดย</w:t>
      </w:r>
      <w:r w:rsidRPr="007314CA">
        <w:rPr>
          <w:rFonts w:ascii="Angsana New" w:hAnsi="Angsana New"/>
          <w:sz w:val="30"/>
          <w:szCs w:val="30"/>
          <w:cs/>
        </w:rPr>
        <w:t>ประมาณการและ</w:t>
      </w:r>
      <w:r w:rsidRPr="00E07041">
        <w:rPr>
          <w:rFonts w:ascii="Angsana New" w:hAnsi="Angsana New"/>
          <w:sz w:val="30"/>
          <w:szCs w:val="30"/>
          <w:cs/>
        </w:rPr>
        <w:t>ข้อสมมติ</w:t>
      </w:r>
      <w:r w:rsidRPr="00967188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967188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Pr="00967188">
        <w:rPr>
          <w:rFonts w:ascii="Angsana New" w:hAnsi="Angsana New"/>
          <w:sz w:val="30"/>
          <w:szCs w:val="30"/>
          <w:cs/>
        </w:rPr>
        <w:t>การปรับประมาณ</w:t>
      </w:r>
      <w:r w:rsidRPr="00967188">
        <w:rPr>
          <w:rFonts w:ascii="Angsana New" w:hAnsi="Angsana New" w:hint="cs"/>
          <w:sz w:val="30"/>
          <w:szCs w:val="30"/>
          <w:cs/>
        </w:rPr>
        <w:t>การ</w:t>
      </w:r>
      <w:r w:rsidRPr="00967188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967188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07939F9D" w14:textId="77777777" w:rsidR="0044629F" w:rsidRPr="00EF646B" w:rsidRDefault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55F0A8C" w14:textId="77777777" w:rsidR="00182425" w:rsidRPr="00EF646B" w:rsidRDefault="00182425" w:rsidP="008853C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6A2485C2" w14:textId="77777777" w:rsidR="00182425" w:rsidRPr="00EF646B" w:rsidRDefault="00182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62C48B5" w14:textId="77777777" w:rsidR="00BA4D22" w:rsidRPr="00EF646B" w:rsidRDefault="00BA4D22" w:rsidP="00BA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14:paraId="3BEE0A71" w14:textId="77777777" w:rsidR="00BA4D22" w:rsidRPr="00A75481" w:rsidRDefault="00BA4D22" w:rsidP="00BA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14"/>
          <w:szCs w:val="14"/>
          <w:cs/>
        </w:rPr>
      </w:pPr>
    </w:p>
    <w:tbl>
      <w:tblPr>
        <w:tblW w:w="9000" w:type="dxa"/>
        <w:tblInd w:w="630" w:type="dxa"/>
        <w:tblLook w:val="04A0" w:firstRow="1" w:lastRow="0" w:firstColumn="1" w:lastColumn="0" w:noHBand="0" w:noVBand="1"/>
      </w:tblPr>
      <w:tblGrid>
        <w:gridCol w:w="2970"/>
        <w:gridCol w:w="6030"/>
      </w:tblGrid>
      <w:tr w:rsidR="00182425" w:rsidRPr="00EF646B" w14:paraId="613DD4EA" w14:textId="77777777" w:rsidTr="00E73BC0">
        <w:tc>
          <w:tcPr>
            <w:tcW w:w="2970" w:type="dxa"/>
          </w:tcPr>
          <w:p w14:paraId="36135DDA" w14:textId="77777777" w:rsidR="00182425" w:rsidRPr="00EF646B" w:rsidRDefault="00B451AC" w:rsidP="00AA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="00805DE3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82425" w:rsidRPr="00EF646B">
              <w:rPr>
                <w:rFonts w:ascii="Angsana New" w:hAnsi="Angsana New"/>
                <w:sz w:val="30"/>
                <w:szCs w:val="30"/>
              </w:rPr>
              <w:t>3 (</w:t>
            </w:r>
            <w:r w:rsidR="00182425" w:rsidRPr="00EF646B">
              <w:rPr>
                <w:rFonts w:ascii="Angsana New" w:hAnsi="Angsana New" w:hint="cs"/>
                <w:sz w:val="30"/>
                <w:szCs w:val="30"/>
                <w:cs/>
              </w:rPr>
              <w:t>ก)</w:t>
            </w:r>
          </w:p>
        </w:tc>
        <w:tc>
          <w:tcPr>
            <w:tcW w:w="6030" w:type="dxa"/>
          </w:tcPr>
          <w:p w14:paraId="20045501" w14:textId="77777777" w:rsidR="00182425" w:rsidRPr="00EF646B" w:rsidRDefault="00182425" w:rsidP="0018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การจัดประเภทการร่วมการงาน</w:t>
            </w:r>
          </w:p>
        </w:tc>
      </w:tr>
      <w:tr w:rsidR="00B822E7" w:rsidRPr="00EF646B" w14:paraId="054BE05E" w14:textId="77777777" w:rsidTr="00E73BC0">
        <w:tc>
          <w:tcPr>
            <w:tcW w:w="2970" w:type="dxa"/>
          </w:tcPr>
          <w:p w14:paraId="1C1DEEC6" w14:textId="77777777" w:rsidR="00B822E7" w:rsidRPr="00EF646B" w:rsidRDefault="00B822E7" w:rsidP="00AA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3 </w:t>
            </w:r>
            <w:r w:rsidRPr="00EF646B">
              <w:rPr>
                <w:rFonts w:ascii="Angsana New" w:hAnsi="Angsana New"/>
                <w:sz w:val="30"/>
                <w:szCs w:val="30"/>
              </w:rPr>
              <w:t>(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และ ข้อ 1</w:t>
            </w:r>
            <w:r w:rsidR="003E0F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030" w:type="dxa"/>
          </w:tcPr>
          <w:p w14:paraId="435DECA2" w14:textId="77777777" w:rsidR="00B822E7" w:rsidRPr="00EF646B" w:rsidRDefault="00B822E7" w:rsidP="002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การจัดทำงบการเงินรวม </w:t>
            </w:r>
            <w:r w:rsidR="00224914" w:rsidRPr="00EF646B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กลุ่มบริษัทมีอำนาจควบคุมโดยพฤตินัย </w:t>
            </w:r>
            <w:r w:rsidR="00E73BC0" w:rsidRPr="00EF646B">
              <w:rPr>
                <w:rFonts w:ascii="Angsana New" w:hAnsi="Angsana New"/>
                <w:sz w:val="30"/>
                <w:szCs w:val="30"/>
              </w:rPr>
              <w:br/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(De facto control) </w:t>
            </w:r>
            <w:r w:rsidR="00224914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ในกิจการที่กลุ่มบริษัทลงทุน </w:t>
            </w:r>
          </w:p>
        </w:tc>
      </w:tr>
      <w:tr w:rsidR="00344BD9" w:rsidRPr="00EF646B" w14:paraId="08912CFF" w14:textId="77777777" w:rsidTr="00E73BC0">
        <w:tc>
          <w:tcPr>
            <w:tcW w:w="2970" w:type="dxa"/>
          </w:tcPr>
          <w:p w14:paraId="4AEB1DA3" w14:textId="77777777" w:rsidR="00344BD9" w:rsidRPr="00EF646B" w:rsidRDefault="00344BD9" w:rsidP="00AA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030" w:type="dxa"/>
          </w:tcPr>
          <w:p w14:paraId="38DCC57D" w14:textId="77777777" w:rsidR="00344BD9" w:rsidRPr="00EF646B" w:rsidRDefault="00344BD9" w:rsidP="002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4BD9">
              <w:rPr>
                <w:rFonts w:ascii="Angsana New" w:hAnsi="Angsana New" w:hint="cs"/>
                <w:sz w:val="30"/>
                <w:szCs w:val="30"/>
                <w:cs/>
              </w:rPr>
              <w:t>การบันทึกเงินลงทุนตามวิธีส่วนได้</w:t>
            </w:r>
            <w:r w:rsidRPr="00344BD9">
              <w:rPr>
                <w:rFonts w:ascii="Angsana New" w:hAnsi="Angsana New"/>
                <w:sz w:val="30"/>
                <w:szCs w:val="30"/>
                <w:cs/>
              </w:rPr>
              <w:t>เสียซึ่งกลุ่ม</w:t>
            </w:r>
            <w:r w:rsidRPr="00344BD9">
              <w:rPr>
                <w:rFonts w:ascii="Angsana New" w:hAnsi="Angsana New" w:hint="cs"/>
                <w:sz w:val="30"/>
                <w:szCs w:val="30"/>
                <w:cs/>
              </w:rPr>
              <w:t>บริษัทมีอิทธิพลอย่างมีนัยสำคัญในกิจการที่กลุ่มบริษัทลงทุน</w:t>
            </w:r>
          </w:p>
        </w:tc>
      </w:tr>
    </w:tbl>
    <w:p w14:paraId="5DEA4134" w14:textId="7ED448B2" w:rsidR="00014EA1" w:rsidRDefault="00014EA1" w:rsidP="00014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0F5C894" w14:textId="601CAF9A" w:rsidR="00014EA1" w:rsidRDefault="00014EA1" w:rsidP="00014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7899EFB" w14:textId="05A4DC94" w:rsidR="00014EA1" w:rsidRDefault="00014EA1" w:rsidP="00014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0AEC1A1" w14:textId="77777777" w:rsidR="00014EA1" w:rsidRDefault="00014EA1" w:rsidP="00014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1C40028" w14:textId="5EF45192" w:rsidR="0044629F" w:rsidRPr="00EF646B" w:rsidRDefault="0044629F" w:rsidP="008853C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lastRenderedPageBreak/>
        <w:t>ข้อ</w:t>
      </w:r>
      <w:r w:rsidR="00032C64" w:rsidRPr="00EF646B">
        <w:rPr>
          <w:rFonts w:ascii="Angsana New" w:hAnsi="Angsana New"/>
          <w:sz w:val="30"/>
          <w:szCs w:val="30"/>
          <w:cs/>
        </w:rPr>
        <w:t>สมมติ</w:t>
      </w:r>
      <w:r w:rsidRPr="00EF646B">
        <w:rPr>
          <w:rFonts w:ascii="Angsana New" w:hAnsi="Angsana New"/>
          <w:sz w:val="30"/>
          <w:szCs w:val="30"/>
          <w:cs/>
        </w:rPr>
        <w:t>และ</w:t>
      </w:r>
      <w:r w:rsidRPr="00EF646B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EF646B">
        <w:rPr>
          <w:rFonts w:ascii="Angsana New" w:hAnsi="Angsana New"/>
          <w:sz w:val="30"/>
          <w:szCs w:val="30"/>
          <w:cs/>
        </w:rPr>
        <w:t>ประมาณการ</w:t>
      </w:r>
    </w:p>
    <w:p w14:paraId="1746E3D6" w14:textId="77777777" w:rsidR="0044629F" w:rsidRPr="00EF646B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59F5266" w14:textId="77777777" w:rsidR="0044629F" w:rsidRPr="00EF646B" w:rsidRDefault="0044629F" w:rsidP="00010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566077" w:rsidRPr="00EF646B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EF646B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</w:t>
      </w:r>
      <w:r w:rsidR="00000E6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00E64">
        <w:rPr>
          <w:rFonts w:ascii="Angsana New" w:hAnsi="Angsana New"/>
          <w:sz w:val="30"/>
          <w:szCs w:val="30"/>
        </w:rPr>
        <w:t>30</w:t>
      </w:r>
      <w:r w:rsidR="00000E64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000E64">
        <w:rPr>
          <w:rFonts w:ascii="Angsana New" w:hAnsi="Angsana New"/>
          <w:sz w:val="30"/>
          <w:szCs w:val="30"/>
        </w:rPr>
        <w:t>2562</w:t>
      </w:r>
      <w:r w:rsidR="00000E64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</w:t>
      </w:r>
      <w:r w:rsidR="00000E64">
        <w:rPr>
          <w:rFonts w:ascii="Angsana New" w:hAnsi="Angsana New" w:hint="cs"/>
          <w:sz w:val="30"/>
          <w:szCs w:val="30"/>
          <w:cs/>
        </w:rPr>
        <w:t>จะส่งผลให้ต้องมีการปรังปรุงที่มีสาระสำคัญในมูลค่าตามบัญชีของสินทรัพย์และหนี้สินในปีบัญชีถัดไป</w:t>
      </w:r>
      <w:r w:rsidRPr="00EF646B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566077" w:rsidRPr="00EF646B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EF646B">
        <w:rPr>
          <w:rFonts w:ascii="Angsana New" w:hAnsi="Angsana New" w:hint="cs"/>
          <w:sz w:val="30"/>
          <w:szCs w:val="30"/>
          <w:cs/>
        </w:rPr>
        <w:t>หมายเหตุประกอบงบการเงินต่อไปนี้</w:t>
      </w:r>
      <w:r w:rsidRPr="00EF646B">
        <w:rPr>
          <w:rFonts w:ascii="Angsana New" w:hAnsi="Angsana New"/>
          <w:sz w:val="30"/>
          <w:szCs w:val="30"/>
        </w:rPr>
        <w:t xml:space="preserve"> </w:t>
      </w:r>
    </w:p>
    <w:p w14:paraId="1C28DBBD" w14:textId="77777777" w:rsidR="0044629F" w:rsidRPr="00EF646B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790"/>
        <w:gridCol w:w="6390"/>
      </w:tblGrid>
      <w:tr w:rsidR="00B822E7" w:rsidRPr="00EF646B" w14:paraId="658805A3" w14:textId="77777777" w:rsidTr="00CA409E">
        <w:tc>
          <w:tcPr>
            <w:tcW w:w="2790" w:type="dxa"/>
          </w:tcPr>
          <w:p w14:paraId="66829C7A" w14:textId="77777777" w:rsidR="00B822E7" w:rsidRPr="00EF646B" w:rsidRDefault="00B822E7" w:rsidP="00B8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 8</w:t>
            </w:r>
          </w:p>
        </w:tc>
        <w:tc>
          <w:tcPr>
            <w:tcW w:w="6390" w:type="dxa"/>
          </w:tcPr>
          <w:p w14:paraId="3BB9E4B7" w14:textId="77777777" w:rsidR="00B822E7" w:rsidRPr="00EF646B" w:rsidRDefault="00B822E7" w:rsidP="0028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37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284E38" w:rsidRPr="00EF646B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</w:t>
            </w:r>
            <w:r w:rsidR="00284E38" w:rsidRPr="00EF646B">
              <w:rPr>
                <w:rFonts w:ascii="Angsana New" w:hAnsi="Angsana New" w:hint="cs"/>
                <w:sz w:val="30"/>
                <w:szCs w:val="30"/>
                <w:cs/>
              </w:rPr>
              <w:t>ของโครงการอสังหาริมทรัพย์ระหว่างการพัฒนา</w:t>
            </w:r>
          </w:p>
        </w:tc>
      </w:tr>
      <w:tr w:rsidR="00B822E7" w:rsidRPr="00EF646B" w14:paraId="21B5573E" w14:textId="77777777" w:rsidTr="00CA409E">
        <w:tc>
          <w:tcPr>
            <w:tcW w:w="2790" w:type="dxa"/>
          </w:tcPr>
          <w:p w14:paraId="2E4D3128" w14:textId="77777777" w:rsidR="00B822E7" w:rsidRPr="00EF646B" w:rsidRDefault="00B822E7" w:rsidP="0044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="00EC1F97">
              <w:rPr>
                <w:rFonts w:ascii="Angsana New" w:hAnsi="Angsana New" w:hint="cs"/>
                <w:sz w:val="30"/>
                <w:szCs w:val="30"/>
                <w:cs/>
              </w:rPr>
              <w:t xml:space="preserve"> 4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4A72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EF646B">
              <w:rPr>
                <w:rFonts w:ascii="Angsana New" w:hAnsi="Angsana New"/>
                <w:sz w:val="30"/>
                <w:szCs w:val="30"/>
              </w:rPr>
              <w:t>10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444A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44A7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44A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EF646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390" w:type="dxa"/>
          </w:tcPr>
          <w:p w14:paraId="6263976F" w14:textId="77777777" w:rsidR="00B822E7" w:rsidRPr="00EF646B" w:rsidRDefault="00B822E7" w:rsidP="0056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="00566077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ของเงินลงทุนในบริษัทย่อย </w:t>
            </w:r>
            <w:r w:rsidR="00284E38" w:rsidRPr="00EF646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บริษัทร่วมและการร่วมค้าและเงินให้กู้ยืมแก่กิจการที่เกี่ยวข้องกัน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66077" w:rsidRPr="00EF646B">
              <w:rPr>
                <w:rFonts w:ascii="Angsana New" w:hAnsi="Angsana New" w:hint="cs"/>
                <w:sz w:val="30"/>
                <w:szCs w:val="30"/>
                <w:cs/>
              </w:rPr>
              <w:t>เกี่ยวกับการใช้</w:t>
            </w:r>
            <w:r w:rsidR="00566077" w:rsidRPr="00EF646B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ในการประมาณมูลค่าที่คาดว่าจะได้รับคืน</w:t>
            </w:r>
          </w:p>
        </w:tc>
      </w:tr>
      <w:tr w:rsidR="00B8532D" w:rsidRPr="00EF646B" w14:paraId="7DBB0F9F" w14:textId="77777777" w:rsidTr="00CA409E">
        <w:tc>
          <w:tcPr>
            <w:tcW w:w="2790" w:type="dxa"/>
          </w:tcPr>
          <w:p w14:paraId="44E097CD" w14:textId="77777777" w:rsidR="00B8532D" w:rsidRPr="00EF646B" w:rsidRDefault="00B8532D" w:rsidP="0044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6390" w:type="dxa"/>
          </w:tcPr>
          <w:p w14:paraId="772C68BD" w14:textId="77777777" w:rsidR="00B8532D" w:rsidRPr="00EF646B" w:rsidRDefault="00B8532D" w:rsidP="0056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514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E07041">
              <w:rPr>
                <w:rFonts w:ascii="Angsana New" w:hAnsi="Angsana New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0C53356F" w14:textId="77777777"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F35A1BD" w14:textId="77777777" w:rsidR="0044629F" w:rsidRPr="00EF646B" w:rsidRDefault="0044629F" w:rsidP="00A3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78AB543" w14:textId="77777777" w:rsidR="0044629F" w:rsidRPr="00EF646B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1F58B0DF" w14:textId="77777777" w:rsidR="0044629F" w:rsidRPr="00EF646B" w:rsidRDefault="0044629F" w:rsidP="00A3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EF646B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28861349" w14:textId="77777777" w:rsidR="0044629F" w:rsidRPr="00EF646B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0"/>
          <w:szCs w:val="20"/>
          <w:cs/>
        </w:rPr>
      </w:pPr>
    </w:p>
    <w:p w14:paraId="3A9E9ACE" w14:textId="77777777" w:rsidR="0044629F" w:rsidRPr="00EF646B" w:rsidRDefault="0044629F" w:rsidP="00A35B21">
      <w:pPr>
        <w:pStyle w:val="block"/>
        <w:spacing w:after="0" w:line="240" w:lineRule="atLeast"/>
        <w:ind w:left="540"/>
        <w:jc w:val="thaiDistribute"/>
        <w:rPr>
          <w:szCs w:val="22"/>
          <w:lang w:val="en-US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EF646B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EF646B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EF646B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14:paraId="71A5AF05" w14:textId="77777777"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C383904" w14:textId="77777777" w:rsidR="0044629F" w:rsidRPr="00EF646B" w:rsidRDefault="0044629F" w:rsidP="00A35B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มีการ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ทบทวนข้อมูลที่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หากมีการ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ใช้ข้อมูลจากบุคคลที่สามเพื่อวัดมูลค่ายุติธรรม </w:t>
      </w:r>
      <w:r w:rsidR="00B679E8" w:rsidRPr="00EF646B">
        <w:rPr>
          <w:rFonts w:ascii="Angsana New" w:hAnsi="Angsana New"/>
          <w:sz w:val="30"/>
          <w:szCs w:val="30"/>
          <w:cs/>
          <w:lang w:bidi="th-TH"/>
        </w:rPr>
        <w:t>เช่น ราคาจากนายหน้า</w:t>
      </w:r>
      <w:r w:rsidR="00E55284"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หรือการตั้งราคา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กลุ่มผู้ประเมิน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สนับสนุนข้อสรุป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เกี่ยวกับ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การวัดมูลค่ารวมถึง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การจัด</w:t>
      </w:r>
      <w:r w:rsidR="003048AE">
        <w:rPr>
          <w:rFonts w:ascii="Angsana New" w:hAnsi="Angsana New" w:hint="cs"/>
          <w:sz w:val="30"/>
          <w:szCs w:val="30"/>
          <w:cs/>
          <w:lang w:bidi="th-TH"/>
        </w:rPr>
        <w:t>ลำ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ดับชั้น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ว่า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อย่างเหมาะสม </w:t>
      </w:r>
    </w:p>
    <w:p w14:paraId="13F0455E" w14:textId="77777777"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3A1E4D2" w14:textId="77777777" w:rsidR="0044629F" w:rsidRPr="00EF646B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F646B">
        <w:rPr>
          <w:rFonts w:ascii="Angsana New" w:hAnsi="Angsana New" w:hint="cs"/>
          <w:sz w:val="30"/>
          <w:szCs w:val="30"/>
          <w:cs/>
        </w:rPr>
        <w:t>ประเด็น</w:t>
      </w:r>
      <w:r w:rsidRPr="00EF646B">
        <w:rPr>
          <w:rFonts w:ascii="Angsana New" w:hAnsi="Angsana New"/>
          <w:sz w:val="30"/>
          <w:szCs w:val="30"/>
          <w:cs/>
        </w:rPr>
        <w:t>ปัญหา</w:t>
      </w:r>
      <w:r w:rsidRPr="00EF646B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EF646B">
        <w:rPr>
          <w:rFonts w:ascii="Angsana New" w:hAnsi="Angsana New"/>
          <w:sz w:val="30"/>
          <w:szCs w:val="30"/>
          <w:cs/>
        </w:rPr>
        <w:t>สำคัญ</w:t>
      </w:r>
      <w:r w:rsidRPr="00EF646B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EF646B">
        <w:rPr>
          <w:rFonts w:ascii="Angsana New" w:hAnsi="Angsana New"/>
          <w:sz w:val="30"/>
          <w:szCs w:val="30"/>
          <w:cs/>
        </w:rPr>
        <w:t>ต่อคณะกรรมการตรวจสอบของกลุ่ม</w:t>
      </w:r>
      <w:r w:rsidRPr="00EF646B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74D3EC35" w14:textId="77777777"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11995A2" w14:textId="77777777" w:rsidR="0044629F" w:rsidRPr="00EF646B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EF646B">
        <w:rPr>
          <w:rFonts w:ascii="Angsana New" w:hAnsi="Angsana New"/>
          <w:sz w:val="30"/>
          <w:szCs w:val="30"/>
          <w:cs/>
        </w:rPr>
        <w:t>กลุ่ม</w:t>
      </w:r>
      <w:r w:rsidRPr="00EF646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F646B">
        <w:rPr>
          <w:rFonts w:ascii="Angsana New" w:hAnsi="Angsana New"/>
          <w:sz w:val="30"/>
          <w:szCs w:val="30"/>
          <w:cs/>
        </w:rPr>
        <w:t>ได้ใช้</w:t>
      </w:r>
      <w:r w:rsidRPr="00EF646B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EF646B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EF646B">
        <w:rPr>
          <w:rFonts w:ascii="Angsana New" w:hAnsi="Angsana New" w:hint="cs"/>
          <w:sz w:val="30"/>
          <w:szCs w:val="30"/>
          <w:cs/>
        </w:rPr>
        <w:t>ในแต่ละ</w:t>
      </w:r>
      <w:r w:rsidRPr="00EF646B">
        <w:rPr>
          <w:rFonts w:ascii="Angsana New" w:hAnsi="Angsana New"/>
          <w:sz w:val="30"/>
          <w:szCs w:val="30"/>
          <w:cs/>
        </w:rPr>
        <w:t>ลำดับชั้น</w:t>
      </w:r>
      <w:r w:rsidRPr="00EF646B">
        <w:rPr>
          <w:rFonts w:ascii="Angsana New" w:hAnsi="Angsana New" w:hint="cs"/>
          <w:sz w:val="30"/>
          <w:szCs w:val="30"/>
          <w:cs/>
        </w:rPr>
        <w:t>ของ</w:t>
      </w:r>
      <w:r w:rsidRPr="00EF646B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4D8E1C60" w14:textId="77777777" w:rsidR="001522F0" w:rsidRPr="00EF646B" w:rsidRDefault="001522F0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E37560" w14:textId="77777777" w:rsidR="0044629F" w:rsidRPr="00EF646B" w:rsidRDefault="0044629F" w:rsidP="008853C4">
      <w:pPr>
        <w:pStyle w:val="block"/>
        <w:numPr>
          <w:ilvl w:val="0"/>
          <w:numId w:val="5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EF646B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EF646B">
        <w:rPr>
          <w:rFonts w:ascii="Angsana New" w:hAnsi="Angsana New"/>
          <w:sz w:val="30"/>
          <w:szCs w:val="30"/>
          <w:lang w:bidi="th-TH"/>
        </w:rPr>
        <w:t>(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)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341ADBC3" w14:textId="77777777" w:rsidR="0044629F" w:rsidRPr="00EF646B" w:rsidRDefault="0044629F" w:rsidP="008853C4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lastRenderedPageBreak/>
        <w:t>ข้อมูลระดับ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2 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lang w:bidi="th-TH"/>
        </w:rPr>
        <w:t>(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F646B">
        <w:rPr>
          <w:rFonts w:ascii="Angsana New" w:hAnsi="Angsana New"/>
          <w:sz w:val="30"/>
          <w:szCs w:val="30"/>
          <w:lang w:bidi="th-TH"/>
        </w:rPr>
        <w:t>1</w:t>
      </w:r>
    </w:p>
    <w:p w14:paraId="056D934C" w14:textId="77777777" w:rsidR="0044629F" w:rsidRDefault="0044629F" w:rsidP="008853C4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EF646B">
        <w:rPr>
          <w:rFonts w:ascii="Angsana New" w:hAnsi="Angsana New"/>
          <w:sz w:val="30"/>
          <w:szCs w:val="30"/>
          <w:lang w:bidi="th-TH"/>
        </w:rPr>
        <w:t xml:space="preserve"> 3  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EF646B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14:paraId="57B87AB6" w14:textId="77777777" w:rsidR="003048AE" w:rsidRPr="003048AE" w:rsidRDefault="003048AE" w:rsidP="003048A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p w14:paraId="5B48897B" w14:textId="77777777" w:rsidR="0044629F" w:rsidRPr="00EF646B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หา</w:t>
      </w:r>
      <w:r w:rsidRPr="00EF646B">
        <w:rPr>
          <w:rFonts w:ascii="Angsana New" w:hAnsi="Angsana New" w:hint="cs"/>
          <w:sz w:val="30"/>
          <w:szCs w:val="30"/>
          <w:cs/>
        </w:rPr>
        <w:t>ก</w:t>
      </w:r>
      <w:r w:rsidRPr="00EF646B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F646B">
        <w:rPr>
          <w:rFonts w:ascii="Angsana New" w:hAnsi="Angsana New" w:hint="cs"/>
          <w:sz w:val="30"/>
          <w:szCs w:val="30"/>
          <w:cs/>
        </w:rPr>
        <w:t>ั้น</w:t>
      </w:r>
      <w:r w:rsidRPr="00EF646B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EF646B">
        <w:rPr>
          <w:rFonts w:ascii="Angsana New" w:hAnsi="Angsana New" w:hint="cs"/>
          <w:sz w:val="30"/>
          <w:szCs w:val="30"/>
          <w:cs/>
        </w:rPr>
        <w:t>โดยรวม</w:t>
      </w:r>
      <w:r w:rsidRPr="00EF646B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EF646B">
        <w:rPr>
          <w:rFonts w:ascii="Angsana New" w:hAnsi="Angsana New" w:hint="cs"/>
          <w:sz w:val="30"/>
          <w:szCs w:val="30"/>
          <w:cs/>
        </w:rPr>
        <w:t>ตาม</w:t>
      </w:r>
      <w:r w:rsidRPr="00EF646B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EF646B">
        <w:rPr>
          <w:rFonts w:ascii="Angsana New" w:hAnsi="Angsana New" w:hint="cs"/>
          <w:sz w:val="30"/>
          <w:szCs w:val="30"/>
          <w:cs/>
        </w:rPr>
        <w:t>ของ</w:t>
      </w:r>
      <w:r w:rsidRPr="00EF646B">
        <w:rPr>
          <w:rFonts w:ascii="Angsana New" w:hAnsi="Angsana New"/>
          <w:sz w:val="30"/>
          <w:szCs w:val="30"/>
          <w:cs/>
        </w:rPr>
        <w:t>ข้อมูล</w:t>
      </w:r>
      <w:r w:rsidRPr="00EF646B">
        <w:rPr>
          <w:rFonts w:ascii="Angsana New" w:hAnsi="Angsana New" w:hint="cs"/>
          <w:sz w:val="30"/>
          <w:szCs w:val="30"/>
          <w:cs/>
        </w:rPr>
        <w:t>ที่อยู่</w:t>
      </w:r>
      <w:r w:rsidRPr="00EF646B">
        <w:rPr>
          <w:rFonts w:ascii="Angsana New" w:hAnsi="Angsana New"/>
          <w:sz w:val="30"/>
          <w:szCs w:val="30"/>
          <w:cs/>
        </w:rPr>
        <w:t>ในระดับต่ำสุด</w:t>
      </w:r>
      <w:r w:rsidRPr="00EF646B">
        <w:rPr>
          <w:rFonts w:ascii="Angsana New" w:hAnsi="Angsana New" w:hint="cs"/>
          <w:sz w:val="30"/>
          <w:szCs w:val="30"/>
          <w:cs/>
        </w:rPr>
        <w:t>ที่</w:t>
      </w:r>
      <w:r w:rsidRPr="00EF646B">
        <w:rPr>
          <w:rFonts w:ascii="Angsana New" w:hAnsi="Angsana New"/>
          <w:sz w:val="30"/>
          <w:szCs w:val="30"/>
          <w:cs/>
        </w:rPr>
        <w:t>มีนัยสำคัญ</w:t>
      </w:r>
      <w:r w:rsidRPr="00EF646B">
        <w:rPr>
          <w:rFonts w:ascii="Angsana New" w:hAnsi="Angsana New" w:hint="cs"/>
          <w:sz w:val="30"/>
          <w:szCs w:val="30"/>
          <w:cs/>
        </w:rPr>
        <w:t>สำหรับ</w:t>
      </w:r>
      <w:r w:rsidRPr="00EF646B">
        <w:rPr>
          <w:rFonts w:ascii="Angsana New" w:hAnsi="Angsana New"/>
          <w:sz w:val="30"/>
          <w:szCs w:val="30"/>
          <w:cs/>
        </w:rPr>
        <w:t>การวัดมูลค่า</w:t>
      </w:r>
      <w:r w:rsidRPr="00EF646B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08CF2D12" w14:textId="77777777" w:rsidR="000C65C9" w:rsidRPr="00EF646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F00C8E9" w14:textId="77777777" w:rsidR="0044629F" w:rsidRPr="00EF646B" w:rsidRDefault="0044629F" w:rsidP="00A35B21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spacing w:val="-4"/>
          <w:szCs w:val="22"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EF646B">
        <w:rPr>
          <w:rFonts w:ascii="Angsana New" w:hAnsi="Angsana New"/>
          <w:spacing w:val="-4"/>
          <w:sz w:val="30"/>
          <w:szCs w:val="30"/>
          <w:cs/>
          <w:lang w:val="th-TH"/>
        </w:rPr>
        <w:t>บริษัท</w:t>
      </w:r>
      <w:r w:rsidRPr="00EF646B">
        <w:rPr>
          <w:rFonts w:ascii="Angsana New" w:hAnsi="Angsana New"/>
          <w:spacing w:val="-4"/>
          <w:sz w:val="30"/>
          <w:szCs w:val="30"/>
          <w:cs/>
        </w:rPr>
        <w:t>รับรู้การโอนระหว่างลำดับชั้น</w:t>
      </w:r>
      <w:r w:rsidRPr="00EF646B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EF646B">
        <w:rPr>
          <w:rFonts w:ascii="Angsana New" w:hAnsi="Angsana New"/>
          <w:spacing w:val="-4"/>
          <w:sz w:val="30"/>
          <w:szCs w:val="30"/>
          <w:cs/>
        </w:rPr>
        <w:t>มูลค่ายุติธรรม ณ วันสิ้น</w:t>
      </w:r>
      <w:r w:rsidRPr="00EF646B">
        <w:rPr>
          <w:rFonts w:ascii="Angsana New" w:hAnsi="Angsana New" w:hint="cs"/>
          <w:spacing w:val="-4"/>
          <w:sz w:val="30"/>
          <w:szCs w:val="30"/>
          <w:cs/>
        </w:rPr>
        <w:t>รอบระยะเวลารายงาน</w:t>
      </w:r>
      <w:r w:rsidRPr="00EF646B">
        <w:rPr>
          <w:rFonts w:ascii="Angsana New" w:hAnsi="Angsana New"/>
          <w:spacing w:val="-4"/>
          <w:sz w:val="30"/>
          <w:szCs w:val="30"/>
          <w:cs/>
        </w:rPr>
        <w:t>ที่เกิดการโอนขึ้น</w:t>
      </w:r>
    </w:p>
    <w:p w14:paraId="2C283D0E" w14:textId="77777777" w:rsidR="00A009BA" w:rsidRPr="00EF646B" w:rsidRDefault="00A009BA" w:rsidP="00A0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BB1496" w14:textId="77777777" w:rsidR="0044629F" w:rsidRPr="00EF646B" w:rsidRDefault="0044629F" w:rsidP="00CA40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EF646B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 ดังต่อไปนี้</w:t>
      </w:r>
    </w:p>
    <w:p w14:paraId="0A117172" w14:textId="77777777" w:rsidR="00A009BA" w:rsidRPr="00A009BA" w:rsidRDefault="00A009BA" w:rsidP="00A009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0"/>
          <w:szCs w:val="20"/>
        </w:rPr>
      </w:pPr>
    </w:p>
    <w:p w14:paraId="5A39E9AB" w14:textId="77777777" w:rsidR="0044629F" w:rsidRPr="00EF646B" w:rsidRDefault="0044629F" w:rsidP="00CA409E">
      <w:pPr>
        <w:pStyle w:val="block"/>
        <w:numPr>
          <w:ilvl w:val="0"/>
          <w:numId w:val="6"/>
        </w:numPr>
        <w:tabs>
          <w:tab w:val="left" w:pos="900"/>
        </w:tabs>
        <w:spacing w:after="0" w:line="240" w:lineRule="atLeast"/>
        <w:ind w:left="990" w:right="-7" w:hanging="45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หมายเหตุข้อ</w:t>
      </w:r>
      <w:r w:rsidR="00D66CD3"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="00972726" w:rsidRPr="00EF646B">
        <w:rPr>
          <w:rFonts w:ascii="Angsana New" w:hAnsi="Angsana New"/>
          <w:sz w:val="30"/>
          <w:szCs w:val="30"/>
          <w:lang w:val="en-US" w:bidi="th-TH"/>
        </w:rPr>
        <w:t>1</w:t>
      </w:r>
      <w:r w:rsidR="00F465BD" w:rsidRPr="00EF646B">
        <w:rPr>
          <w:rFonts w:ascii="Angsana New" w:hAnsi="Angsana New"/>
          <w:sz w:val="30"/>
          <w:szCs w:val="30"/>
          <w:lang w:val="en-US" w:bidi="th-TH"/>
        </w:rPr>
        <w:t>3</w:t>
      </w:r>
      <w:r w:rsidR="00D66CD3" w:rsidRPr="00EF646B">
        <w:rPr>
          <w:rFonts w:cs="Cordia New"/>
          <w:szCs w:val="28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  <w:r w:rsidR="00E058BD"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</w:p>
    <w:p w14:paraId="7AC63B5B" w14:textId="77777777" w:rsidR="0044629F" w:rsidRPr="00EF646B" w:rsidRDefault="0044629F" w:rsidP="00CA409E">
      <w:pPr>
        <w:pStyle w:val="block"/>
        <w:numPr>
          <w:ilvl w:val="0"/>
          <w:numId w:val="6"/>
        </w:numPr>
        <w:tabs>
          <w:tab w:val="left" w:pos="900"/>
          <w:tab w:val="left" w:pos="990"/>
        </w:tabs>
        <w:spacing w:after="0" w:line="240" w:lineRule="atLeast"/>
        <w:ind w:left="1080" w:right="-7" w:hanging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หมายเหตุข้อ</w:t>
      </w:r>
      <w:r w:rsidR="00972726" w:rsidRPr="00EF646B">
        <w:rPr>
          <w:rFonts w:ascii="Angsana New" w:hAnsi="Angsana New"/>
          <w:sz w:val="30"/>
          <w:szCs w:val="30"/>
          <w:lang w:bidi="th-TH"/>
        </w:rPr>
        <w:t xml:space="preserve"> </w:t>
      </w:r>
      <w:r w:rsidR="00647055" w:rsidRPr="00EF646B">
        <w:rPr>
          <w:rFonts w:ascii="Angsana New" w:hAnsi="Angsana New" w:hint="cs"/>
          <w:sz w:val="30"/>
          <w:szCs w:val="30"/>
          <w:cs/>
          <w:lang w:bidi="th-TH"/>
        </w:rPr>
        <w:t>39</w:t>
      </w:r>
      <w:r w:rsidR="00D66CD3" w:rsidRPr="00EF646B">
        <w:rPr>
          <w:szCs w:val="22"/>
          <w:lang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21E00407" w14:textId="77777777" w:rsidR="00A009BA" w:rsidRPr="00A009BA" w:rsidRDefault="00A009BA" w:rsidP="00A009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0"/>
          <w:szCs w:val="20"/>
        </w:rPr>
      </w:pPr>
    </w:p>
    <w:p w14:paraId="2A073EA9" w14:textId="77777777" w:rsidR="00333211" w:rsidRPr="00EF646B" w:rsidRDefault="00333211" w:rsidP="007B1BE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2FBA31F" w14:textId="77777777" w:rsidR="00333211" w:rsidRPr="00EF646B" w:rsidRDefault="00333211" w:rsidP="003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AADD246" w14:textId="77777777" w:rsidR="00CF79AC" w:rsidRPr="00EF646B" w:rsidRDefault="00333211" w:rsidP="007B1BE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3968A491" w14:textId="77777777" w:rsidR="000C65C9" w:rsidRPr="00EF646B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14:paraId="7E7E200B" w14:textId="77777777" w:rsidR="00333211" w:rsidRPr="00EF646B" w:rsidRDefault="00333211" w:rsidP="007B1BEA">
      <w:pPr>
        <w:pStyle w:val="ListParagraph"/>
        <w:numPr>
          <w:ilvl w:val="1"/>
          <w:numId w:val="2"/>
        </w:num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7A0503D" w14:textId="77777777" w:rsidR="000C65C9" w:rsidRPr="00EF646B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14:paraId="6C3312F1" w14:textId="77777777" w:rsidR="00333211" w:rsidRPr="00EF646B" w:rsidRDefault="00333211" w:rsidP="007B1BE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63EB0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และบริษัทย่อย</w:t>
      </w:r>
      <w:r w:rsidR="00D63EB0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F07803" w:rsidRPr="00EF646B">
        <w:rPr>
          <w:rFonts w:ascii="Angsana New" w:hAnsi="Angsana New"/>
          <w:sz w:val="30"/>
          <w:szCs w:val="30"/>
        </w:rPr>
        <w:t xml:space="preserve"> </w:t>
      </w:r>
      <w:r w:rsidR="00D718D8" w:rsidRPr="00EF646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7E6A9F22" w14:textId="77777777" w:rsidR="00B351FD" w:rsidRPr="00E74960" w:rsidRDefault="00B351FD" w:rsidP="00A35B21">
      <w:pPr>
        <w:tabs>
          <w:tab w:val="clear" w:pos="454"/>
          <w:tab w:val="clear" w:pos="680"/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5B67D7A8" w14:textId="77777777" w:rsidR="00B351FD" w:rsidRPr="00FE1FA1" w:rsidRDefault="00B351FD" w:rsidP="007B1BE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E1FA1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39C92F0F" w14:textId="77777777" w:rsidR="00E74960" w:rsidRPr="00E74960" w:rsidRDefault="00E74960" w:rsidP="00E74960">
      <w:pPr>
        <w:tabs>
          <w:tab w:val="clear" w:pos="454"/>
          <w:tab w:val="clear" w:pos="680"/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761F22EB" w14:textId="77777777" w:rsidR="00B351FD" w:rsidRPr="00E74960" w:rsidRDefault="00B351FD" w:rsidP="007B1BE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74960">
        <w:rPr>
          <w:rFonts w:ascii="Angsana New" w:hAnsi="Angsana New"/>
          <w:sz w:val="30"/>
          <w:szCs w:val="30"/>
          <w:cs/>
        </w:rPr>
        <w:t>กลุ่มบริษั</w:t>
      </w:r>
      <w:r w:rsidRPr="00E74960">
        <w:rPr>
          <w:rFonts w:ascii="Angsana New" w:hAnsi="Angsana New" w:hint="cs"/>
          <w:sz w:val="30"/>
          <w:szCs w:val="30"/>
          <w:cs/>
        </w:rPr>
        <w:t>ท</w:t>
      </w:r>
      <w:r w:rsidRPr="00E74960">
        <w:rPr>
          <w:rFonts w:ascii="Angsana New" w:hAnsi="Angsana New"/>
          <w:sz w:val="30"/>
          <w:szCs w:val="30"/>
          <w:cs/>
        </w:rPr>
        <w:t>บันทึกบัญชีสำหรับการรวมธุรกิจตามวิธีซื้อ เมื่อการควบคุมถูกโอน</w:t>
      </w:r>
      <w:r w:rsidR="00FE33EE">
        <w:rPr>
          <w:rFonts w:ascii="Angsana New" w:hAnsi="Angsana New" w:hint="cs"/>
          <w:sz w:val="30"/>
          <w:szCs w:val="30"/>
          <w:cs/>
        </w:rPr>
        <w:t>มา</w:t>
      </w:r>
      <w:r w:rsidRPr="00E74960">
        <w:rPr>
          <w:rFonts w:ascii="Angsana New" w:hAnsi="Angsana New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14:paraId="238B94B9" w14:textId="77777777" w:rsidR="00134647" w:rsidRPr="00EF646B" w:rsidRDefault="00134647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CD540B8" w14:textId="77777777" w:rsidR="00B351FD" w:rsidRPr="00EF646B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5C209F92" w14:textId="77777777" w:rsidR="00B351FD" w:rsidRPr="00EF646B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A967DE0" w14:textId="77777777" w:rsidR="00B351FD" w:rsidRPr="00EF646B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2A67F269" w14:textId="77777777" w:rsidR="00B351FD" w:rsidRPr="00EF646B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0CB7F88" w14:textId="77777777" w:rsidR="00B351FD" w:rsidRPr="00EF646B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สิ่งตอบแทนที่โอนให้ต้องวัดด้วยมูลค่ายุติธรรมของสินทรัพย์ที่โอนไป </w:t>
      </w:r>
    </w:p>
    <w:p w14:paraId="49E878FF" w14:textId="77777777" w:rsidR="00B351FD" w:rsidRPr="00EF646B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6769A63" w14:textId="77777777" w:rsidR="00B351FD" w:rsidRPr="00EF646B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F0DBA4E" w14:textId="77777777" w:rsidR="00B351FD" w:rsidRPr="0087434B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CB1235F" w14:textId="77777777" w:rsidR="00B351FD" w:rsidRPr="00EF646B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02A6AF9C" w14:textId="77777777" w:rsidR="00B351FD" w:rsidRPr="00EF646B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FAB9AB5" w14:textId="77777777" w:rsidR="00730720" w:rsidRPr="00EF646B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55B03F3" w14:textId="77777777" w:rsidR="00B656B9" w:rsidRPr="0087434B" w:rsidRDefault="00B656B9" w:rsidP="002D3F9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450" w:firstLine="90"/>
        <w:jc w:val="thaiDistribute"/>
        <w:rPr>
          <w:rFonts w:ascii="Angsana New" w:hAnsi="Angsana New"/>
          <w:sz w:val="22"/>
          <w:szCs w:val="22"/>
        </w:rPr>
      </w:pPr>
    </w:p>
    <w:p w14:paraId="0FB344DE" w14:textId="77777777" w:rsidR="00F11EDE" w:rsidRPr="00EF646B" w:rsidRDefault="00F11EDE" w:rsidP="00CF6B4A">
      <w:pPr>
        <w:pStyle w:val="BodyText2"/>
        <w:spacing w:line="240" w:lineRule="atLeast"/>
        <w:ind w:left="450" w:right="47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6B65A5FA" w14:textId="77777777" w:rsidR="00F11EDE" w:rsidRPr="0087434B" w:rsidRDefault="00F11EDE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450" w:firstLine="90"/>
        <w:jc w:val="thaiDistribute"/>
        <w:rPr>
          <w:rFonts w:ascii="Angsana New" w:hAnsi="Angsana New"/>
          <w:sz w:val="22"/>
          <w:szCs w:val="22"/>
        </w:rPr>
      </w:pPr>
    </w:p>
    <w:p w14:paraId="359D63E7" w14:textId="77777777" w:rsidR="003048AE" w:rsidRPr="003048AE" w:rsidRDefault="003048AE" w:rsidP="003048AE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048AE">
        <w:rPr>
          <w:rFonts w:ascii="Angsana New" w:hAnsi="Angsana New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720E66F6" w14:textId="77777777" w:rsidR="003048AE" w:rsidRPr="003048AE" w:rsidRDefault="003048AE" w:rsidP="003048AE">
      <w:pPr>
        <w:ind w:left="540"/>
        <w:jc w:val="both"/>
        <w:rPr>
          <w:rFonts w:ascii="Angsana New" w:hAnsi="Angsana New"/>
          <w:sz w:val="20"/>
          <w:szCs w:val="20"/>
        </w:rPr>
      </w:pPr>
    </w:p>
    <w:p w14:paraId="2D90E79A" w14:textId="77777777" w:rsidR="003048AE" w:rsidRDefault="003048AE" w:rsidP="003048AE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3048AE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B11B8B7" w14:textId="77777777" w:rsidR="000C65C9" w:rsidRPr="00377581" w:rsidRDefault="000C65C9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90"/>
        <w:jc w:val="thaiDistribute"/>
        <w:rPr>
          <w:rFonts w:ascii="Angsana New" w:hAnsi="Angsana New"/>
          <w:sz w:val="24"/>
          <w:szCs w:val="24"/>
        </w:rPr>
      </w:pPr>
    </w:p>
    <w:p w14:paraId="61E8200B" w14:textId="77777777" w:rsidR="00333211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1221E7D" w14:textId="77777777" w:rsidR="00333211" w:rsidRPr="00377581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4F868BE" w14:textId="77777777" w:rsidR="00D46C7C" w:rsidRPr="00EF646B" w:rsidRDefault="00D718D8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245A85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ทำให้เกิดผลกระทบต่อจำนวนเงินผลตอบแทนของกลุ่มบริษัท</w:t>
      </w:r>
      <w:r w:rsidRPr="00EF646B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8D717DE" w14:textId="77777777" w:rsidR="0087434B" w:rsidRPr="00377581" w:rsidRDefault="0087434B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EBB6722" w14:textId="77777777" w:rsidR="002A17D3" w:rsidRPr="00EF646B" w:rsidRDefault="002A17D3" w:rsidP="00CF6B4A">
      <w:pPr>
        <w:pStyle w:val="BodyText2"/>
        <w:spacing w:line="240" w:lineRule="atLeast"/>
        <w:ind w:left="540" w:right="47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</w:p>
    <w:p w14:paraId="667041C4" w14:textId="77777777" w:rsidR="002A17D3" w:rsidRPr="00952533" w:rsidRDefault="002A17D3" w:rsidP="00952533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rFonts w:ascii="Angsana New" w:hAnsi="Angsana New"/>
          <w:sz w:val="18"/>
          <w:szCs w:val="18"/>
        </w:rPr>
      </w:pPr>
    </w:p>
    <w:p w14:paraId="7B97E1CD" w14:textId="77777777" w:rsidR="002A17D3" w:rsidRPr="00EF646B" w:rsidRDefault="002A17D3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EF646B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CBE815E" w14:textId="77777777" w:rsidR="000C65C9" w:rsidRPr="00EF646B" w:rsidRDefault="000C65C9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375AB6C" w14:textId="77777777" w:rsidR="002A17D3" w:rsidRPr="00EF646B" w:rsidRDefault="002A17D3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543E1185" w14:textId="77777777" w:rsidR="002322F3" w:rsidRPr="00EF646B" w:rsidRDefault="002322F3" w:rsidP="00CF6B4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C32F980" w14:textId="77777777" w:rsidR="00142711" w:rsidRPr="00EF646B" w:rsidRDefault="00142711" w:rsidP="00CF6B4A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7A9A89B3" w14:textId="77777777" w:rsidR="00142711" w:rsidRPr="00EF646B" w:rsidRDefault="00142711" w:rsidP="00CF6B4A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450" w:firstLine="90"/>
        <w:jc w:val="thaiDistribute"/>
        <w:rPr>
          <w:rFonts w:ascii="Angsana New" w:hAnsi="Angsana New"/>
          <w:sz w:val="20"/>
          <w:szCs w:val="20"/>
        </w:rPr>
      </w:pPr>
    </w:p>
    <w:p w14:paraId="15A18EF1" w14:textId="77777777" w:rsidR="00142711" w:rsidRPr="00EF646B" w:rsidRDefault="00142711" w:rsidP="00CF6B4A">
      <w:pPr>
        <w:pStyle w:val="BodyText"/>
        <w:tabs>
          <w:tab w:val="clear" w:pos="454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ส่วนได้เสีย</w:t>
      </w:r>
      <w:r w:rsidRPr="00EF646B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EF646B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14:paraId="71F57137" w14:textId="77777777" w:rsidR="00134647" w:rsidRPr="00EF646B" w:rsidRDefault="00134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00537A0" w14:textId="77777777" w:rsidR="00142711" w:rsidRPr="00EF646B" w:rsidRDefault="00142711" w:rsidP="00CF6B4A">
      <w:pPr>
        <w:pStyle w:val="BodyText"/>
        <w:tabs>
          <w:tab w:val="clear" w:pos="454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  <w:cs/>
        </w:rPr>
        <w:t>มีอิทธิพลอย่าง</w:t>
      </w:r>
      <w:r w:rsidRPr="00EF646B">
        <w:rPr>
          <w:rFonts w:ascii="Angsana New" w:hAnsi="Angsana New" w:hint="cs"/>
          <w:sz w:val="30"/>
          <w:szCs w:val="30"/>
          <w:cs/>
        </w:rPr>
        <w:t>มีนัย</w:t>
      </w:r>
      <w:r w:rsidRPr="00EF646B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EF646B">
        <w:rPr>
          <w:rFonts w:ascii="Angsana New" w:hAnsi="Angsana New" w:hint="cs"/>
          <w:sz w:val="30"/>
          <w:szCs w:val="30"/>
          <w:cs/>
        </w:rPr>
        <w:t>จ</w:t>
      </w:r>
      <w:r w:rsidRPr="00EF646B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EF646B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EF646B">
        <w:rPr>
          <w:rFonts w:ascii="Angsana New" w:hAnsi="Angsana New"/>
          <w:sz w:val="30"/>
          <w:szCs w:val="30"/>
          <w:cs/>
        </w:rPr>
        <w:t>นโยบายดังกล่าว</w:t>
      </w:r>
      <w:r w:rsidRPr="00EF646B">
        <w:rPr>
          <w:rFonts w:ascii="Angsana New" w:hAnsi="Angsana New"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333DDA7" w14:textId="77777777" w:rsidR="00142711" w:rsidRPr="00EF646B" w:rsidRDefault="00142711" w:rsidP="00142711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47CB1221" w14:textId="77777777" w:rsidR="00142711" w:rsidRPr="00EF646B" w:rsidRDefault="00142711" w:rsidP="00CF6B4A">
      <w:pPr>
        <w:pStyle w:val="BodyText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EF646B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โดย</w:t>
      </w:r>
      <w:r w:rsidRPr="00EF646B">
        <w:rPr>
          <w:rFonts w:ascii="Angsana New" w:hAnsi="Angsana New"/>
          <w:sz w:val="30"/>
          <w:szCs w:val="30"/>
          <w:cs/>
        </w:rPr>
        <w:t>รับรู้รายการ</w:t>
      </w:r>
      <w:r w:rsidRPr="00EF646B">
        <w:rPr>
          <w:rFonts w:ascii="Angsana New" w:hAnsi="Angsana New" w:hint="cs"/>
          <w:sz w:val="30"/>
          <w:szCs w:val="30"/>
          <w:cs/>
        </w:rPr>
        <w:t>เมื่อ</w:t>
      </w:r>
      <w:r w:rsidRPr="00EF646B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EF646B">
        <w:rPr>
          <w:rFonts w:ascii="Angsana New" w:hAnsi="Angsana New" w:hint="cs"/>
          <w:sz w:val="30"/>
          <w:szCs w:val="30"/>
          <w:cs/>
        </w:rPr>
        <w:t>ขาดทุน</w:t>
      </w:r>
      <w:r w:rsidRPr="00EF646B">
        <w:rPr>
          <w:rFonts w:ascii="Angsana New" w:hAnsi="Angsana New"/>
          <w:sz w:val="30"/>
          <w:szCs w:val="30"/>
          <w:cs/>
        </w:rPr>
        <w:t>เบ็ดเสร็จอื่น</w:t>
      </w:r>
      <w:r w:rsidRPr="00EF646B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EF646B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EF646B">
        <w:t xml:space="preserve"> </w:t>
      </w:r>
    </w:p>
    <w:p w14:paraId="54835A3F" w14:textId="77777777" w:rsidR="00BB4DE8" w:rsidRPr="00EF646B" w:rsidRDefault="00BB4DE8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E2A100F" w14:textId="77777777" w:rsidR="00333211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EB6DBE0" w14:textId="77777777" w:rsidR="00333211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81E04B5" w14:textId="77777777" w:rsidR="00CA409E" w:rsidRPr="00EF646B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102A64" w:rsidRPr="00EF646B">
        <w:rPr>
          <w:rFonts w:ascii="Angsana New" w:hAnsi="Angsana New"/>
          <w:sz w:val="30"/>
          <w:szCs w:val="30"/>
          <w:cs/>
        </w:rPr>
        <w:t>และกิจการที่ควบคุมร่วมกัน</w:t>
      </w:r>
      <w:r w:rsidRPr="00EF646B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2A74F8D" w14:textId="77777777" w:rsidR="00B656B9" w:rsidRPr="00EF646B" w:rsidRDefault="00B656B9" w:rsidP="00134647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7A385C0" w14:textId="77777777" w:rsidR="00FD1DC3" w:rsidRPr="00EF646B" w:rsidRDefault="00FD1DC3" w:rsidP="00CF6B4A">
      <w:pPr>
        <w:pStyle w:val="ListParagraph"/>
        <w:numPr>
          <w:ilvl w:val="1"/>
          <w:numId w:val="2"/>
        </w:numPr>
        <w:tabs>
          <w:tab w:val="clear" w:pos="454"/>
          <w:tab w:val="clear" w:pos="518"/>
          <w:tab w:val="clear" w:pos="680"/>
          <w:tab w:val="clear" w:pos="907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74EF311" w14:textId="77777777" w:rsidR="00FD1DC3" w:rsidRPr="00EF646B" w:rsidRDefault="00FD1DC3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ACF9542" w14:textId="77777777" w:rsidR="00843C11" w:rsidRPr="00EF646B" w:rsidRDefault="00843C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19012A" w:rsidRPr="00EF646B">
        <w:rPr>
          <w:rFonts w:ascii="Angsana New" w:hAnsi="Angsana New" w:hint="cs"/>
          <w:i/>
          <w:iCs/>
          <w:sz w:val="30"/>
          <w:szCs w:val="30"/>
          <w:cs/>
        </w:rPr>
        <w:t>การบัญชีที่เป็นเงินตราต่างประเทศ</w:t>
      </w:r>
    </w:p>
    <w:p w14:paraId="089E0D20" w14:textId="77777777" w:rsidR="00843C11" w:rsidRPr="00EF646B" w:rsidRDefault="00843C11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26A39C0" w14:textId="77777777" w:rsidR="00FD1DC3" w:rsidRPr="00EF646B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B544DA" w:rsidRPr="00EF646B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A80E32" w:rsidRPr="00EF646B">
        <w:rPr>
          <w:rFonts w:ascii="Angsana New" w:hAnsi="Angsana New" w:hint="cs"/>
          <w:sz w:val="30"/>
          <w:szCs w:val="30"/>
          <w:cs/>
        </w:rPr>
        <w:t>ของแต่ละบริษัทในกลุ่มบริษัท</w:t>
      </w:r>
      <w:r w:rsidRPr="00EF646B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30364C46" w14:textId="77777777" w:rsidR="00FD1DC3" w:rsidRPr="00EF646B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B544DA" w:rsidRPr="00EF646B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EF646B">
        <w:rPr>
          <w:rFonts w:ascii="Angsana New" w:hAnsi="Angsana New"/>
          <w:sz w:val="30"/>
          <w:szCs w:val="30"/>
          <w:cs/>
        </w:rPr>
        <w:t>โดยใช้อัตราแลกเปลี่ยน ณ วันน</w:t>
      </w:r>
      <w:r w:rsidR="00B544DA" w:rsidRPr="00EF646B">
        <w:rPr>
          <w:rFonts w:ascii="Angsana New" w:hAnsi="Angsana New"/>
          <w:sz w:val="30"/>
          <w:szCs w:val="30"/>
          <w:cs/>
        </w:rPr>
        <w:t xml:space="preserve">ั้น </w:t>
      </w:r>
    </w:p>
    <w:p w14:paraId="2E18E4E2" w14:textId="77777777" w:rsidR="00FD1DC3" w:rsidRPr="006123B1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C118893" w14:textId="77777777" w:rsidR="00FD1DC3" w:rsidRPr="00EF646B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B544DA" w:rsidRPr="00EF646B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EF646B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17B1140C" w14:textId="77777777" w:rsidR="00102A64" w:rsidRPr="006123B1" w:rsidRDefault="00102A64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F5ABD03" w14:textId="77777777" w:rsidR="00245A85" w:rsidRPr="00EF646B" w:rsidRDefault="00102A64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 </w:t>
      </w:r>
      <w:r w:rsidR="00C62745" w:rsidRPr="00EF646B">
        <w:rPr>
          <w:rFonts w:ascii="Angsana New" w:hAnsi="Angsana New"/>
          <w:sz w:val="30"/>
          <w:szCs w:val="30"/>
          <w:cs/>
        </w:rPr>
        <w:t>ให้รับรู้เป็นกำไรหรือข</w:t>
      </w:r>
      <w:r w:rsidRPr="00EF646B">
        <w:rPr>
          <w:rFonts w:ascii="Angsana New" w:hAnsi="Angsana New"/>
          <w:sz w:val="30"/>
          <w:szCs w:val="30"/>
          <w:cs/>
        </w:rPr>
        <w:t>าดทุนในงวดบัญชีนั้น</w:t>
      </w:r>
    </w:p>
    <w:p w14:paraId="5712262E" w14:textId="77777777" w:rsidR="00637245" w:rsidRPr="006123B1" w:rsidRDefault="00637245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E4FA9EB" w14:textId="77777777" w:rsidR="00FD1DC3" w:rsidRPr="00EF646B" w:rsidRDefault="00FD1DC3" w:rsidP="00CF6B4A">
      <w:pPr>
        <w:pStyle w:val="BodyText2"/>
        <w:numPr>
          <w:ilvl w:val="1"/>
          <w:numId w:val="2"/>
        </w:numPr>
        <w:tabs>
          <w:tab w:val="clear" w:pos="518"/>
          <w:tab w:val="num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1369C34" w14:textId="77777777" w:rsidR="00FD1DC3" w:rsidRPr="006123B1" w:rsidRDefault="00FD1DC3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1325DF" w14:textId="77777777" w:rsidR="00FD1DC3" w:rsidRPr="00EF646B" w:rsidRDefault="00FD1DC3" w:rsidP="00CF6B4A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245A85" w:rsidRPr="00EF646B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EF646B">
        <w:rPr>
          <w:rFonts w:ascii="Angsana New" w:hAnsi="Angsana New"/>
          <w:sz w:val="30"/>
          <w:szCs w:val="30"/>
          <w:cs/>
        </w:rPr>
        <w:t>ประกอบด้วย ยอดเงิ</w:t>
      </w:r>
      <w:r w:rsidR="0039444B" w:rsidRPr="00EF646B">
        <w:rPr>
          <w:rFonts w:ascii="Angsana New" w:hAnsi="Angsana New"/>
          <w:sz w:val="30"/>
          <w:szCs w:val="30"/>
          <w:cs/>
        </w:rPr>
        <w:t>นสด ยอดเงินฝากธนาคารประเภท</w:t>
      </w:r>
      <w:r w:rsidRPr="00EF646B">
        <w:rPr>
          <w:rFonts w:ascii="Angsana New" w:hAnsi="Angsana New"/>
          <w:sz w:val="30"/>
          <w:szCs w:val="30"/>
          <w:cs/>
        </w:rPr>
        <w:t>เผื่อเรียก</w:t>
      </w:r>
      <w:r w:rsidR="00634B42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4A0B195" w14:textId="77777777" w:rsidR="00CE7EFF" w:rsidRPr="006123B1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3C970BE" w14:textId="77777777"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1F6EF6C" w14:textId="77777777" w:rsidR="00FD1DC3" w:rsidRPr="00377581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4BBB7B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09642ED6" w14:textId="77777777" w:rsidR="00FD1DC3" w:rsidRPr="00377581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65705A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="0011428E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และการคาดการณ์เกี่ยวกับการชำระหนี้ในอนาคตของลูกค้า ลูกหนี้จะถูกตัดจำหน่ายจากบัญชีเมื่อทราบว่าเป็นหนี้สูญ</w:t>
      </w:r>
    </w:p>
    <w:p w14:paraId="459417C5" w14:textId="77777777" w:rsidR="00EC3C15" w:rsidRPr="006123B1" w:rsidRDefault="00EC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5D60A9B2" w14:textId="77777777"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</w:t>
      </w: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อสังหาริมทรัพย์ระหว่างการพัฒนา</w:t>
      </w:r>
    </w:p>
    <w:p w14:paraId="605AF64B" w14:textId="77777777" w:rsidR="00FD1DC3" w:rsidRPr="00377581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A772EA" w14:textId="77777777" w:rsidR="0008640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  <w:r w:rsidR="00086403" w:rsidRPr="00EF646B">
        <w:rPr>
          <w:rFonts w:ascii="Angsana New" w:hAnsi="Angsana New" w:hint="cs"/>
          <w:sz w:val="30"/>
          <w:szCs w:val="30"/>
          <w:cs/>
        </w:rPr>
        <w:t>โครงการ</w:t>
      </w:r>
      <w:r w:rsidRPr="00EF646B">
        <w:rPr>
          <w:rFonts w:ascii="Angsana New" w:hAnsi="Angsana New"/>
          <w:sz w:val="30"/>
          <w:szCs w:val="30"/>
          <w:cs/>
        </w:rPr>
        <w:t>อสังหาริมทรัพย์ระหว่างการพัฒนา</w:t>
      </w:r>
      <w:r w:rsidR="00B656B9" w:rsidRPr="00EF646B">
        <w:rPr>
          <w:rFonts w:ascii="Angsana New" w:hAnsi="Angsana New"/>
          <w:sz w:val="30"/>
          <w:szCs w:val="30"/>
          <w:cs/>
        </w:rPr>
        <w:t>วัดมูลค่าด้วย</w:t>
      </w:r>
      <w:r w:rsidRPr="00EF646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B656B9" w:rsidRPr="00EF646B">
        <w:rPr>
          <w:rFonts w:ascii="Angsana New" w:hAnsi="Angsana New" w:hint="cs"/>
          <w:sz w:val="30"/>
          <w:szCs w:val="30"/>
          <w:cs/>
        </w:rPr>
        <w:t>จะ</w:t>
      </w:r>
      <w:r w:rsidRPr="00EF646B">
        <w:rPr>
          <w:rFonts w:ascii="Angsana New" w:hAnsi="Angsana New"/>
          <w:sz w:val="30"/>
          <w:szCs w:val="30"/>
          <w:cs/>
        </w:rPr>
        <w:t>ต่ำกว่า มูลค่าสุทธิที่จะได้รับ</w:t>
      </w:r>
      <w:r w:rsidR="00086403" w:rsidRPr="00EF646B">
        <w:rPr>
          <w:rFonts w:ascii="Angsana New" w:hAnsi="Angsana New" w:hint="cs"/>
          <w:sz w:val="30"/>
          <w:szCs w:val="30"/>
          <w:cs/>
        </w:rPr>
        <w:t>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  <w:r w:rsidR="00B656B9" w:rsidRPr="00EF646B">
        <w:rPr>
          <w:rFonts w:ascii="Angsana New" w:hAnsi="Angsana New" w:hint="cs"/>
          <w:sz w:val="30"/>
          <w:szCs w:val="30"/>
          <w:cs/>
        </w:rPr>
        <w:t>ในการขาย</w:t>
      </w:r>
    </w:p>
    <w:p w14:paraId="5EF0426A" w14:textId="77777777" w:rsidR="00E978D0" w:rsidRPr="006123B1" w:rsidRDefault="00E978D0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230BA51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</w:t>
      </w:r>
      <w:r w:rsidR="0011428E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62689F26" w14:textId="77777777" w:rsidR="0011428E" w:rsidRDefault="00114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2AE59F5" w14:textId="77777777" w:rsidR="00E4345F" w:rsidRDefault="00E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5BDEE16" w14:textId="77777777" w:rsidR="006123B1" w:rsidRDefault="00612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26392E9" w14:textId="77777777" w:rsidR="00E4345F" w:rsidRDefault="00E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107FB70" w14:textId="77777777"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5A45EF32" w14:textId="77777777" w:rsidR="00FD1DC3" w:rsidRPr="006123B1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F64694" w14:textId="77777777" w:rsidR="00142711" w:rsidRPr="00EF646B" w:rsidRDefault="00102A64" w:rsidP="0014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เงินลงทุนในบริษัทร่วม </w:t>
      </w:r>
      <w:r w:rsidR="00FD1DC3" w:rsidRPr="00EF646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EF646B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142711" w:rsidRPr="00EF646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DFE6771" w14:textId="77777777" w:rsidR="00FD1DC3" w:rsidRPr="006123B1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D3456D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102A64" w:rsidRPr="00EF646B">
        <w:rPr>
          <w:rFonts w:ascii="Angsana New" w:hAnsi="Angsana New"/>
          <w:sz w:val="30"/>
          <w:szCs w:val="30"/>
          <w:cs/>
        </w:rPr>
        <w:t xml:space="preserve"> </w:t>
      </w:r>
      <w:r w:rsidR="006C69C6" w:rsidRPr="00EF646B">
        <w:rPr>
          <w:rFonts w:ascii="Angsana New" w:hAnsi="Angsana New"/>
          <w:sz w:val="30"/>
          <w:szCs w:val="30"/>
          <w:cs/>
        </w:rPr>
        <w:t>บริษัทย่อย</w:t>
      </w:r>
      <w:r w:rsidR="00102A64" w:rsidRPr="00EF646B">
        <w:rPr>
          <w:rFonts w:ascii="Angsana New" w:hAnsi="Angsana New"/>
          <w:sz w:val="30"/>
          <w:szCs w:val="30"/>
          <w:cs/>
        </w:rPr>
        <w:t>และ</w:t>
      </w:r>
      <w:r w:rsidR="00142711" w:rsidRPr="00EF646B">
        <w:rPr>
          <w:rFonts w:ascii="Angsana New" w:hAnsi="Angsana New"/>
          <w:sz w:val="30"/>
          <w:szCs w:val="30"/>
          <w:cs/>
        </w:rPr>
        <w:t>การร่วมค้า</w:t>
      </w:r>
      <w:r w:rsidR="00142711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="007E6687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บันทึกบัญชีโดยใช้วิธีราคาทุน ส่วนการบันทึกบัญชีเงินลงทุนในบริษัทร่วม</w:t>
      </w:r>
      <w:r w:rsidR="00102A64" w:rsidRPr="00EF646B">
        <w:rPr>
          <w:rFonts w:ascii="Angsana New" w:hAnsi="Angsana New"/>
          <w:sz w:val="30"/>
          <w:szCs w:val="30"/>
          <w:cs/>
        </w:rPr>
        <w:t>และ</w:t>
      </w:r>
      <w:r w:rsidR="00142711" w:rsidRPr="00EF646B">
        <w:rPr>
          <w:rFonts w:ascii="Angsana New" w:hAnsi="Angsana New"/>
          <w:sz w:val="30"/>
          <w:szCs w:val="30"/>
          <w:cs/>
        </w:rPr>
        <w:t>การร่วมค้า</w:t>
      </w:r>
      <w:r w:rsidRPr="00EF646B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ในงบการเงินรวมใช้วิธีส่วนได้เสีย</w:t>
      </w:r>
    </w:p>
    <w:p w14:paraId="4B1B253D" w14:textId="77777777" w:rsidR="00637245" w:rsidRPr="006123B1" w:rsidRDefault="00637245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B70694D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5284AE80" w14:textId="77777777" w:rsidR="00FD1DC3" w:rsidRPr="006123B1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274455" w14:textId="77777777" w:rsidR="00FD1DC3" w:rsidRPr="00EF646B" w:rsidRDefault="00FD1DC3" w:rsidP="00CD57AF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487556EE" w14:textId="77777777" w:rsidR="00134A19" w:rsidRPr="006123B1" w:rsidRDefault="0013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894D16F" w14:textId="77777777" w:rsidR="00B351FD" w:rsidRPr="00EF646B" w:rsidRDefault="00B351FD" w:rsidP="00B351F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EF646B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EF646B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60337B85" w14:textId="77777777" w:rsidR="00B351FD" w:rsidRPr="006123B1" w:rsidRDefault="00B3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216823F" w14:textId="77777777"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48F7811" w14:textId="77777777" w:rsidR="00FD1DC3" w:rsidRPr="00377581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FDDB19" w14:textId="77777777" w:rsidR="006C69C6" w:rsidRPr="00EF646B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</w:t>
      </w:r>
      <w:r w:rsidR="00CE72B4" w:rsidRPr="00EF646B">
        <w:rPr>
          <w:rFonts w:ascii="Angsana New" w:hAnsi="Angsana New" w:hint="cs"/>
          <w:sz w:val="30"/>
          <w:szCs w:val="30"/>
          <w:cs/>
        </w:rPr>
        <w:t>บริหารงาน</w:t>
      </w:r>
    </w:p>
    <w:p w14:paraId="5BCB2D64" w14:textId="77777777" w:rsidR="00AB427D" w:rsidRPr="00377581" w:rsidRDefault="006C69C6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377581">
        <w:rPr>
          <w:rFonts w:ascii="Angsana New" w:hAnsi="Angsana New"/>
          <w:sz w:val="24"/>
          <w:szCs w:val="24"/>
        </w:rPr>
        <w:t xml:space="preserve"> </w:t>
      </w:r>
    </w:p>
    <w:p w14:paraId="1C9930F8" w14:textId="77777777" w:rsidR="00FD1DC3" w:rsidRPr="00EF646B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</w:t>
      </w:r>
    </w:p>
    <w:p w14:paraId="3BF85331" w14:textId="77777777" w:rsidR="00B544DA" w:rsidRPr="00377581" w:rsidRDefault="00B544DA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09C4203" w14:textId="77777777" w:rsidR="00FD1DC3" w:rsidRPr="00EF646B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459D444E" w14:textId="77777777" w:rsidR="00A43BC2" w:rsidRPr="00377581" w:rsidRDefault="00A43BC2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3D524EA9" w14:textId="77777777" w:rsidR="00FD1DC3" w:rsidRPr="00EF646B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B544DA" w:rsidRPr="00EF646B">
        <w:rPr>
          <w:rFonts w:ascii="Angsana New" w:hAnsi="Angsana New"/>
          <w:sz w:val="30"/>
          <w:szCs w:val="30"/>
          <w:cs/>
        </w:rPr>
        <w:t>ให้ประโยชน์</w:t>
      </w:r>
      <w:r w:rsidRPr="00EF646B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B544DA" w:rsidRPr="00EF646B">
        <w:rPr>
          <w:rFonts w:ascii="Angsana New" w:hAnsi="Angsana New"/>
          <w:sz w:val="30"/>
          <w:szCs w:val="30"/>
          <w:cs/>
        </w:rPr>
        <w:t>ให้ประโยชน์</w:t>
      </w:r>
      <w:r w:rsidRPr="00EF646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19A07992" w14:textId="77777777" w:rsidR="00B656B9" w:rsidRPr="00377581" w:rsidRDefault="00B65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6922" w:type="dxa"/>
        <w:tblInd w:w="450" w:type="dxa"/>
        <w:tblLook w:val="0000" w:firstRow="0" w:lastRow="0" w:firstColumn="0" w:lastColumn="0" w:noHBand="0" w:noVBand="0"/>
      </w:tblPr>
      <w:tblGrid>
        <w:gridCol w:w="4572"/>
        <w:gridCol w:w="1900"/>
        <w:gridCol w:w="450"/>
      </w:tblGrid>
      <w:tr w:rsidR="0006490B" w:rsidRPr="00EF646B" w14:paraId="6FA01027" w14:textId="77777777" w:rsidTr="00B656B9">
        <w:tc>
          <w:tcPr>
            <w:tcW w:w="4572" w:type="dxa"/>
            <w:vAlign w:val="bottom"/>
          </w:tcPr>
          <w:p w14:paraId="3C649727" w14:textId="77777777" w:rsidR="0006490B" w:rsidRPr="00EF646B" w:rsidRDefault="00CE1B8B" w:rsidP="00B65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อาคารและสิ่</w:t>
            </w:r>
            <w:r w:rsidR="0075106C" w:rsidRPr="00EF646B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="0075106C" w:rsidRPr="00EF646B">
              <w:rPr>
                <w:rFonts w:ascii="Angsana New" w:hAnsi="Angsana New" w:hint="cs"/>
                <w:sz w:val="30"/>
                <w:szCs w:val="30"/>
                <w:cs/>
              </w:rPr>
              <w:t>ก่อ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สร้างอื่น</w:t>
            </w:r>
          </w:p>
        </w:tc>
        <w:tc>
          <w:tcPr>
            <w:tcW w:w="1900" w:type="dxa"/>
          </w:tcPr>
          <w:p w14:paraId="7A078716" w14:textId="77777777" w:rsidR="0006490B" w:rsidRPr="00EF646B" w:rsidRDefault="00B351FD" w:rsidP="00C20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18 - </w:t>
            </w:r>
            <w:r w:rsidR="00493ADF" w:rsidRPr="00EF646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450" w:type="dxa"/>
          </w:tcPr>
          <w:p w14:paraId="0DD6419E" w14:textId="77777777" w:rsidR="0006490B" w:rsidRPr="00EF646B" w:rsidRDefault="0006490B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E1B8B" w:rsidRPr="00EF646B" w14:paraId="7AF1CC89" w14:textId="77777777" w:rsidTr="00B656B9">
        <w:tc>
          <w:tcPr>
            <w:tcW w:w="4572" w:type="dxa"/>
            <w:vAlign w:val="bottom"/>
          </w:tcPr>
          <w:p w14:paraId="6A98AC7D" w14:textId="77777777" w:rsidR="00CE1B8B" w:rsidRPr="00EF646B" w:rsidRDefault="00CE1B8B" w:rsidP="008C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900" w:type="dxa"/>
          </w:tcPr>
          <w:p w14:paraId="7E1E2F38" w14:textId="77777777"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450" w:type="dxa"/>
          </w:tcPr>
          <w:p w14:paraId="67066230" w14:textId="77777777"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E1B8B" w:rsidRPr="00EF646B" w14:paraId="1B4177CD" w14:textId="77777777" w:rsidTr="00B656B9">
        <w:tc>
          <w:tcPr>
            <w:tcW w:w="4572" w:type="dxa"/>
            <w:vAlign w:val="bottom"/>
          </w:tcPr>
          <w:p w14:paraId="2940A2B3" w14:textId="77777777"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00" w:type="dxa"/>
          </w:tcPr>
          <w:p w14:paraId="2FAE7B7B" w14:textId="77777777"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="00B351FD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- 15</w:t>
            </w:r>
          </w:p>
        </w:tc>
        <w:tc>
          <w:tcPr>
            <w:tcW w:w="450" w:type="dxa"/>
          </w:tcPr>
          <w:p w14:paraId="53C3D7FA" w14:textId="77777777" w:rsidR="00CE1B8B" w:rsidRPr="00EF646B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99DAF1E" w14:textId="77777777" w:rsidR="0005211E" w:rsidRPr="006123B1" w:rsidRDefault="00052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153DBDA" w14:textId="77777777" w:rsidR="000A1EF4" w:rsidRPr="00EF646B" w:rsidRDefault="00E77F01" w:rsidP="00144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</w:p>
    <w:p w14:paraId="39261EC0" w14:textId="77777777" w:rsidR="00377581" w:rsidRPr="006123B1" w:rsidRDefault="00377581" w:rsidP="0037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6767C9A" w14:textId="77777777" w:rsidR="00FD1DC3" w:rsidRPr="00EF646B" w:rsidRDefault="00C806E5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สิทธิการเช่า</w:t>
      </w:r>
    </w:p>
    <w:p w14:paraId="0A96D30D" w14:textId="77777777" w:rsidR="00FD1DC3" w:rsidRPr="00621BF4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72B488D" w14:textId="77777777" w:rsidR="00FD1DC3" w:rsidRPr="00EF646B" w:rsidRDefault="00C806E5" w:rsidP="00A35B21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สิทธิการเช่า</w:t>
      </w:r>
      <w:r w:rsidR="00FD1DC3" w:rsidRPr="00EF646B">
        <w:rPr>
          <w:rFonts w:ascii="Angsana New" w:hAnsi="Angsana New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14:paraId="328B3738" w14:textId="77777777" w:rsidR="00CF3DFD" w:rsidRPr="00621BF4" w:rsidRDefault="00CF3DFD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1D22BB3" w14:textId="77777777" w:rsidR="00154C25" w:rsidRPr="00377581" w:rsidRDefault="00FD1DC3" w:rsidP="00377581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ต้นทุนของ</w:t>
      </w:r>
      <w:r w:rsidR="00C806E5" w:rsidRPr="00EF646B">
        <w:rPr>
          <w:rFonts w:ascii="Angsana New" w:hAnsi="Angsana New" w:hint="cs"/>
          <w:sz w:val="30"/>
          <w:szCs w:val="30"/>
          <w:cs/>
        </w:rPr>
        <w:t>สิทธิการเช่า</w:t>
      </w:r>
      <w:r w:rsidRPr="00EF646B">
        <w:rPr>
          <w:rFonts w:ascii="Angsana New" w:hAnsi="Angsana New"/>
          <w:sz w:val="30"/>
          <w:szCs w:val="30"/>
          <w:cs/>
        </w:rPr>
        <w:t>ประกอบด้วย ต้นทุนของแต่ละโครงการ รวมต้นทุนในการได้มา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</w:t>
      </w:r>
      <w:r w:rsidR="00C806E5" w:rsidRPr="00EF646B">
        <w:rPr>
          <w:rFonts w:ascii="Angsana New" w:hAnsi="Angsana New" w:hint="cs"/>
          <w:sz w:val="30"/>
          <w:szCs w:val="30"/>
          <w:cs/>
        </w:rPr>
        <w:t>สิทธิการเช่า</w:t>
      </w:r>
      <w:r w:rsidRPr="00EF646B">
        <w:rPr>
          <w:rFonts w:ascii="Angsana New" w:hAnsi="Angsana New"/>
          <w:sz w:val="30"/>
          <w:szCs w:val="30"/>
          <w:cs/>
        </w:rPr>
        <w:t>รวมเป็นราคาทุนของสินทรัพย์จนกระทั่งการพัฒนาสำเร็จ</w:t>
      </w:r>
    </w:p>
    <w:p w14:paraId="16E32907" w14:textId="77777777" w:rsidR="00F41AE1" w:rsidRPr="00621BF4" w:rsidRDefault="00F41AE1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23A9B175" w14:textId="77777777" w:rsidR="00FD1DC3" w:rsidRPr="00EF646B" w:rsidRDefault="00FD1DC3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ค่าตัดจำหน่ายจะบันทึกในกำไรหรือขาดทุน ซึ่งคำนวณโดยวิธีเส้นตรงตามอายุของสัญญาเช่าซึ่งแสดงได้ดังนี้</w:t>
      </w:r>
    </w:p>
    <w:p w14:paraId="4009AD05" w14:textId="77777777" w:rsidR="00493ADF" w:rsidRPr="00621BF4" w:rsidRDefault="00493ADF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7030" w:type="dxa"/>
        <w:tblInd w:w="450" w:type="dxa"/>
        <w:tblLook w:val="0000" w:firstRow="0" w:lastRow="0" w:firstColumn="0" w:lastColumn="0" w:noHBand="0" w:noVBand="0"/>
      </w:tblPr>
      <w:tblGrid>
        <w:gridCol w:w="4680"/>
        <w:gridCol w:w="1900"/>
        <w:gridCol w:w="450"/>
      </w:tblGrid>
      <w:tr w:rsidR="00493ADF" w:rsidRPr="00EF646B" w14:paraId="574EC92D" w14:textId="77777777" w:rsidTr="00185B1E">
        <w:tc>
          <w:tcPr>
            <w:tcW w:w="4680" w:type="dxa"/>
            <w:vAlign w:val="bottom"/>
          </w:tcPr>
          <w:p w14:paraId="4E3F78A6" w14:textId="77777777" w:rsidR="00493ADF" w:rsidRPr="00EF646B" w:rsidRDefault="00C806E5" w:rsidP="0072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86" w:firstLine="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900" w:type="dxa"/>
          </w:tcPr>
          <w:p w14:paraId="74045E5B" w14:textId="77777777" w:rsidR="00493ADF" w:rsidRPr="00EF646B" w:rsidRDefault="00493ADF" w:rsidP="00C20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85B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7E2F"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572B08" w:rsidRPr="00EF646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450" w:type="dxa"/>
          </w:tcPr>
          <w:p w14:paraId="66A4B208" w14:textId="77777777" w:rsidR="00493ADF" w:rsidRPr="00EF646B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488AF40" w14:textId="77777777" w:rsidR="00CE7EFF" w:rsidRPr="001757DA" w:rsidRDefault="00CE7EFF" w:rsidP="00BB4DE8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AB7CCF2" w14:textId="77777777" w:rsidR="00FD1DC3" w:rsidRPr="00EF646B" w:rsidRDefault="00FD1DC3" w:rsidP="00041DD5">
      <w:pPr>
        <w:pStyle w:val="BodyText2"/>
        <w:numPr>
          <w:ilvl w:val="1"/>
          <w:numId w:val="2"/>
        </w:numPr>
        <w:tabs>
          <w:tab w:val="clear" w:pos="518"/>
          <w:tab w:val="num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83E1736" w14:textId="77777777" w:rsidR="00FD1DC3" w:rsidRPr="009F4B4B" w:rsidRDefault="00FD1DC3" w:rsidP="00041DD5">
      <w:pPr>
        <w:tabs>
          <w:tab w:val="clear" w:pos="454"/>
          <w:tab w:val="clear" w:pos="680"/>
          <w:tab w:val="clear" w:pos="907"/>
          <w:tab w:val="left" w:pos="426"/>
          <w:tab w:val="num" w:pos="720"/>
        </w:tabs>
        <w:spacing w:line="240" w:lineRule="auto"/>
        <w:ind w:left="540" w:hanging="518"/>
        <w:jc w:val="thaiDistribute"/>
        <w:rPr>
          <w:rFonts w:ascii="Angsana New" w:hAnsi="Angsana New"/>
          <w:sz w:val="20"/>
          <w:szCs w:val="20"/>
        </w:rPr>
      </w:pPr>
    </w:p>
    <w:p w14:paraId="110D4E68" w14:textId="77777777" w:rsidR="000A1EF4" w:rsidRPr="00EF646B" w:rsidRDefault="00041DD5" w:rsidP="00041DD5">
      <w:pPr>
        <w:tabs>
          <w:tab w:val="clear" w:pos="454"/>
          <w:tab w:val="clear" w:pos="680"/>
          <w:tab w:val="clear" w:pos="907"/>
          <w:tab w:val="left" w:pos="426"/>
          <w:tab w:val="num" w:pos="720"/>
        </w:tabs>
        <w:spacing w:line="240" w:lineRule="auto"/>
        <w:ind w:left="540" w:hanging="5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ab/>
      </w:r>
      <w:r w:rsidRPr="00EF646B">
        <w:rPr>
          <w:rFonts w:ascii="Angsana New" w:hAnsi="Angsana New"/>
          <w:i/>
          <w:iCs/>
          <w:sz w:val="30"/>
          <w:szCs w:val="30"/>
          <w:cs/>
        </w:rPr>
        <w:tab/>
      </w:r>
      <w:r w:rsidRPr="00EF646B">
        <w:rPr>
          <w:rFonts w:ascii="Angsana New" w:hAnsi="Angsana New"/>
          <w:i/>
          <w:iCs/>
          <w:sz w:val="30"/>
          <w:szCs w:val="30"/>
          <w:cs/>
        </w:rPr>
        <w:tab/>
      </w:r>
      <w:r w:rsidR="000A1EF4" w:rsidRPr="00EF646B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4685B2D0" w14:textId="77777777" w:rsidR="000A1EF4" w:rsidRPr="009F4B4B" w:rsidRDefault="000A1EF4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29B6E6" w14:textId="77777777" w:rsidR="00FD1DC3" w:rsidRPr="00EF646B" w:rsidRDefault="00FD1DC3" w:rsidP="000A1EF4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55A4728" w14:textId="77777777" w:rsidR="00FD1DC3" w:rsidRPr="009F4B4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368ACCF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14:paraId="71BA74E3" w14:textId="77777777" w:rsidR="00ED520A" w:rsidRPr="009F4B4B" w:rsidRDefault="00ED520A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2313B1" w14:textId="77777777" w:rsidR="00FD1DC3" w:rsidRPr="00EF646B" w:rsidRDefault="00FD1DC3" w:rsidP="00D65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E023E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="00E023E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การขนย้าย</w:t>
      </w:r>
      <w:r w:rsidR="00E023E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</w:t>
      </w:r>
      <w:r w:rsidR="00487684" w:rsidRPr="00EF646B">
        <w:rPr>
          <w:rFonts w:ascii="Angsana New" w:hAnsi="Angsana New"/>
          <w:sz w:val="30"/>
          <w:szCs w:val="30"/>
          <w:cs/>
        </w:rPr>
        <w:t>ิ์</w:t>
      </w:r>
      <w:r w:rsidRPr="00EF646B">
        <w:rPr>
          <w:rFonts w:ascii="Angsana New" w:hAnsi="Angsana New"/>
          <w:sz w:val="30"/>
          <w:szCs w:val="30"/>
          <w:cs/>
        </w:rPr>
        <w:t>ซอฟ</w:t>
      </w:r>
      <w:r w:rsidR="002A17D3" w:rsidRPr="00EF646B">
        <w:rPr>
          <w:rFonts w:ascii="Angsana New" w:hAnsi="Angsana New" w:hint="cs"/>
          <w:sz w:val="30"/>
          <w:szCs w:val="30"/>
          <w:cs/>
        </w:rPr>
        <w:t>ต์</w:t>
      </w:r>
      <w:r w:rsidRPr="00EF646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</w:t>
      </w:r>
      <w:r w:rsidR="00987328" w:rsidRPr="00EF646B">
        <w:rPr>
          <w:rFonts w:ascii="Angsana New" w:hAnsi="Angsana New"/>
          <w:sz w:val="30"/>
          <w:szCs w:val="30"/>
          <w:cs/>
        </w:rPr>
        <w:t>ขสิทธ</w:t>
      </w:r>
      <w:r w:rsidR="00987328" w:rsidRPr="00EF646B">
        <w:rPr>
          <w:rFonts w:ascii="Angsana New" w:hAnsi="Angsana New" w:hint="cs"/>
          <w:sz w:val="30"/>
          <w:szCs w:val="30"/>
          <w:cs/>
        </w:rPr>
        <w:t>ิ์</w:t>
      </w:r>
      <w:r w:rsidR="002A17D3" w:rsidRPr="00EF646B">
        <w:rPr>
          <w:rFonts w:ascii="Angsana New" w:hAnsi="Angsana New"/>
          <w:sz w:val="30"/>
          <w:szCs w:val="30"/>
          <w:cs/>
        </w:rPr>
        <w:t>ซอฟ</w:t>
      </w:r>
      <w:r w:rsidR="002A17D3" w:rsidRPr="00EF646B">
        <w:rPr>
          <w:rFonts w:ascii="Angsana New" w:hAnsi="Angsana New" w:hint="cs"/>
          <w:sz w:val="30"/>
          <w:szCs w:val="30"/>
          <w:cs/>
        </w:rPr>
        <w:t>ต์</w:t>
      </w:r>
      <w:r w:rsidR="002A17D3" w:rsidRPr="00EF646B">
        <w:rPr>
          <w:rFonts w:ascii="Angsana New" w:hAnsi="Angsana New"/>
          <w:sz w:val="30"/>
          <w:szCs w:val="30"/>
          <w:cs/>
        </w:rPr>
        <w:t>แวร์</w:t>
      </w:r>
      <w:r w:rsidRPr="00EF646B">
        <w:rPr>
          <w:rFonts w:ascii="Angsana New" w:hAnsi="Angsana New"/>
          <w:sz w:val="30"/>
          <w:szCs w:val="30"/>
          <w:cs/>
        </w:rPr>
        <w:t>นั้นให้ถือว่า</w:t>
      </w:r>
      <w:r w:rsidR="00E023E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ลิขสิทธ</w:t>
      </w:r>
      <w:r w:rsidR="00487684" w:rsidRPr="00EF646B">
        <w:rPr>
          <w:rFonts w:ascii="Angsana New" w:hAnsi="Angsana New"/>
          <w:sz w:val="30"/>
          <w:szCs w:val="30"/>
          <w:cs/>
        </w:rPr>
        <w:t>ิ์</w:t>
      </w:r>
      <w:r w:rsidR="002A17D3" w:rsidRPr="00EF646B">
        <w:rPr>
          <w:rFonts w:ascii="Angsana New" w:hAnsi="Angsana New"/>
          <w:sz w:val="30"/>
          <w:szCs w:val="30"/>
          <w:cs/>
        </w:rPr>
        <w:t>ซอฟ</w:t>
      </w:r>
      <w:r w:rsidR="002A17D3" w:rsidRPr="00EF646B">
        <w:rPr>
          <w:rFonts w:ascii="Angsana New" w:hAnsi="Angsana New" w:hint="cs"/>
          <w:sz w:val="30"/>
          <w:szCs w:val="30"/>
          <w:cs/>
        </w:rPr>
        <w:t>ต์</w:t>
      </w:r>
      <w:r w:rsidR="002A17D3" w:rsidRPr="00EF646B">
        <w:rPr>
          <w:rFonts w:ascii="Angsana New" w:hAnsi="Angsana New"/>
          <w:sz w:val="30"/>
          <w:szCs w:val="30"/>
          <w:cs/>
        </w:rPr>
        <w:t>แวร์</w:t>
      </w:r>
      <w:r w:rsidRPr="00EF646B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</w:p>
    <w:p w14:paraId="71B71E14" w14:textId="77777777" w:rsidR="00AB427D" w:rsidRPr="009F4B4B" w:rsidRDefault="00AB427D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14:paraId="1909C8A0" w14:textId="77777777" w:rsidR="00FD1DC3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F646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="00E023E9" w:rsidRPr="00EF646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</w:t>
      </w:r>
      <w:r w:rsidRPr="00EF646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="00E023E9" w:rsidRPr="00EF646B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</w:t>
      </w:r>
      <w:r w:rsidRPr="00EF646B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7625035" w14:textId="77777777" w:rsidR="00F41AE1" w:rsidRPr="009F4B4B" w:rsidRDefault="00F41AE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  <w:lang w:eastAsia="en-GB"/>
        </w:rPr>
      </w:pPr>
    </w:p>
    <w:p w14:paraId="01ABCFEF" w14:textId="77777777" w:rsidR="00852C7E" w:rsidRPr="00EF646B" w:rsidRDefault="00FD1DC3" w:rsidP="00852C7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</w:t>
      </w:r>
      <w:r w:rsidR="00E023E9" w:rsidRPr="00EF64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</w:t>
      </w:r>
      <w:r w:rsidR="00E023E9" w:rsidRPr="00EF64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และอุปกรณ์ โดยรับรู้ในกำไรหรือขาดทุน</w:t>
      </w:r>
      <w:r w:rsidR="00E023E9" w:rsidRPr="00EF64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14:paraId="3754ACA9" w14:textId="77777777" w:rsidR="00931906" w:rsidRDefault="00931906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70A903" w14:textId="77777777" w:rsidR="0054238D" w:rsidRPr="00EF646B" w:rsidRDefault="0054238D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6B10ABDB" w14:textId="77777777" w:rsidR="0054238D" w:rsidRPr="00EF646B" w:rsidRDefault="0054238D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99DF39B" w14:textId="77777777" w:rsidR="00FC6B4F" w:rsidRPr="00EF646B" w:rsidRDefault="0054238D" w:rsidP="004514E1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</w:t>
      </w:r>
      <w:r w:rsidRPr="00EF646B">
        <w:rPr>
          <w:rFonts w:ascii="Angsana New" w:hAnsi="Angsana New"/>
          <w:sz w:val="30"/>
          <w:szCs w:val="30"/>
          <w:cs/>
        </w:rPr>
        <w:lastRenderedPageBreak/>
        <w:t>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3B9775AC" w14:textId="77777777" w:rsidR="000C65C9" w:rsidRPr="009F4B4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C8A24C5" w14:textId="77777777" w:rsidR="00FD1DC3" w:rsidRPr="00EF646B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AB178E1" w14:textId="77777777" w:rsidR="000C65C9" w:rsidRPr="009F4B4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5770504" w14:textId="77777777" w:rsidR="00FC6B4F" w:rsidRPr="00EF646B" w:rsidRDefault="00FD1DC3" w:rsidP="00FC6B4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646A9" w:rsidRPr="00EF64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="00FC6B4F" w:rsidRPr="00EF64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F646B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208238C" w14:textId="77777777" w:rsidR="00F41AE1" w:rsidRPr="009F4B4B" w:rsidRDefault="00F41AE1" w:rsidP="00F4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489B6E" w14:textId="77777777" w:rsidR="00FD1DC3" w:rsidRPr="00EF646B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57FC88B" w14:textId="77777777" w:rsidR="000C65C9" w:rsidRPr="009F4B4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23D4074" w14:textId="77777777" w:rsidR="00FD1DC3" w:rsidRPr="00EF646B" w:rsidRDefault="00FD1DC3" w:rsidP="00E1704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F646B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</w:t>
      </w:r>
      <w:r w:rsidR="00FC6B4F" w:rsidRPr="00EF646B">
        <w:rPr>
          <w:rFonts w:ascii="Angsana New" w:hAnsi="Angsana New" w:cs="Angsana New"/>
          <w:sz w:val="30"/>
          <w:szCs w:val="30"/>
        </w:rPr>
        <w:t xml:space="preserve"> </w:t>
      </w:r>
      <w:r w:rsidRPr="00EF646B">
        <w:rPr>
          <w:rFonts w:ascii="Angsana New" w:hAnsi="Angsana New" w:cs="Angsana New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="00BE6974" w:rsidRPr="00EF64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2DE98AD" w14:textId="77777777" w:rsidR="000C65C9" w:rsidRPr="009F4B4B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0940C54" w14:textId="77777777" w:rsidR="00CA409E" w:rsidRPr="00EF646B" w:rsidRDefault="00FD1DC3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B544DA" w:rsidRPr="00EF646B">
        <w:rPr>
          <w:rFonts w:ascii="Angsana New" w:hAnsi="Angsana New"/>
          <w:sz w:val="30"/>
          <w:szCs w:val="30"/>
          <w:cs/>
        </w:rPr>
        <w:t>ให้ประโยชน์</w:t>
      </w:r>
      <w:r w:rsidRPr="00EF646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B544DA" w:rsidRPr="00EF646B">
        <w:rPr>
          <w:rFonts w:ascii="Angsana New" w:hAnsi="Angsana New"/>
          <w:sz w:val="30"/>
          <w:szCs w:val="30"/>
          <w:cs/>
        </w:rPr>
        <w:t>ให้ประโยชน์</w:t>
      </w:r>
      <w:r w:rsidR="00E37E2F" w:rsidRPr="00EF646B">
        <w:rPr>
          <w:rFonts w:ascii="Angsana New" w:hAnsi="Angsana New"/>
          <w:sz w:val="30"/>
          <w:szCs w:val="30"/>
          <w:cs/>
        </w:rPr>
        <w:t>ของสินทรัพย์แสดงได้ดังน</w:t>
      </w:r>
      <w:r w:rsidR="00E37E2F" w:rsidRPr="00EF646B">
        <w:rPr>
          <w:rFonts w:ascii="Angsana New" w:hAnsi="Angsana New" w:hint="cs"/>
          <w:sz w:val="30"/>
          <w:szCs w:val="30"/>
          <w:cs/>
        </w:rPr>
        <w:t>ี้</w:t>
      </w:r>
    </w:p>
    <w:p w14:paraId="1AA9A013" w14:textId="77777777" w:rsidR="00CA409E" w:rsidRPr="009F4B4B" w:rsidRDefault="00CA409E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6EBD29" w14:textId="77777777" w:rsidR="00FD1DC3" w:rsidRPr="00EF646B" w:rsidRDefault="00FD1DC3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"/>
          <w:szCs w:val="2"/>
          <w:lang w:eastAsia="en-GB"/>
        </w:rPr>
      </w:pPr>
      <w:r w:rsidRPr="00EF646B">
        <w:rPr>
          <w:rFonts w:ascii="Angsana New" w:hAnsi="Angsana New"/>
          <w:color w:val="000000"/>
          <w:sz w:val="2"/>
          <w:szCs w:val="2"/>
          <w:cs/>
          <w:lang w:eastAsia="en-GB"/>
        </w:rPr>
        <w:t>ส</w:t>
      </w:r>
    </w:p>
    <w:tbl>
      <w:tblPr>
        <w:tblW w:w="6949" w:type="dxa"/>
        <w:tblInd w:w="531" w:type="dxa"/>
        <w:tblLook w:val="0000" w:firstRow="0" w:lastRow="0" w:firstColumn="0" w:lastColumn="0" w:noHBand="0" w:noVBand="0"/>
      </w:tblPr>
      <w:tblGrid>
        <w:gridCol w:w="4599"/>
        <w:gridCol w:w="1900"/>
        <w:gridCol w:w="450"/>
      </w:tblGrid>
      <w:tr w:rsidR="00FD1DC3" w:rsidRPr="00EF646B" w14:paraId="77F35753" w14:textId="77777777" w:rsidTr="00044141">
        <w:tc>
          <w:tcPr>
            <w:tcW w:w="4599" w:type="dxa"/>
            <w:vAlign w:val="bottom"/>
          </w:tcPr>
          <w:p w14:paraId="4B5BB9F1" w14:textId="77777777" w:rsidR="00FD1DC3" w:rsidRPr="00EF646B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1900" w:type="dxa"/>
          </w:tcPr>
          <w:p w14:paraId="18F929B2" w14:textId="77777777" w:rsidR="00FD1DC3" w:rsidRPr="00EF646B" w:rsidRDefault="00493ADF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29C14EA8" w14:textId="77777777" w:rsidR="00FD1DC3" w:rsidRPr="00EF646B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EF646B" w14:paraId="0142989B" w14:textId="77777777" w:rsidTr="00044141">
        <w:tc>
          <w:tcPr>
            <w:tcW w:w="4599" w:type="dxa"/>
            <w:vAlign w:val="bottom"/>
          </w:tcPr>
          <w:p w14:paraId="4D69F241" w14:textId="77777777" w:rsidR="00FD1DC3" w:rsidRPr="00EF646B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1900" w:type="dxa"/>
          </w:tcPr>
          <w:p w14:paraId="747F7F0D" w14:textId="77777777" w:rsidR="00FD1DC3" w:rsidRPr="00EF646B" w:rsidRDefault="00FD1DC3" w:rsidP="0048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B351FD" w:rsidRPr="00EF646B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93ADF" w:rsidRPr="00EF646B">
              <w:rPr>
                <w:rFonts w:ascii="Angsana New" w:hAnsi="Angsana New"/>
                <w:sz w:val="30"/>
                <w:szCs w:val="30"/>
              </w:rPr>
              <w:t xml:space="preserve"> - 5</w:t>
            </w:r>
            <w:r w:rsidR="00487684" w:rsidRPr="00EF646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5A3A14F3" w14:textId="77777777" w:rsidR="00FD1DC3" w:rsidRPr="00EF646B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84E38" w:rsidRPr="00EF646B" w14:paraId="03202254" w14:textId="77777777" w:rsidTr="007069F8">
        <w:tc>
          <w:tcPr>
            <w:tcW w:w="4599" w:type="dxa"/>
            <w:vAlign w:val="bottom"/>
          </w:tcPr>
          <w:p w14:paraId="72E51C1E" w14:textId="77777777" w:rsidR="00284E38" w:rsidRPr="00EF646B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00" w:type="dxa"/>
          </w:tcPr>
          <w:p w14:paraId="5A749260" w14:textId="77777777" w:rsidR="00284E38" w:rsidRPr="00EF646B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5 - 1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50" w:type="dxa"/>
          </w:tcPr>
          <w:p w14:paraId="45204C69" w14:textId="77777777" w:rsidR="00284E38" w:rsidRPr="00EF646B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EF646B" w14:paraId="195BF79B" w14:textId="77777777" w:rsidTr="00044141">
        <w:tc>
          <w:tcPr>
            <w:tcW w:w="4599" w:type="dxa"/>
            <w:vAlign w:val="bottom"/>
          </w:tcPr>
          <w:p w14:paraId="02D19D40" w14:textId="77777777" w:rsidR="00FD1DC3" w:rsidRPr="00EF646B" w:rsidRDefault="00FD1DC3" w:rsidP="00994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900" w:type="dxa"/>
          </w:tcPr>
          <w:p w14:paraId="3E8A6496" w14:textId="77777777" w:rsidR="00FD1DC3" w:rsidRPr="00EF646B" w:rsidRDefault="00B351FD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C36578"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3ADF"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C36578"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3ADF" w:rsidRPr="00EF646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5E41B224" w14:textId="77777777" w:rsidR="00FD1DC3" w:rsidRPr="00EF646B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EF646B" w14:paraId="7D1BC7BE" w14:textId="77777777" w:rsidTr="00044141">
        <w:tc>
          <w:tcPr>
            <w:tcW w:w="4599" w:type="dxa"/>
            <w:vAlign w:val="bottom"/>
          </w:tcPr>
          <w:p w14:paraId="7836B7B1" w14:textId="77777777" w:rsidR="00FD1DC3" w:rsidRPr="00EF646B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14:paraId="6631FEF4" w14:textId="77777777" w:rsidR="00FD1DC3" w:rsidRPr="00EF646B" w:rsidRDefault="00FC6B4F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70EC802" w14:textId="77777777" w:rsidR="00FD1DC3" w:rsidRPr="00EF646B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DCACE1E" w14:textId="77777777" w:rsidR="00811E3D" w:rsidRPr="001757DA" w:rsidRDefault="00811E3D" w:rsidP="00811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85225BF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27EE9D9" w14:textId="77777777" w:rsidR="00811E3D" w:rsidRPr="000B10EF" w:rsidRDefault="00811E3D" w:rsidP="00811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9DE2564" w14:textId="77777777" w:rsidR="00BB0C92" w:rsidRDefault="00FD1DC3" w:rsidP="00BB0C92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</w:t>
      </w:r>
      <w:r w:rsidR="003E0F3C">
        <w:rPr>
          <w:rFonts w:ascii="Angsana New" w:hAnsi="Angsana New" w:hint="cs"/>
          <w:sz w:val="30"/>
          <w:szCs w:val="30"/>
          <w:cs/>
        </w:rPr>
        <w:t>สม</w:t>
      </w:r>
    </w:p>
    <w:p w14:paraId="1A4D34F6" w14:textId="77777777" w:rsidR="009F4B4B" w:rsidRPr="009F4B4B" w:rsidRDefault="009F4B4B" w:rsidP="00BB0C92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EF58DB9" w14:textId="77777777" w:rsidR="001757DA" w:rsidRPr="001757DA" w:rsidRDefault="005B4EA9" w:rsidP="001757DA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เครื่องใช้ในการดำเนินกิจการโรงแรม ได้แก่ ลินิน เครื่องเคลือบ เครื่องแก้ว 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</w:t>
      </w:r>
      <w:r w:rsidR="001F3B03">
        <w:rPr>
          <w:rFonts w:ascii="Angsana New" w:hAnsi="Angsana New" w:hint="cs"/>
          <w:sz w:val="30"/>
          <w:szCs w:val="30"/>
          <w:cs/>
        </w:rPr>
        <w:t>ราคาทุน</w:t>
      </w:r>
      <w:r w:rsidR="001F3B03" w:rsidRPr="00EF646B">
        <w:rPr>
          <w:rFonts w:ascii="Angsana New" w:hAnsi="Angsana New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9F4B4B">
        <w:rPr>
          <w:rFonts w:ascii="Angsana New" w:hAnsi="Angsana New"/>
          <w:sz w:val="30"/>
          <w:szCs w:val="30"/>
          <w:cs/>
        </w:rPr>
        <w:t>การซื้อเพิ่มเติมในภายหลังจะบันทึกเป็นค่าใช้จ่ายเมื่อมีรายการซื้อเกิดขึ้น</w:t>
      </w:r>
    </w:p>
    <w:p w14:paraId="4D4AA934" w14:textId="77777777" w:rsidR="00AF723F" w:rsidRPr="00EF646B" w:rsidRDefault="00AF723F" w:rsidP="00D55868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ค่าความนิยม</w:t>
      </w:r>
    </w:p>
    <w:p w14:paraId="444A162B" w14:textId="77777777" w:rsidR="00AF723F" w:rsidRPr="00613691" w:rsidRDefault="00AF723F" w:rsidP="00AF723F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9414723" w14:textId="77777777" w:rsidR="00AF723F" w:rsidRDefault="00AF723F" w:rsidP="00AF723F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646B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ค่าความนิยมที่เกิดจากการซื้อกิจการของบริษัทย่อยรับรู้มูลค่าเริ่มแรกตามที่อธิบายในหมายเหตุข้อ</w:t>
      </w:r>
      <w:r w:rsidRPr="00EF646B">
        <w:rPr>
          <w:rFonts w:asciiTheme="majorBidi" w:hAnsiTheme="majorBidi" w:cstheme="majorBidi"/>
          <w:sz w:val="30"/>
          <w:szCs w:val="30"/>
        </w:rPr>
        <w:t> 3 (</w:t>
      </w:r>
      <w:r w:rsidRPr="00EF646B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ค่าความนิยมจะถูกวัดมูลค่าด้วยวิธีราคาทุนหักขาดทุน</w:t>
      </w:r>
      <w:r w:rsidR="00D55868" w:rsidRPr="00EF646B">
        <w:rPr>
          <w:rFonts w:asciiTheme="majorBidi" w:hAnsiTheme="majorBidi" w:cstheme="majorBidi"/>
          <w:sz w:val="30"/>
          <w:szCs w:val="30"/>
          <w:cs/>
        </w:rPr>
        <w:t>จากการด้อยค่า</w:t>
      </w:r>
      <w:r w:rsidR="0085664C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="00D55868" w:rsidRPr="00EF646B">
        <w:rPr>
          <w:rFonts w:asciiTheme="majorBidi" w:hAnsiTheme="majorBidi" w:cstheme="majorBidi"/>
          <w:sz w:val="30"/>
          <w:szCs w:val="30"/>
          <w:cs/>
        </w:rPr>
        <w:t xml:space="preserve"> สำหรับ</w:t>
      </w:r>
      <w:r w:rsidR="003E0F3C">
        <w:rPr>
          <w:rFonts w:asciiTheme="majorBidi" w:hAnsiTheme="majorBidi" w:cstheme="majorBidi" w:hint="cs"/>
          <w:sz w:val="30"/>
          <w:szCs w:val="30"/>
          <w:cs/>
        </w:rPr>
        <w:t>เงินลงทุนที่บันทึก</w:t>
      </w:r>
      <w:r w:rsidR="00EE6C6D">
        <w:rPr>
          <w:rFonts w:asciiTheme="majorBidi" w:hAnsiTheme="majorBidi" w:cstheme="majorBidi" w:hint="cs"/>
          <w:sz w:val="30"/>
          <w:szCs w:val="30"/>
          <w:cs/>
        </w:rPr>
        <w:t>ตามวิธีส่วนได้เสีย</w:t>
      </w:r>
      <w:r w:rsidRPr="00EF646B">
        <w:rPr>
          <w:rFonts w:asciiTheme="majorBidi" w:hAnsiTheme="majorBidi" w:cstheme="majorBidi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0852E98D" w14:textId="77777777" w:rsidR="0085664C" w:rsidRPr="00AC2B9B" w:rsidRDefault="0085664C" w:rsidP="00AF723F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FD685E9" w14:textId="77777777"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13DC249F" w14:textId="77777777" w:rsidR="00811E3D" w:rsidRPr="00613691" w:rsidRDefault="00811E3D" w:rsidP="00811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7F75ADAB" w14:textId="77777777" w:rsidR="00FC6B4F" w:rsidRPr="00EF646B" w:rsidRDefault="00FC6B4F" w:rsidP="00FC6B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14:paraId="60946504" w14:textId="77777777" w:rsidR="00FC6B4F" w:rsidRPr="009F4B4B" w:rsidRDefault="00FC6B4F" w:rsidP="00102A6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7F439DF" w14:textId="77777777" w:rsidR="00271554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2322F3" w:rsidRPr="00EF646B">
        <w:rPr>
          <w:rFonts w:ascii="Angsana New" w:hAnsi="Angsana New" w:hint="cs"/>
          <w:sz w:val="30"/>
          <w:szCs w:val="30"/>
          <w:cs/>
        </w:rPr>
        <w:t>อื่น</w:t>
      </w:r>
      <w:r w:rsidRPr="00EF646B">
        <w:rPr>
          <w:rFonts w:ascii="Angsana New" w:hAnsi="Angsana New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CE0BF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F646B">
        <w:rPr>
          <w:rFonts w:ascii="Angsana New" w:hAnsi="Angsana New"/>
          <w:sz w:val="30"/>
          <w:szCs w:val="30"/>
          <w:cs/>
        </w:rPr>
        <w:t>ร</w:t>
      </w:r>
      <w:r w:rsidR="00853A8F" w:rsidRPr="00EF646B">
        <w:rPr>
          <w:rFonts w:ascii="Angsana New" w:hAnsi="Angsana New"/>
          <w:sz w:val="30"/>
          <w:szCs w:val="30"/>
          <w:cs/>
        </w:rPr>
        <w:t>าคาทุนหักค่าตัดจำหน่ายสะสมและ</w:t>
      </w:r>
      <w:r w:rsidRPr="00EF646B">
        <w:rPr>
          <w:rFonts w:ascii="Angsana New" w:hAnsi="Angsana New"/>
          <w:sz w:val="30"/>
          <w:szCs w:val="30"/>
          <w:cs/>
        </w:rPr>
        <w:t xml:space="preserve">ผลขาดทุนจากการด้อยค่าสะสม </w:t>
      </w:r>
    </w:p>
    <w:p w14:paraId="2F5CFDAC" w14:textId="77777777" w:rsidR="00BB4DE8" w:rsidRPr="00EF646B" w:rsidRDefault="00BB4DE8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1D7C8B46" w14:textId="77777777" w:rsidR="00FC6B4F" w:rsidRPr="00EF646B" w:rsidRDefault="00FC6B4F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DF7C376" w14:textId="77777777" w:rsidR="00FC6B4F" w:rsidRPr="00EF646B" w:rsidRDefault="00FC6B4F" w:rsidP="00FC6B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126733" w14:textId="77777777" w:rsidR="00FC6B4F" w:rsidRPr="00EF646B" w:rsidRDefault="00FC6B4F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EF646B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EF646B">
        <w:rPr>
          <w:rFonts w:ascii="Angsana New" w:eastAsia="Calibri" w:hAnsi="Angsana New" w:hint="cs"/>
          <w:sz w:val="30"/>
          <w:szCs w:val="30"/>
          <w:cs/>
        </w:rPr>
        <w:t xml:space="preserve">  โดยรวมเป็นสินทรัพย์ที่</w:t>
      </w:r>
      <w:r w:rsidRPr="00EF646B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EF646B">
        <w:rPr>
          <w:rFonts w:ascii="Angsana New" w:eastAsia="Calibri" w:hAnsi="Angsana New" w:hint="cs"/>
          <w:sz w:val="30"/>
          <w:szCs w:val="30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EF646B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1E0DE77F" w14:textId="77777777" w:rsidR="00FC6B4F" w:rsidRPr="00EF646B" w:rsidRDefault="00FC6B4F" w:rsidP="002715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14:paraId="1676B00E" w14:textId="77777777" w:rsidR="00271554" w:rsidRPr="00EF646B" w:rsidRDefault="00271554" w:rsidP="002715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624CD669" w14:textId="77777777" w:rsidR="00271554" w:rsidRPr="00EF646B" w:rsidRDefault="00271554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8CA655E" w14:textId="77777777" w:rsidR="00C62745" w:rsidRPr="00EF646B" w:rsidRDefault="00C62745" w:rsidP="003D1CD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</w:t>
      </w:r>
      <w:r w:rsidR="00FC6B4F" w:rsidRPr="00EF646B">
        <w:rPr>
          <w:rFonts w:ascii="Angsana New" w:hAnsi="Angsana New" w:hint="cs"/>
          <w:sz w:val="30"/>
          <w:szCs w:val="30"/>
          <w:cs/>
        </w:rPr>
        <w:t>หรือจำนว</w:t>
      </w:r>
      <w:r w:rsidR="003D1CD6" w:rsidRPr="00EF646B">
        <w:rPr>
          <w:rFonts w:ascii="Angsana New" w:hAnsi="Angsana New" w:hint="cs"/>
          <w:sz w:val="30"/>
          <w:szCs w:val="30"/>
          <w:cs/>
        </w:rPr>
        <w:t>น</w:t>
      </w:r>
      <w:r w:rsidR="00FC6B4F" w:rsidRPr="00EF646B">
        <w:rPr>
          <w:rFonts w:ascii="Angsana New" w:hAnsi="Angsana New" w:hint="cs"/>
          <w:sz w:val="30"/>
          <w:szCs w:val="30"/>
          <w:cs/>
        </w:rPr>
        <w:t>อื่นที่ใช้แทนราคาทุน</w:t>
      </w:r>
      <w:r w:rsidRPr="00EF646B">
        <w:rPr>
          <w:rFonts w:ascii="Angsana New" w:hAnsi="Angsana New"/>
          <w:sz w:val="30"/>
          <w:szCs w:val="30"/>
          <w:cs/>
        </w:rPr>
        <w:t>หักด้วยมูลค่าคงเหลือ</w:t>
      </w:r>
    </w:p>
    <w:p w14:paraId="479F9E37" w14:textId="77777777" w:rsidR="00C62745" w:rsidRPr="00EF646B" w:rsidRDefault="00C62745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85805E" w14:textId="77777777" w:rsidR="00616226" w:rsidRDefault="00FD1DC3" w:rsidP="00F94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</w:t>
      </w:r>
      <w:r w:rsidR="00FC6B4F" w:rsidRPr="00EF646B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="00FC6B4F" w:rsidRPr="00EF646B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รูปแบบที่คาดว่าจะได้รับประโยชน์เชิงเศรษฐกิจในอนาคตจากสินทรัพย์นั้นตาม</w:t>
      </w:r>
      <w:r w:rsidRPr="00EF646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F94734" w:rsidRPr="00EF646B">
        <w:rPr>
          <w:rFonts w:ascii="Angsana New" w:hAnsi="Angsana New" w:hint="cs"/>
          <w:sz w:val="30"/>
          <w:szCs w:val="30"/>
          <w:cs/>
        </w:rPr>
        <w:t>จากสินทรัพย์ไม่มีตัวตนซึ่งไม่รวมค่าความนิยม</w:t>
      </w:r>
      <w:r w:rsidR="00F94734" w:rsidRPr="00EF646B">
        <w:rPr>
          <w:rFonts w:ascii="Angsana New" w:hAnsi="Angsana New"/>
          <w:sz w:val="30"/>
          <w:szCs w:val="30"/>
        </w:rPr>
        <w:t xml:space="preserve"> </w:t>
      </w:r>
      <w:r w:rsidR="00F94734" w:rsidRPr="00EF646B">
        <w:rPr>
          <w:rFonts w:ascii="Angsana New" w:hAnsi="Angsana New" w:hint="cs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99A6E91" w14:textId="77777777" w:rsidR="00616226" w:rsidRPr="00616226" w:rsidRDefault="00616226" w:rsidP="00F94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490710B" w14:textId="77777777" w:rsidR="00FD1DC3" w:rsidRPr="00EF646B" w:rsidRDefault="00F94734" w:rsidP="00F94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FD1DC3" w:rsidRPr="00EF646B">
        <w:rPr>
          <w:rFonts w:ascii="Angsana New" w:hAnsi="Angsana New"/>
          <w:sz w:val="30"/>
          <w:szCs w:val="30"/>
          <w:cs/>
        </w:rPr>
        <w:t>สำหรับปีปัจจุบันและปีเปรียบเทียบแสดงได้ดังนี้</w:t>
      </w:r>
    </w:p>
    <w:p w14:paraId="344D6799" w14:textId="77777777" w:rsidR="00C36578" w:rsidRPr="00EF646B" w:rsidRDefault="00C36578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7030" w:type="dxa"/>
        <w:tblInd w:w="360" w:type="dxa"/>
        <w:tblLook w:val="0000" w:firstRow="0" w:lastRow="0" w:firstColumn="0" w:lastColumn="0" w:noHBand="0" w:noVBand="0"/>
      </w:tblPr>
      <w:tblGrid>
        <w:gridCol w:w="4680"/>
        <w:gridCol w:w="1900"/>
        <w:gridCol w:w="450"/>
      </w:tblGrid>
      <w:tr w:rsidR="00493ADF" w:rsidRPr="00EF646B" w14:paraId="3ECC4505" w14:textId="77777777" w:rsidTr="00284E38">
        <w:tc>
          <w:tcPr>
            <w:tcW w:w="4680" w:type="dxa"/>
            <w:vAlign w:val="bottom"/>
          </w:tcPr>
          <w:p w14:paraId="188C1FB1" w14:textId="77777777" w:rsidR="00493ADF" w:rsidRPr="00EF646B" w:rsidRDefault="00BE6E4B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493ADF" w:rsidRPr="00EF646B">
              <w:rPr>
                <w:rFonts w:ascii="Angsana New" w:hAnsi="Angsana New"/>
                <w:sz w:val="30"/>
                <w:szCs w:val="30"/>
                <w:cs/>
              </w:rPr>
              <w:t>ลิขสิทธิ์ซอฟ</w:t>
            </w:r>
            <w:r w:rsidR="0025465E" w:rsidRPr="00EF646B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="00493ADF" w:rsidRPr="00EF646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900" w:type="dxa"/>
          </w:tcPr>
          <w:p w14:paraId="52A88B3D" w14:textId="77777777" w:rsidR="00493ADF" w:rsidRPr="00EF646B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14:paraId="26F27702" w14:textId="77777777" w:rsidR="00493ADF" w:rsidRPr="00EF646B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D809A9F" w14:textId="77777777" w:rsidR="002F45A3" w:rsidRPr="00EF646B" w:rsidRDefault="002F45A3" w:rsidP="0054238D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14:paraId="09B89C62" w14:textId="77777777" w:rsidR="00D50868" w:rsidRPr="00EF646B" w:rsidRDefault="00D27412" w:rsidP="0054238D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0A540E2F" w14:textId="77777777" w:rsidR="00D55868" w:rsidRPr="00EF646B" w:rsidRDefault="00D55868" w:rsidP="0054238D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14:paraId="55B0C57D" w14:textId="77777777" w:rsidR="005C01A2" w:rsidRDefault="005C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99530E3" w14:textId="77777777"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</w:t>
      </w:r>
    </w:p>
    <w:p w14:paraId="6B81648E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DFB9199" w14:textId="77777777" w:rsidR="00FD1DC3" w:rsidRPr="00EF646B" w:rsidRDefault="00FD1DC3" w:rsidP="00CD4DB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D4DB7" w:rsidRPr="00EF646B">
        <w:rPr>
          <w:rFonts w:ascii="Angsana New" w:hAnsi="Angsana New" w:hint="cs"/>
          <w:sz w:val="30"/>
          <w:szCs w:val="30"/>
          <w:cs/>
        </w:rPr>
        <w:t xml:space="preserve">    </w:t>
      </w:r>
      <w:r w:rsidRPr="00EF646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CD4DB7" w:rsidRPr="00EF646B">
        <w:rPr>
          <w:rFonts w:ascii="Angsana New" w:hAnsi="Angsana New" w:hint="cs"/>
          <w:sz w:val="30"/>
          <w:szCs w:val="30"/>
          <w:cs/>
        </w:rPr>
        <w:t xml:space="preserve"> สำหรับค่าความนิยมจะประมาณมูลค่าที่คาดว่าจะได้รับคืนทุกปีในช่วงเวลาเดียวกัน</w:t>
      </w:r>
    </w:p>
    <w:p w14:paraId="170D77B9" w14:textId="77777777" w:rsidR="00FD1DC3" w:rsidRPr="00EF646B" w:rsidRDefault="00FD1DC3" w:rsidP="00493ADF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B69F36" w14:textId="77777777" w:rsidR="00FD1DC3" w:rsidRPr="00EF646B" w:rsidRDefault="00FD1DC3" w:rsidP="00044141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EE6C6D">
        <w:rPr>
          <w:rFonts w:ascii="Angsana New" w:hAnsi="Angsana New"/>
          <w:sz w:val="30"/>
          <w:szCs w:val="30"/>
          <w:cs/>
        </w:rPr>
        <w:br/>
      </w:r>
      <w:r w:rsidRPr="00EF646B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="00566F4D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566F4D" w:rsidRPr="00EF646B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="00566F4D" w:rsidRPr="00EF646B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="00566F4D" w:rsidRPr="00EF646B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="00566F4D" w:rsidRPr="00EF646B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566F4D" w:rsidRPr="00EF646B">
        <w:rPr>
          <w:rFonts w:ascii="Angsana New" w:hAnsi="Angsana New"/>
          <w:sz w:val="30"/>
          <w:szCs w:val="30"/>
          <w:cs/>
        </w:rPr>
        <w:t xml:space="preserve">  ในกรณีนี้</w:t>
      </w:r>
      <w:r w:rsidR="00566F4D" w:rsidRPr="00EF646B">
        <w:rPr>
          <w:rFonts w:ascii="Angsana New" w:hAnsi="Angsana New" w:hint="cs"/>
          <w:sz w:val="30"/>
          <w:szCs w:val="30"/>
          <w:cs/>
        </w:rPr>
        <w:t>จะ</w:t>
      </w:r>
      <w:r w:rsidR="00566F4D" w:rsidRPr="00EF646B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14:paraId="4B06E4DC" w14:textId="77777777" w:rsidR="00616226" w:rsidRPr="00613691" w:rsidRDefault="00616226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6286AAB4" w14:textId="77777777" w:rsidR="00FD1DC3" w:rsidRPr="00EF646B" w:rsidRDefault="00FD1DC3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34FB2F9" w14:textId="77777777" w:rsidR="00FD1DC3" w:rsidRPr="00613691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391F6C4" w14:textId="77777777" w:rsidR="00FD1DC3" w:rsidRPr="00EF646B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1B47DCB" w14:textId="77777777" w:rsidR="00566F4D" w:rsidRPr="00EF646B" w:rsidRDefault="00566F4D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44A9E40" w14:textId="77777777" w:rsidR="00FD1DC3" w:rsidRPr="00EF646B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4DA5DE5B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F50327B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72AD8853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653CADF" w14:textId="77777777" w:rsidR="00D55868" w:rsidRPr="00EF646B" w:rsidRDefault="00566F4D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ขาดทุนจากการด้อย</w:t>
      </w:r>
      <w:r w:rsidRPr="00EF646B">
        <w:rPr>
          <w:rFonts w:ascii="Angsana New" w:hAnsi="Angsana New" w:hint="cs"/>
          <w:sz w:val="30"/>
          <w:szCs w:val="30"/>
          <w:cs/>
        </w:rPr>
        <w:t>ค่า</w:t>
      </w:r>
      <w:r w:rsidRPr="00EF646B">
        <w:rPr>
          <w:rFonts w:ascii="Angsana New" w:hAnsi="Angsana New"/>
          <w:sz w:val="30"/>
          <w:szCs w:val="30"/>
          <w:cs/>
        </w:rPr>
        <w:t>ของค่าความนิยมจะไม่มีการปรับปรุงกลับรายการ</w:t>
      </w:r>
      <w:r w:rsidR="00BE6974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FD1DC3" w:rsidRPr="00EF646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444FB8" w:rsidRPr="00EF646B">
        <w:rPr>
          <w:rFonts w:ascii="Angsana New" w:hAnsi="Angsana New"/>
          <w:sz w:val="30"/>
          <w:szCs w:val="30"/>
        </w:rPr>
        <w:t xml:space="preserve">    </w:t>
      </w:r>
      <w:r w:rsidR="00FD1DC3" w:rsidRPr="00EF646B">
        <w:rPr>
          <w:rFonts w:ascii="Angsana New" w:hAnsi="Angsana New"/>
          <w:sz w:val="30"/>
          <w:szCs w:val="30"/>
          <w:cs/>
        </w:rPr>
        <w:t>ด้อยค่ามาก่อน</w:t>
      </w:r>
    </w:p>
    <w:p w14:paraId="579A8415" w14:textId="77777777" w:rsidR="00502D0B" w:rsidRPr="00616226" w:rsidRDefault="00502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  <w:lang w:val="th-TH"/>
        </w:rPr>
      </w:pPr>
      <w:bookmarkStart w:id="0" w:name="OLE_LINK7"/>
      <w:bookmarkStart w:id="1" w:name="OLE_LINK8"/>
    </w:p>
    <w:p w14:paraId="5DCA06DF" w14:textId="77777777" w:rsidR="005C01A2" w:rsidRDefault="005C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A7692C6" w14:textId="77777777" w:rsidR="00B7381D" w:rsidRPr="00EF646B" w:rsidRDefault="00B7381D" w:rsidP="00730720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หนี้สิ</w:t>
      </w: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นที่</w:t>
      </w: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มี</w:t>
      </w: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ภาระ</w:t>
      </w: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ดอกเบี้ย</w:t>
      </w:r>
    </w:p>
    <w:p w14:paraId="21E96FC7" w14:textId="77777777" w:rsidR="00B7381D" w:rsidRPr="00EF646B" w:rsidRDefault="00B7381D" w:rsidP="00B7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371E177" w14:textId="77777777" w:rsidR="00B7381D" w:rsidRPr="00EF646B" w:rsidRDefault="00B7381D" w:rsidP="00BE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หนี้สิน</w:t>
      </w:r>
      <w:r w:rsidRPr="00EF646B">
        <w:rPr>
          <w:rFonts w:ascii="Angsana New" w:hAnsi="Angsana New" w:hint="cs"/>
          <w:sz w:val="30"/>
          <w:szCs w:val="30"/>
          <w:cs/>
        </w:rPr>
        <w:t>ที่มีภาระ</w:t>
      </w:r>
      <w:r w:rsidRPr="00EF646B">
        <w:rPr>
          <w:rFonts w:ascii="Angsana New" w:hAnsi="Angsana New"/>
          <w:sz w:val="30"/>
          <w:szCs w:val="30"/>
          <w:cs/>
        </w:rPr>
        <w:t>ดอกเบี้ยบันทึก</w:t>
      </w:r>
      <w:r w:rsidRPr="00EF646B">
        <w:rPr>
          <w:rFonts w:ascii="Angsana New" w:hAnsi="Angsana New" w:hint="cs"/>
          <w:sz w:val="30"/>
          <w:szCs w:val="30"/>
          <w:cs/>
        </w:rPr>
        <w:t>เริ่มแรก</w:t>
      </w:r>
      <w:r w:rsidRPr="00EF646B">
        <w:rPr>
          <w:rFonts w:ascii="Angsana New" w:hAnsi="Angsana New"/>
          <w:sz w:val="30"/>
          <w:szCs w:val="30"/>
          <w:cs/>
        </w:rPr>
        <w:t>ใน</w:t>
      </w:r>
      <w:r w:rsidRPr="00EF646B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EF646B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="00BE6974" w:rsidRPr="00EF646B">
        <w:rPr>
          <w:rFonts w:ascii="Angsana New" w:hAnsi="Angsana New" w:hint="cs"/>
          <w:sz w:val="30"/>
          <w:szCs w:val="30"/>
          <w:cs/>
        </w:rPr>
        <w:t xml:space="preserve">การเกิดหนี้สิน </w:t>
      </w:r>
      <w:r w:rsidR="00147B43" w:rsidRPr="00EF646B">
        <w:rPr>
          <w:rFonts w:ascii="Angsana New" w:hAnsi="Angsana New" w:hint="cs"/>
          <w:sz w:val="30"/>
          <w:szCs w:val="30"/>
          <w:cs/>
        </w:rPr>
        <w:t>ภ</w:t>
      </w:r>
      <w:r w:rsidRPr="00EF646B">
        <w:rPr>
          <w:rFonts w:ascii="Angsana New" w:hAnsi="Angsana New"/>
          <w:sz w:val="30"/>
          <w:szCs w:val="30"/>
          <w:cs/>
        </w:rPr>
        <w:t>ายหลังจากการบันทึกหนี้สิน</w:t>
      </w:r>
      <w:r w:rsidRPr="00EF646B">
        <w:rPr>
          <w:rFonts w:ascii="Angsana New" w:hAnsi="Angsana New" w:hint="cs"/>
          <w:sz w:val="30"/>
          <w:szCs w:val="30"/>
          <w:cs/>
        </w:rPr>
        <w:t>ที่</w:t>
      </w:r>
      <w:r w:rsidRPr="00EF646B">
        <w:rPr>
          <w:rFonts w:ascii="Angsana New" w:hAnsi="Angsana New"/>
          <w:sz w:val="30"/>
          <w:szCs w:val="30"/>
          <w:cs/>
        </w:rPr>
        <w:t>มี</w:t>
      </w:r>
      <w:r w:rsidRPr="00EF646B">
        <w:rPr>
          <w:rFonts w:ascii="Angsana New" w:hAnsi="Angsana New" w:hint="cs"/>
          <w:sz w:val="30"/>
          <w:szCs w:val="30"/>
          <w:cs/>
        </w:rPr>
        <w:t>ภาระ</w:t>
      </w:r>
      <w:r w:rsidRPr="00EF646B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EF646B">
        <w:rPr>
          <w:rFonts w:ascii="Angsana New" w:hAnsi="Angsana New" w:hint="cs"/>
          <w:sz w:val="30"/>
          <w:szCs w:val="30"/>
          <w:cs/>
        </w:rPr>
        <w:t>ต่อมา</w:t>
      </w:r>
      <w:r w:rsidRPr="00EF646B">
        <w:rPr>
          <w:rFonts w:ascii="Angsana New" w:hAnsi="Angsana New"/>
          <w:sz w:val="30"/>
          <w:szCs w:val="30"/>
          <w:cs/>
        </w:rPr>
        <w:t>โดยวิธี</w:t>
      </w:r>
      <w:r w:rsidRPr="00EF646B">
        <w:rPr>
          <w:rFonts w:ascii="Angsana New" w:hAnsi="Angsana New" w:hint="cs"/>
          <w:sz w:val="30"/>
          <w:szCs w:val="30"/>
          <w:cs/>
        </w:rPr>
        <w:t>ราคา</w:t>
      </w:r>
      <w:r w:rsidRPr="00EF646B">
        <w:rPr>
          <w:rFonts w:ascii="Angsana New" w:hAnsi="Angsana New"/>
          <w:sz w:val="30"/>
          <w:szCs w:val="30"/>
          <w:cs/>
        </w:rPr>
        <w:t>ทุนตัดจำหน่าย  ผลต่างระหว่าง</w:t>
      </w:r>
      <w:r w:rsidRPr="00EF646B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EF646B">
        <w:rPr>
          <w:rFonts w:ascii="Angsana New" w:hAnsi="Angsana New"/>
          <w:sz w:val="30"/>
          <w:szCs w:val="30"/>
          <w:cs/>
        </w:rPr>
        <w:t>และยอด</w:t>
      </w:r>
      <w:r w:rsidRPr="00EF646B">
        <w:rPr>
          <w:rFonts w:ascii="Angsana New" w:hAnsi="Angsana New" w:hint="cs"/>
          <w:sz w:val="30"/>
          <w:szCs w:val="30"/>
          <w:cs/>
        </w:rPr>
        <w:t>หนี้</w:t>
      </w:r>
      <w:r w:rsidRPr="00EF646B">
        <w:rPr>
          <w:rFonts w:ascii="Angsana New" w:hAnsi="Angsana New"/>
          <w:sz w:val="30"/>
          <w:szCs w:val="30"/>
          <w:cs/>
        </w:rPr>
        <w:t>เมื่อ</w:t>
      </w:r>
      <w:r w:rsidRPr="00EF646B">
        <w:rPr>
          <w:rFonts w:ascii="Angsana New" w:hAnsi="Angsana New" w:hint="cs"/>
          <w:sz w:val="30"/>
          <w:szCs w:val="30"/>
          <w:cs/>
        </w:rPr>
        <w:t>ครบ</w:t>
      </w:r>
      <w:r w:rsidRPr="00EF646B">
        <w:rPr>
          <w:rFonts w:ascii="Angsana New" w:hAnsi="Angsana New"/>
          <w:sz w:val="30"/>
          <w:szCs w:val="30"/>
          <w:cs/>
        </w:rPr>
        <w:t>กำหนด</w:t>
      </w:r>
      <w:r w:rsidRPr="00EF646B">
        <w:rPr>
          <w:rFonts w:ascii="Angsana New" w:hAnsi="Angsana New" w:hint="cs"/>
          <w:sz w:val="30"/>
          <w:szCs w:val="30"/>
          <w:cs/>
        </w:rPr>
        <w:t>ไถ่ถอนจะ</w:t>
      </w:r>
      <w:r w:rsidRPr="00EF646B">
        <w:rPr>
          <w:rFonts w:ascii="Angsana New" w:hAnsi="Angsana New"/>
          <w:sz w:val="30"/>
          <w:szCs w:val="30"/>
          <w:cs/>
        </w:rPr>
        <w:t>บันทึกในกำไร</w:t>
      </w:r>
      <w:r w:rsidRPr="00EF646B">
        <w:rPr>
          <w:rFonts w:ascii="Angsana New" w:hAnsi="Angsana New" w:hint="cs"/>
          <w:sz w:val="30"/>
          <w:szCs w:val="30"/>
          <w:cs/>
        </w:rPr>
        <w:t>หรือ</w:t>
      </w:r>
      <w:r w:rsidRPr="00EF646B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bookmarkEnd w:id="0"/>
    <w:bookmarkEnd w:id="1"/>
    <w:p w14:paraId="12E3403D" w14:textId="77777777" w:rsidR="0054238D" w:rsidRPr="00EF646B" w:rsidRDefault="00542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3242BDE" w14:textId="77777777"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0DB3B6F9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7F2155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222EA088" w14:textId="77777777" w:rsidR="00CE7EFF" w:rsidRPr="00EF646B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1D15566" w14:textId="77777777" w:rsidR="00FD1DC3" w:rsidRPr="00EF646B" w:rsidRDefault="00FD1DC3" w:rsidP="0004414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6C61BA6" w14:textId="77777777" w:rsidR="00FD1DC3" w:rsidRPr="00EF646B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1F70DD" w14:textId="77777777" w:rsidR="00067CBF" w:rsidRPr="00EF646B" w:rsidRDefault="00044141" w:rsidP="00044141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="Angsana New" w:hAnsi="Angsana New"/>
          <w:iCs/>
          <w:sz w:val="30"/>
          <w:szCs w:val="30"/>
        </w:rPr>
      </w:pPr>
      <w:r w:rsidRPr="00EF646B">
        <w:rPr>
          <w:rFonts w:ascii="Angsana New" w:hAnsi="Angsana New"/>
          <w:iCs/>
          <w:sz w:val="30"/>
          <w:szCs w:val="30"/>
        </w:rPr>
        <w:tab/>
      </w:r>
      <w:r w:rsidR="00067CBF" w:rsidRPr="00EF646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4639CC04" w14:textId="77777777"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32548780" w14:textId="77777777" w:rsidR="00BB4DE8" w:rsidRPr="00EF646B" w:rsidRDefault="00067CBF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EF646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F646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FDF0F5D" w14:textId="77777777" w:rsidR="00BB4DE8" w:rsidRPr="00EF646B" w:rsidRDefault="00BB4DE8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5B5D6921" w14:textId="77777777" w:rsidR="00067CBF" w:rsidRPr="00EF646B" w:rsidRDefault="00067CBF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F646B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9970B0E" w14:textId="77777777" w:rsidR="00067CBF" w:rsidRPr="00EF646B" w:rsidRDefault="00067CBF" w:rsidP="00067CBF">
      <w:pPr>
        <w:ind w:left="540"/>
        <w:rPr>
          <w:rFonts w:ascii="Angsana New" w:hAnsi="Angsana New"/>
          <w:i/>
          <w:sz w:val="20"/>
          <w:szCs w:val="20"/>
        </w:rPr>
      </w:pPr>
    </w:p>
    <w:p w14:paraId="228FD96D" w14:textId="77777777" w:rsidR="00067CBF" w:rsidRPr="00EF646B" w:rsidRDefault="00067CBF" w:rsidP="00067CB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646B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F646B">
        <w:rPr>
          <w:rFonts w:ascii="Angsana New" w:hAnsi="Angsana New" w:hint="cs"/>
          <w:i/>
          <w:sz w:val="30"/>
          <w:szCs w:val="30"/>
          <w:cs/>
        </w:rPr>
        <w:t>งวด</w:t>
      </w:r>
      <w:r w:rsidRPr="00EF646B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EF646B">
        <w:rPr>
          <w:rFonts w:ascii="Angsana New" w:hAnsi="Angsana New" w:hint="cs"/>
          <w:i/>
          <w:sz w:val="30"/>
          <w:szCs w:val="30"/>
          <w:cs/>
        </w:rPr>
        <w:t>ส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14:paraId="0394ED10" w14:textId="77777777" w:rsidR="00067CBF" w:rsidRPr="00EF646B" w:rsidRDefault="00067CBF" w:rsidP="00067CBF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035736B7" w14:textId="77777777" w:rsidR="00067CBF" w:rsidRPr="00EF646B" w:rsidRDefault="00067CBF" w:rsidP="00067CBF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EF646B">
        <w:rPr>
          <w:rFonts w:ascii="Angsana New" w:hAnsi="Angsana New"/>
          <w:i/>
          <w:sz w:val="30"/>
          <w:szCs w:val="30"/>
          <w:cs/>
        </w:rPr>
        <w:t>การคำนวณ</w:t>
      </w:r>
      <w:r w:rsidRPr="00EF646B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EF646B">
        <w:rPr>
          <w:rFonts w:ascii="Angsana New" w:hAnsi="Angsana New"/>
          <w:i/>
          <w:sz w:val="30"/>
          <w:szCs w:val="30"/>
          <w:cs/>
        </w:rPr>
        <w:t>นั้นจัดทำโดยนักคณิ</w:t>
      </w:r>
      <w:r w:rsidR="005B4EA9" w:rsidRPr="00EF646B">
        <w:rPr>
          <w:rFonts w:ascii="Angsana New" w:hAnsi="Angsana New"/>
          <w:i/>
          <w:sz w:val="30"/>
          <w:szCs w:val="30"/>
          <w:cs/>
        </w:rPr>
        <w:t>ตศาสตร์ประกันภัยที่ได้รับอนุญาต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="00D2780B" w:rsidRPr="00EF646B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43DAAAED" w14:textId="77777777" w:rsidR="00067CBF" w:rsidRPr="00EF646B" w:rsidRDefault="00067CBF" w:rsidP="00067CBF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36DC1287" w14:textId="77777777" w:rsidR="00067CBF" w:rsidRPr="00EF646B" w:rsidRDefault="00067CBF" w:rsidP="00067CBF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646B">
        <w:rPr>
          <w:rFonts w:ascii="Angsana New" w:hAnsi="Angsana New" w:hint="cs"/>
          <w:i/>
          <w:sz w:val="30"/>
          <w:szCs w:val="30"/>
          <w:cs/>
        </w:rPr>
        <w:t>ใน</w:t>
      </w:r>
      <w:r w:rsidRPr="00EF646B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EF646B">
        <w:rPr>
          <w:rFonts w:ascii="Angsana New" w:hAnsi="Angsana New"/>
          <w:i/>
          <w:sz w:val="30"/>
          <w:szCs w:val="30"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กำไร</w:t>
      </w:r>
      <w:r w:rsidRPr="00EF646B">
        <w:rPr>
          <w:rFonts w:ascii="Angsana New" w:hAnsi="Angsana New" w:hint="cs"/>
          <w:i/>
          <w:sz w:val="30"/>
          <w:szCs w:val="30"/>
          <w:cs/>
        </w:rPr>
        <w:t>หรือ</w:t>
      </w:r>
      <w:r w:rsidRPr="00EF646B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EF646B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EF646B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EF646B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EF646B">
        <w:rPr>
          <w:rFonts w:ascii="Angsana New" w:hAnsi="Angsana New"/>
          <w:i/>
          <w:sz w:val="30"/>
          <w:szCs w:val="30"/>
        </w:rPr>
        <w:t xml:space="preserve"> </w:t>
      </w:r>
      <w:r w:rsidRPr="00EF646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EF646B">
        <w:rPr>
          <w:rFonts w:ascii="Angsana New" w:hAnsi="Angsana New" w:hint="cs"/>
          <w:i/>
          <w:sz w:val="30"/>
          <w:szCs w:val="30"/>
          <w:cs/>
        </w:rPr>
        <w:t>ของ</w:t>
      </w:r>
      <w:r w:rsidRPr="00EF646B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33BF8302" w14:textId="77777777" w:rsidR="002D3F93" w:rsidRPr="00502D0B" w:rsidRDefault="002D3F93" w:rsidP="000378E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20"/>
          <w:szCs w:val="20"/>
        </w:rPr>
      </w:pPr>
    </w:p>
    <w:p w14:paraId="5511C5E2" w14:textId="77777777" w:rsidR="00067CBF" w:rsidRPr="00EF646B" w:rsidRDefault="00067CBF" w:rsidP="000378E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EF646B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EF646B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EF646B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กำไร</w:t>
      </w:r>
      <w:r w:rsidRPr="00EF646B">
        <w:rPr>
          <w:rFonts w:ascii="Angsana New" w:hAnsi="Angsana New" w:hint="cs"/>
          <w:i/>
          <w:sz w:val="30"/>
          <w:szCs w:val="30"/>
          <w:cs/>
        </w:rPr>
        <w:t>หรือ</w:t>
      </w:r>
      <w:r w:rsidRPr="00EF646B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กลุ่มบริษัท</w:t>
      </w:r>
      <w:r w:rsidRPr="00EF646B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EF646B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EF646B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25E146FF" w14:textId="77777777" w:rsidR="00E978D0" w:rsidRPr="00E978D0" w:rsidRDefault="00E978D0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4E6D5A96" w14:textId="77777777"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F646B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5438FDF0" w14:textId="77777777"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2972CB09" w14:textId="77777777"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F646B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EF646B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EF646B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Pr="00EF646B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EF646B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EF646B">
        <w:rPr>
          <w:rFonts w:ascii="Angsana New" w:hAnsi="Angsana New"/>
          <w:iCs/>
          <w:sz w:val="30"/>
          <w:szCs w:val="30"/>
        </w:rPr>
        <w:t>12</w:t>
      </w:r>
      <w:r w:rsidRPr="00EF646B">
        <w:rPr>
          <w:rFonts w:ascii="Angsana New" w:hAnsi="Angsana New"/>
          <w:i/>
          <w:sz w:val="30"/>
          <w:szCs w:val="30"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EF646B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EF646B">
        <w:rPr>
          <w:rFonts w:ascii="Angsana New" w:hAnsi="Angsana New"/>
          <w:i/>
          <w:sz w:val="30"/>
          <w:szCs w:val="30"/>
          <w:cs/>
        </w:rPr>
        <w:t>รายงาน</w:t>
      </w:r>
      <w:r w:rsidRPr="00EF646B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33E3F2DC" w14:textId="77777777"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0"/>
          <w:szCs w:val="20"/>
        </w:rPr>
      </w:pPr>
    </w:p>
    <w:p w14:paraId="4AE8AC8D" w14:textId="77777777"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F646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B3073C3" w14:textId="77777777" w:rsidR="00067CBF" w:rsidRPr="00EF646B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6CD5F82C" w14:textId="77777777" w:rsidR="00E77F01" w:rsidRPr="00EF646B" w:rsidRDefault="00067CBF" w:rsidP="00D941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EF646B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EF646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EF646B">
        <w:rPr>
          <w:rFonts w:ascii="Angsana New" w:hAnsi="Angsana New"/>
          <w:i/>
          <w:sz w:val="30"/>
          <w:szCs w:val="30"/>
        </w:rPr>
        <w:t xml:space="preserve"> </w:t>
      </w:r>
      <w:r w:rsidRPr="00EF646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EF646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9EA53F" w14:textId="77777777" w:rsidR="00EC3C15" w:rsidRPr="00EF646B" w:rsidRDefault="00EC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C364611" w14:textId="77777777" w:rsidR="00FD1DC3" w:rsidRPr="00EF646B" w:rsidRDefault="00FD1DC3" w:rsidP="0004414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92ACE65" w14:textId="77777777" w:rsidR="00563A8C" w:rsidRPr="00EF646B" w:rsidRDefault="00563A8C" w:rsidP="00563A8C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14:paraId="5A3CD8D3" w14:textId="77777777" w:rsidR="00563A8C" w:rsidRPr="00EF646B" w:rsidRDefault="00563A8C" w:rsidP="00563A8C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ประมาณการหนี้สินจะรั</w:t>
      </w:r>
      <w:r w:rsidR="00204DBB" w:rsidRPr="00EF646B">
        <w:rPr>
          <w:rFonts w:ascii="Angsana New" w:hAnsi="Angsana New"/>
          <w:sz w:val="30"/>
          <w:szCs w:val="30"/>
          <w:cs/>
        </w:rPr>
        <w:t>บรู้ก็ต่อเมื่อกลุ่มบริษัทมีภาระผูกพัน</w:t>
      </w:r>
      <w:r w:rsidRPr="00EF646B">
        <w:rPr>
          <w:rFonts w:ascii="Angsana New" w:hAnsi="Angsana New"/>
          <w:sz w:val="30"/>
          <w:szCs w:val="30"/>
          <w:cs/>
        </w:rPr>
        <w:t>ตามกฎหมาย</w:t>
      </w:r>
      <w:r w:rsidR="00204DBB" w:rsidRPr="00EF646B">
        <w:rPr>
          <w:rFonts w:ascii="Angsana New" w:hAnsi="Angsana New" w:hint="cs"/>
          <w:sz w:val="30"/>
          <w:szCs w:val="30"/>
          <w:cs/>
        </w:rPr>
        <w:t xml:space="preserve"> หรือภาระผูกพันจากการอนุมาน</w:t>
      </w:r>
      <w:r w:rsidRPr="00EF646B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04DBB" w:rsidRPr="00EF646B">
        <w:rPr>
          <w:rFonts w:ascii="Angsana New" w:hAnsi="Angsana New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EF646B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</w:t>
      </w:r>
      <w:r w:rsidR="00BE6974" w:rsidRPr="00EF646B">
        <w:rPr>
          <w:rFonts w:ascii="Angsana New" w:hAnsi="Angsana New" w:hint="cs"/>
          <w:sz w:val="30"/>
          <w:szCs w:val="30"/>
          <w:cs/>
        </w:rPr>
        <w:t>นอน</w:t>
      </w:r>
      <w:r w:rsidRPr="00EF646B">
        <w:rPr>
          <w:rFonts w:ascii="Angsana New" w:hAnsi="Angsana New"/>
          <w:sz w:val="30"/>
          <w:szCs w:val="30"/>
          <w:cs/>
        </w:rPr>
        <w:t>ว่าประโยชน์เชิงเศรษฐกิจจะต้องถูกจ่า</w:t>
      </w:r>
      <w:r w:rsidR="005B4EA9" w:rsidRPr="00EF646B">
        <w:rPr>
          <w:rFonts w:ascii="Angsana New" w:hAnsi="Angsana New"/>
          <w:sz w:val="30"/>
          <w:szCs w:val="30"/>
          <w:cs/>
        </w:rPr>
        <w:t>ยไปเพื่อชำระภาระหนี้สินดังกล่าว</w:t>
      </w:r>
    </w:p>
    <w:p w14:paraId="6B56F236" w14:textId="77777777" w:rsidR="00BE6974" w:rsidRPr="00EF646B" w:rsidRDefault="00BE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197007A" w14:textId="77777777" w:rsidR="00563A8C" w:rsidRPr="00EF646B" w:rsidRDefault="00563A8C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18F9E95E" w14:textId="77777777" w:rsidR="00FD1DC3" w:rsidRPr="00EF646B" w:rsidRDefault="00FD1DC3" w:rsidP="007E4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27"/>
        <w:jc w:val="thaiDistribute"/>
        <w:rPr>
          <w:rFonts w:ascii="Angsana New" w:hAnsi="Angsana New"/>
          <w:sz w:val="20"/>
          <w:szCs w:val="20"/>
        </w:rPr>
      </w:pPr>
    </w:p>
    <w:p w14:paraId="467A7299" w14:textId="77777777" w:rsidR="00FD1DC3" w:rsidRPr="00EF646B" w:rsidRDefault="00FD1DC3" w:rsidP="007E48B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รายได้จากการขายอสังหาริมทรัพย์</w:t>
      </w:r>
    </w:p>
    <w:p w14:paraId="628B2671" w14:textId="77777777"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F4EB0E5" w14:textId="444F37C8" w:rsidR="005B4EA9" w:rsidRPr="00EF646B" w:rsidRDefault="005B4EA9" w:rsidP="005B4E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เมื่อสัญญาเป็นไปตามเกณฑ์สำหรับการขายสินค้า หรือถ้าอำนาจในการควบคุม ความเสี่ยง และผลตอบแทนที่มีนัยสำคัญของความเป็นเจ้าของของงานระหว่างก่อสร้างถูกโอนให้กับผู้ซื้อ ในคราวเดียว เช่น เมื่อก่อสร้างเสร็จ หรือ หลังการส่งมอบ ในกรณีนี้รายได้จะรับรู้เมื่อเป็นไปตามเกณฑ์การขายสินค้าดังกล่าวข้างต้น</w:t>
      </w:r>
    </w:p>
    <w:p w14:paraId="58E4ED9F" w14:textId="77777777" w:rsidR="004E4678" w:rsidRPr="00EF646B" w:rsidRDefault="004E4678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17CE1F3" w14:textId="77777777"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รายได้ค่าเช่าและค่าบริการ</w:t>
      </w:r>
    </w:p>
    <w:p w14:paraId="0EF5046B" w14:textId="77777777" w:rsidR="00CE72B4" w:rsidRPr="00EF646B" w:rsidRDefault="00CE72B4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8B727E1" w14:textId="77777777" w:rsidR="003463C1" w:rsidRPr="00EF646B" w:rsidRDefault="00FF19A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รายได้ค่าเช่าและค่าบริการ</w:t>
      </w:r>
      <w:r w:rsidRPr="00EF646B">
        <w:rPr>
          <w:rFonts w:ascii="Angsana New" w:hAnsi="Angsana New" w:hint="cs"/>
          <w:sz w:val="30"/>
          <w:szCs w:val="30"/>
          <w:cs/>
        </w:rPr>
        <w:t>ประกอบด้วยรายได้ค่าเช่าและค่าบริการที่เกี่ยวข้องในอสังหาริมทรัพย์เพื่อการลงทุน และ</w:t>
      </w:r>
      <w:r w:rsidRPr="00EF646B">
        <w:rPr>
          <w:rFonts w:ascii="Angsana New" w:hAnsi="Angsana New"/>
          <w:sz w:val="30"/>
          <w:szCs w:val="30"/>
          <w:cs/>
        </w:rPr>
        <w:t>ราย</w:t>
      </w:r>
      <w:r w:rsidRPr="00EF646B">
        <w:rPr>
          <w:rFonts w:ascii="Angsana New" w:hAnsi="Angsana New" w:hint="cs"/>
          <w:sz w:val="30"/>
          <w:szCs w:val="30"/>
          <w:cs/>
        </w:rPr>
        <w:t>ได้จากธุรกิจการให้บริการอาคารพักอาศัย</w:t>
      </w:r>
      <w:r w:rsidR="00AC081A" w:rsidRPr="00EF646B">
        <w:rPr>
          <w:rFonts w:ascii="Angsana New" w:hAnsi="Angsana New"/>
          <w:sz w:val="30"/>
          <w:szCs w:val="30"/>
          <w:cs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81C69E" w14:textId="77777777" w:rsidR="003463C1" w:rsidRPr="00EF646B" w:rsidRDefault="003463C1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EAD7A1B" w14:textId="77777777"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ค่าเช่าที่เกี่ยวข้องใน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9813F6" w:rsidRPr="00EF646B">
        <w:rPr>
          <w:rFonts w:ascii="Angsana New" w:hAnsi="Angsana New"/>
          <w:sz w:val="30"/>
          <w:szCs w:val="30"/>
        </w:rPr>
        <w:t xml:space="preserve"> </w:t>
      </w:r>
      <w:r w:rsidR="009813F6" w:rsidRPr="00EF646B">
        <w:rPr>
          <w:rFonts w:ascii="Angsana New" w:hAnsi="Angsana New"/>
          <w:sz w:val="30"/>
          <w:szCs w:val="30"/>
          <w:cs/>
        </w:rPr>
        <w:t>ค่าใช้จ่ายเริ่มแรกที่เกิด</w:t>
      </w:r>
      <w:r w:rsidR="009813F6" w:rsidRPr="00EF646B">
        <w:rPr>
          <w:rFonts w:ascii="Angsana New" w:hAnsi="Angsana New" w:hint="cs"/>
          <w:sz w:val="30"/>
          <w:szCs w:val="30"/>
          <w:cs/>
        </w:rPr>
        <w:t>ขึ้น</w:t>
      </w:r>
      <w:r w:rsidR="009813F6" w:rsidRPr="00EF646B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="009813F6" w:rsidRPr="00EF646B">
        <w:rPr>
          <w:rFonts w:ascii="Angsana New" w:hAnsi="Angsana New"/>
          <w:sz w:val="30"/>
          <w:szCs w:val="30"/>
        </w:rPr>
        <w:t xml:space="preserve">  </w:t>
      </w:r>
      <w:r w:rsidR="005B4EA9" w:rsidRPr="00EF646B">
        <w:rPr>
          <w:rFonts w:ascii="Angsana New" w:hAnsi="Angsana New"/>
          <w:sz w:val="30"/>
          <w:szCs w:val="30"/>
          <w:cs/>
        </w:rPr>
        <w:br/>
      </w:r>
      <w:r w:rsidR="009813F6" w:rsidRPr="00EF646B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0324E6E" w14:textId="77777777" w:rsidR="003463C1" w:rsidRPr="00EF646B" w:rsidRDefault="003463C1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4F785BC" w14:textId="77777777" w:rsidR="003463C1" w:rsidRPr="00EF646B" w:rsidRDefault="00A71432" w:rsidP="0034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ราย</w:t>
      </w:r>
      <w:r w:rsidRPr="00EF646B">
        <w:rPr>
          <w:rFonts w:ascii="Angsana New" w:hAnsi="Angsana New" w:hint="cs"/>
          <w:sz w:val="30"/>
          <w:szCs w:val="30"/>
          <w:cs/>
        </w:rPr>
        <w:t xml:space="preserve">ได้จากธุรกิจการให้บริการอาคารพักอาศัย </w:t>
      </w:r>
      <w:r w:rsidR="003463C1" w:rsidRPr="00EF646B">
        <w:rPr>
          <w:rFonts w:ascii="Angsana New" w:hAnsi="Angsana New" w:hint="cs"/>
          <w:sz w:val="30"/>
          <w:szCs w:val="30"/>
          <w:cs/>
        </w:rPr>
        <w:t>จากค่าห้อง</w:t>
      </w:r>
      <w:r w:rsidR="003463C1" w:rsidRPr="00EF646B">
        <w:rPr>
          <w:rFonts w:ascii="Angsana New" w:hAnsi="Angsana New"/>
          <w:sz w:val="30"/>
          <w:szCs w:val="30"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="003463C1" w:rsidRPr="00EF646B">
        <w:rPr>
          <w:rFonts w:ascii="Angsana New" w:hAnsi="Angsana New"/>
          <w:sz w:val="30"/>
          <w:szCs w:val="30"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="003463C1" w:rsidRPr="00EF646B">
        <w:rPr>
          <w:rFonts w:ascii="Angsana New" w:hAnsi="Angsana New"/>
          <w:sz w:val="30"/>
          <w:szCs w:val="30"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="003463C1" w:rsidRPr="00EF646B">
        <w:rPr>
          <w:rFonts w:ascii="Angsana New" w:hAnsi="Angsana New"/>
          <w:sz w:val="30"/>
          <w:szCs w:val="30"/>
        </w:rPr>
        <w:t xml:space="preserve"> </w:t>
      </w:r>
      <w:r w:rsidR="003463C1" w:rsidRPr="00EF646B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14:paraId="56D26AD7" w14:textId="77777777" w:rsidR="00FD1DC3" w:rsidRPr="005F744D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159A986" w14:textId="77777777"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รายได้สิทธิการเช่ารอตัดบัญชี ตัดบัญชีเป็นรายได้โดยวิธีเส้นตรงตลอดอายุสัญญาเช่า</w:t>
      </w:r>
    </w:p>
    <w:p w14:paraId="47C95757" w14:textId="77777777" w:rsidR="00AD6D0D" w:rsidRPr="005F744D" w:rsidRDefault="00AD6D0D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2288065" w14:textId="77777777"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รายได้ค่าสมาชิกสนามกอล์ฟ</w:t>
      </w:r>
    </w:p>
    <w:p w14:paraId="36D269B9" w14:textId="77777777" w:rsidR="00FD1DC3" w:rsidRPr="005F744D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12EBF8A" w14:textId="77777777" w:rsidR="00FD1DC3" w:rsidRPr="00EF646B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รายได้ค่าสมาชิกสนามกอล์ฟรอตัดบัญชี รับรู้เป็นรายได้ภายในระยะเวลา</w:t>
      </w:r>
      <w:r w:rsidR="00C07A56" w:rsidRPr="00EF646B">
        <w:rPr>
          <w:rFonts w:ascii="Angsana New" w:hAnsi="Angsana New"/>
          <w:sz w:val="30"/>
          <w:szCs w:val="30"/>
          <w:cs/>
        </w:rPr>
        <w:t xml:space="preserve">  </w:t>
      </w:r>
      <w:r w:rsidR="00C07A56" w:rsidRPr="00EF646B">
        <w:rPr>
          <w:rFonts w:ascii="Angsana New" w:hAnsi="Angsana New"/>
          <w:sz w:val="30"/>
          <w:szCs w:val="30"/>
        </w:rPr>
        <w:t>10</w:t>
      </w:r>
      <w:r w:rsidR="00493ADF" w:rsidRPr="00EF646B">
        <w:rPr>
          <w:rFonts w:ascii="Angsana New" w:hAnsi="Angsana New"/>
          <w:sz w:val="30"/>
          <w:szCs w:val="30"/>
          <w:cs/>
        </w:rPr>
        <w:t xml:space="preserve">  </w:t>
      </w:r>
      <w:r w:rsidRPr="00EF646B">
        <w:rPr>
          <w:rFonts w:ascii="Angsana New" w:hAnsi="Angsana New"/>
          <w:sz w:val="30"/>
          <w:szCs w:val="30"/>
          <w:cs/>
        </w:rPr>
        <w:t xml:space="preserve">ปี </w:t>
      </w:r>
    </w:p>
    <w:p w14:paraId="3976E919" w14:textId="77777777" w:rsidR="00502D0B" w:rsidRPr="00502D0B" w:rsidRDefault="00502D0B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1D9475D" w14:textId="77777777" w:rsidR="00FD1DC3" w:rsidRPr="00EF646B" w:rsidRDefault="00C07A5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FD1DC3" w:rsidRPr="00EF646B">
        <w:rPr>
          <w:rFonts w:ascii="Angsana New" w:hAnsi="Angsana New"/>
          <w:i/>
          <w:iCs/>
          <w:sz w:val="30"/>
          <w:szCs w:val="30"/>
          <w:cs/>
        </w:rPr>
        <w:t>ลงทุน</w:t>
      </w:r>
    </w:p>
    <w:p w14:paraId="2793881D" w14:textId="77777777" w:rsidR="00FD1DC3" w:rsidRPr="005F744D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1D98564" w14:textId="77777777" w:rsidR="00FD1DC3" w:rsidRPr="00EF646B" w:rsidRDefault="00C07A5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รายได้จาก</w:t>
      </w:r>
      <w:r w:rsidRPr="00EF646B">
        <w:rPr>
          <w:rFonts w:ascii="Angsana New" w:hAnsi="Angsana New" w:hint="cs"/>
          <w:sz w:val="30"/>
          <w:szCs w:val="30"/>
          <w:cs/>
        </w:rPr>
        <w:t>การ</w:t>
      </w:r>
      <w:r w:rsidR="00FD1DC3" w:rsidRPr="00EF646B">
        <w:rPr>
          <w:rFonts w:ascii="Angsana New" w:hAnsi="Angsana New"/>
          <w:sz w:val="30"/>
          <w:szCs w:val="30"/>
          <w:cs/>
        </w:rPr>
        <w:t>ลงทุนประกอบด้ว</w:t>
      </w:r>
      <w:r w:rsidRPr="00EF646B">
        <w:rPr>
          <w:rFonts w:ascii="Angsana New" w:hAnsi="Angsana New"/>
          <w:sz w:val="30"/>
          <w:szCs w:val="30"/>
          <w:cs/>
        </w:rPr>
        <w:t>ย เงินปันผลและดอกเบี้ยรับจากการ</w:t>
      </w:r>
      <w:r w:rsidR="00FD1DC3" w:rsidRPr="00EF646B">
        <w:rPr>
          <w:rFonts w:ascii="Angsana New" w:hAnsi="Angsana New"/>
          <w:sz w:val="30"/>
          <w:szCs w:val="30"/>
          <w:cs/>
        </w:rPr>
        <w:t>ลงทุนและเงินฝาก</w:t>
      </w:r>
      <w:r w:rsidRPr="00EF646B">
        <w:rPr>
          <w:rFonts w:ascii="Angsana New" w:hAnsi="Angsana New" w:hint="cs"/>
          <w:sz w:val="30"/>
          <w:szCs w:val="30"/>
          <w:cs/>
        </w:rPr>
        <w:t>ธนาคาร</w:t>
      </w:r>
      <w:r w:rsidR="00FD1DC3" w:rsidRPr="00EF646B">
        <w:rPr>
          <w:rFonts w:ascii="Angsana New" w:hAnsi="Angsana New"/>
          <w:sz w:val="30"/>
          <w:szCs w:val="30"/>
          <w:cs/>
        </w:rPr>
        <w:t xml:space="preserve"> </w:t>
      </w:r>
      <w:r w:rsidR="00EE6C6D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 มีสิทธิได้รับเงินปันผล และดอกเบี้ยรับบันทึกในกำไรขาดทุนตามเกณฑ์คงค้าง</w:t>
      </w:r>
    </w:p>
    <w:p w14:paraId="70DF4AC1" w14:textId="77777777" w:rsidR="00DE5BA7" w:rsidRPr="005F744D" w:rsidRDefault="00DE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143D0DD" w14:textId="77777777" w:rsidR="00502D0B" w:rsidRDefault="00502D0B" w:rsidP="00502D0B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ต้นทุนการขายอสังหาริมทรัพย์</w:t>
      </w:r>
    </w:p>
    <w:p w14:paraId="61B086C6" w14:textId="77777777" w:rsidR="004D4381" w:rsidRPr="005F744D" w:rsidRDefault="004D4381" w:rsidP="00502D0B">
      <w:pPr>
        <w:pStyle w:val="BodyText2"/>
        <w:ind w:left="518" w:firstLine="0"/>
        <w:jc w:val="thaiDistribute"/>
        <w:rPr>
          <w:rFonts w:ascii="Angsana New" w:hAnsi="Angsana New"/>
        </w:rPr>
      </w:pPr>
    </w:p>
    <w:p w14:paraId="4C2F47A0" w14:textId="77777777" w:rsidR="00502D0B" w:rsidRDefault="00502D0B" w:rsidP="00502D0B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ต้นทุนการขายบ้านพร้อมที่ดินประกอบด้วยต้นทุนที่ดิน ค่าถมที่ดิน ค่าออกแบบ ค่าสาธารณูปโภค ค่าก่อสร้าง ต้นทุนการกู้ยืมและค่าใช้จ่ายอื่นที่เกี่ยวข้อง</w:t>
      </w:r>
    </w:p>
    <w:p w14:paraId="4CDB9BF7" w14:textId="77777777" w:rsidR="00502D0B" w:rsidRPr="005F744D" w:rsidRDefault="00502D0B" w:rsidP="00502D0B">
      <w:pPr>
        <w:pStyle w:val="BodyText2"/>
        <w:ind w:left="518" w:firstLine="0"/>
        <w:jc w:val="thaiDistribute"/>
        <w:rPr>
          <w:rFonts w:ascii="Angsana New" w:hAnsi="Angsana New"/>
        </w:rPr>
      </w:pPr>
    </w:p>
    <w:p w14:paraId="1FFB4094" w14:textId="77777777" w:rsidR="00502D0B" w:rsidRDefault="00502D0B" w:rsidP="00502D0B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ในการคำนวณหาต้นทุนการขายบ้านพร้อมที่ดิน บริษัทย่อยได้ทำการแบ่งสรรต้นทุนการพัฒนาทั้งที่คาดว่าจะเกิดขึ้น (โดยคำนึงถึงต้นทุนที่จะเกิด</w:t>
      </w:r>
      <w:r w:rsidR="00616226">
        <w:rPr>
          <w:rFonts w:ascii="Angsana New" w:hAnsi="Angsana New" w:hint="cs"/>
          <w:sz w:val="30"/>
          <w:szCs w:val="30"/>
          <w:cs/>
        </w:rPr>
        <w:t>ขึ้นจริงด้วย) ตามเกณฑ์พื้นที่</w:t>
      </w:r>
      <w:r>
        <w:rPr>
          <w:rFonts w:ascii="Angsana New" w:hAnsi="Angsana New" w:hint="cs"/>
          <w:sz w:val="30"/>
          <w:szCs w:val="30"/>
          <w:cs/>
        </w:rPr>
        <w:t>ขาย</w:t>
      </w:r>
    </w:p>
    <w:p w14:paraId="04E92C2F" w14:textId="77777777" w:rsidR="00502D0B" w:rsidRPr="005F744D" w:rsidRDefault="00502D0B" w:rsidP="00502D0B">
      <w:pPr>
        <w:pStyle w:val="BodyText2"/>
        <w:ind w:left="518" w:firstLine="0"/>
        <w:jc w:val="thaiDistribute"/>
        <w:rPr>
          <w:rFonts w:ascii="Angsana New" w:hAnsi="Angsana New"/>
        </w:rPr>
      </w:pPr>
    </w:p>
    <w:p w14:paraId="0050C651" w14:textId="77777777" w:rsidR="00502D0B" w:rsidRPr="00502D0B" w:rsidRDefault="00502D0B" w:rsidP="00502D0B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5D4D097" w14:textId="77777777" w:rsidR="00502D0B" w:rsidRPr="005F744D" w:rsidRDefault="00502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p w14:paraId="40530F6B" w14:textId="77777777" w:rsidR="00FD1DC3" w:rsidRPr="00EF646B" w:rsidRDefault="00D27412" w:rsidP="000378E9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ต้น</w:t>
      </w:r>
      <w:r w:rsidR="00230928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ทุนทางการเงิน</w:t>
      </w:r>
    </w:p>
    <w:p w14:paraId="4D834693" w14:textId="77777777" w:rsidR="00FD1DC3" w:rsidRPr="00EF646B" w:rsidRDefault="00FD1DC3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03752EA" w14:textId="77777777" w:rsidR="00204DBB" w:rsidRPr="00EF646B" w:rsidRDefault="00204DBB" w:rsidP="000378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</w:t>
      </w:r>
      <w:r w:rsidR="0003700D" w:rsidRPr="00EF646B">
        <w:rPr>
          <w:rFonts w:ascii="Angsana New" w:hAnsi="Angsana New" w:hint="cs"/>
          <w:sz w:val="30"/>
          <w:szCs w:val="30"/>
          <w:cs/>
        </w:rPr>
        <w:t>ที่มีการบันทึกเป็นต้นทุนส่วนหนึ่งของสินทรัพย์ อันเป็นผลมาจา</w:t>
      </w:r>
      <w:r w:rsidR="001C4418" w:rsidRPr="00EF646B">
        <w:rPr>
          <w:rFonts w:ascii="Angsana New" w:hAnsi="Angsana New" w:hint="cs"/>
          <w:sz w:val="30"/>
          <w:szCs w:val="30"/>
          <w:cs/>
        </w:rPr>
        <w:t>กการใช้เวลายาวนานในการจัดหา ก่อ</w:t>
      </w:r>
      <w:r w:rsidR="0003700D" w:rsidRPr="00EF646B">
        <w:rPr>
          <w:rFonts w:ascii="Angsana New" w:hAnsi="Angsana New" w:hint="cs"/>
          <w:sz w:val="30"/>
          <w:szCs w:val="30"/>
          <w:cs/>
        </w:rPr>
        <w:t>สร้างหรือการผลิตสินทรัพย์ดังกล่าว ก่อนที่จะนำมาใช้เองหรือเพื่อขาย</w:t>
      </w:r>
    </w:p>
    <w:p w14:paraId="70DCDA26" w14:textId="77777777" w:rsidR="005F744D" w:rsidRPr="005F744D" w:rsidRDefault="005F744D" w:rsidP="00EE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77ECF33" w14:textId="77777777" w:rsidR="00FD1DC3" w:rsidRPr="00EF646B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26DF91C0" w14:textId="77777777" w:rsidR="00FD1DC3" w:rsidRPr="00EF646B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72B65" w14:textId="77777777" w:rsidR="00FD1DC3" w:rsidRPr="00EF646B" w:rsidRDefault="00FD1DC3" w:rsidP="00BB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</w:p>
    <w:p w14:paraId="6478A7D1" w14:textId="77777777" w:rsidR="005B4EA9" w:rsidRPr="00EF646B" w:rsidRDefault="005B4EA9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3CAECDF" w14:textId="77777777" w:rsidR="00FF19A6" w:rsidRPr="00EF646B" w:rsidRDefault="00FD1DC3" w:rsidP="00AC0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="0072726F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14:paraId="1AEDE8BA" w14:textId="77777777" w:rsidR="00FF19A6" w:rsidRPr="00593EE7" w:rsidRDefault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3405E683" w14:textId="77777777" w:rsidR="00FD1DC3" w:rsidRPr="00EF646B" w:rsidRDefault="005C0038" w:rsidP="00EC330D">
      <w:pPr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6168F93E" w14:textId="77777777" w:rsidR="00FD1DC3" w:rsidRPr="00593EE7" w:rsidRDefault="00FD1DC3" w:rsidP="00EC330D">
      <w:pPr>
        <w:ind w:left="540"/>
        <w:rPr>
          <w:rFonts w:ascii="Angsana New" w:hAnsi="Angsana New"/>
          <w:sz w:val="22"/>
          <w:szCs w:val="22"/>
        </w:rPr>
      </w:pPr>
    </w:p>
    <w:p w14:paraId="132EAE92" w14:textId="77777777" w:rsidR="00FD1DC3" w:rsidRPr="00EF646B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00EBD1DD" w14:textId="77777777" w:rsidR="005B4EA9" w:rsidRPr="00EF646B" w:rsidRDefault="005B4EA9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1DEAEF3" w14:textId="77777777" w:rsidR="005B4EA9" w:rsidRDefault="005B4EA9" w:rsidP="005B4E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06EA8BCE" w14:textId="77777777" w:rsidR="007F16F6" w:rsidRPr="007F16F6" w:rsidRDefault="007F16F6" w:rsidP="005B4E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F020FA9" w14:textId="77777777" w:rsidR="00FD1DC3" w:rsidRPr="00EF646B" w:rsidRDefault="00FD1DC3" w:rsidP="00753361">
      <w:pPr>
        <w:pStyle w:val="BodyText2"/>
        <w:numPr>
          <w:ilvl w:val="1"/>
          <w:numId w:val="2"/>
        </w:numPr>
        <w:ind w:left="516" w:hanging="51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3D1FBE94" w14:textId="77777777" w:rsidR="00493ADF" w:rsidRPr="00EF646B" w:rsidRDefault="00493ADF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5DF1B18" w14:textId="77777777" w:rsidR="00D8791A" w:rsidRPr="00EF646B" w:rsidRDefault="00D8791A" w:rsidP="00D879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2726F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B1F2DB3" w14:textId="77777777" w:rsidR="00D8791A" w:rsidRPr="00EF646B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6291EE4" w14:textId="77777777" w:rsidR="00D8791A" w:rsidRPr="00EF646B" w:rsidRDefault="00D8791A" w:rsidP="00D879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72726F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292FC21" w14:textId="77777777" w:rsidR="00D8791A" w:rsidRPr="00EF646B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BDF35A9" w14:textId="77777777" w:rsidR="00D8791A" w:rsidRPr="00EF646B" w:rsidRDefault="00D8791A" w:rsidP="00D8791A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="00067CBF" w:rsidRPr="00EF646B">
        <w:rPr>
          <w:rFonts w:ascii="Angsana New" w:hAnsi="Angsana New" w:hint="cs"/>
          <w:sz w:val="30"/>
          <w:szCs w:val="30"/>
          <w:cs/>
        </w:rPr>
        <w:t>การ</w:t>
      </w:r>
      <w:r w:rsidRPr="00EF646B">
        <w:rPr>
          <w:rFonts w:ascii="Angsana New" w:hAnsi="Angsana New"/>
          <w:sz w:val="30"/>
          <w:szCs w:val="30"/>
          <w:cs/>
        </w:rPr>
        <w:t xml:space="preserve">ร่วมค้าหากเป็นไปได้ว่าจะไม่มีการกลับรายการในอนาคตอันใกล้   </w:t>
      </w:r>
    </w:p>
    <w:p w14:paraId="1D1A6CAA" w14:textId="77777777" w:rsidR="00D8791A" w:rsidRPr="00EF646B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9C77F31" w14:textId="77777777" w:rsidR="00BB0C92" w:rsidRPr="00EF646B" w:rsidRDefault="00493ADF" w:rsidP="00067CB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การวัดมู</w:t>
      </w:r>
      <w:r w:rsidR="00D8791A" w:rsidRPr="00EF646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51746" w:rsidRPr="00EF646B">
        <w:rPr>
          <w:rFonts w:ascii="Angsana New" w:hAnsi="Angsana New"/>
          <w:sz w:val="30"/>
          <w:szCs w:val="30"/>
          <w:cs/>
        </w:rPr>
        <w:t>กลุ่มบริษัท</w:t>
      </w:r>
      <w:r w:rsidR="00D8791A" w:rsidRPr="00EF646B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272AAF3" w14:textId="77777777" w:rsidR="00D8791A" w:rsidRPr="00EF646B" w:rsidRDefault="00D8791A" w:rsidP="00D8791A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7414F52E" w14:textId="77777777" w:rsidR="005C01A2" w:rsidRPr="005F744D" w:rsidRDefault="005C01A2" w:rsidP="005C01A2">
      <w:pPr>
        <w:pStyle w:val="BodyText"/>
        <w:spacing w:after="0"/>
        <w:ind w:left="540" w:right="27"/>
        <w:jc w:val="thaiDistribute"/>
        <w:rPr>
          <w:rFonts w:ascii="Angsana New" w:hAnsi="Angsana New"/>
        </w:rPr>
      </w:pPr>
    </w:p>
    <w:p w14:paraId="630EDBCC" w14:textId="72239961" w:rsidR="00D8791A" w:rsidRPr="00EF646B" w:rsidRDefault="00D8791A" w:rsidP="00493ADF">
      <w:pPr>
        <w:pStyle w:val="BodyText"/>
        <w:spacing w:after="0" w:line="240" w:lineRule="auto"/>
        <w:ind w:left="539" w:right="28"/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857790" w:rsidRPr="00EF646B">
        <w:rPr>
          <w:rFonts w:ascii="Angsana New" w:hAnsi="Angsana New"/>
          <w:sz w:val="30"/>
          <w:szCs w:val="30"/>
          <w:cs/>
        </w:rPr>
        <w:t>อกเบี้ยที่ต้อง</w:t>
      </w:r>
      <w:r w:rsidR="00BB4DE8" w:rsidRPr="00EF646B">
        <w:rPr>
          <w:rFonts w:ascii="Angsana New" w:hAnsi="Angsana New"/>
          <w:sz w:val="30"/>
          <w:szCs w:val="30"/>
          <w:cs/>
        </w:rPr>
        <w:t xml:space="preserve">ชำระ </w:t>
      </w:r>
      <w:r w:rsidR="00857790" w:rsidRPr="00EF646B">
        <w:rPr>
          <w:rFonts w:ascii="Angsana New" w:hAnsi="Angsana New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</w:t>
      </w:r>
      <w:r w:rsidR="005C0038">
        <w:rPr>
          <w:rFonts w:ascii="Angsana New" w:hAnsi="Angsana New"/>
          <w:sz w:val="30"/>
          <w:szCs w:val="30"/>
          <w:cs/>
        </w:rPr>
        <w:t xml:space="preserve">ละจากประสบการณ์ในอดีต </w:t>
      </w:r>
      <w:r w:rsidRPr="00EF646B">
        <w:rPr>
          <w:rFonts w:ascii="Angsana New" w:hAnsi="Angsana New"/>
          <w:sz w:val="30"/>
          <w:szCs w:val="30"/>
          <w:cs/>
        </w:rPr>
        <w:t>การประเมินนี้อยู่บนพ</w:t>
      </w:r>
      <w:r w:rsidR="00363828" w:rsidRPr="00EF646B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EF646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 w:rsidR="00EE6C6D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C130523" w14:textId="77777777" w:rsidR="00857790" w:rsidRPr="005F744D" w:rsidRDefault="00857790" w:rsidP="00493ADF">
      <w:pPr>
        <w:pStyle w:val="BodyText"/>
        <w:spacing w:after="0" w:line="240" w:lineRule="auto"/>
        <w:ind w:left="539" w:right="28"/>
        <w:jc w:val="thaiDistribute"/>
        <w:rPr>
          <w:rFonts w:ascii="Angsana New" w:hAnsi="Angsana New"/>
        </w:rPr>
      </w:pPr>
    </w:p>
    <w:p w14:paraId="10B8FC5D" w14:textId="77777777" w:rsidR="00D8791A" w:rsidRPr="00EF646B" w:rsidRDefault="00D8791A" w:rsidP="00493ADF">
      <w:pPr>
        <w:pStyle w:val="BodyText"/>
        <w:spacing w:after="0" w:line="240" w:lineRule="auto"/>
        <w:ind w:left="539" w:right="28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3B63DCD" w14:textId="77777777" w:rsidR="00085117" w:rsidRPr="005F744D" w:rsidRDefault="00085117" w:rsidP="00085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216D95ED" w14:textId="77777777" w:rsidR="00FD1DC3" w:rsidRPr="00EF646B" w:rsidRDefault="00D8791A" w:rsidP="00D87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</w:t>
      </w:r>
      <w:r w:rsidR="005C0038">
        <w:rPr>
          <w:rFonts w:ascii="Angsana New" w:hAnsi="Angsana New"/>
          <w:sz w:val="30"/>
          <w:szCs w:val="30"/>
          <w:cs/>
        </w:rPr>
        <w:t>น์จากผลแตกต่างชั่วคราว</w:t>
      </w:r>
      <w:r w:rsidR="005C0038" w:rsidRPr="005C0038">
        <w:rPr>
          <w:rFonts w:ascii="Angsana New" w:hAnsi="Angsana New"/>
          <w:sz w:val="30"/>
          <w:szCs w:val="30"/>
          <w:cs/>
        </w:rPr>
        <w:t>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5C0038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41D5E46" w14:textId="77777777" w:rsidR="00D82C2D" w:rsidRPr="005F744D" w:rsidRDefault="00D82C2D" w:rsidP="00D87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75B6473E" w14:textId="77777777" w:rsidR="00FD1DC3" w:rsidRPr="00EF646B" w:rsidRDefault="00E81EB6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</w:t>
      </w:r>
      <w:r w:rsidR="00FD1DC3"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ต่อหุ้น </w:t>
      </w:r>
    </w:p>
    <w:p w14:paraId="6CD80EFB" w14:textId="77777777" w:rsidR="00FD1DC3" w:rsidRPr="005F744D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37C39DF5" w14:textId="77777777" w:rsidR="00FD1DC3" w:rsidRPr="00EF646B" w:rsidRDefault="00FD1DC3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กลุ่มบริษัทแสดง</w:t>
      </w:r>
      <w:r w:rsidR="00230928" w:rsidRPr="00EF646B">
        <w:rPr>
          <w:rFonts w:ascii="Angsana New" w:hAnsi="Angsana New"/>
          <w:sz w:val="30"/>
          <w:szCs w:val="30"/>
          <w:cs/>
        </w:rPr>
        <w:t>กำไร</w:t>
      </w:r>
      <w:r w:rsidRPr="00EF646B">
        <w:rPr>
          <w:rFonts w:ascii="Angsana New" w:hAnsi="Angsana New"/>
          <w:sz w:val="30"/>
          <w:szCs w:val="30"/>
          <w:cs/>
        </w:rPr>
        <w:t>ต่อหุ้นขั้นพื้นฐานสำหรับหุ้นสามัญ</w:t>
      </w:r>
      <w:r w:rsidR="00C373FA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230928" w:rsidRPr="00EF646B">
        <w:rPr>
          <w:rFonts w:ascii="Angsana New" w:hAnsi="Angsana New"/>
          <w:sz w:val="30"/>
          <w:szCs w:val="30"/>
          <w:cs/>
        </w:rPr>
        <w:t>กำไร</w:t>
      </w:r>
      <w:r w:rsidRPr="00EF646B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="00E81EB6" w:rsidRPr="00EF646B">
        <w:rPr>
          <w:rFonts w:ascii="Angsana New" w:hAnsi="Angsana New"/>
          <w:sz w:val="30"/>
          <w:szCs w:val="30"/>
          <w:cs/>
        </w:rPr>
        <w:t>กำไร</w:t>
      </w:r>
      <w:r w:rsidR="00C373FA" w:rsidRPr="00EF646B">
        <w:rPr>
          <w:rFonts w:ascii="Angsana New" w:hAnsi="Angsana New" w:hint="cs"/>
          <w:sz w:val="30"/>
          <w:szCs w:val="30"/>
          <w:cs/>
        </w:rPr>
        <w:t>หรือ</w:t>
      </w:r>
      <w:r w:rsidR="00230928" w:rsidRPr="00EF646B">
        <w:rPr>
          <w:rFonts w:ascii="Angsana New" w:hAnsi="Angsana New"/>
          <w:sz w:val="30"/>
          <w:szCs w:val="30"/>
          <w:cs/>
        </w:rPr>
        <w:t>ขาดทุน</w:t>
      </w:r>
      <w:r w:rsidRPr="00EF646B">
        <w:rPr>
          <w:rFonts w:ascii="Angsana New" w:hAnsi="Angsana New"/>
          <w:sz w:val="30"/>
          <w:szCs w:val="30"/>
          <w:cs/>
        </w:rPr>
        <w:t>ของผู้ถือห</w:t>
      </w:r>
      <w:r w:rsidR="00230928" w:rsidRPr="00EF646B">
        <w:rPr>
          <w:rFonts w:ascii="Angsana New" w:hAnsi="Angsana New"/>
          <w:sz w:val="30"/>
          <w:szCs w:val="30"/>
          <w:cs/>
        </w:rPr>
        <w:t>ุ้นสามัญของ</w:t>
      </w:r>
      <w:r w:rsidRPr="00EF646B">
        <w:rPr>
          <w:rFonts w:ascii="Angsana New" w:hAnsi="Angsana New"/>
          <w:sz w:val="30"/>
          <w:szCs w:val="30"/>
          <w:cs/>
        </w:rPr>
        <w:t>บริษัท</w:t>
      </w:r>
      <w:r w:rsidR="00C373FA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="002632DD" w:rsidRPr="00EF646B">
        <w:rPr>
          <w:rFonts w:ascii="Angsana New" w:hAnsi="Angsana New"/>
          <w:sz w:val="30"/>
          <w:szCs w:val="30"/>
          <w:cs/>
        </w:rPr>
        <w:t xml:space="preserve"> </w:t>
      </w:r>
    </w:p>
    <w:p w14:paraId="668F93B2" w14:textId="77777777" w:rsidR="00051746" w:rsidRPr="005F744D" w:rsidRDefault="00051746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EC2E470" w14:textId="77777777" w:rsidR="00C01AB8" w:rsidRPr="00C01AB8" w:rsidRDefault="00D7693B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5C24C31" w14:textId="77777777" w:rsidR="00C01AB8" w:rsidRPr="005F744D" w:rsidRDefault="00C01AB8" w:rsidP="00C01AB8">
      <w:pPr>
        <w:pStyle w:val="BodyText2"/>
        <w:ind w:left="518" w:firstLine="0"/>
        <w:jc w:val="thaiDistribute"/>
        <w:rPr>
          <w:rFonts w:ascii="Angsana New" w:hAnsi="Angsana New"/>
          <w:sz w:val="18"/>
          <w:szCs w:val="18"/>
          <w:lang w:val="th-TH"/>
        </w:rPr>
      </w:pPr>
    </w:p>
    <w:p w14:paraId="69F1D3C8" w14:textId="77777777" w:rsidR="00610805" w:rsidRDefault="0096374F" w:rsidP="00C01AB8">
      <w:pPr>
        <w:pStyle w:val="BodyText2"/>
        <w:ind w:left="518" w:firstLine="0"/>
        <w:jc w:val="thaiDistribute"/>
        <w:rPr>
          <w:rFonts w:ascii="Angsana New" w:hAnsi="Angsana New"/>
          <w:b/>
          <w:sz w:val="30"/>
          <w:szCs w:val="30"/>
        </w:rPr>
      </w:pPr>
      <w:r w:rsidRPr="007F16F6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</w:t>
      </w:r>
      <w:r w:rsidRPr="007F16F6">
        <w:rPr>
          <w:rFonts w:ascii="Angsana New" w:hAnsi="Angsana New" w:cstheme="minorBidi" w:hint="cs"/>
          <w:b/>
          <w:sz w:val="30"/>
          <w:szCs w:val="30"/>
          <w:cs/>
        </w:rPr>
        <w:t xml:space="preserve"> </w:t>
      </w:r>
      <w:r w:rsidRPr="007F16F6">
        <w:rPr>
          <w:rFonts w:ascii="Angsana New" w:hAnsi="Angsana New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</w:t>
      </w:r>
      <w:r w:rsidRPr="007F16F6">
        <w:rPr>
          <w:rFonts w:ascii="Angsana New" w:hAnsi="Angsana New" w:cstheme="minorBidi" w:hint="cs"/>
          <w:b/>
          <w:sz w:val="30"/>
          <w:szCs w:val="30"/>
          <w:cs/>
        </w:rPr>
        <w:t xml:space="preserve"> </w:t>
      </w:r>
      <w:r w:rsidRPr="007F16F6">
        <w:rPr>
          <w:rFonts w:ascii="Angsana New" w:hAnsi="Angsana New"/>
          <w:b/>
          <w:sz w:val="30"/>
          <w:szCs w:val="30"/>
          <w:cs/>
        </w:rPr>
        <w:t>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Pr="007F16F6">
        <w:rPr>
          <w:rFonts w:ascii="Angsana New" w:hAnsi="Angsana New" w:cstheme="minorBidi" w:hint="cs"/>
          <w:b/>
          <w:sz w:val="30"/>
          <w:szCs w:val="30"/>
          <w:cs/>
        </w:rPr>
        <w:t xml:space="preserve"> </w:t>
      </w:r>
      <w:r w:rsidRPr="007F16F6">
        <w:rPr>
          <w:rFonts w:ascii="Angsana New" w:hAnsi="Angsana New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D6B01AC" w14:textId="77777777" w:rsidR="00051746" w:rsidRPr="00EF646B" w:rsidRDefault="00051746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0D2C1082" w14:textId="77777777" w:rsidR="00051746" w:rsidRPr="00EF646B" w:rsidRDefault="00051746" w:rsidP="00C47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E8209CA" w14:textId="77777777" w:rsidR="00051746" w:rsidRPr="00EF646B" w:rsidRDefault="00051746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5B4EA9" w:rsidRPr="00EF646B">
        <w:rPr>
          <w:rFonts w:ascii="Angsana New" w:hAnsi="Angsana New" w:hint="cs"/>
          <w:sz w:val="30"/>
          <w:szCs w:val="30"/>
          <w:cs/>
        </w:rPr>
        <w:t>คณะกรรมการ</w:t>
      </w:r>
      <w:r w:rsidRPr="00EF646B">
        <w:rPr>
          <w:rFonts w:ascii="Angsana New" w:hAnsi="Angsana New"/>
          <w:sz w:val="30"/>
          <w:szCs w:val="30"/>
          <w:cs/>
        </w:rPr>
        <w:t>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</w:t>
      </w:r>
      <w:r w:rsidR="00072035" w:rsidRPr="00EF646B">
        <w:rPr>
          <w:rFonts w:ascii="Angsana New" w:hAnsi="Angsana New" w:hint="cs"/>
          <w:sz w:val="30"/>
          <w:szCs w:val="30"/>
          <w:cs/>
        </w:rPr>
        <w:t>เป็นรายการ</w:t>
      </w:r>
      <w:r w:rsidR="00D524C0" w:rsidRPr="00EF646B">
        <w:rPr>
          <w:rFonts w:ascii="Angsana New" w:hAnsi="Angsana New"/>
          <w:sz w:val="30"/>
          <w:szCs w:val="30"/>
          <w:cs/>
        </w:rPr>
        <w:t xml:space="preserve"> รายได้อื่น ส่วนแบ่ง</w:t>
      </w:r>
      <w:r w:rsidR="00230928" w:rsidRPr="00EF646B">
        <w:rPr>
          <w:rFonts w:ascii="Angsana New" w:hAnsi="Angsana New"/>
          <w:sz w:val="30"/>
          <w:szCs w:val="30"/>
          <w:cs/>
        </w:rPr>
        <w:t xml:space="preserve">กำไร (ขาดทุน) </w:t>
      </w:r>
      <w:r w:rsidR="00D524C0" w:rsidRPr="00EF646B">
        <w:rPr>
          <w:rFonts w:ascii="Angsana New" w:hAnsi="Angsana New"/>
          <w:sz w:val="30"/>
          <w:szCs w:val="30"/>
          <w:cs/>
        </w:rPr>
        <w:t>จากบริษัทร่วม</w:t>
      </w:r>
      <w:r w:rsidR="00041DD5" w:rsidRPr="00EF646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2632DD" w:rsidRPr="00EF646B">
        <w:rPr>
          <w:rFonts w:ascii="Angsana New" w:hAnsi="Angsana New"/>
          <w:sz w:val="30"/>
          <w:szCs w:val="30"/>
          <w:cs/>
        </w:rPr>
        <w:t xml:space="preserve"> </w:t>
      </w:r>
      <w:r w:rsidR="00C4748E" w:rsidRPr="00EF646B">
        <w:rPr>
          <w:rFonts w:ascii="Angsana New" w:hAnsi="Angsana New"/>
          <w:sz w:val="30"/>
          <w:szCs w:val="30"/>
          <w:cs/>
        </w:rPr>
        <w:t>ต้นทุนทางการเงิน สินทรัพย์และหนี้สินอื่น</w:t>
      </w:r>
    </w:p>
    <w:p w14:paraId="0DBE7DED" w14:textId="77777777" w:rsidR="00C740F9" w:rsidRPr="00EF646B" w:rsidRDefault="00C740F9" w:rsidP="00A543D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FF1A42B" w14:textId="77777777" w:rsidR="00FD1DC3" w:rsidRPr="00EF646B" w:rsidRDefault="00FD1DC3" w:rsidP="00E047D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" w:name="_Hlk528225272"/>
      <w:bookmarkStart w:id="3" w:name="_Hlk527988484"/>
      <w:r w:rsidRPr="00EF646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bookmarkEnd w:id="2"/>
    <w:p w14:paraId="5433F2DE" w14:textId="77777777" w:rsidR="00FD1DC3" w:rsidRPr="00EF646B" w:rsidRDefault="00FD1DC3" w:rsidP="00C474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7F9020B" w14:textId="77777777" w:rsidR="00FD1DC3" w:rsidRPr="00EF646B" w:rsidRDefault="00FD1DC3" w:rsidP="0054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="00F8172D" w:rsidRPr="00EF646B">
        <w:rPr>
          <w:rFonts w:ascii="Angsana New" w:hAnsi="Angsana New"/>
          <w:sz w:val="30"/>
          <w:szCs w:val="30"/>
          <w:cs/>
        </w:rPr>
        <w:t>ย่อย</w:t>
      </w:r>
      <w:r w:rsidR="00286587" w:rsidRPr="00EF646B">
        <w:rPr>
          <w:rFonts w:ascii="Angsana New" w:hAnsi="Angsana New"/>
          <w:sz w:val="30"/>
          <w:szCs w:val="30"/>
          <w:cs/>
        </w:rPr>
        <w:t xml:space="preserve"> </w:t>
      </w:r>
      <w:r w:rsidR="00F8172D" w:rsidRPr="00EF646B">
        <w:rPr>
          <w:rFonts w:ascii="Angsana New" w:hAnsi="Angsana New"/>
          <w:sz w:val="30"/>
          <w:szCs w:val="30"/>
          <w:cs/>
        </w:rPr>
        <w:t>บริษัทร่วม</w:t>
      </w:r>
      <w:r w:rsidR="00286587" w:rsidRPr="00EF646B">
        <w:rPr>
          <w:rFonts w:ascii="Angsana New" w:hAnsi="Angsana New"/>
          <w:sz w:val="30"/>
          <w:szCs w:val="30"/>
          <w:cs/>
        </w:rPr>
        <w:t xml:space="preserve"> และ</w:t>
      </w:r>
      <w:r w:rsidR="00432924" w:rsidRPr="00EF646B">
        <w:rPr>
          <w:rFonts w:ascii="Angsana New" w:hAnsi="Angsana New" w:hint="cs"/>
          <w:sz w:val="30"/>
          <w:szCs w:val="30"/>
          <w:cs/>
        </w:rPr>
        <w:t>การร่วมค้า</w:t>
      </w:r>
      <w:r w:rsidRPr="00EF646B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736BC3" w:rsidRPr="00EF646B">
        <w:rPr>
          <w:rFonts w:ascii="Angsana New" w:hAnsi="Angsana New"/>
          <w:sz w:val="30"/>
          <w:szCs w:val="30"/>
          <w:cs/>
        </w:rPr>
        <w:t>ข้</w:t>
      </w:r>
      <w:r w:rsidR="00736BC3" w:rsidRPr="00EF646B">
        <w:rPr>
          <w:rFonts w:ascii="Angsana New" w:hAnsi="Angsana New" w:hint="cs"/>
          <w:sz w:val="30"/>
          <w:szCs w:val="30"/>
          <w:cs/>
        </w:rPr>
        <w:t>อ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3217BE" w:rsidRPr="00EF646B">
        <w:rPr>
          <w:rFonts w:ascii="Angsana New" w:hAnsi="Angsana New"/>
          <w:sz w:val="30"/>
          <w:szCs w:val="30"/>
        </w:rPr>
        <w:t>10</w:t>
      </w:r>
      <w:r w:rsidR="00736BC3" w:rsidRPr="00EF646B">
        <w:rPr>
          <w:rFonts w:ascii="Angsana New" w:hAnsi="Angsana New"/>
          <w:sz w:val="30"/>
          <w:szCs w:val="30"/>
        </w:rPr>
        <w:t xml:space="preserve"> </w:t>
      </w:r>
      <w:r w:rsidR="003217BE" w:rsidRPr="00EF646B">
        <w:rPr>
          <w:rFonts w:ascii="Angsana New" w:hAnsi="Angsana New"/>
          <w:sz w:val="30"/>
          <w:szCs w:val="30"/>
          <w:cs/>
        </w:rPr>
        <w:t xml:space="preserve">และ </w:t>
      </w:r>
      <w:r w:rsidR="003217BE" w:rsidRPr="00EF646B">
        <w:rPr>
          <w:rFonts w:ascii="Angsana New" w:hAnsi="Angsana New"/>
          <w:sz w:val="30"/>
          <w:szCs w:val="30"/>
        </w:rPr>
        <w:t>11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96374F">
        <w:rPr>
          <w:rFonts w:ascii="Angsana New" w:hAnsi="Angsana New" w:hint="cs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56D04034" w14:textId="77777777" w:rsidR="00CE7EFF" w:rsidRPr="005C0038" w:rsidRDefault="00CE7EFF" w:rsidP="0054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4050"/>
      </w:tblGrid>
      <w:tr w:rsidR="00616226" w:rsidRPr="00EF646B" w14:paraId="30C022C6" w14:textId="77777777" w:rsidTr="000D4C20">
        <w:trPr>
          <w:trHeight w:val="20"/>
          <w:tblHeader/>
        </w:trPr>
        <w:tc>
          <w:tcPr>
            <w:tcW w:w="4230" w:type="dxa"/>
          </w:tcPr>
          <w:p w14:paraId="0E3BED6D" w14:textId="77777777"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20"/>
                <w:szCs w:val="20"/>
              </w:rPr>
              <w:br w:type="page"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2C101C9B" w14:textId="77777777" w:rsidR="00616226" w:rsidRPr="00EF646B" w:rsidRDefault="00616226" w:rsidP="000D4C20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01262E05" w14:textId="77777777" w:rsidR="00616226" w:rsidRPr="00EF646B" w:rsidRDefault="00616226" w:rsidP="000D4C20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E7835" w:rsidRPr="00EF646B" w14:paraId="6787D637" w14:textId="77777777" w:rsidTr="00160D6F">
        <w:trPr>
          <w:trHeight w:val="20"/>
        </w:trPr>
        <w:tc>
          <w:tcPr>
            <w:tcW w:w="4230" w:type="dxa"/>
          </w:tcPr>
          <w:p w14:paraId="5602DF2B" w14:textId="77777777" w:rsidR="000E7835" w:rsidRDefault="00160D6F" w:rsidP="009213E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(ประเทศไทย)</w:t>
            </w:r>
          </w:p>
          <w:p w14:paraId="473866C6" w14:textId="77777777" w:rsidR="00160D6F" w:rsidRPr="00DB0337" w:rsidRDefault="00160D6F" w:rsidP="00160D6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5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260" w:type="dxa"/>
          </w:tcPr>
          <w:p w14:paraId="59CB9C89" w14:textId="77777777" w:rsidR="000E7835" w:rsidRPr="009213E8" w:rsidRDefault="00160D6F" w:rsidP="000D4C20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410F1B" w14:textId="77777777" w:rsidR="000E7835" w:rsidRDefault="00160D6F" w:rsidP="009213E8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เป็นผู้ถือหุ้นรายใหญ่โดยถือหุ้นในบริษัท</w:t>
            </w:r>
          </w:p>
          <w:p w14:paraId="21ED68C2" w14:textId="77777777" w:rsidR="00160D6F" w:rsidRDefault="00160D6F" w:rsidP="009213E8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ร้อยละ </w:t>
            </w:r>
            <w:r>
              <w:rPr>
                <w:rFonts w:ascii="Angsana New" w:hAnsi="Angsana New"/>
                <w:sz w:val="30"/>
                <w:szCs w:val="30"/>
              </w:rPr>
              <w:t>94.50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และมีกรรมการของบริษัท</w:t>
            </w:r>
          </w:p>
          <w:p w14:paraId="2BD8AE53" w14:textId="77777777" w:rsidR="008972CC" w:rsidRDefault="00160D6F" w:rsidP="008972CC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ผู้ถือหุ้นใหญ่เป็นญาติสนิทของกรรมการและ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</w:p>
          <w:p w14:paraId="32A46372" w14:textId="77777777" w:rsidR="00160D6F" w:rsidRPr="009213E8" w:rsidRDefault="008972CC" w:rsidP="008972CC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60D6F">
              <w:rPr>
                <w:rFonts w:ascii="Angsana New" w:hAnsi="Angsana New" w:hint="cs"/>
                <w:sz w:val="30"/>
                <w:szCs w:val="30"/>
                <w:cs/>
              </w:rPr>
              <w:t>หรือผู้ถือหุ้นใหญ่ของบริษัท</w:t>
            </w:r>
          </w:p>
        </w:tc>
      </w:tr>
      <w:tr w:rsidR="00616226" w:rsidRPr="00EF646B" w14:paraId="7EF5ED33" w14:textId="77777777" w:rsidTr="00160D6F">
        <w:trPr>
          <w:trHeight w:val="20"/>
        </w:trPr>
        <w:tc>
          <w:tcPr>
            <w:tcW w:w="4230" w:type="dxa"/>
          </w:tcPr>
          <w:p w14:paraId="6131F8F6" w14:textId="77777777"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สยามโฮลดิ้ง จำกัด</w:t>
            </w:r>
          </w:p>
        </w:tc>
        <w:tc>
          <w:tcPr>
            <w:tcW w:w="1260" w:type="dxa"/>
          </w:tcPr>
          <w:p w14:paraId="5528CE4E" w14:textId="77777777" w:rsidR="00616226" w:rsidRPr="00EF646B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14:paraId="197F777B" w14:textId="77777777" w:rsidR="00616226" w:rsidRPr="00EF646B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เป็นผู้ถือหุ้นของบริษัทย่อย</w:t>
            </w:r>
          </w:p>
          <w:p w14:paraId="4A1767CD" w14:textId="77777777" w:rsidR="00616226" w:rsidRPr="00EF646B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สาธรทรัพย์สิน จำกัด</w:t>
            </w:r>
            <w:r w:rsidRPr="00EF64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6226" w:rsidRPr="00EF646B" w14:paraId="6F44D690" w14:textId="77777777" w:rsidTr="00160D6F">
        <w:trPr>
          <w:trHeight w:val="20"/>
        </w:trPr>
        <w:tc>
          <w:tcPr>
            <w:tcW w:w="4230" w:type="dxa"/>
          </w:tcPr>
          <w:p w14:paraId="3B99B38A" w14:textId="77777777"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60" w:type="dxa"/>
          </w:tcPr>
          <w:p w14:paraId="12899246" w14:textId="77777777" w:rsidR="00616226" w:rsidRPr="00EF646B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2BD3270" w14:textId="77777777" w:rsidR="00616226" w:rsidRPr="00EF646B" w:rsidRDefault="00616226" w:rsidP="000D4C20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EF646B" w14:paraId="1A5A5583" w14:textId="77777777" w:rsidTr="00160D6F">
        <w:trPr>
          <w:trHeight w:val="20"/>
        </w:trPr>
        <w:tc>
          <w:tcPr>
            <w:tcW w:w="4230" w:type="dxa"/>
          </w:tcPr>
          <w:p w14:paraId="3EE85763" w14:textId="77777777" w:rsidR="00616226" w:rsidRPr="00EF646B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14:paraId="726D3B37" w14:textId="77777777" w:rsidR="00616226" w:rsidRPr="00EF646B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385AD68" w14:textId="77777777" w:rsidR="00616226" w:rsidRPr="00EF646B" w:rsidRDefault="00616226" w:rsidP="000D4C20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36B244F9" w14:textId="77777777" w:rsidTr="00160D6F">
        <w:trPr>
          <w:trHeight w:val="20"/>
        </w:trPr>
        <w:tc>
          <w:tcPr>
            <w:tcW w:w="4230" w:type="dxa"/>
          </w:tcPr>
          <w:p w14:paraId="168F3731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</w:tcPr>
          <w:p w14:paraId="0F4519E9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8FFC194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0CCCDD85" w14:textId="77777777" w:rsidTr="00160D6F">
        <w:trPr>
          <w:trHeight w:val="20"/>
        </w:trPr>
        <w:tc>
          <w:tcPr>
            <w:tcW w:w="4230" w:type="dxa"/>
          </w:tcPr>
          <w:p w14:paraId="700CE81C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ศูนย์วิชาการอาคเนย์ จำกัด</w:t>
            </w:r>
          </w:p>
        </w:tc>
        <w:tc>
          <w:tcPr>
            <w:tcW w:w="1260" w:type="dxa"/>
          </w:tcPr>
          <w:p w14:paraId="3A316A57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4C9624D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07039D8D" w14:textId="77777777" w:rsidTr="00160D6F">
        <w:trPr>
          <w:trHeight w:val="20"/>
        </w:trPr>
        <w:tc>
          <w:tcPr>
            <w:tcW w:w="4230" w:type="dxa"/>
          </w:tcPr>
          <w:p w14:paraId="2A5AFDFA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เครืออาคเนย์ จำกัด</w:t>
            </w:r>
          </w:p>
        </w:tc>
        <w:tc>
          <w:tcPr>
            <w:tcW w:w="1260" w:type="dxa"/>
          </w:tcPr>
          <w:p w14:paraId="7FCE1E4F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16DA946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60A7D8BD" w14:textId="77777777" w:rsidTr="00160D6F">
        <w:trPr>
          <w:trHeight w:val="20"/>
        </w:trPr>
        <w:tc>
          <w:tcPr>
            <w:tcW w:w="4230" w:type="dxa"/>
          </w:tcPr>
          <w:p w14:paraId="30BFE9C3" w14:textId="77777777" w:rsidR="000E7835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อาคเนย์ แมเนจเม้นท์ จำกัด (เดิมชื่อ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E6DF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ทีซีซี แลนด์ ดีเวลลอปเม้นท์ จำกัด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4D77B8E1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4FC5DD1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48735AB5" w14:textId="77777777" w:rsidTr="00160D6F">
        <w:trPr>
          <w:trHeight w:val="20"/>
        </w:trPr>
        <w:tc>
          <w:tcPr>
            <w:tcW w:w="4230" w:type="dxa"/>
          </w:tcPr>
          <w:p w14:paraId="2232C53F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C21283">
              <w:rPr>
                <w:rFonts w:ascii="Angsana New" w:hAnsi="Angsana New"/>
                <w:sz w:val="30"/>
                <w:szCs w:val="30"/>
              </w:rPr>
              <w:t>.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260" w:type="dxa"/>
          </w:tcPr>
          <w:p w14:paraId="10C5BBA9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CBCF799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2A9D5B4E" w14:textId="77777777" w:rsidTr="00160D6F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14:paraId="0C6BBF74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B4E37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นอร์ธปาร์คเซอร์วิส อพาร์ทเม้นท์ จำกัด</w:t>
            </w:r>
            <w:r w:rsidRPr="00EB4E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4E3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4E3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B4E37">
              <w:rPr>
                <w:rFonts w:ascii="Angsana New" w:hAnsi="Angsana New"/>
                <w:sz w:val="30"/>
                <w:szCs w:val="30"/>
              </w:rPr>
              <w:t>(</w:t>
            </w:r>
            <w:r w:rsidRPr="00EB4E37"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 w:rsidRPr="00EB4E37">
              <w:rPr>
                <w:rFonts w:ascii="Angsana New" w:hAnsi="Angsana New"/>
                <w:sz w:val="30"/>
                <w:szCs w:val="30"/>
                <w:cs/>
              </w:rPr>
              <w:t>บริษัท ทีซีซีซีแอล นอร์ธ ปาร์ค จำกัด)</w:t>
            </w:r>
          </w:p>
        </w:tc>
        <w:tc>
          <w:tcPr>
            <w:tcW w:w="1260" w:type="dxa"/>
          </w:tcPr>
          <w:p w14:paraId="1C9C759F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9591C3E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6FF6095D" w14:textId="77777777" w:rsidTr="00160D6F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14:paraId="71C47E93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260" w:type="dxa"/>
          </w:tcPr>
          <w:p w14:paraId="1A38B2EF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C353319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45C58231" w14:textId="77777777" w:rsidTr="00160D6F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14:paraId="4CD23955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ชินาทรัพย์ จำกัด</w:t>
            </w:r>
          </w:p>
        </w:tc>
        <w:tc>
          <w:tcPr>
            <w:tcW w:w="1260" w:type="dxa"/>
          </w:tcPr>
          <w:p w14:paraId="37EE5828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DB8CE0C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05AA86DC" w14:textId="77777777" w:rsidTr="00160D6F">
        <w:trPr>
          <w:trHeight w:val="20"/>
        </w:trPr>
        <w:tc>
          <w:tcPr>
            <w:tcW w:w="4230" w:type="dxa"/>
          </w:tcPr>
          <w:p w14:paraId="452077DA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260" w:type="dxa"/>
          </w:tcPr>
          <w:p w14:paraId="09A2CF2C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5F290D1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67CE9832" w14:textId="77777777" w:rsidTr="00160D6F">
        <w:trPr>
          <w:trHeight w:val="20"/>
        </w:trPr>
        <w:tc>
          <w:tcPr>
            <w:tcW w:w="4230" w:type="dxa"/>
          </w:tcPr>
          <w:p w14:paraId="7A044CBB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260" w:type="dxa"/>
          </w:tcPr>
          <w:p w14:paraId="1200A596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DDD2483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77F4D76A" w14:textId="77777777" w:rsidTr="00160D6F">
        <w:trPr>
          <w:trHeight w:val="20"/>
        </w:trPr>
        <w:tc>
          <w:tcPr>
            <w:tcW w:w="4230" w:type="dxa"/>
          </w:tcPr>
          <w:p w14:paraId="7BB19180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โฮเรก้า แมเนจเม้นท์ จำกัด</w:t>
            </w:r>
          </w:p>
        </w:tc>
        <w:tc>
          <w:tcPr>
            <w:tcW w:w="1260" w:type="dxa"/>
          </w:tcPr>
          <w:p w14:paraId="6627C572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ECEA0A0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50BDBEA7" w14:textId="77777777" w:rsidTr="00160D6F">
        <w:trPr>
          <w:trHeight w:val="20"/>
        </w:trPr>
        <w:tc>
          <w:tcPr>
            <w:tcW w:w="4230" w:type="dxa"/>
          </w:tcPr>
          <w:p w14:paraId="06F8EDAE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เอเชีย โฮเรก้า จำกัด</w:t>
            </w:r>
          </w:p>
        </w:tc>
        <w:tc>
          <w:tcPr>
            <w:tcW w:w="1260" w:type="dxa"/>
          </w:tcPr>
          <w:p w14:paraId="16C2DC8B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937A0A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7FA259F1" w14:textId="77777777" w:rsidTr="00160D6F">
        <w:trPr>
          <w:trHeight w:val="20"/>
        </w:trPr>
        <w:tc>
          <w:tcPr>
            <w:tcW w:w="4230" w:type="dxa"/>
          </w:tcPr>
          <w:p w14:paraId="1A47F186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14:paraId="550967E3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4E350DF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3B85538C" w14:textId="77777777" w:rsidTr="00160D6F">
        <w:trPr>
          <w:trHeight w:val="20"/>
        </w:trPr>
        <w:tc>
          <w:tcPr>
            <w:tcW w:w="4230" w:type="dxa"/>
          </w:tcPr>
          <w:p w14:paraId="12617813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ไทยดริ้งค์ จำกัด</w:t>
            </w:r>
          </w:p>
        </w:tc>
        <w:tc>
          <w:tcPr>
            <w:tcW w:w="1260" w:type="dxa"/>
          </w:tcPr>
          <w:p w14:paraId="40483EC1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E9C4164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7F5A9C15" w14:textId="77777777" w:rsidTr="00160D6F">
        <w:trPr>
          <w:trHeight w:val="20"/>
        </w:trPr>
        <w:tc>
          <w:tcPr>
            <w:tcW w:w="4230" w:type="dxa"/>
          </w:tcPr>
          <w:p w14:paraId="04E300DF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14:paraId="13A52AC7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266DDDF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0BF4ABC9" w14:textId="77777777" w:rsidTr="00160D6F">
        <w:trPr>
          <w:trHeight w:val="20"/>
        </w:trPr>
        <w:tc>
          <w:tcPr>
            <w:tcW w:w="4230" w:type="dxa"/>
          </w:tcPr>
          <w:p w14:paraId="5222DD4B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14:paraId="1E907644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715D763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396A7844" w14:textId="77777777" w:rsidTr="00160D6F">
        <w:trPr>
          <w:trHeight w:val="20"/>
        </w:trPr>
        <w:tc>
          <w:tcPr>
            <w:tcW w:w="4230" w:type="dxa"/>
          </w:tcPr>
          <w:p w14:paraId="446F080C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260" w:type="dxa"/>
          </w:tcPr>
          <w:p w14:paraId="72949FE1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AC66DAE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18C02E6B" w14:textId="77777777" w:rsidTr="00160D6F">
        <w:trPr>
          <w:trHeight w:val="20"/>
        </w:trPr>
        <w:tc>
          <w:tcPr>
            <w:tcW w:w="4230" w:type="dxa"/>
          </w:tcPr>
          <w:p w14:paraId="44948A31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เกษมทรัพย์สิริ จำกัด</w:t>
            </w:r>
          </w:p>
        </w:tc>
        <w:tc>
          <w:tcPr>
            <w:tcW w:w="1260" w:type="dxa"/>
          </w:tcPr>
          <w:p w14:paraId="11864A34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7D95C8B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620D898C" w14:textId="77777777" w:rsidTr="00160D6F">
        <w:trPr>
          <w:trHeight w:val="20"/>
        </w:trPr>
        <w:tc>
          <w:tcPr>
            <w:tcW w:w="4230" w:type="dxa"/>
          </w:tcPr>
          <w:p w14:paraId="1FC18442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วัน แบงค็อก จำกัด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DFB9318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วัฒนา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1746E5A0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5E3DFCD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65DA5013" w14:textId="77777777" w:rsidTr="00160D6F">
        <w:trPr>
          <w:trHeight w:val="20"/>
        </w:trPr>
        <w:tc>
          <w:tcPr>
            <w:tcW w:w="4230" w:type="dxa"/>
          </w:tcPr>
          <w:p w14:paraId="3C62A40A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สีมาธุรกิจ จำกัด</w:t>
            </w:r>
          </w:p>
        </w:tc>
        <w:tc>
          <w:tcPr>
            <w:tcW w:w="1260" w:type="dxa"/>
          </w:tcPr>
          <w:p w14:paraId="2F3BE7DB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83A7655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3668547B" w14:textId="77777777" w:rsidTr="00160D6F">
        <w:trPr>
          <w:trHeight w:val="20"/>
        </w:trPr>
        <w:tc>
          <w:tcPr>
            <w:tcW w:w="4230" w:type="dxa"/>
          </w:tcPr>
          <w:p w14:paraId="033EE7C3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แมนเนจเม้นท์ แอนด์ </w:t>
            </w:r>
          </w:p>
        </w:tc>
        <w:tc>
          <w:tcPr>
            <w:tcW w:w="1260" w:type="dxa"/>
          </w:tcPr>
          <w:p w14:paraId="1F4DC4D0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584100C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1450BF4A" w14:textId="77777777" w:rsidTr="00160D6F">
        <w:trPr>
          <w:trHeight w:val="20"/>
        </w:trPr>
        <w:tc>
          <w:tcPr>
            <w:tcW w:w="4230" w:type="dxa"/>
          </w:tcPr>
          <w:p w14:paraId="5B7DCE65" w14:textId="77777777" w:rsidR="00616226" w:rsidRPr="00C21283" w:rsidRDefault="00616226" w:rsidP="000D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ดิเวลลอปเม้นท์ จำกัด</w:t>
            </w:r>
          </w:p>
        </w:tc>
        <w:tc>
          <w:tcPr>
            <w:tcW w:w="1260" w:type="dxa"/>
          </w:tcPr>
          <w:p w14:paraId="0463DF1F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</w:tcPr>
          <w:p w14:paraId="0673675B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6226" w:rsidRPr="00C21283" w14:paraId="3AEA1159" w14:textId="77777777" w:rsidTr="00160D6F">
        <w:trPr>
          <w:trHeight w:val="20"/>
        </w:trPr>
        <w:tc>
          <w:tcPr>
            <w:tcW w:w="4230" w:type="dxa"/>
          </w:tcPr>
          <w:p w14:paraId="78C73A51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วีระวงค์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ชินวัฒน์ และพาร์ทเนอร์ส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E153DB9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FEDA544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2544688F" w14:textId="77777777" w:rsidTr="00160D6F">
        <w:trPr>
          <w:trHeight w:val="20"/>
        </w:trPr>
        <w:tc>
          <w:tcPr>
            <w:tcW w:w="4230" w:type="dxa"/>
          </w:tcPr>
          <w:p w14:paraId="40A84F89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14:paraId="14000A32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093E851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615B7602" w14:textId="77777777" w:rsidTr="00160D6F">
        <w:trPr>
          <w:trHeight w:val="20"/>
        </w:trPr>
        <w:tc>
          <w:tcPr>
            <w:tcW w:w="4230" w:type="dxa"/>
          </w:tcPr>
          <w:p w14:paraId="4C6BF676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ลีพ โซลูชั่น เอเชีย จำกัด</w:t>
            </w:r>
          </w:p>
        </w:tc>
        <w:tc>
          <w:tcPr>
            <w:tcW w:w="1260" w:type="dxa"/>
          </w:tcPr>
          <w:p w14:paraId="64DAF5C4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F13456E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1BFA7EF8" w14:textId="77777777" w:rsidTr="00160D6F">
        <w:trPr>
          <w:trHeight w:val="20"/>
        </w:trPr>
        <w:tc>
          <w:tcPr>
            <w:tcW w:w="4230" w:type="dxa"/>
          </w:tcPr>
          <w:p w14:paraId="0CCB1DE5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14:paraId="674694A2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9C0FEC5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29329C50" w14:textId="77777777" w:rsidTr="00160D6F">
        <w:trPr>
          <w:trHeight w:val="20"/>
        </w:trPr>
        <w:tc>
          <w:tcPr>
            <w:tcW w:w="4230" w:type="dxa"/>
          </w:tcPr>
          <w:p w14:paraId="73E5BACB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อมรินทร์พริ้นติ้ง แอนด์ พับลิซซิ่ง จำกัด (มหาชน)</w:t>
            </w:r>
          </w:p>
        </w:tc>
        <w:tc>
          <w:tcPr>
            <w:tcW w:w="1260" w:type="dxa"/>
          </w:tcPr>
          <w:p w14:paraId="4F3C019F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16FE9D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493C0C8B" w14:textId="77777777" w:rsidTr="00160D6F">
        <w:trPr>
          <w:trHeight w:val="20"/>
        </w:trPr>
        <w:tc>
          <w:tcPr>
            <w:tcW w:w="4230" w:type="dxa"/>
          </w:tcPr>
          <w:p w14:paraId="15A36349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ประชารัฐรักสามัคคี วิสาหกิจเพื่อสังคม (ประเทศไทย) จำกัด</w:t>
            </w:r>
          </w:p>
        </w:tc>
        <w:tc>
          <w:tcPr>
            <w:tcW w:w="1260" w:type="dxa"/>
          </w:tcPr>
          <w:p w14:paraId="3824A02B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0215162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5300C636" w14:textId="77777777" w:rsidTr="00160D6F">
        <w:trPr>
          <w:trHeight w:val="20"/>
        </w:trPr>
        <w:tc>
          <w:tcPr>
            <w:tcW w:w="4230" w:type="dxa"/>
          </w:tcPr>
          <w:p w14:paraId="1FBA18B9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ป้อมทิพย์ (2012) จำกัด</w:t>
            </w:r>
          </w:p>
        </w:tc>
        <w:tc>
          <w:tcPr>
            <w:tcW w:w="1260" w:type="dxa"/>
          </w:tcPr>
          <w:p w14:paraId="41533E15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1819368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1A2541B3" w14:textId="77777777" w:rsidTr="00160D6F">
        <w:trPr>
          <w:trHeight w:val="20"/>
        </w:trPr>
        <w:tc>
          <w:tcPr>
            <w:tcW w:w="4230" w:type="dxa"/>
          </w:tcPr>
          <w:p w14:paraId="5FC0DFC1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</w:tcPr>
          <w:p w14:paraId="0554DCAA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3A2084D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5D7650B2" w14:textId="77777777" w:rsidTr="00160D6F">
        <w:trPr>
          <w:trHeight w:val="20"/>
        </w:trPr>
        <w:tc>
          <w:tcPr>
            <w:tcW w:w="4230" w:type="dxa"/>
          </w:tcPr>
          <w:p w14:paraId="22562DB2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260" w:type="dxa"/>
          </w:tcPr>
          <w:p w14:paraId="5F23CBF2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B53EB49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09C9C389" w14:textId="77777777" w:rsidTr="00160D6F">
        <w:trPr>
          <w:trHeight w:val="20"/>
        </w:trPr>
        <w:tc>
          <w:tcPr>
            <w:tcW w:w="4230" w:type="dxa"/>
          </w:tcPr>
          <w:p w14:paraId="1F029C33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อินน์ไซด์ โฮเทล สุขุมวิท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จำกัด (เดิมชื่อ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แผ่นดินธรรม พร็อพเพอร์ตี้ ดีเวลลอปเม้นท์ จำกัด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422F1AB5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42064DA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63BFAB24" w14:textId="77777777" w:rsidTr="00160D6F">
        <w:trPr>
          <w:trHeight w:val="20"/>
        </w:trPr>
        <w:tc>
          <w:tcPr>
            <w:tcW w:w="4230" w:type="dxa"/>
          </w:tcPr>
          <w:p w14:paraId="1C5F050F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โรงงานอุตสาหกรรมกระดาษ</w:t>
            </w:r>
          </w:p>
        </w:tc>
        <w:tc>
          <w:tcPr>
            <w:tcW w:w="1260" w:type="dxa"/>
          </w:tcPr>
          <w:p w14:paraId="0451E353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8A9695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6226" w:rsidRPr="00C21283" w14:paraId="20173B1C" w14:textId="77777777" w:rsidTr="00160D6F">
        <w:trPr>
          <w:trHeight w:val="20"/>
        </w:trPr>
        <w:tc>
          <w:tcPr>
            <w:tcW w:w="4230" w:type="dxa"/>
          </w:tcPr>
          <w:p w14:paraId="4B157C30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  บางปะอิน จำกัด</w:t>
            </w:r>
          </w:p>
        </w:tc>
        <w:tc>
          <w:tcPr>
            <w:tcW w:w="1260" w:type="dxa"/>
          </w:tcPr>
          <w:p w14:paraId="124A1DCC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14:paraId="4065E537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6226" w:rsidRPr="00C21283" w14:paraId="27E94B9E" w14:textId="77777777" w:rsidTr="00160D6F">
        <w:trPr>
          <w:trHeight w:val="20"/>
        </w:trPr>
        <w:tc>
          <w:tcPr>
            <w:tcW w:w="4230" w:type="dxa"/>
          </w:tcPr>
          <w:p w14:paraId="364369A1" w14:textId="77777777" w:rsidR="00616226" w:rsidRPr="00C21283" w:rsidRDefault="00616226" w:rsidP="000D4C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บริษัท เอส พี เอ็ม อาหารและเครื่องดื่ม จำกัด</w:t>
            </w:r>
          </w:p>
        </w:tc>
        <w:tc>
          <w:tcPr>
            <w:tcW w:w="1260" w:type="dxa"/>
          </w:tcPr>
          <w:p w14:paraId="533811C4" w14:textId="77777777" w:rsidR="00616226" w:rsidRPr="00C21283" w:rsidRDefault="00616226" w:rsidP="000D4C2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90E6299" w14:textId="77777777" w:rsidR="00616226" w:rsidRPr="00C21283" w:rsidRDefault="00616226" w:rsidP="000D4C2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2429A" w:rsidRPr="00C21283" w14:paraId="16BA7B7F" w14:textId="77777777" w:rsidTr="00160D6F">
        <w:trPr>
          <w:trHeight w:val="20"/>
        </w:trPr>
        <w:tc>
          <w:tcPr>
            <w:tcW w:w="4230" w:type="dxa"/>
          </w:tcPr>
          <w:p w14:paraId="3C06C38A" w14:textId="77777777" w:rsidR="0032429A" w:rsidRPr="00EB4E37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ยูนิเวนเจอร์ จำกัด (มหาชน)</w:t>
            </w:r>
          </w:p>
        </w:tc>
        <w:tc>
          <w:tcPr>
            <w:tcW w:w="1260" w:type="dxa"/>
          </w:tcPr>
          <w:p w14:paraId="6A88687C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E1D57B5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306B" w:rsidRPr="00C21283" w14:paraId="7CB19D4A" w14:textId="77777777" w:rsidTr="00C31663">
        <w:trPr>
          <w:trHeight w:val="20"/>
        </w:trPr>
        <w:tc>
          <w:tcPr>
            <w:tcW w:w="4230" w:type="dxa"/>
          </w:tcPr>
          <w:p w14:paraId="064E31A3" w14:textId="77777777" w:rsidR="0069306B" w:rsidRPr="0041538A" w:rsidRDefault="0069306B" w:rsidP="00C3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อธิมาตร จำกัด</w:t>
            </w:r>
          </w:p>
        </w:tc>
        <w:tc>
          <w:tcPr>
            <w:tcW w:w="1260" w:type="dxa"/>
          </w:tcPr>
          <w:p w14:paraId="00D2FBC8" w14:textId="77777777" w:rsidR="0069306B" w:rsidRPr="00C21283" w:rsidRDefault="0069306B" w:rsidP="00C3166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911D8A9" w14:textId="77777777" w:rsidR="0069306B" w:rsidRPr="00C21283" w:rsidRDefault="0069306B" w:rsidP="00C3166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2429A" w:rsidRPr="00C21283" w14:paraId="32F6F241" w14:textId="77777777" w:rsidTr="00160D6F">
        <w:trPr>
          <w:trHeight w:val="20"/>
        </w:trPr>
        <w:tc>
          <w:tcPr>
            <w:tcW w:w="4230" w:type="dxa"/>
          </w:tcPr>
          <w:p w14:paraId="0B206838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แอสคอทท์ อินเตอร์เนชั่นแนล</w:t>
            </w:r>
          </w:p>
        </w:tc>
        <w:tc>
          <w:tcPr>
            <w:tcW w:w="1260" w:type="dxa"/>
          </w:tcPr>
          <w:p w14:paraId="754ADED8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53EEA4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32429A" w:rsidRPr="00C21283" w14:paraId="5CAA991D" w14:textId="77777777" w:rsidTr="00160D6F">
        <w:trPr>
          <w:trHeight w:val="20"/>
        </w:trPr>
        <w:tc>
          <w:tcPr>
            <w:tcW w:w="4230" w:type="dxa"/>
          </w:tcPr>
          <w:p w14:paraId="46B877F0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แมนเนจเมนท์ (ประเทศไทย) จำกัด</w:t>
            </w:r>
          </w:p>
        </w:tc>
        <w:tc>
          <w:tcPr>
            <w:tcW w:w="1260" w:type="dxa"/>
          </w:tcPr>
          <w:p w14:paraId="2DDE013D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14:paraId="38E24CD7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429A" w:rsidRPr="00C21283" w14:paraId="283ECEB0" w14:textId="77777777" w:rsidTr="00160D6F">
        <w:trPr>
          <w:trHeight w:val="20"/>
        </w:trPr>
        <w:tc>
          <w:tcPr>
            <w:tcW w:w="4230" w:type="dxa"/>
          </w:tcPr>
          <w:p w14:paraId="17C0D28B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260" w:type="dxa"/>
          </w:tcPr>
          <w:p w14:paraId="5B59CC47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EFE98F6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2429A" w:rsidRPr="00C21283" w14:paraId="0A66CDFA" w14:textId="77777777" w:rsidTr="00160D6F">
        <w:trPr>
          <w:trHeight w:val="20"/>
        </w:trPr>
        <w:tc>
          <w:tcPr>
            <w:tcW w:w="4230" w:type="dxa"/>
          </w:tcPr>
          <w:p w14:paraId="0C8C0E0E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โกลเด้นเวลธ์ จำกัด</w:t>
            </w:r>
          </w:p>
        </w:tc>
        <w:tc>
          <w:tcPr>
            <w:tcW w:w="1260" w:type="dxa"/>
          </w:tcPr>
          <w:p w14:paraId="7403F9F0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79857A2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2429A" w:rsidRPr="00C21283" w14:paraId="2BA5073D" w14:textId="77777777" w:rsidTr="00160D6F">
        <w:trPr>
          <w:trHeight w:val="20"/>
        </w:trPr>
        <w:tc>
          <w:tcPr>
            <w:tcW w:w="4230" w:type="dxa"/>
          </w:tcPr>
          <w:p w14:paraId="24F8A76B" w14:textId="77777777" w:rsidR="0032429A" w:rsidRPr="00771938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4E37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260" w:type="dxa"/>
          </w:tcPr>
          <w:p w14:paraId="723B852A" w14:textId="77777777" w:rsidR="0032429A" w:rsidRPr="00EB4E37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0709F88" w14:textId="77777777" w:rsidR="0032429A" w:rsidRPr="00EB4E37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4E3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2429A" w:rsidRPr="00C21283" w14:paraId="126A3D5C" w14:textId="77777777" w:rsidTr="00160D6F">
        <w:trPr>
          <w:trHeight w:val="20"/>
        </w:trPr>
        <w:tc>
          <w:tcPr>
            <w:tcW w:w="4230" w:type="dxa"/>
          </w:tcPr>
          <w:p w14:paraId="7513791D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260" w:type="dxa"/>
          </w:tcPr>
          <w:p w14:paraId="071A3218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3006D35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32429A" w:rsidRPr="00C21283" w14:paraId="63A2BC85" w14:textId="77777777" w:rsidTr="00160D6F">
        <w:trPr>
          <w:trHeight w:val="20"/>
        </w:trPr>
        <w:tc>
          <w:tcPr>
            <w:tcW w:w="4230" w:type="dxa"/>
          </w:tcPr>
          <w:p w14:paraId="10C0A141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ฟอร์เวิร์ด ซิสเต็ม จำกัด</w:t>
            </w:r>
            <w:r w:rsidRPr="00C21283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260" w:type="dxa"/>
          </w:tcPr>
          <w:p w14:paraId="48F7023F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71DF73D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32429A" w:rsidRPr="00C21283" w14:paraId="4823E21E" w14:textId="77777777" w:rsidTr="00160D6F">
        <w:trPr>
          <w:trHeight w:val="20"/>
        </w:trPr>
        <w:tc>
          <w:tcPr>
            <w:tcW w:w="4230" w:type="dxa"/>
          </w:tcPr>
          <w:p w14:paraId="75272097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เลิศรัฐการ จำกัด</w:t>
            </w:r>
          </w:p>
        </w:tc>
        <w:tc>
          <w:tcPr>
            <w:tcW w:w="1260" w:type="dxa"/>
          </w:tcPr>
          <w:p w14:paraId="791A3EBB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EE59220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32429A" w:rsidRPr="00C21283" w14:paraId="3774757F" w14:textId="77777777" w:rsidTr="00160D6F">
        <w:trPr>
          <w:trHeight w:val="20"/>
        </w:trPr>
        <w:tc>
          <w:tcPr>
            <w:tcW w:w="4230" w:type="dxa"/>
          </w:tcPr>
          <w:p w14:paraId="23A6628E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1260" w:type="dxa"/>
          </w:tcPr>
          <w:p w14:paraId="411FAA44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6D3D3E2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32429A" w:rsidRPr="00C21283" w14:paraId="72460297" w14:textId="77777777" w:rsidTr="00160D6F">
        <w:trPr>
          <w:trHeight w:val="20"/>
        </w:trPr>
        <w:tc>
          <w:tcPr>
            <w:tcW w:w="4230" w:type="dxa"/>
          </w:tcPr>
          <w:p w14:paraId="09CC4E4D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คอนซัลติ้ง จำกัด</w:t>
            </w:r>
          </w:p>
        </w:tc>
        <w:tc>
          <w:tcPr>
            <w:tcW w:w="1260" w:type="dxa"/>
          </w:tcPr>
          <w:p w14:paraId="7DE4862F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2FCAB57" w14:textId="77777777" w:rsidR="0032429A" w:rsidRPr="00C21283" w:rsidRDefault="0032429A" w:rsidP="0032429A"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32429A" w:rsidRPr="00C21283" w14:paraId="5AF9F182" w14:textId="77777777" w:rsidTr="00160D6F">
        <w:trPr>
          <w:trHeight w:val="20"/>
        </w:trPr>
        <w:tc>
          <w:tcPr>
            <w:tcW w:w="4230" w:type="dxa"/>
          </w:tcPr>
          <w:p w14:paraId="02DE60D5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1260" w:type="dxa"/>
          </w:tcPr>
          <w:p w14:paraId="2835762A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602F83D" w14:textId="77777777" w:rsidR="0032429A" w:rsidRPr="00C21283" w:rsidRDefault="0032429A" w:rsidP="0032429A"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32429A" w:rsidRPr="00C21283" w14:paraId="29609000" w14:textId="77777777" w:rsidTr="00160D6F">
        <w:trPr>
          <w:trHeight w:val="20"/>
        </w:trPr>
        <w:tc>
          <w:tcPr>
            <w:tcW w:w="4230" w:type="dxa"/>
          </w:tcPr>
          <w:p w14:paraId="41B2EEA7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อะเฮดออล จำกัด</w:t>
            </w:r>
          </w:p>
        </w:tc>
        <w:tc>
          <w:tcPr>
            <w:tcW w:w="1260" w:type="dxa"/>
          </w:tcPr>
          <w:p w14:paraId="087A6220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A1316DA" w14:textId="77777777" w:rsidR="0032429A" w:rsidRPr="00C21283" w:rsidRDefault="0032429A" w:rsidP="0032429A">
            <w:pPr>
              <w:rPr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32429A" w:rsidRPr="00C21283" w14:paraId="752F329F" w14:textId="77777777" w:rsidTr="00160D6F">
        <w:trPr>
          <w:trHeight w:val="20"/>
        </w:trPr>
        <w:tc>
          <w:tcPr>
            <w:tcW w:w="4230" w:type="dxa"/>
          </w:tcPr>
          <w:p w14:paraId="78810B91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ฮอสพิทอลลิตี้ (ประเทศไทย) จำกัด</w:t>
            </w:r>
          </w:p>
        </w:tc>
        <w:tc>
          <w:tcPr>
            <w:tcW w:w="1260" w:type="dxa"/>
          </w:tcPr>
          <w:p w14:paraId="09A5A307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26C0601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32429A" w:rsidRPr="00C21283" w14:paraId="7D47FFCF" w14:textId="77777777" w:rsidTr="00160D6F">
        <w:trPr>
          <w:trHeight w:val="20"/>
        </w:trPr>
        <w:tc>
          <w:tcPr>
            <w:tcW w:w="4230" w:type="dxa"/>
          </w:tcPr>
          <w:p w14:paraId="2EB5EAEF" w14:textId="77777777" w:rsidR="0032429A" w:rsidRPr="00C90617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61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เฟรเซอร์ แมเนจเมนท์ เซอร์วิส</w:t>
            </w:r>
            <w:r w:rsidRPr="00C9061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C90617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พีทีอี</w:t>
            </w:r>
            <w:r w:rsidRPr="00C9061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0617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แอลทีดี</w:t>
            </w:r>
            <w:r w:rsidRPr="00C9061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906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0617">
              <w:rPr>
                <w:rFonts w:ascii="Angsana New" w:hAnsi="Angsana New"/>
                <w:sz w:val="30"/>
                <w:szCs w:val="30"/>
              </w:rPr>
              <w:t>(</w:t>
            </w:r>
            <w:r w:rsidRPr="00C90617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C90617">
              <w:rPr>
                <w:rFonts w:ascii="Angsana New" w:hAnsi="Angsana New"/>
                <w:sz w:val="30"/>
                <w:szCs w:val="30"/>
                <w:cs/>
              </w:rPr>
              <w:t>บริษัท เอฟ ซี แอล แมเนจเมนท์ เซอร์วิส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906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0617">
              <w:rPr>
                <w:rFonts w:ascii="Angsana New" w:hAnsi="Angsana New"/>
                <w:sz w:val="30"/>
                <w:szCs w:val="30"/>
                <w:cs/>
              </w:rPr>
              <w:t>พีทีอี แอลทีดี</w:t>
            </w:r>
            <w:r w:rsidRPr="00C906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14029F54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43A71E73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32429A" w:rsidRPr="00C21283" w14:paraId="40D13D23" w14:textId="77777777" w:rsidTr="00160D6F">
        <w:trPr>
          <w:trHeight w:val="20"/>
        </w:trPr>
        <w:tc>
          <w:tcPr>
            <w:tcW w:w="4230" w:type="dxa"/>
          </w:tcPr>
          <w:p w14:paraId="4E2DA6D4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พร๊อพเพอร์ตี้ ลิมิเต็ด</w:t>
            </w:r>
          </w:p>
        </w:tc>
        <w:tc>
          <w:tcPr>
            <w:tcW w:w="1260" w:type="dxa"/>
          </w:tcPr>
          <w:p w14:paraId="4865EBF5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0919E0C9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32429A" w:rsidRPr="00C21283" w14:paraId="5B0717ED" w14:textId="77777777" w:rsidTr="00160D6F">
        <w:trPr>
          <w:trHeight w:val="20"/>
        </w:trPr>
        <w:tc>
          <w:tcPr>
            <w:tcW w:w="4230" w:type="dxa"/>
          </w:tcPr>
          <w:p w14:paraId="36233172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เฟรเซอร์ พร๊อพเพอร์ตี้ คอเปอเรท เซอร์วิส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พีทีอี แอลทีดี</w:t>
            </w:r>
          </w:p>
        </w:tc>
        <w:tc>
          <w:tcPr>
            <w:tcW w:w="1260" w:type="dxa"/>
          </w:tcPr>
          <w:p w14:paraId="7F2CB20F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70B7ECDF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D641D3" w:rsidRPr="00C21283" w14:paraId="574D2D60" w14:textId="77777777" w:rsidTr="00160D6F">
        <w:trPr>
          <w:trHeight w:val="20"/>
        </w:trPr>
        <w:tc>
          <w:tcPr>
            <w:tcW w:w="4230" w:type="dxa"/>
          </w:tcPr>
          <w:p w14:paraId="3A2DD51C" w14:textId="77777777" w:rsidR="00D641D3" w:rsidRDefault="00D641D3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เฟรเซอร์ พร๊อพเพอร์ตี้ โฮลดิ้งส์ </w:t>
            </w:r>
          </w:p>
          <w:p w14:paraId="0B55703D" w14:textId="77777777" w:rsidR="00D641D3" w:rsidRPr="00C21283" w:rsidRDefault="00D641D3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260" w:type="dxa"/>
          </w:tcPr>
          <w:p w14:paraId="67BF7833" w14:textId="77777777" w:rsidR="00D641D3" w:rsidRPr="00C21283" w:rsidRDefault="00D641D3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7732487" w14:textId="77777777" w:rsidR="00D641D3" w:rsidRPr="00C21283" w:rsidRDefault="00D641D3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32429A" w:rsidRPr="00C21283" w14:paraId="3CB81759" w14:textId="77777777" w:rsidTr="00160D6F">
        <w:trPr>
          <w:trHeight w:val="20"/>
        </w:trPr>
        <w:tc>
          <w:tcPr>
            <w:tcW w:w="4230" w:type="dxa"/>
          </w:tcPr>
          <w:p w14:paraId="46D2B004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ฟู๊ด ออฟ เอเชีย จำกัด</w:t>
            </w:r>
          </w:p>
        </w:tc>
        <w:tc>
          <w:tcPr>
            <w:tcW w:w="1260" w:type="dxa"/>
          </w:tcPr>
          <w:p w14:paraId="1BB751C3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2C8642E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2429A" w:rsidRPr="00C21283" w14:paraId="3A6AE64C" w14:textId="77777777" w:rsidTr="00160D6F">
        <w:trPr>
          <w:trHeight w:val="20"/>
        </w:trPr>
        <w:tc>
          <w:tcPr>
            <w:tcW w:w="4230" w:type="dxa"/>
          </w:tcPr>
          <w:p w14:paraId="7D64749D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260" w:type="dxa"/>
          </w:tcPr>
          <w:p w14:paraId="11DAAF96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D8ECD69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2429A" w:rsidRPr="00C21283" w14:paraId="531A1D24" w14:textId="77777777" w:rsidTr="00160D6F">
        <w:trPr>
          <w:trHeight w:val="20"/>
        </w:trPr>
        <w:tc>
          <w:tcPr>
            <w:tcW w:w="4230" w:type="dxa"/>
          </w:tcPr>
          <w:p w14:paraId="3211D172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ไทยโชว์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2013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709CC21A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8CF486B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2429A" w:rsidRPr="00C21283" w14:paraId="13353C0F" w14:textId="77777777" w:rsidTr="00160D6F">
        <w:trPr>
          <w:trHeight w:val="20"/>
        </w:trPr>
        <w:tc>
          <w:tcPr>
            <w:tcW w:w="4230" w:type="dxa"/>
          </w:tcPr>
          <w:p w14:paraId="2BDCD9FA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แอสเสท เวิรด์ ลีเฌอร์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2A314E0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564B309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2429A" w:rsidRPr="00C21283" w14:paraId="5702C305" w14:textId="77777777" w:rsidTr="00160D6F">
        <w:trPr>
          <w:trHeight w:val="20"/>
        </w:trPr>
        <w:tc>
          <w:tcPr>
            <w:tcW w:w="4230" w:type="dxa"/>
          </w:tcPr>
          <w:p w14:paraId="7C4DD27A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แอสเสท เวิรด์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เว็ก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0909A04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671637E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ของบริษัทที่มีกรรมการร่วมกัน</w:t>
            </w:r>
          </w:p>
        </w:tc>
      </w:tr>
      <w:tr w:rsidR="0032429A" w:rsidRPr="00C21283" w14:paraId="1937D8DE" w14:textId="77777777" w:rsidTr="00160D6F">
        <w:trPr>
          <w:trHeight w:val="20"/>
        </w:trPr>
        <w:tc>
          <w:tcPr>
            <w:tcW w:w="4230" w:type="dxa"/>
          </w:tcPr>
          <w:p w14:paraId="20008663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ทีซีซี โฮเทลส์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 แอสเซ็ทส์</w:t>
            </w:r>
          </w:p>
          <w:p w14:paraId="4F304933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แมนเนจเม้นท์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A74FD13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51D89AF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32429A" w:rsidRPr="00C21283" w14:paraId="0903AF9B" w14:textId="77777777" w:rsidTr="00160D6F">
        <w:trPr>
          <w:trHeight w:val="20"/>
        </w:trPr>
        <w:tc>
          <w:tcPr>
            <w:tcW w:w="4230" w:type="dxa"/>
          </w:tcPr>
          <w:p w14:paraId="0E876B68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บริษัท บางนากลาส จำกัด</w:t>
            </w:r>
          </w:p>
        </w:tc>
        <w:tc>
          <w:tcPr>
            <w:tcW w:w="1260" w:type="dxa"/>
          </w:tcPr>
          <w:p w14:paraId="7C303571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07F26E3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32429A" w:rsidRPr="00C21283" w14:paraId="1B0F407D" w14:textId="77777777" w:rsidTr="00160D6F">
        <w:trPr>
          <w:trHeight w:val="20"/>
        </w:trPr>
        <w:tc>
          <w:tcPr>
            <w:tcW w:w="4230" w:type="dxa"/>
          </w:tcPr>
          <w:p w14:paraId="6D747851" w14:textId="77777777" w:rsidR="0032429A" w:rsidRPr="00C21283" w:rsidRDefault="0032429A" w:rsidP="003242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เฟรเซอร์ ฮอสพิทอลลิตี้ พีทีอี</w:t>
            </w:r>
            <w:r w:rsidRPr="00C212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14:paraId="28389F4F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14:paraId="1F44521F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32429A" w:rsidRPr="00C21283" w14:paraId="0437B37E" w14:textId="77777777" w:rsidTr="00160D6F">
        <w:trPr>
          <w:trHeight w:val="20"/>
        </w:trPr>
        <w:tc>
          <w:tcPr>
            <w:tcW w:w="4230" w:type="dxa"/>
          </w:tcPr>
          <w:p w14:paraId="3329AAFE" w14:textId="77777777" w:rsidR="0032429A" w:rsidRPr="00C21283" w:rsidRDefault="0032429A" w:rsidP="0032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เฟรเซอร์ (ไทยแลนด์) พีทีอี แอลทีดี</w:t>
            </w:r>
          </w:p>
        </w:tc>
        <w:tc>
          <w:tcPr>
            <w:tcW w:w="1260" w:type="dxa"/>
          </w:tcPr>
          <w:p w14:paraId="609192DC" w14:textId="77777777" w:rsidR="0032429A" w:rsidRPr="00C21283" w:rsidRDefault="0032429A" w:rsidP="0032429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14:paraId="4BBBF1CA" w14:textId="77777777" w:rsidR="0032429A" w:rsidRPr="00C21283" w:rsidRDefault="0032429A" w:rsidP="0032429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  <w:r w:rsidRPr="00C2128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A21DFE" w:rsidRPr="00C21283" w14:paraId="76A47306" w14:textId="77777777" w:rsidTr="00160D6F">
        <w:trPr>
          <w:trHeight w:val="20"/>
        </w:trPr>
        <w:tc>
          <w:tcPr>
            <w:tcW w:w="4230" w:type="dxa"/>
          </w:tcPr>
          <w:p w14:paraId="67EDABD5" w14:textId="77777777" w:rsidR="00A21DFE" w:rsidRPr="0041538A" w:rsidRDefault="00A21DFE" w:rsidP="00A2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บริษัท สิริทรัพย์พัฒนา จำกัด</w:t>
            </w:r>
          </w:p>
        </w:tc>
        <w:tc>
          <w:tcPr>
            <w:tcW w:w="1260" w:type="dxa"/>
          </w:tcPr>
          <w:p w14:paraId="23E5FA06" w14:textId="77777777" w:rsidR="00A21DFE" w:rsidRPr="00C21283" w:rsidRDefault="00A21DFE" w:rsidP="00A21DF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8B58462" w14:textId="77777777" w:rsidR="00A21DFE" w:rsidRPr="0041538A" w:rsidRDefault="00A21DFE" w:rsidP="00A21DF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A21DFE" w:rsidRPr="00C21283" w14:paraId="27570ED4" w14:textId="77777777" w:rsidTr="00160D6F">
        <w:trPr>
          <w:trHeight w:val="20"/>
        </w:trPr>
        <w:tc>
          <w:tcPr>
            <w:tcW w:w="4230" w:type="dxa"/>
          </w:tcPr>
          <w:p w14:paraId="1DDD9BB4" w14:textId="77777777" w:rsidR="00A21DFE" w:rsidRPr="0041538A" w:rsidRDefault="00A21DFE" w:rsidP="00A21DFE">
            <w:pPr>
              <w:tabs>
                <w:tab w:val="clear" w:pos="22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บริษัท ซี เอ ซี จำกัด</w:t>
            </w:r>
          </w:p>
        </w:tc>
        <w:tc>
          <w:tcPr>
            <w:tcW w:w="1260" w:type="dxa"/>
          </w:tcPr>
          <w:p w14:paraId="59AAF8DE" w14:textId="77777777" w:rsidR="00A21DFE" w:rsidRPr="00C21283" w:rsidRDefault="00A21DFE" w:rsidP="00A21DF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F1A4A7F" w14:textId="77777777" w:rsidR="00BD1BE7" w:rsidRPr="0041538A" w:rsidRDefault="00A21DFE" w:rsidP="00A21DFE">
            <w:pPr>
              <w:tabs>
                <w:tab w:val="clear" w:pos="227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</w:t>
            </w:r>
          </w:p>
          <w:p w14:paraId="7EA8A88C" w14:textId="77777777" w:rsidR="00A21DFE" w:rsidRPr="0041538A" w:rsidRDefault="00BD1BE7" w:rsidP="00A21DFE">
            <w:pPr>
              <w:tabs>
                <w:tab w:val="clear" w:pos="227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21DFE" w:rsidRPr="0041538A">
              <w:rPr>
                <w:rFonts w:ascii="Angsana New" w:hAnsi="Angsana New"/>
                <w:sz w:val="30"/>
                <w:szCs w:val="30"/>
                <w:cs/>
              </w:rPr>
              <w:t>และ/หรือผู้ถือหุ้นใหญ่ของบริษัท</w:t>
            </w:r>
          </w:p>
        </w:tc>
      </w:tr>
      <w:tr w:rsidR="00BD1BE7" w:rsidRPr="00C21283" w14:paraId="08D92D10" w14:textId="77777777" w:rsidTr="0041538A">
        <w:trPr>
          <w:trHeight w:val="20"/>
        </w:trPr>
        <w:tc>
          <w:tcPr>
            <w:tcW w:w="4230" w:type="dxa"/>
          </w:tcPr>
          <w:p w14:paraId="51E09A2E" w14:textId="77777777" w:rsidR="00BD1BE7" w:rsidRPr="0041538A" w:rsidRDefault="00BD1BE7" w:rsidP="00BD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บริษัท ซี เอ ไอ จำกัด</w:t>
            </w:r>
          </w:p>
        </w:tc>
        <w:tc>
          <w:tcPr>
            <w:tcW w:w="1260" w:type="dxa"/>
          </w:tcPr>
          <w:p w14:paraId="3087B546" w14:textId="77777777" w:rsidR="00BD1BE7" w:rsidRPr="00C21283" w:rsidRDefault="00BD1BE7" w:rsidP="00BD1BE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141FABF" w14:textId="77777777" w:rsidR="00BD1BE7" w:rsidRPr="0041538A" w:rsidRDefault="00BD1BE7" w:rsidP="00BD1BE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</w:t>
            </w:r>
            <w:r w:rsidRPr="0041538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  <w:p w14:paraId="3B3D53B1" w14:textId="77777777" w:rsidR="00BD1BE7" w:rsidRPr="0041538A" w:rsidRDefault="00BD1BE7" w:rsidP="00BD1BE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1538A">
              <w:rPr>
                <w:rFonts w:ascii="Angsana New" w:hAnsi="Angsana New"/>
                <w:sz w:val="30"/>
                <w:szCs w:val="30"/>
                <w:cs/>
              </w:rPr>
              <w:t>ญาติสนิทของกรรมการและ/หรือผู้ถือหุ้นใหญ่</w:t>
            </w:r>
          </w:p>
          <w:p w14:paraId="3AC09321" w14:textId="77777777" w:rsidR="00BD1BE7" w:rsidRPr="0041538A" w:rsidRDefault="00BD1BE7" w:rsidP="00BD1BE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1538A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</w:tr>
      <w:tr w:rsidR="00BD1BE7" w:rsidRPr="00C21283" w14:paraId="6339525D" w14:textId="77777777" w:rsidTr="00160D6F">
        <w:trPr>
          <w:trHeight w:val="20"/>
        </w:trPr>
        <w:tc>
          <w:tcPr>
            <w:tcW w:w="4230" w:type="dxa"/>
          </w:tcPr>
          <w:p w14:paraId="0EA26AA6" w14:textId="77777777" w:rsidR="00BD1BE7" w:rsidRPr="0041538A" w:rsidRDefault="00BD1BE7" w:rsidP="00BD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cs="Arial"/>
                <w:sz w:val="20"/>
                <w:szCs w:val="2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บริษัท บางปะกง โลจิสติกส์ พาร์ค จำกัด</w:t>
            </w:r>
          </w:p>
        </w:tc>
        <w:tc>
          <w:tcPr>
            <w:tcW w:w="1260" w:type="dxa"/>
          </w:tcPr>
          <w:p w14:paraId="07E21FC0" w14:textId="77777777" w:rsidR="00BD1BE7" w:rsidRPr="00C21283" w:rsidRDefault="00BD1BE7" w:rsidP="00BD1BE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8E8BA22" w14:textId="002D5C0C" w:rsidR="00BD1BE7" w:rsidRPr="0041538A" w:rsidRDefault="00BD1BE7" w:rsidP="009B50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9B5069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กิจการร่วมค้าของบริษัทที่มีผู้ถือหุ้นใหญ่</w:t>
            </w:r>
            <w:r w:rsidR="0069306B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BD1BE7" w:rsidRPr="00C21283" w14:paraId="45497D52" w14:textId="77777777" w:rsidTr="00160D6F">
        <w:trPr>
          <w:trHeight w:val="20"/>
        </w:trPr>
        <w:tc>
          <w:tcPr>
            <w:tcW w:w="4230" w:type="dxa"/>
          </w:tcPr>
          <w:p w14:paraId="2919937A" w14:textId="77777777" w:rsidR="00BD1BE7" w:rsidRPr="0041538A" w:rsidRDefault="00BD1BE7" w:rsidP="00BD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41538A">
              <w:rPr>
                <w:rFonts w:ascii="Angsana New" w:hAnsi="Angsana New"/>
                <w:sz w:val="30"/>
                <w:szCs w:val="30"/>
                <w:cs/>
              </w:rPr>
              <w:t>วังน้อย โลจิสติกส์ พาร์ค จำกัด</w:t>
            </w:r>
          </w:p>
        </w:tc>
        <w:tc>
          <w:tcPr>
            <w:tcW w:w="1260" w:type="dxa"/>
          </w:tcPr>
          <w:p w14:paraId="553B730E" w14:textId="77777777" w:rsidR="00BD1BE7" w:rsidRPr="00C21283" w:rsidRDefault="0041538A" w:rsidP="00BD1BE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4B9C1B7" w14:textId="7C157348" w:rsidR="00BD1BE7" w:rsidRPr="0041538A" w:rsidRDefault="00BD1BE7" w:rsidP="00D817F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D817F3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กิจการร่วมค้าของบริษัทที่มีผู้ถือหุ้นใหญ่</w:t>
            </w:r>
            <w:r w:rsidR="0069306B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41538A" w:rsidRPr="00C21283" w14:paraId="77784FAE" w14:textId="77777777" w:rsidTr="00160D6F">
        <w:trPr>
          <w:trHeight w:val="20"/>
        </w:trPr>
        <w:tc>
          <w:tcPr>
            <w:tcW w:w="4230" w:type="dxa"/>
          </w:tcPr>
          <w:p w14:paraId="2F598596" w14:textId="77777777" w:rsidR="0041538A" w:rsidRPr="0041538A" w:rsidRDefault="0041538A" w:rsidP="00415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 xml:space="preserve">บริษัท ป้อมบูรพา จำกัด </w:t>
            </w:r>
          </w:p>
        </w:tc>
        <w:tc>
          <w:tcPr>
            <w:tcW w:w="1260" w:type="dxa"/>
          </w:tcPr>
          <w:p w14:paraId="18669A52" w14:textId="77777777" w:rsidR="0041538A" w:rsidRPr="00C21283" w:rsidRDefault="0041538A" w:rsidP="0041538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33AF290" w14:textId="77777777" w:rsidR="0041538A" w:rsidRPr="0041538A" w:rsidRDefault="0041538A" w:rsidP="0041538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1538A" w:rsidRPr="00C21283" w14:paraId="56B350BB" w14:textId="77777777" w:rsidTr="00160D6F">
        <w:trPr>
          <w:trHeight w:val="20"/>
        </w:trPr>
        <w:tc>
          <w:tcPr>
            <w:tcW w:w="4230" w:type="dxa"/>
          </w:tcPr>
          <w:p w14:paraId="5D95D074" w14:textId="77777777" w:rsidR="0041538A" w:rsidRPr="0041538A" w:rsidRDefault="0041538A" w:rsidP="00415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</w:tcPr>
          <w:p w14:paraId="576AD0EC" w14:textId="77777777" w:rsidR="0041538A" w:rsidRPr="00C21283" w:rsidRDefault="0041538A" w:rsidP="0041538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7DDE552" w14:textId="77777777" w:rsidR="0041538A" w:rsidRPr="0041538A" w:rsidRDefault="0041538A" w:rsidP="0041538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1538A" w:rsidRPr="00C21283" w14:paraId="33BD6DF4" w14:textId="77777777" w:rsidTr="00160D6F">
        <w:trPr>
          <w:trHeight w:val="20"/>
        </w:trPr>
        <w:tc>
          <w:tcPr>
            <w:tcW w:w="4230" w:type="dxa"/>
          </w:tcPr>
          <w:p w14:paraId="382CFCE3" w14:textId="77777777" w:rsidR="0041538A" w:rsidRPr="0041538A" w:rsidRDefault="0041538A" w:rsidP="00415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บริษัท ป้อมกิจ จำกัด</w:t>
            </w:r>
          </w:p>
        </w:tc>
        <w:tc>
          <w:tcPr>
            <w:tcW w:w="1260" w:type="dxa"/>
          </w:tcPr>
          <w:p w14:paraId="30EE59F9" w14:textId="77777777" w:rsidR="0041538A" w:rsidRPr="00C21283" w:rsidRDefault="0041538A" w:rsidP="0041538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2FE6033" w14:textId="77777777" w:rsidR="0041538A" w:rsidRPr="0041538A" w:rsidRDefault="0041538A" w:rsidP="0041538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1538A" w:rsidRPr="00C21283" w14:paraId="3C552831" w14:textId="77777777" w:rsidTr="00160D6F">
        <w:trPr>
          <w:trHeight w:val="20"/>
        </w:trPr>
        <w:tc>
          <w:tcPr>
            <w:tcW w:w="4230" w:type="dxa"/>
          </w:tcPr>
          <w:p w14:paraId="052FF2ED" w14:textId="77777777" w:rsidR="0041538A" w:rsidRPr="0041538A" w:rsidRDefault="0041538A" w:rsidP="00415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บริษัท คิว เอส อาร์ ออฟ เอเชีย จำกัด</w:t>
            </w:r>
          </w:p>
        </w:tc>
        <w:tc>
          <w:tcPr>
            <w:tcW w:w="1260" w:type="dxa"/>
          </w:tcPr>
          <w:p w14:paraId="1B8713F0" w14:textId="77777777" w:rsidR="0041538A" w:rsidRPr="00C21283" w:rsidRDefault="0041538A" w:rsidP="0041538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814AD9D" w14:textId="77777777" w:rsidR="0041538A" w:rsidRPr="0041538A" w:rsidRDefault="0041538A" w:rsidP="0041538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1538A" w:rsidRPr="00C21283" w14:paraId="3BEB237E" w14:textId="77777777" w:rsidTr="00160D6F">
        <w:trPr>
          <w:trHeight w:val="20"/>
        </w:trPr>
        <w:tc>
          <w:tcPr>
            <w:tcW w:w="4230" w:type="dxa"/>
          </w:tcPr>
          <w:p w14:paraId="29F3B692" w14:textId="77777777" w:rsidR="0041538A" w:rsidRPr="0041538A" w:rsidRDefault="004D52AB" w:rsidP="00415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hyperlink r:id="rId8" w:history="1">
              <w:r w:rsidR="0041538A" w:rsidRPr="0041538A">
                <w:rPr>
                  <w:rFonts w:ascii="Angsana New" w:hAnsi="Angsana New"/>
                  <w:sz w:val="30"/>
                  <w:szCs w:val="30"/>
                  <w:cs/>
                </w:rPr>
                <w:t>บริษัท เบอร์ลี่</w:t>
              </w:r>
              <w:r w:rsidR="0041538A" w:rsidRPr="0041538A">
                <w:rPr>
                  <w:rFonts w:ascii="Angsana New" w:hAnsi="Angsana New"/>
                  <w:sz w:val="30"/>
                  <w:szCs w:val="30"/>
                </w:rPr>
                <w:t xml:space="preserve"> </w:t>
              </w:r>
              <w:r w:rsidR="0041538A" w:rsidRPr="0041538A">
                <w:rPr>
                  <w:rFonts w:ascii="Angsana New" w:hAnsi="Angsana New"/>
                  <w:sz w:val="30"/>
                  <w:szCs w:val="30"/>
                  <w:cs/>
                </w:rPr>
                <w:t>ไดน่าพลาส จำกัด</w:t>
              </w:r>
            </w:hyperlink>
          </w:p>
        </w:tc>
        <w:tc>
          <w:tcPr>
            <w:tcW w:w="1260" w:type="dxa"/>
          </w:tcPr>
          <w:p w14:paraId="05AFBF8E" w14:textId="77777777" w:rsidR="0041538A" w:rsidRPr="00C21283" w:rsidRDefault="0041538A" w:rsidP="0041538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2546D1F" w14:textId="77777777" w:rsidR="0041538A" w:rsidRPr="0041538A" w:rsidRDefault="0041538A" w:rsidP="0041538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1538A" w:rsidRPr="00C21283" w14:paraId="259E5B87" w14:textId="77777777" w:rsidTr="00160D6F">
        <w:trPr>
          <w:trHeight w:val="20"/>
        </w:trPr>
        <w:tc>
          <w:tcPr>
            <w:tcW w:w="4230" w:type="dxa"/>
          </w:tcPr>
          <w:p w14:paraId="741816DA" w14:textId="77777777" w:rsidR="0041538A" w:rsidRPr="0041538A" w:rsidRDefault="004D52AB" w:rsidP="00415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hyperlink r:id="rId9" w:history="1">
              <w:r w:rsidR="0041538A" w:rsidRPr="0041538A">
                <w:rPr>
                  <w:rFonts w:ascii="Angsana New" w:hAnsi="Angsana New"/>
                  <w:sz w:val="30"/>
                  <w:szCs w:val="30"/>
                  <w:cs/>
                </w:rPr>
                <w:t>บริษัท อเดลฟอส</w:t>
              </w:r>
              <w:r w:rsidR="0041538A" w:rsidRPr="0041538A">
                <w:rPr>
                  <w:rFonts w:ascii="Angsana New" w:hAnsi="Angsana New"/>
                  <w:sz w:val="30"/>
                  <w:szCs w:val="30"/>
                </w:rPr>
                <w:t xml:space="preserve"> </w:t>
              </w:r>
              <w:r w:rsidR="0041538A" w:rsidRPr="0041538A">
                <w:rPr>
                  <w:rFonts w:ascii="Angsana New" w:hAnsi="Angsana New"/>
                  <w:sz w:val="30"/>
                  <w:szCs w:val="30"/>
                  <w:cs/>
                </w:rPr>
                <w:t>จำกัด</w:t>
              </w:r>
            </w:hyperlink>
          </w:p>
        </w:tc>
        <w:tc>
          <w:tcPr>
            <w:tcW w:w="1260" w:type="dxa"/>
          </w:tcPr>
          <w:p w14:paraId="5B319A43" w14:textId="77777777" w:rsidR="0041538A" w:rsidRPr="00C21283" w:rsidRDefault="0041538A" w:rsidP="0041538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8F7D9EE" w14:textId="77777777" w:rsidR="0041538A" w:rsidRDefault="0041538A" w:rsidP="0041538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538A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</w:t>
            </w:r>
          </w:p>
          <w:p w14:paraId="77702DEA" w14:textId="77777777" w:rsidR="0041538A" w:rsidRPr="0041538A" w:rsidRDefault="0041538A" w:rsidP="0041538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1538A">
              <w:rPr>
                <w:rFonts w:ascii="Angsana New" w:hAnsi="Angsana New"/>
                <w:sz w:val="30"/>
                <w:szCs w:val="30"/>
                <w:cs/>
              </w:rPr>
              <w:t>หรือผู้ถือหุ้นใหญ่ของบริษัท</w:t>
            </w:r>
          </w:p>
        </w:tc>
      </w:tr>
      <w:tr w:rsidR="008972CC" w:rsidRPr="00C21283" w14:paraId="754C2AA9" w14:textId="77777777" w:rsidTr="00160D6F">
        <w:trPr>
          <w:trHeight w:val="20"/>
        </w:trPr>
        <w:tc>
          <w:tcPr>
            <w:tcW w:w="4230" w:type="dxa"/>
          </w:tcPr>
          <w:p w14:paraId="472A04B6" w14:textId="77777777" w:rsidR="008972CC" w:rsidRPr="008972CC" w:rsidRDefault="008972CC" w:rsidP="00897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CC">
              <w:rPr>
                <w:rFonts w:ascii="Angsana New" w:hAnsi="Angsana New"/>
                <w:sz w:val="30"/>
                <w:szCs w:val="30"/>
                <w:cs/>
              </w:rPr>
              <w:t>บริษัท ควอนตัม แอสเซ็ทส์ แมนเนจเม้นท์ จำกัด</w:t>
            </w:r>
          </w:p>
        </w:tc>
        <w:tc>
          <w:tcPr>
            <w:tcW w:w="1260" w:type="dxa"/>
          </w:tcPr>
          <w:p w14:paraId="32039C93" w14:textId="77777777" w:rsidR="008972CC" w:rsidRPr="00C21283" w:rsidRDefault="008972CC" w:rsidP="008972C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F9A80CD" w14:textId="77777777" w:rsidR="008972CC" w:rsidRPr="008972CC" w:rsidRDefault="008972CC" w:rsidP="008972C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72CC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8972CC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8972CC">
              <w:rPr>
                <w:rFonts w:ascii="Angsana New" w:hAnsi="Angsana New"/>
                <w:sz w:val="30"/>
                <w:szCs w:val="30"/>
                <w:cs/>
              </w:rPr>
              <w:t>ของบริษัทที่มีกรรมการร่วมกัน</w:t>
            </w:r>
          </w:p>
        </w:tc>
      </w:tr>
      <w:tr w:rsidR="008972CC" w:rsidRPr="00C21283" w14:paraId="7AAA9B9F" w14:textId="77777777" w:rsidTr="008972CC">
        <w:trPr>
          <w:trHeight w:val="434"/>
        </w:trPr>
        <w:tc>
          <w:tcPr>
            <w:tcW w:w="4230" w:type="dxa"/>
          </w:tcPr>
          <w:p w14:paraId="060D8EB5" w14:textId="77777777" w:rsidR="008972CC" w:rsidRPr="008972CC" w:rsidRDefault="008972CC" w:rsidP="00897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72CC">
              <w:rPr>
                <w:rFonts w:ascii="Angsana New" w:hAnsi="Angsana New"/>
                <w:sz w:val="30"/>
                <w:szCs w:val="30"/>
                <w:cs/>
              </w:rPr>
              <w:t>บริษัท ทีสเปซ ดิจิตอล จำกัด</w:t>
            </w:r>
          </w:p>
        </w:tc>
        <w:tc>
          <w:tcPr>
            <w:tcW w:w="1260" w:type="dxa"/>
          </w:tcPr>
          <w:p w14:paraId="51286C3A" w14:textId="77777777" w:rsidR="008972CC" w:rsidRPr="00C21283" w:rsidRDefault="008972CC" w:rsidP="008972C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1BAE9DE" w14:textId="19C7A3ED" w:rsidR="00D817F3" w:rsidRPr="008972CC" w:rsidRDefault="008972CC" w:rsidP="00717B4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72CC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724C3" w:rsidRPr="00C21283" w14:paraId="46F6CB22" w14:textId="77777777" w:rsidTr="00A45FB9">
        <w:trPr>
          <w:trHeight w:val="432"/>
        </w:trPr>
        <w:tc>
          <w:tcPr>
            <w:tcW w:w="4230" w:type="dxa"/>
          </w:tcPr>
          <w:p w14:paraId="7E2128E2" w14:textId="77777777" w:rsidR="008724C3" w:rsidRPr="008724C3" w:rsidRDefault="008724C3" w:rsidP="00872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4C3">
              <w:rPr>
                <w:rFonts w:ascii="Angsana New" w:hAnsi="Angsana New"/>
                <w:sz w:val="30"/>
                <w:szCs w:val="30"/>
                <w:cs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1260" w:type="dxa"/>
          </w:tcPr>
          <w:p w14:paraId="592A5C43" w14:textId="77777777" w:rsidR="008724C3" w:rsidRPr="00C21283" w:rsidRDefault="008724C3" w:rsidP="008724C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922616A" w14:textId="77777777" w:rsidR="008724C3" w:rsidRDefault="008724C3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24C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</w:t>
            </w:r>
          </w:p>
          <w:p w14:paraId="46FFE8A3" w14:textId="77777777" w:rsidR="008724C3" w:rsidRDefault="008724C3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724C3">
              <w:rPr>
                <w:rFonts w:ascii="Angsana New" w:hAnsi="Angsana New"/>
                <w:sz w:val="30"/>
                <w:szCs w:val="30"/>
                <w:cs/>
              </w:rPr>
              <w:t>ญาติสนิทของกรรมการและ/หรือผู้ถือหุ้นใหญ่</w:t>
            </w:r>
          </w:p>
          <w:p w14:paraId="628C99D7" w14:textId="77777777" w:rsidR="008724C3" w:rsidRPr="008724C3" w:rsidRDefault="008724C3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724C3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</w:tr>
      <w:tr w:rsidR="008724C3" w:rsidRPr="00C21283" w14:paraId="55944F91" w14:textId="77777777" w:rsidTr="00982D5E">
        <w:trPr>
          <w:trHeight w:val="432"/>
        </w:trPr>
        <w:tc>
          <w:tcPr>
            <w:tcW w:w="4230" w:type="dxa"/>
            <w:vAlign w:val="center"/>
          </w:tcPr>
          <w:p w14:paraId="04DBC520" w14:textId="77777777" w:rsidR="008724C3" w:rsidRPr="00C21283" w:rsidRDefault="008724C3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ควอลิตี้ กอล์ฟ (ประเทศไทย) จำกัด</w:t>
            </w:r>
          </w:p>
        </w:tc>
        <w:tc>
          <w:tcPr>
            <w:tcW w:w="1260" w:type="dxa"/>
          </w:tcPr>
          <w:p w14:paraId="7E261412" w14:textId="77777777" w:rsidR="008724C3" w:rsidRPr="00C21283" w:rsidRDefault="008724C3" w:rsidP="008724C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center"/>
          </w:tcPr>
          <w:p w14:paraId="15DCE044" w14:textId="77777777" w:rsidR="008724C3" w:rsidRPr="00C21283" w:rsidRDefault="008724C3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8724C3" w:rsidRPr="00C21283" w14:paraId="020E5A58" w14:textId="77777777" w:rsidTr="00982D5E">
        <w:trPr>
          <w:trHeight w:val="317"/>
        </w:trPr>
        <w:tc>
          <w:tcPr>
            <w:tcW w:w="4230" w:type="dxa"/>
          </w:tcPr>
          <w:p w14:paraId="35BD56BA" w14:textId="77777777" w:rsidR="008724C3" w:rsidRPr="00C21283" w:rsidRDefault="008724C3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บริษัท พิณสิริ พร็อพเพอร์ตี้ จำกัด</w:t>
            </w:r>
          </w:p>
        </w:tc>
        <w:tc>
          <w:tcPr>
            <w:tcW w:w="1260" w:type="dxa"/>
            <w:vAlign w:val="center"/>
          </w:tcPr>
          <w:p w14:paraId="3BB4EA5F" w14:textId="77777777" w:rsidR="008724C3" w:rsidRPr="00C21283" w:rsidRDefault="008724C3" w:rsidP="008724C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6901F52" w14:textId="77777777" w:rsidR="008724C3" w:rsidRPr="00C21283" w:rsidRDefault="008724C3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5F744D" w:rsidRPr="00C21283" w14:paraId="52F71745" w14:textId="77777777" w:rsidTr="00982D5E">
        <w:trPr>
          <w:trHeight w:val="317"/>
        </w:trPr>
        <w:tc>
          <w:tcPr>
            <w:tcW w:w="4230" w:type="dxa"/>
          </w:tcPr>
          <w:p w14:paraId="272F2F7F" w14:textId="77777777" w:rsidR="00717B4F" w:rsidRDefault="00717B4F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9178D15" w14:textId="77777777" w:rsidR="00717B4F" w:rsidRDefault="00717B4F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8F3740A" w14:textId="583DE218" w:rsidR="00717B4F" w:rsidRPr="00C21283" w:rsidRDefault="00717B4F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EB7656C" w14:textId="77777777" w:rsidR="005F744D" w:rsidRPr="00C21283" w:rsidRDefault="005F744D" w:rsidP="008724C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14:paraId="6CBABD25" w14:textId="77777777" w:rsidR="005F744D" w:rsidRPr="00C21283" w:rsidRDefault="005F744D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24C3" w:rsidRPr="00C21283" w14:paraId="576B53D5" w14:textId="77777777" w:rsidTr="00160D6F">
        <w:trPr>
          <w:trHeight w:val="20"/>
        </w:trPr>
        <w:tc>
          <w:tcPr>
            <w:tcW w:w="4230" w:type="dxa"/>
          </w:tcPr>
          <w:p w14:paraId="7BAC955E" w14:textId="77777777" w:rsidR="008724C3" w:rsidRPr="00C21283" w:rsidRDefault="008724C3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แมริออท อินเตอร์เนชั่นแนล </w:t>
            </w:r>
          </w:p>
          <w:p w14:paraId="26EB2838" w14:textId="77777777" w:rsidR="008724C3" w:rsidRPr="00C21283" w:rsidRDefault="008724C3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  ประเทศไทย จำกัด</w:t>
            </w:r>
          </w:p>
        </w:tc>
        <w:tc>
          <w:tcPr>
            <w:tcW w:w="1260" w:type="dxa"/>
          </w:tcPr>
          <w:p w14:paraId="2672BA7F" w14:textId="77777777" w:rsidR="008724C3" w:rsidRPr="00C21283" w:rsidRDefault="008724C3" w:rsidP="008724C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A695EEC" w14:textId="77777777" w:rsidR="008724C3" w:rsidRPr="00C21283" w:rsidRDefault="008724C3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8724C3" w:rsidRPr="00C21283" w14:paraId="4D7B4FFF" w14:textId="77777777" w:rsidTr="00160D6F">
        <w:trPr>
          <w:trHeight w:val="20"/>
        </w:trPr>
        <w:tc>
          <w:tcPr>
            <w:tcW w:w="4230" w:type="dxa"/>
          </w:tcPr>
          <w:p w14:paraId="4B7BF2E3" w14:textId="77777777" w:rsidR="008724C3" w:rsidRPr="00C21283" w:rsidRDefault="008724C3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บริษัท ลักช์ชูรี โฮเต็ลส์ แอนด์ รีสอร์ท </w:t>
            </w:r>
          </w:p>
          <w:p w14:paraId="6D21C681" w14:textId="77777777" w:rsidR="008724C3" w:rsidRPr="00C21283" w:rsidRDefault="008724C3" w:rsidP="008724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260" w:type="dxa"/>
          </w:tcPr>
          <w:p w14:paraId="43C92D1D" w14:textId="77777777" w:rsidR="008724C3" w:rsidRPr="00C21283" w:rsidRDefault="008724C3" w:rsidP="008724C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7D47AE5" w14:textId="77777777" w:rsidR="008724C3" w:rsidRPr="00C21283" w:rsidRDefault="008724C3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8724C3" w:rsidRPr="00EF646B" w14:paraId="66D9FD76" w14:textId="77777777" w:rsidTr="00160D6F">
        <w:trPr>
          <w:trHeight w:val="20"/>
        </w:trPr>
        <w:tc>
          <w:tcPr>
            <w:tcW w:w="4230" w:type="dxa"/>
          </w:tcPr>
          <w:p w14:paraId="0EB8DB4E" w14:textId="77777777" w:rsidR="008724C3" w:rsidRPr="00C21283" w:rsidRDefault="008724C3" w:rsidP="00872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64C207DD" w14:textId="77777777" w:rsidR="008724C3" w:rsidRPr="00C21283" w:rsidRDefault="008724C3" w:rsidP="008724C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12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2B4A2E6" w14:textId="77777777" w:rsidR="008724C3" w:rsidRPr="005F744D" w:rsidRDefault="008724C3" w:rsidP="008724C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pacing w:val="1"/>
                <w:sz w:val="30"/>
                <w:szCs w:val="30"/>
                <w:cs/>
              </w:rPr>
            </w:pPr>
            <w:r w:rsidRPr="005F744D">
              <w:rPr>
                <w:rFonts w:ascii="Angsana New" w:hAnsi="Angsana New"/>
                <w:spacing w:val="1"/>
                <w:sz w:val="30"/>
                <w:szCs w:val="30"/>
                <w:cs/>
              </w:rPr>
              <w:t>บุคคลที่มีอำนาจและความรับผิดชอบกา</w:t>
            </w:r>
            <w:r w:rsidRPr="005F744D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>ร</w:t>
            </w:r>
            <w:r w:rsidRPr="005F744D">
              <w:rPr>
                <w:rFonts w:ascii="Angsana New" w:hAnsi="Angsana New"/>
                <w:spacing w:val="1"/>
                <w:sz w:val="30"/>
                <w:szCs w:val="30"/>
                <w:cs/>
              </w:rPr>
              <w:t>วางแผน</w:t>
            </w:r>
            <w:r w:rsidRPr="005F744D">
              <w:rPr>
                <w:rFonts w:ascii="Angsana New" w:hAnsi="Angsana New" w:hint="cs"/>
                <w:spacing w:val="1"/>
                <w:sz w:val="30"/>
                <w:szCs w:val="30"/>
                <w:cs/>
              </w:rPr>
              <w:t xml:space="preserve"> </w:t>
            </w:r>
            <w:r w:rsidRPr="005F744D">
              <w:rPr>
                <w:rFonts w:ascii="Angsana New" w:hAnsi="Angsana New"/>
                <w:spacing w:val="1"/>
                <w:sz w:val="30"/>
                <w:szCs w:val="30"/>
                <w:cs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3DD82A4" w14:textId="77777777" w:rsidR="00CE7EFF" w:rsidRPr="00616226" w:rsidRDefault="00CE7EFF" w:rsidP="00706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3E9B833" w14:textId="77777777" w:rsidR="00FD1DC3" w:rsidRPr="00EF646B" w:rsidRDefault="00CE7EFF" w:rsidP="002E1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</w:rPr>
        <w:tab/>
      </w:r>
      <w:r w:rsidR="00FD1DC3" w:rsidRPr="00EF646B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</w:t>
      </w:r>
      <w:r w:rsidR="00515146">
        <w:rPr>
          <w:rFonts w:ascii="Angsana New" w:hAnsi="Angsana New" w:hint="cs"/>
          <w:sz w:val="30"/>
          <w:szCs w:val="30"/>
          <w:cs/>
        </w:rPr>
        <w:t>มี</w:t>
      </w:r>
      <w:r w:rsidR="00FD1DC3" w:rsidRPr="00EF646B">
        <w:rPr>
          <w:rFonts w:ascii="Angsana New" w:hAnsi="Angsana New"/>
          <w:sz w:val="30"/>
          <w:szCs w:val="30"/>
          <w:cs/>
        </w:rPr>
        <w:t>ดังต่อไปนี้</w:t>
      </w:r>
    </w:p>
    <w:p w14:paraId="684C6892" w14:textId="77777777" w:rsidR="00626A7A" w:rsidRPr="00EF646B" w:rsidRDefault="00626A7A" w:rsidP="0004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770"/>
      </w:tblGrid>
      <w:tr w:rsidR="00626A7A" w:rsidRPr="00EF646B" w14:paraId="189B507E" w14:textId="77777777" w:rsidTr="00535968">
        <w:trPr>
          <w:tblHeader/>
        </w:trPr>
        <w:tc>
          <w:tcPr>
            <w:tcW w:w="4410" w:type="dxa"/>
          </w:tcPr>
          <w:p w14:paraId="5654A68B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14:paraId="088605DB" w14:textId="77777777" w:rsidR="00626A7A" w:rsidRPr="00EF646B" w:rsidRDefault="00626A7A" w:rsidP="00481E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6A7A" w:rsidRPr="00EF646B" w14:paraId="0DC8C2C6" w14:textId="77777777" w:rsidTr="00535968">
        <w:tc>
          <w:tcPr>
            <w:tcW w:w="4410" w:type="dxa"/>
          </w:tcPr>
          <w:p w14:paraId="196BB284" w14:textId="77777777" w:rsidR="00626A7A" w:rsidRPr="00EF646B" w:rsidRDefault="00626A7A" w:rsidP="001635AC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4770" w:type="dxa"/>
          </w:tcPr>
          <w:p w14:paraId="53AC2308" w14:textId="77777777" w:rsidR="00626A7A" w:rsidRPr="00EF646B" w:rsidRDefault="00DE2660" w:rsidP="00AC060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14:paraId="139333B3" w14:textId="77777777" w:rsidTr="00535968">
        <w:tc>
          <w:tcPr>
            <w:tcW w:w="4410" w:type="dxa"/>
          </w:tcPr>
          <w:p w14:paraId="69E4E9BD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4770" w:type="dxa"/>
          </w:tcPr>
          <w:p w14:paraId="0DE7E043" w14:textId="77777777" w:rsidR="00626A7A" w:rsidRPr="00EF646B" w:rsidRDefault="00AC0600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ต้นทุนบวกด้วยกำไรส่วนเพิ่ม</w:t>
            </w:r>
          </w:p>
        </w:tc>
      </w:tr>
      <w:tr w:rsidR="00DE2660" w:rsidRPr="00EF646B" w14:paraId="49A693E4" w14:textId="77777777" w:rsidTr="00535968">
        <w:tc>
          <w:tcPr>
            <w:tcW w:w="4410" w:type="dxa"/>
          </w:tcPr>
          <w:p w14:paraId="113306D6" w14:textId="77777777" w:rsidR="00DE2660" w:rsidRPr="00EF646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4770" w:type="dxa"/>
          </w:tcPr>
          <w:p w14:paraId="6D9A0B0B" w14:textId="77777777" w:rsidR="00DE2660" w:rsidRPr="00EF646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14:paraId="0AAAEEC3" w14:textId="77777777" w:rsidTr="00535968">
        <w:tc>
          <w:tcPr>
            <w:tcW w:w="4410" w:type="dxa"/>
          </w:tcPr>
          <w:p w14:paraId="16846514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770" w:type="dxa"/>
          </w:tcPr>
          <w:p w14:paraId="70265C2C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DE2660" w:rsidRPr="00EF646B" w14:paraId="5E3DBE8E" w14:textId="77777777" w:rsidTr="00535968">
        <w:tc>
          <w:tcPr>
            <w:tcW w:w="4410" w:type="dxa"/>
          </w:tcPr>
          <w:p w14:paraId="5A965C2C" w14:textId="77777777" w:rsidR="002863CA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  <w:r w:rsidR="002863CA">
              <w:rPr>
                <w:rFonts w:ascii="Angsana New" w:hAnsi="Angsana New" w:hint="cs"/>
                <w:sz w:val="30"/>
                <w:szCs w:val="30"/>
                <w:cs/>
              </w:rPr>
              <w:t>ที่ไม่ใช่สินทรัพย์</w:t>
            </w:r>
          </w:p>
          <w:p w14:paraId="555AD9B4" w14:textId="77777777" w:rsidR="00DE2660" w:rsidRPr="00EF646B" w:rsidRDefault="002863CA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ดำเนินงาน</w:t>
            </w:r>
          </w:p>
        </w:tc>
        <w:tc>
          <w:tcPr>
            <w:tcW w:w="4770" w:type="dxa"/>
          </w:tcPr>
          <w:p w14:paraId="195EA071" w14:textId="77777777" w:rsidR="00DE2660" w:rsidRPr="00EF646B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0852A2" w:rsidRPr="00EF646B" w14:paraId="0F9DAD16" w14:textId="77777777" w:rsidTr="00535968">
        <w:tc>
          <w:tcPr>
            <w:tcW w:w="4410" w:type="dxa"/>
          </w:tcPr>
          <w:p w14:paraId="7D4E3E23" w14:textId="40964183" w:rsidR="000852A2" w:rsidRPr="00EF646B" w:rsidRDefault="000852A2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4770" w:type="dxa"/>
          </w:tcPr>
          <w:p w14:paraId="3DB2CE35" w14:textId="038B5C4E" w:rsidR="000852A2" w:rsidRPr="00EF646B" w:rsidRDefault="000852A2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14:paraId="7530EBAC" w14:textId="77777777" w:rsidTr="00535968">
        <w:tc>
          <w:tcPr>
            <w:tcW w:w="4410" w:type="dxa"/>
          </w:tcPr>
          <w:p w14:paraId="4717F05C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0" w:type="dxa"/>
          </w:tcPr>
          <w:p w14:paraId="7C6CCE3D" w14:textId="77777777" w:rsidR="00626A7A" w:rsidRPr="00EF646B" w:rsidRDefault="001C3455" w:rsidP="00481ECB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BF3D19" w:rsidRPr="00EF646B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ต้นทุนของการกู้ยืมบวกอัตราคงที่</w:t>
            </w:r>
          </w:p>
        </w:tc>
      </w:tr>
      <w:tr w:rsidR="002E13D6" w:rsidRPr="00EF646B" w14:paraId="2420B2C1" w14:textId="77777777" w:rsidTr="00535968">
        <w:tc>
          <w:tcPr>
            <w:tcW w:w="4410" w:type="dxa"/>
          </w:tcPr>
          <w:p w14:paraId="60198CC9" w14:textId="012DE627" w:rsidR="002E13D6" w:rsidRPr="00EF646B" w:rsidRDefault="002E13D6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14:paraId="4F3AF6F3" w14:textId="25FF29D0" w:rsidR="002E13D6" w:rsidRPr="00EF646B" w:rsidRDefault="002E13D6" w:rsidP="00481ECB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EF646B" w14:paraId="129CD545" w14:textId="77777777" w:rsidTr="00535968">
        <w:tc>
          <w:tcPr>
            <w:tcW w:w="4410" w:type="dxa"/>
          </w:tcPr>
          <w:p w14:paraId="70CE2CE1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70" w:type="dxa"/>
          </w:tcPr>
          <w:p w14:paraId="309C9645" w14:textId="77777777" w:rsidR="00104F86" w:rsidRPr="00EF646B" w:rsidRDefault="00626A7A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1C3455" w:rsidRPr="00EF646B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ต้นทุนของการกู้ยืมของผู้ให้กู้บวกอัตราคงที่</w:t>
            </w:r>
            <w:r w:rsidR="00104F86"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4F86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หรือ </w:t>
            </w:r>
          </w:p>
          <w:p w14:paraId="023DA984" w14:textId="77777777" w:rsidR="00626A7A" w:rsidRPr="00EF646B" w:rsidRDefault="00637245" w:rsidP="00637245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04F86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อัตราดอกเบี้ยเงินฝากประจำ </w:t>
            </w:r>
            <w:r w:rsidR="00104F86" w:rsidRPr="00EF646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104F86" w:rsidRPr="00EF646B">
              <w:rPr>
                <w:rFonts w:ascii="Angsana New" w:hAnsi="Angsana New" w:hint="cs"/>
                <w:sz w:val="30"/>
                <w:szCs w:val="30"/>
                <w:cs/>
              </w:rPr>
              <w:t>เดือนบวกอัตราคงที่ต่อปี</w:t>
            </w:r>
          </w:p>
        </w:tc>
      </w:tr>
      <w:tr w:rsidR="008665A8" w:rsidRPr="00EF646B" w14:paraId="7D4557D4" w14:textId="77777777" w:rsidTr="00535968">
        <w:tc>
          <w:tcPr>
            <w:tcW w:w="4410" w:type="dxa"/>
          </w:tcPr>
          <w:p w14:paraId="25AE60E8" w14:textId="77777777" w:rsidR="008665A8" w:rsidRPr="00EF646B" w:rsidRDefault="008665A8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70" w:type="dxa"/>
          </w:tcPr>
          <w:p w14:paraId="2DC86E89" w14:textId="77777777" w:rsidR="008665A8" w:rsidRPr="00EF646B" w:rsidRDefault="008665A8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8665A8" w:rsidRPr="00EF646B" w14:paraId="0475A221" w14:textId="77777777" w:rsidTr="00535968">
        <w:tc>
          <w:tcPr>
            <w:tcW w:w="4410" w:type="dxa"/>
          </w:tcPr>
          <w:p w14:paraId="68476CF4" w14:textId="77777777" w:rsidR="008665A8" w:rsidRPr="00EF646B" w:rsidRDefault="008665A8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4770" w:type="dxa"/>
          </w:tcPr>
          <w:p w14:paraId="172BC01C" w14:textId="77777777" w:rsidR="008665A8" w:rsidRPr="00EF646B" w:rsidRDefault="008665A8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EF646B" w14:paraId="0AB26E51" w14:textId="77777777" w:rsidTr="00535968">
        <w:tc>
          <w:tcPr>
            <w:tcW w:w="4410" w:type="dxa"/>
          </w:tcPr>
          <w:p w14:paraId="2FD9890E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4770" w:type="dxa"/>
          </w:tcPr>
          <w:p w14:paraId="476BB959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14:paraId="7055CE45" w14:textId="77777777" w:rsidTr="00535968">
        <w:tc>
          <w:tcPr>
            <w:tcW w:w="4410" w:type="dxa"/>
          </w:tcPr>
          <w:p w14:paraId="7A3ECAE0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4770" w:type="dxa"/>
          </w:tcPr>
          <w:p w14:paraId="55F9EF15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14:paraId="74844C54" w14:textId="77777777" w:rsidTr="00535968">
        <w:tc>
          <w:tcPr>
            <w:tcW w:w="4410" w:type="dxa"/>
          </w:tcPr>
          <w:p w14:paraId="26D71E82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4770" w:type="dxa"/>
          </w:tcPr>
          <w:p w14:paraId="25BA3B5E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EF646B" w14:paraId="78489BEC" w14:textId="77777777" w:rsidTr="00535968">
        <w:tc>
          <w:tcPr>
            <w:tcW w:w="4410" w:type="dxa"/>
          </w:tcPr>
          <w:p w14:paraId="127121CA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770" w:type="dxa"/>
          </w:tcPr>
          <w:p w14:paraId="1929EBD2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EF646B" w14:paraId="5ED3AFBB" w14:textId="77777777" w:rsidTr="00535968">
        <w:tc>
          <w:tcPr>
            <w:tcW w:w="4410" w:type="dxa"/>
          </w:tcPr>
          <w:p w14:paraId="14929543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ใช้จ่ายอื่น</w:t>
            </w:r>
          </w:p>
        </w:tc>
        <w:tc>
          <w:tcPr>
            <w:tcW w:w="4770" w:type="dxa"/>
          </w:tcPr>
          <w:p w14:paraId="5674EDCD" w14:textId="77777777" w:rsidR="00626A7A" w:rsidRPr="00EF646B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7A09861A" w14:textId="178CC562" w:rsidR="00246937" w:rsidRDefault="002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A6A863C" w14:textId="77777777" w:rsidR="00AF76D4" w:rsidRPr="00D860BB" w:rsidRDefault="00FD1DC3" w:rsidP="00D8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8"/>
          <w:sz w:val="30"/>
          <w:szCs w:val="30"/>
        </w:rPr>
      </w:pPr>
      <w:r w:rsidRPr="00D860BB">
        <w:rPr>
          <w:rFonts w:ascii="Angsana New" w:hAnsi="Angsana New"/>
          <w:spacing w:val="-8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2B115E" w:rsidRPr="00D860BB">
        <w:rPr>
          <w:rFonts w:ascii="Angsana New" w:hAnsi="Angsana New"/>
          <w:spacing w:val="-8"/>
          <w:sz w:val="30"/>
          <w:szCs w:val="30"/>
          <w:cs/>
        </w:rPr>
        <w:t>สำหรับ</w:t>
      </w:r>
      <w:r w:rsidR="001349F4" w:rsidRPr="00D860BB">
        <w:rPr>
          <w:rFonts w:ascii="Angsana New" w:hAnsi="Angsana New" w:hint="cs"/>
          <w:spacing w:val="-8"/>
          <w:sz w:val="30"/>
          <w:szCs w:val="30"/>
          <w:cs/>
        </w:rPr>
        <w:t>ปีสิ้นสุด</w:t>
      </w:r>
      <w:r w:rsidR="002B115E" w:rsidRPr="00D860BB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2B115E" w:rsidRPr="00D860BB">
        <w:rPr>
          <w:rFonts w:ascii="Angsana New" w:hAnsi="Angsana New"/>
          <w:spacing w:val="-8"/>
          <w:sz w:val="30"/>
          <w:szCs w:val="30"/>
        </w:rPr>
        <w:t>30</w:t>
      </w:r>
      <w:r w:rsidR="002B115E" w:rsidRPr="00D860BB">
        <w:rPr>
          <w:rFonts w:ascii="Angsana New" w:hAnsi="Angsana New"/>
          <w:spacing w:val="-8"/>
          <w:sz w:val="30"/>
          <w:szCs w:val="30"/>
          <w:cs/>
        </w:rPr>
        <w:t xml:space="preserve"> กันยายน </w:t>
      </w:r>
      <w:r w:rsidRPr="00D860BB">
        <w:rPr>
          <w:rFonts w:ascii="Angsana New" w:hAnsi="Angsana New"/>
          <w:spacing w:val="-8"/>
          <w:sz w:val="30"/>
          <w:szCs w:val="30"/>
          <w:cs/>
        </w:rPr>
        <w:t>สรุปได้ดังนี้</w:t>
      </w:r>
    </w:p>
    <w:p w14:paraId="43AC9020" w14:textId="77777777" w:rsidR="00141086" w:rsidRPr="002923CE" w:rsidRDefault="00141086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260"/>
        <w:gridCol w:w="270"/>
        <w:gridCol w:w="1332"/>
      </w:tblGrid>
      <w:tr w:rsidR="00535968" w:rsidRPr="00EF646B" w14:paraId="05EDF7D0" w14:textId="77777777" w:rsidTr="00471A92">
        <w:trPr>
          <w:tblHeader/>
        </w:trPr>
        <w:tc>
          <w:tcPr>
            <w:tcW w:w="3600" w:type="dxa"/>
          </w:tcPr>
          <w:p w14:paraId="4E21FDC8" w14:textId="77777777" w:rsidR="00535968" w:rsidRPr="00EF646B" w:rsidRDefault="00535968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911B98D" w14:textId="77777777" w:rsidR="00535968" w:rsidRPr="00EF646B" w:rsidRDefault="00535968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080C2D" w14:textId="77777777" w:rsidR="00535968" w:rsidRPr="00EF646B" w:rsidRDefault="00535968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14:paraId="37C7C56F" w14:textId="77777777" w:rsidR="00535968" w:rsidRPr="00EF646B" w:rsidRDefault="00535968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968" w:rsidRPr="00EF646B" w14:paraId="49C9EE90" w14:textId="77777777" w:rsidTr="00471A92">
        <w:trPr>
          <w:tblHeader/>
        </w:trPr>
        <w:tc>
          <w:tcPr>
            <w:tcW w:w="3600" w:type="dxa"/>
          </w:tcPr>
          <w:p w14:paraId="15489ACA" w14:textId="77777777" w:rsidR="00535968" w:rsidRPr="00EF646B" w:rsidRDefault="00515146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center"/>
          </w:tcPr>
          <w:p w14:paraId="1D670204" w14:textId="77777777" w:rsidR="00535968" w:rsidRPr="00220122" w:rsidRDefault="00515146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1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14:paraId="13C503A3" w14:textId="77777777"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8292FD4" w14:textId="77777777" w:rsidR="00535968" w:rsidRPr="00220122" w:rsidRDefault="00515146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1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2F1C808E" w14:textId="77777777" w:rsidR="00535968" w:rsidRPr="00471A92" w:rsidRDefault="00535968" w:rsidP="00B942DE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737C8553" w14:textId="77777777" w:rsidR="00535968" w:rsidRPr="00220122" w:rsidRDefault="00515146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1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14:paraId="0B13B4C5" w14:textId="77777777" w:rsidR="00535968" w:rsidRPr="00471A92" w:rsidRDefault="00535968" w:rsidP="00B942D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32" w:type="dxa"/>
            <w:vAlign w:val="center"/>
          </w:tcPr>
          <w:p w14:paraId="0E0AA789" w14:textId="77777777" w:rsidR="00535968" w:rsidRPr="00220122" w:rsidRDefault="00515146" w:rsidP="00B942DE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1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35968" w:rsidRPr="00EF646B" w14:paraId="2B03B957" w14:textId="77777777" w:rsidTr="00471A92">
        <w:trPr>
          <w:cantSplit/>
          <w:tblHeader/>
        </w:trPr>
        <w:tc>
          <w:tcPr>
            <w:tcW w:w="3600" w:type="dxa"/>
          </w:tcPr>
          <w:p w14:paraId="62D1E234" w14:textId="77777777"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42" w:type="dxa"/>
            <w:gridSpan w:val="7"/>
          </w:tcPr>
          <w:p w14:paraId="28DFC134" w14:textId="77777777"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5968" w:rsidRPr="00EF646B" w14:paraId="70F98A08" w14:textId="77777777" w:rsidTr="00471A92">
        <w:trPr>
          <w:trHeight w:val="344"/>
        </w:trPr>
        <w:tc>
          <w:tcPr>
            <w:tcW w:w="3600" w:type="dxa"/>
          </w:tcPr>
          <w:p w14:paraId="48EA0317" w14:textId="77777777"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48563F1" w14:textId="77777777"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8058C" w14:textId="77777777"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97C09" w14:textId="77777777"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85D9A" w14:textId="77777777"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BD25C" w14:textId="77777777" w:rsidR="00535968" w:rsidRPr="00EF646B" w:rsidRDefault="00535968" w:rsidP="005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1DF2E" w14:textId="77777777" w:rsidR="00535968" w:rsidRPr="00EF646B" w:rsidRDefault="00535968" w:rsidP="00B9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9CB8D53" w14:textId="77777777" w:rsidR="00535968" w:rsidRPr="00EF646B" w:rsidRDefault="00535968" w:rsidP="0047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222" w:rsidRPr="00EF646B" w14:paraId="26A5B534" w14:textId="77777777" w:rsidTr="00471A92">
        <w:trPr>
          <w:trHeight w:val="344"/>
        </w:trPr>
        <w:tc>
          <w:tcPr>
            <w:tcW w:w="3600" w:type="dxa"/>
          </w:tcPr>
          <w:p w14:paraId="30314FCA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6ECECE0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2ADA0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5D8B86E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C31319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C09559" w14:textId="77777777" w:rsidR="00EE5222" w:rsidRPr="00EF646B" w:rsidRDefault="00C869E9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5.69</w:t>
            </w:r>
          </w:p>
        </w:tc>
        <w:tc>
          <w:tcPr>
            <w:tcW w:w="270" w:type="dxa"/>
          </w:tcPr>
          <w:p w14:paraId="612E6D6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D2885E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5.84</w:t>
            </w:r>
          </w:p>
        </w:tc>
      </w:tr>
      <w:tr w:rsidR="00EE5222" w:rsidRPr="00EF646B" w14:paraId="51031352" w14:textId="77777777" w:rsidTr="00471A92">
        <w:trPr>
          <w:trHeight w:val="344"/>
        </w:trPr>
        <w:tc>
          <w:tcPr>
            <w:tcW w:w="3600" w:type="dxa"/>
          </w:tcPr>
          <w:p w14:paraId="3E254DE7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14:paraId="382A71B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9F277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B7AFC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DF120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35AE2" w14:textId="77777777" w:rsidR="00EE5222" w:rsidRPr="00EF646B" w:rsidRDefault="00C869E9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364.44</w:t>
            </w:r>
          </w:p>
        </w:tc>
        <w:tc>
          <w:tcPr>
            <w:tcW w:w="270" w:type="dxa"/>
          </w:tcPr>
          <w:p w14:paraId="1A823664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06D6D34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260.40</w:t>
            </w:r>
          </w:p>
        </w:tc>
      </w:tr>
      <w:tr w:rsidR="00EE5222" w:rsidRPr="00EF646B" w14:paraId="72C22C0E" w14:textId="77777777" w:rsidTr="00471A92">
        <w:trPr>
          <w:trHeight w:val="344"/>
        </w:trPr>
        <w:tc>
          <w:tcPr>
            <w:tcW w:w="3600" w:type="dxa"/>
          </w:tcPr>
          <w:p w14:paraId="7E0909CD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BC9F595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DF3590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716A664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F9EBF9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E784A" w14:textId="77777777" w:rsidR="00EE5222" w:rsidRPr="00EF646B" w:rsidRDefault="00C869E9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1,328.50</w:t>
            </w:r>
          </w:p>
        </w:tc>
        <w:tc>
          <w:tcPr>
            <w:tcW w:w="270" w:type="dxa"/>
          </w:tcPr>
          <w:p w14:paraId="61B977A3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32F905E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1,781.27</w:t>
            </w:r>
          </w:p>
        </w:tc>
      </w:tr>
      <w:tr w:rsidR="00EE5222" w:rsidRPr="00EF646B" w14:paraId="628308D0" w14:textId="77777777" w:rsidTr="00471A92">
        <w:trPr>
          <w:trHeight w:val="344"/>
        </w:trPr>
        <w:tc>
          <w:tcPr>
            <w:tcW w:w="3600" w:type="dxa"/>
          </w:tcPr>
          <w:p w14:paraId="1E2100FC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32F8C99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31CD9C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BA98F3F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938DC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719A8" w14:textId="77777777" w:rsidR="00EE5222" w:rsidRPr="00EF646B" w:rsidRDefault="00C869E9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1,067.01</w:t>
            </w:r>
          </w:p>
        </w:tc>
        <w:tc>
          <w:tcPr>
            <w:tcW w:w="270" w:type="dxa"/>
          </w:tcPr>
          <w:p w14:paraId="44DFEB51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D535F7C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737.89</w:t>
            </w:r>
          </w:p>
        </w:tc>
      </w:tr>
      <w:tr w:rsidR="00EE5222" w:rsidRPr="00EF646B" w14:paraId="32ECD03E" w14:textId="77777777" w:rsidTr="00471A92">
        <w:trPr>
          <w:trHeight w:val="344"/>
        </w:trPr>
        <w:tc>
          <w:tcPr>
            <w:tcW w:w="3600" w:type="dxa"/>
          </w:tcPr>
          <w:p w14:paraId="57F5FB90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2C0A1A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62B1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1EAF8CF0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BE9188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E1DDAE" w14:textId="77777777" w:rsidR="00EE5222" w:rsidRPr="00EF646B" w:rsidRDefault="0057751F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150.66</w:t>
            </w:r>
          </w:p>
        </w:tc>
        <w:tc>
          <w:tcPr>
            <w:tcW w:w="270" w:type="dxa"/>
          </w:tcPr>
          <w:p w14:paraId="60023CC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0E316C1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150.08</w:t>
            </w:r>
          </w:p>
        </w:tc>
      </w:tr>
      <w:tr w:rsidR="00EE5222" w:rsidRPr="00EF646B" w14:paraId="4F5DE0C8" w14:textId="77777777" w:rsidTr="00471A92">
        <w:trPr>
          <w:trHeight w:val="344"/>
        </w:trPr>
        <w:tc>
          <w:tcPr>
            <w:tcW w:w="3600" w:type="dxa"/>
          </w:tcPr>
          <w:p w14:paraId="41FDA41A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</w:tcPr>
          <w:p w14:paraId="3A8D6185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3109E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E016D6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F6A8D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78468" w14:textId="77777777" w:rsidR="00EE5222" w:rsidRPr="00EF646B" w:rsidRDefault="0057751F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56.40</w:t>
            </w:r>
          </w:p>
        </w:tc>
        <w:tc>
          <w:tcPr>
            <w:tcW w:w="270" w:type="dxa"/>
          </w:tcPr>
          <w:p w14:paraId="3BDF53D0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19F17BA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56.40</w:t>
            </w:r>
          </w:p>
        </w:tc>
      </w:tr>
      <w:tr w:rsidR="00EE5222" w:rsidRPr="00EF646B" w14:paraId="3BD54A07" w14:textId="77777777" w:rsidTr="00471A92">
        <w:tc>
          <w:tcPr>
            <w:tcW w:w="3600" w:type="dxa"/>
          </w:tcPr>
          <w:p w14:paraId="5F854AEC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1170" w:type="dxa"/>
          </w:tcPr>
          <w:p w14:paraId="1798251D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49A28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ADB74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1D2B3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6CE3AF" w14:textId="77777777" w:rsidR="00EE5222" w:rsidRPr="00EF646B" w:rsidRDefault="0057751F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67956E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2DC632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</w:tr>
      <w:tr w:rsidR="00EE5222" w:rsidRPr="00EF646B" w14:paraId="1098D72C" w14:textId="77777777" w:rsidTr="00471A92">
        <w:trPr>
          <w:trHeight w:val="344"/>
        </w:trPr>
        <w:tc>
          <w:tcPr>
            <w:tcW w:w="3600" w:type="dxa"/>
          </w:tcPr>
          <w:p w14:paraId="0085CD7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2828A07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15C63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7E620ECD" w14:textId="77777777" w:rsidR="00EE5222" w:rsidRPr="00EF646B" w:rsidRDefault="00EE5222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EC5E9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5B43CE" w14:textId="77777777" w:rsidR="00EE5222" w:rsidRPr="00EF646B" w:rsidRDefault="0057751F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0.29</w:t>
            </w:r>
          </w:p>
        </w:tc>
        <w:tc>
          <w:tcPr>
            <w:tcW w:w="270" w:type="dxa"/>
          </w:tcPr>
          <w:p w14:paraId="5344E63D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541990A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</w:tr>
      <w:tr w:rsidR="00EE5222" w:rsidRPr="00EF646B" w14:paraId="115035E9" w14:textId="77777777" w:rsidTr="00471A92">
        <w:trPr>
          <w:trHeight w:val="236"/>
        </w:trPr>
        <w:tc>
          <w:tcPr>
            <w:tcW w:w="3600" w:type="dxa"/>
          </w:tcPr>
          <w:p w14:paraId="528371D9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B37AE2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DFCE7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C0AB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44F1F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C320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88013F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5DA4AB65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5222" w:rsidRPr="00EF646B" w14:paraId="1DA5AD6E" w14:textId="77777777" w:rsidTr="00471A92">
        <w:trPr>
          <w:trHeight w:val="344"/>
        </w:trPr>
        <w:tc>
          <w:tcPr>
            <w:tcW w:w="3600" w:type="dxa"/>
          </w:tcPr>
          <w:p w14:paraId="4D30D48E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5572C2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64CA1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6A29E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950FB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46EE5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F2C7F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2AACDCA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222" w:rsidRPr="00EF646B" w14:paraId="7A73F13A" w14:textId="77777777" w:rsidTr="00471A92">
        <w:trPr>
          <w:trHeight w:val="344"/>
        </w:trPr>
        <w:tc>
          <w:tcPr>
            <w:tcW w:w="3600" w:type="dxa"/>
          </w:tcPr>
          <w:p w14:paraId="77FB0FED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57751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จากการให้เช่าและบริการ</w:t>
            </w:r>
          </w:p>
        </w:tc>
        <w:tc>
          <w:tcPr>
            <w:tcW w:w="1170" w:type="dxa"/>
          </w:tcPr>
          <w:p w14:paraId="759EF56C" w14:textId="77777777" w:rsidR="00EE5222" w:rsidRPr="00EF646B" w:rsidRDefault="0057751F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6E3A3A06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0F9E1" w14:textId="77777777" w:rsidR="00EE5222" w:rsidRPr="00EF646B" w:rsidRDefault="0057751F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F16C3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91181" w14:textId="77777777" w:rsidR="00EE5222" w:rsidRPr="00EF646B" w:rsidRDefault="0057751F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0F515377" w14:textId="77777777" w:rsidR="00EE5222" w:rsidRPr="00EF646B" w:rsidRDefault="00EE5222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FBA84A" w14:textId="77777777" w:rsidR="00EE5222" w:rsidRPr="00EF646B" w:rsidRDefault="0057751F" w:rsidP="00EE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5468D921" w14:textId="77777777" w:rsidTr="00471A92">
        <w:trPr>
          <w:trHeight w:val="344"/>
        </w:trPr>
        <w:tc>
          <w:tcPr>
            <w:tcW w:w="3600" w:type="dxa"/>
          </w:tcPr>
          <w:p w14:paraId="4CFA2FD0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14:paraId="35090E36" w14:textId="77777777" w:rsidR="0057751F" w:rsidRPr="00EF646B" w:rsidRDefault="006E139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96.00</w:t>
            </w:r>
          </w:p>
        </w:tc>
        <w:tc>
          <w:tcPr>
            <w:tcW w:w="270" w:type="dxa"/>
          </w:tcPr>
          <w:p w14:paraId="37730AAE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D7F9D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64.80</w:t>
            </w:r>
          </w:p>
        </w:tc>
        <w:tc>
          <w:tcPr>
            <w:tcW w:w="270" w:type="dxa"/>
          </w:tcPr>
          <w:p w14:paraId="2AC5920A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0419A" w14:textId="77777777" w:rsidR="0057751F" w:rsidRPr="00EF646B" w:rsidRDefault="006E139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96.00</w:t>
            </w:r>
          </w:p>
        </w:tc>
        <w:tc>
          <w:tcPr>
            <w:tcW w:w="270" w:type="dxa"/>
          </w:tcPr>
          <w:p w14:paraId="6B61A515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070573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64.80</w:t>
            </w:r>
          </w:p>
        </w:tc>
      </w:tr>
      <w:tr w:rsidR="0057751F" w:rsidRPr="00EF646B" w14:paraId="06BAC678" w14:textId="77777777" w:rsidTr="00471A92">
        <w:trPr>
          <w:trHeight w:val="254"/>
        </w:trPr>
        <w:tc>
          <w:tcPr>
            <w:tcW w:w="3600" w:type="dxa"/>
          </w:tcPr>
          <w:p w14:paraId="555EA459" w14:textId="77777777" w:rsidR="0057751F" w:rsidRPr="00EF646B" w:rsidRDefault="004B7CC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2AD3D09C" w14:textId="77777777" w:rsidR="0057751F" w:rsidRPr="00EF646B" w:rsidRDefault="004B7CC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0.51</w:t>
            </w:r>
          </w:p>
        </w:tc>
        <w:tc>
          <w:tcPr>
            <w:tcW w:w="270" w:type="dxa"/>
          </w:tcPr>
          <w:p w14:paraId="1AF6C831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AB946" w14:textId="77777777" w:rsidR="0057751F" w:rsidRPr="00EF646B" w:rsidRDefault="004B7CC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2721F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0D1DF" w14:textId="77777777" w:rsidR="0057751F" w:rsidRPr="00EF646B" w:rsidRDefault="004B7CC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0.51</w:t>
            </w:r>
          </w:p>
        </w:tc>
        <w:tc>
          <w:tcPr>
            <w:tcW w:w="270" w:type="dxa"/>
          </w:tcPr>
          <w:p w14:paraId="7BB04435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43595A6" w14:textId="77777777" w:rsidR="0057751F" w:rsidRPr="00EF646B" w:rsidRDefault="004B7CC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5FE8" w:rsidRPr="00EF646B" w14:paraId="48577AB5" w14:textId="77777777" w:rsidTr="00471A92">
        <w:trPr>
          <w:trHeight w:val="254"/>
        </w:trPr>
        <w:tc>
          <w:tcPr>
            <w:tcW w:w="3600" w:type="dxa"/>
          </w:tcPr>
          <w:p w14:paraId="602D94A8" w14:textId="77777777" w:rsidR="00FA5FE8" w:rsidRDefault="00FA5FE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ACDD60" w14:textId="77777777" w:rsidR="00FA5FE8" w:rsidRDefault="00FA5FE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59EBE" w14:textId="77777777" w:rsidR="00FA5FE8" w:rsidRPr="00EF646B" w:rsidRDefault="00FA5FE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7A3F6" w14:textId="77777777" w:rsidR="00FA5FE8" w:rsidRDefault="00FA5FE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9CC0A" w14:textId="77777777" w:rsidR="00FA5FE8" w:rsidRPr="00EF646B" w:rsidRDefault="00FA5FE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573E6" w14:textId="77777777" w:rsidR="00FA5FE8" w:rsidRDefault="00FA5FE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C1758" w14:textId="77777777" w:rsidR="00FA5FE8" w:rsidRPr="00EF646B" w:rsidRDefault="00FA5FE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3686E2D" w14:textId="77777777" w:rsidR="00FA5FE8" w:rsidRDefault="00FA5FE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51F" w:rsidRPr="00EF646B" w14:paraId="43D7DA87" w14:textId="77777777" w:rsidTr="00471A92">
        <w:trPr>
          <w:trHeight w:val="344"/>
        </w:trPr>
        <w:tc>
          <w:tcPr>
            <w:tcW w:w="3600" w:type="dxa"/>
          </w:tcPr>
          <w:p w14:paraId="465C8FCF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805C419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0F35C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4E911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DE015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FA543A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E23AB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92B0E7E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51F" w:rsidRPr="00EF646B" w14:paraId="57E1A1A6" w14:textId="77777777" w:rsidTr="00471A92">
        <w:tc>
          <w:tcPr>
            <w:tcW w:w="3600" w:type="dxa"/>
          </w:tcPr>
          <w:p w14:paraId="4AE75651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27E74322" w14:textId="77777777" w:rsidR="0057751F" w:rsidRPr="00EF646B" w:rsidRDefault="00F15BC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356.74</w:t>
            </w:r>
          </w:p>
        </w:tc>
        <w:tc>
          <w:tcPr>
            <w:tcW w:w="270" w:type="dxa"/>
          </w:tcPr>
          <w:p w14:paraId="6E0743CB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0B7C9" w14:textId="6CEB9AA9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A265D">
              <w:rPr>
                <w:rFonts w:asciiTheme="majorBidi" w:hAnsiTheme="majorBidi" w:cstheme="majorBidi"/>
                <w:sz w:val="30"/>
                <w:szCs w:val="30"/>
              </w:rPr>
              <w:t>56.74</w:t>
            </w:r>
          </w:p>
        </w:tc>
        <w:tc>
          <w:tcPr>
            <w:tcW w:w="270" w:type="dxa"/>
          </w:tcPr>
          <w:p w14:paraId="2757695F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7222B3" w14:textId="77777777" w:rsidR="0057751F" w:rsidRPr="00EF646B" w:rsidRDefault="00F15BC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AA07EB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DFE8282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14F943AE" w14:textId="77777777" w:rsidTr="00471A92">
        <w:tc>
          <w:tcPr>
            <w:tcW w:w="3600" w:type="dxa"/>
          </w:tcPr>
          <w:p w14:paraId="060330DB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1170" w:type="dxa"/>
          </w:tcPr>
          <w:p w14:paraId="4375E2FA" w14:textId="77777777" w:rsidR="0057751F" w:rsidRPr="00EF646B" w:rsidRDefault="00F15BC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110.92</w:t>
            </w:r>
          </w:p>
        </w:tc>
        <w:tc>
          <w:tcPr>
            <w:tcW w:w="270" w:type="dxa"/>
          </w:tcPr>
          <w:p w14:paraId="1C916B1D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6E64B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77.98</w:t>
            </w:r>
          </w:p>
        </w:tc>
        <w:tc>
          <w:tcPr>
            <w:tcW w:w="270" w:type="dxa"/>
          </w:tcPr>
          <w:p w14:paraId="167D8BE9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6D3A1E" w14:textId="77777777" w:rsidR="0057751F" w:rsidRPr="00EF646B" w:rsidRDefault="00F15BC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5B6DE3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49360E7" w14:textId="77777777" w:rsidR="0057751F" w:rsidRPr="00EF646B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386E8B2E" w14:textId="77777777" w:rsidTr="00471A92">
        <w:tc>
          <w:tcPr>
            <w:tcW w:w="3600" w:type="dxa"/>
          </w:tcPr>
          <w:p w14:paraId="39A621C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56BD37F" w14:textId="77777777" w:rsidR="0057751F" w:rsidRPr="00535968" w:rsidRDefault="00F15BC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D8C0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128B31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72A0A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B10CC" w14:textId="77777777" w:rsidR="0057751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181.88</w:t>
            </w:r>
          </w:p>
        </w:tc>
        <w:tc>
          <w:tcPr>
            <w:tcW w:w="270" w:type="dxa"/>
          </w:tcPr>
          <w:p w14:paraId="631036E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0181F1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155.18</w:t>
            </w:r>
          </w:p>
        </w:tc>
      </w:tr>
      <w:tr w:rsidR="0057751F" w:rsidRPr="00EF646B" w14:paraId="2D4905A0" w14:textId="77777777" w:rsidTr="00471A92">
        <w:tc>
          <w:tcPr>
            <w:tcW w:w="3600" w:type="dxa"/>
          </w:tcPr>
          <w:p w14:paraId="03DE2FEB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DE10111" w14:textId="77777777" w:rsidR="0057751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14:paraId="3BF2D9F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FDAA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14:paraId="0593116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10729D" w14:textId="77777777" w:rsidR="0057751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14:paraId="7009E014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5E6409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</w:tr>
      <w:tr w:rsidR="00A5045F" w:rsidRPr="00EF646B" w14:paraId="3937E900" w14:textId="77777777" w:rsidTr="00471A92">
        <w:tc>
          <w:tcPr>
            <w:tcW w:w="3600" w:type="dxa"/>
          </w:tcPr>
          <w:p w14:paraId="65698F02" w14:textId="77777777" w:rsidR="00A5045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DA02F4C" w14:textId="77777777" w:rsidR="00A5045F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0.87</w:t>
            </w:r>
          </w:p>
        </w:tc>
        <w:tc>
          <w:tcPr>
            <w:tcW w:w="270" w:type="dxa"/>
          </w:tcPr>
          <w:p w14:paraId="25433BD8" w14:textId="77777777" w:rsidR="00A5045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BA104" w14:textId="77777777" w:rsidR="00A5045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3CDE3D" w14:textId="77777777" w:rsidR="00A5045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67E16" w14:textId="77777777" w:rsidR="00A5045F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FE71D" w14:textId="77777777" w:rsidR="00A5045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7120432" w14:textId="77777777" w:rsidR="00A5045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72918504" w14:textId="77777777" w:rsidTr="00471A92">
        <w:tc>
          <w:tcPr>
            <w:tcW w:w="3600" w:type="dxa"/>
          </w:tcPr>
          <w:p w14:paraId="30F281F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62718A58" w14:textId="77777777" w:rsidR="0057751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100.98</w:t>
            </w:r>
          </w:p>
        </w:tc>
        <w:tc>
          <w:tcPr>
            <w:tcW w:w="270" w:type="dxa"/>
          </w:tcPr>
          <w:p w14:paraId="38D53E1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BD65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90.62</w:t>
            </w:r>
          </w:p>
        </w:tc>
        <w:tc>
          <w:tcPr>
            <w:tcW w:w="270" w:type="dxa"/>
          </w:tcPr>
          <w:p w14:paraId="2C19B2B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A401E" w14:textId="77777777" w:rsidR="0057751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23.28</w:t>
            </w:r>
          </w:p>
        </w:tc>
        <w:tc>
          <w:tcPr>
            <w:tcW w:w="270" w:type="dxa"/>
          </w:tcPr>
          <w:p w14:paraId="65AAA1BA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E0B4CE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19.98</w:t>
            </w:r>
          </w:p>
        </w:tc>
      </w:tr>
      <w:tr w:rsidR="0057751F" w:rsidRPr="00EF646B" w14:paraId="2C7641BF" w14:textId="77777777" w:rsidTr="00471A92">
        <w:tc>
          <w:tcPr>
            <w:tcW w:w="3600" w:type="dxa"/>
          </w:tcPr>
          <w:p w14:paraId="53A8E18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0E0508F" w14:textId="77777777" w:rsidR="0057751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087F3BF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2D420A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1.88</w:t>
            </w:r>
          </w:p>
        </w:tc>
        <w:tc>
          <w:tcPr>
            <w:tcW w:w="270" w:type="dxa"/>
          </w:tcPr>
          <w:p w14:paraId="274B270B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58753" w14:textId="77777777" w:rsidR="0057751F" w:rsidRPr="00535968" w:rsidRDefault="00A5045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70" w:type="dxa"/>
          </w:tcPr>
          <w:p w14:paraId="7FC522B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8D19CB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</w:tr>
      <w:tr w:rsidR="0003343E" w:rsidRPr="00EF646B" w14:paraId="0D291CA7" w14:textId="77777777" w:rsidTr="00471A92">
        <w:tc>
          <w:tcPr>
            <w:tcW w:w="3600" w:type="dxa"/>
          </w:tcPr>
          <w:p w14:paraId="0C834D4F" w14:textId="77777777" w:rsidR="0003343E" w:rsidRPr="00535968" w:rsidRDefault="0003343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3995F2" w14:textId="77777777" w:rsidR="0003343E" w:rsidRDefault="0003343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A369F" w14:textId="77777777" w:rsidR="0003343E" w:rsidRPr="00535968" w:rsidRDefault="0003343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E61D1" w14:textId="77777777" w:rsidR="0003343E" w:rsidRPr="00535968" w:rsidRDefault="0003343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6E3C" w14:textId="77777777" w:rsidR="0003343E" w:rsidRPr="00535968" w:rsidRDefault="0003343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90CF70" w14:textId="77777777" w:rsidR="0003343E" w:rsidRDefault="0003343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2B4C8" w14:textId="77777777" w:rsidR="0003343E" w:rsidRPr="00535968" w:rsidRDefault="0003343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08E463C" w14:textId="77777777" w:rsidR="0003343E" w:rsidRPr="00535968" w:rsidRDefault="0003343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663" w:rsidRPr="00EF646B" w14:paraId="647400A6" w14:textId="77777777" w:rsidTr="00471A92">
        <w:tc>
          <w:tcPr>
            <w:tcW w:w="3600" w:type="dxa"/>
          </w:tcPr>
          <w:p w14:paraId="08F01C55" w14:textId="77777777" w:rsidR="00C31663" w:rsidRPr="00535968" w:rsidRDefault="00C31663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7B995B" w14:textId="77777777" w:rsidR="00C31663" w:rsidRDefault="00C31663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725E7" w14:textId="77777777" w:rsidR="00C31663" w:rsidRPr="00535968" w:rsidRDefault="00C31663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5F3D9" w14:textId="77777777" w:rsidR="00C31663" w:rsidRPr="00535968" w:rsidRDefault="00C31663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89901" w14:textId="77777777" w:rsidR="00C31663" w:rsidRPr="00535968" w:rsidRDefault="00C31663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72BF03" w14:textId="77777777" w:rsidR="00C31663" w:rsidRDefault="00C31663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6B579" w14:textId="77777777" w:rsidR="00C31663" w:rsidRPr="00535968" w:rsidRDefault="00C31663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63CC591" w14:textId="77777777" w:rsidR="00C31663" w:rsidRPr="00535968" w:rsidRDefault="00C31663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51F" w:rsidRPr="00EF646B" w14:paraId="43960919" w14:textId="77777777" w:rsidTr="00471A92">
        <w:tc>
          <w:tcPr>
            <w:tcW w:w="3600" w:type="dxa"/>
          </w:tcPr>
          <w:p w14:paraId="4FC4FC6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312CD5C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D1E2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9E4C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A8BB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BFF621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21E6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2668F58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51F" w:rsidRPr="00EF646B" w14:paraId="07E4AEC8" w14:textId="77777777" w:rsidTr="00471A92">
        <w:tc>
          <w:tcPr>
            <w:tcW w:w="3600" w:type="dxa"/>
          </w:tcPr>
          <w:p w14:paraId="6DE7CDA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70C9B478" w14:textId="77777777" w:rsidR="0057751F" w:rsidRPr="00535968" w:rsidRDefault="00B56DAA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8.03</w:t>
            </w:r>
          </w:p>
        </w:tc>
        <w:tc>
          <w:tcPr>
            <w:tcW w:w="270" w:type="dxa"/>
          </w:tcPr>
          <w:p w14:paraId="051D44FA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BD52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85D2B0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9BBE3" w14:textId="77777777" w:rsidR="0057751F" w:rsidRPr="00535968" w:rsidRDefault="00B56DAA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6.87</w:t>
            </w:r>
          </w:p>
        </w:tc>
        <w:tc>
          <w:tcPr>
            <w:tcW w:w="270" w:type="dxa"/>
          </w:tcPr>
          <w:p w14:paraId="5CB9BA58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C2EBBBA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5.51</w:t>
            </w:r>
          </w:p>
        </w:tc>
      </w:tr>
      <w:tr w:rsidR="0057751F" w:rsidRPr="00EF646B" w14:paraId="246BFB67" w14:textId="77777777" w:rsidTr="00471A92">
        <w:tc>
          <w:tcPr>
            <w:tcW w:w="3600" w:type="dxa"/>
          </w:tcPr>
          <w:p w14:paraId="6B11EAD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70" w:type="dxa"/>
          </w:tcPr>
          <w:p w14:paraId="296A7506" w14:textId="77777777" w:rsidR="0057751F" w:rsidRPr="00535968" w:rsidRDefault="00B56DAA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5.60</w:t>
            </w:r>
          </w:p>
        </w:tc>
        <w:tc>
          <w:tcPr>
            <w:tcW w:w="270" w:type="dxa"/>
          </w:tcPr>
          <w:p w14:paraId="74182F08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14D8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80531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BF7C6" w14:textId="77777777" w:rsidR="0057751F" w:rsidRPr="00535968" w:rsidRDefault="00B56DAA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5.60</w:t>
            </w:r>
          </w:p>
        </w:tc>
        <w:tc>
          <w:tcPr>
            <w:tcW w:w="270" w:type="dxa"/>
          </w:tcPr>
          <w:p w14:paraId="6B2D520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4AFB97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691877AF" w14:textId="77777777" w:rsidTr="00471A92">
        <w:tc>
          <w:tcPr>
            <w:tcW w:w="3600" w:type="dxa"/>
          </w:tcPr>
          <w:p w14:paraId="5D987615" w14:textId="77777777" w:rsidR="0057751F" w:rsidRPr="00535968" w:rsidRDefault="00B56DAA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CF6F166" w14:textId="77777777" w:rsidR="0057751F" w:rsidRPr="00535968" w:rsidRDefault="00B56DAA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270" w:type="dxa"/>
          </w:tcPr>
          <w:p w14:paraId="6897B3D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C0F03" w14:textId="77777777" w:rsidR="0057751F" w:rsidRPr="00535968" w:rsidRDefault="00B56DAA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38A4E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1A2DD2" w14:textId="77777777" w:rsidR="0057751F" w:rsidRPr="00535968" w:rsidRDefault="00B56DAA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3.26</w:t>
            </w:r>
          </w:p>
        </w:tc>
        <w:tc>
          <w:tcPr>
            <w:tcW w:w="270" w:type="dxa"/>
          </w:tcPr>
          <w:p w14:paraId="525CA24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6CAB1EC" w14:textId="77777777" w:rsidR="0057751F" w:rsidRPr="00535968" w:rsidRDefault="00B56DAA" w:rsidP="00AE2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6178" w:rsidRPr="00EF646B" w14:paraId="1147D284" w14:textId="77777777" w:rsidTr="00471A92">
        <w:tc>
          <w:tcPr>
            <w:tcW w:w="3600" w:type="dxa"/>
          </w:tcPr>
          <w:p w14:paraId="6AB46351" w14:textId="77777777" w:rsidR="008E6178" w:rsidRDefault="008E617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รายได้จากการขายสินทรัพย์ที่ไม่ใช่</w:t>
            </w:r>
          </w:p>
          <w:p w14:paraId="2553061A" w14:textId="02FE94E8" w:rsidR="008E6178" w:rsidRDefault="008E617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สินทรัพย์</w:t>
            </w:r>
            <w:r w:rsidR="00752AE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170" w:type="dxa"/>
          </w:tcPr>
          <w:p w14:paraId="7D1DC798" w14:textId="77777777" w:rsidR="003664ED" w:rsidRDefault="003664ED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7EFC3D" w14:textId="77777777" w:rsidR="008E617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749FB142" w14:textId="77777777" w:rsidR="008E6178" w:rsidRPr="00535968" w:rsidRDefault="008E617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02FFB" w14:textId="77777777" w:rsidR="003664ED" w:rsidRDefault="003664ED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1D8587" w14:textId="77777777" w:rsidR="008E617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98619D" w14:textId="77777777" w:rsidR="008E6178" w:rsidRPr="00535968" w:rsidRDefault="008E617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58825" w14:textId="77777777" w:rsidR="003664ED" w:rsidRDefault="003664ED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A4D18E" w14:textId="77777777" w:rsidR="008E617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1F07ED75" w14:textId="77777777" w:rsidR="008E6178" w:rsidRPr="00535968" w:rsidRDefault="008E6178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E2D762D" w14:textId="77777777" w:rsidR="003664ED" w:rsidRDefault="003664ED" w:rsidP="00AE2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1B5991" w14:textId="77777777" w:rsidR="008E6178" w:rsidRDefault="00B328F6" w:rsidP="00AE2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6ABA7EED" w14:textId="77777777" w:rsidTr="00471A92">
        <w:tc>
          <w:tcPr>
            <w:tcW w:w="3600" w:type="dxa"/>
          </w:tcPr>
          <w:p w14:paraId="0B63C655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DBC6896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14.80</w:t>
            </w:r>
          </w:p>
        </w:tc>
        <w:tc>
          <w:tcPr>
            <w:tcW w:w="270" w:type="dxa"/>
          </w:tcPr>
          <w:p w14:paraId="1004F915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4476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14.80</w:t>
            </w:r>
          </w:p>
        </w:tc>
        <w:tc>
          <w:tcPr>
            <w:tcW w:w="270" w:type="dxa"/>
          </w:tcPr>
          <w:p w14:paraId="4FC3EF0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B6C9DC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6ACFF1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9B83448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37437EAA" w14:textId="77777777" w:rsidTr="00471A92">
        <w:tc>
          <w:tcPr>
            <w:tcW w:w="3600" w:type="dxa"/>
          </w:tcPr>
          <w:p w14:paraId="0FA442F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BA98A52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2.09</w:t>
            </w:r>
          </w:p>
        </w:tc>
        <w:tc>
          <w:tcPr>
            <w:tcW w:w="270" w:type="dxa"/>
          </w:tcPr>
          <w:p w14:paraId="222C330C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F233C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6.39</w:t>
            </w:r>
          </w:p>
        </w:tc>
        <w:tc>
          <w:tcPr>
            <w:tcW w:w="270" w:type="dxa"/>
          </w:tcPr>
          <w:p w14:paraId="1DE7806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35AD75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0.46</w:t>
            </w:r>
          </w:p>
        </w:tc>
        <w:tc>
          <w:tcPr>
            <w:tcW w:w="270" w:type="dxa"/>
          </w:tcPr>
          <w:p w14:paraId="074C4AA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4D7D64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4C921329" w14:textId="77777777" w:rsidTr="00471A92">
        <w:tc>
          <w:tcPr>
            <w:tcW w:w="3600" w:type="dxa"/>
          </w:tcPr>
          <w:p w14:paraId="335F0DA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1170" w:type="dxa"/>
          </w:tcPr>
          <w:p w14:paraId="609CC8D1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D0D66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D735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317.33</w:t>
            </w:r>
          </w:p>
        </w:tc>
        <w:tc>
          <w:tcPr>
            <w:tcW w:w="270" w:type="dxa"/>
          </w:tcPr>
          <w:p w14:paraId="0DFF0004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B05566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C8E985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B3676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272642C6" w14:textId="77777777" w:rsidTr="00471A92">
        <w:tc>
          <w:tcPr>
            <w:tcW w:w="3600" w:type="dxa"/>
          </w:tcPr>
          <w:p w14:paraId="1AF5EFB4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67F97DC4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43.33</w:t>
            </w:r>
          </w:p>
        </w:tc>
        <w:tc>
          <w:tcPr>
            <w:tcW w:w="270" w:type="dxa"/>
          </w:tcPr>
          <w:p w14:paraId="695ABCF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F433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31.81</w:t>
            </w:r>
          </w:p>
        </w:tc>
        <w:tc>
          <w:tcPr>
            <w:tcW w:w="270" w:type="dxa"/>
          </w:tcPr>
          <w:p w14:paraId="3993654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0769B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31.15</w:t>
            </w:r>
          </w:p>
        </w:tc>
        <w:tc>
          <w:tcPr>
            <w:tcW w:w="270" w:type="dxa"/>
          </w:tcPr>
          <w:p w14:paraId="34F30C2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B25E09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20.48</w:t>
            </w:r>
          </w:p>
        </w:tc>
      </w:tr>
      <w:tr w:rsidR="0057751F" w:rsidRPr="00EF646B" w14:paraId="34D07A37" w14:textId="77777777" w:rsidTr="00471A92">
        <w:tc>
          <w:tcPr>
            <w:tcW w:w="3600" w:type="dxa"/>
          </w:tcPr>
          <w:p w14:paraId="01DC5CB5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</w:tcPr>
          <w:p w14:paraId="7DDD36C2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69.32</w:t>
            </w:r>
          </w:p>
        </w:tc>
        <w:tc>
          <w:tcPr>
            <w:tcW w:w="270" w:type="dxa"/>
          </w:tcPr>
          <w:p w14:paraId="2A8ABAB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2A1A8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58.68</w:t>
            </w:r>
          </w:p>
        </w:tc>
        <w:tc>
          <w:tcPr>
            <w:tcW w:w="270" w:type="dxa"/>
          </w:tcPr>
          <w:p w14:paraId="1549A124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B7969A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27.63</w:t>
            </w:r>
          </w:p>
        </w:tc>
        <w:tc>
          <w:tcPr>
            <w:tcW w:w="270" w:type="dxa"/>
          </w:tcPr>
          <w:p w14:paraId="5219787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362E99D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25.62</w:t>
            </w:r>
          </w:p>
        </w:tc>
      </w:tr>
      <w:tr w:rsidR="0057751F" w:rsidRPr="00EF646B" w14:paraId="47D7F3ED" w14:textId="77777777" w:rsidTr="00471A92">
        <w:tc>
          <w:tcPr>
            <w:tcW w:w="3600" w:type="dxa"/>
          </w:tcPr>
          <w:p w14:paraId="3CED50CB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1170" w:type="dxa"/>
          </w:tcPr>
          <w:p w14:paraId="77415A27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7.28</w:t>
            </w:r>
          </w:p>
        </w:tc>
        <w:tc>
          <w:tcPr>
            <w:tcW w:w="270" w:type="dxa"/>
          </w:tcPr>
          <w:p w14:paraId="212C854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1B90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7.23</w:t>
            </w:r>
          </w:p>
        </w:tc>
        <w:tc>
          <w:tcPr>
            <w:tcW w:w="270" w:type="dxa"/>
          </w:tcPr>
          <w:p w14:paraId="112513C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74438F" w14:textId="77777777" w:rsidR="0057751F" w:rsidRPr="00535968" w:rsidRDefault="00B328F6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09A5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03EE4A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7361A6D3" w14:textId="77777777" w:rsidTr="00471A92">
        <w:tc>
          <w:tcPr>
            <w:tcW w:w="3600" w:type="dxa"/>
          </w:tcPr>
          <w:p w14:paraId="42B5A995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</w:tcPr>
          <w:p w14:paraId="4E3794D7" w14:textId="77777777" w:rsidR="0057751F" w:rsidRPr="00535968" w:rsidRDefault="00CA164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11.20</w:t>
            </w:r>
          </w:p>
        </w:tc>
        <w:tc>
          <w:tcPr>
            <w:tcW w:w="270" w:type="dxa"/>
          </w:tcPr>
          <w:p w14:paraId="4555E288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060D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10.81</w:t>
            </w:r>
          </w:p>
        </w:tc>
        <w:tc>
          <w:tcPr>
            <w:tcW w:w="270" w:type="dxa"/>
          </w:tcPr>
          <w:p w14:paraId="5CF0AF8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A1B65" w14:textId="77777777" w:rsidR="0057751F" w:rsidRPr="00535968" w:rsidRDefault="00CA164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9AD4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88A65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751F" w:rsidRPr="00EF646B" w14:paraId="34C83C20" w14:textId="77777777" w:rsidTr="00471A92">
        <w:tc>
          <w:tcPr>
            <w:tcW w:w="3600" w:type="dxa"/>
          </w:tcPr>
          <w:p w14:paraId="0449E36B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21A62F9A" w14:textId="77777777" w:rsidR="0057751F" w:rsidRPr="00535968" w:rsidRDefault="00CA164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35.79</w:t>
            </w:r>
          </w:p>
        </w:tc>
        <w:tc>
          <w:tcPr>
            <w:tcW w:w="270" w:type="dxa"/>
          </w:tcPr>
          <w:p w14:paraId="7F7CF57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1E43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25.98</w:t>
            </w:r>
          </w:p>
        </w:tc>
        <w:tc>
          <w:tcPr>
            <w:tcW w:w="270" w:type="dxa"/>
          </w:tcPr>
          <w:p w14:paraId="2FFD1A4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E5D8DB" w14:textId="77777777" w:rsidR="0057751F" w:rsidRPr="00535968" w:rsidRDefault="00CA164E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13.43</w:t>
            </w:r>
          </w:p>
        </w:tc>
        <w:tc>
          <w:tcPr>
            <w:tcW w:w="270" w:type="dxa"/>
          </w:tcPr>
          <w:p w14:paraId="5BBD12D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F888E4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11.97</w:t>
            </w:r>
          </w:p>
        </w:tc>
      </w:tr>
      <w:tr w:rsidR="0057751F" w:rsidRPr="00471A92" w14:paraId="39DAD617" w14:textId="77777777" w:rsidTr="00471A92">
        <w:tc>
          <w:tcPr>
            <w:tcW w:w="3600" w:type="dxa"/>
          </w:tcPr>
          <w:p w14:paraId="00B75FC9" w14:textId="77777777" w:rsidR="0057751F" w:rsidRPr="00471A92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5E2526D" w14:textId="77777777" w:rsidR="0057751F" w:rsidRPr="00471A92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680E01D" w14:textId="77777777" w:rsidR="0057751F" w:rsidRPr="00471A92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228693" w14:textId="77777777" w:rsidR="0057751F" w:rsidRPr="00471A92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C9182EA" w14:textId="77777777" w:rsidR="0057751F" w:rsidRPr="00471A92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583481" w14:textId="77777777" w:rsidR="0057751F" w:rsidRPr="00471A92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3E32F79" w14:textId="77777777" w:rsidR="0057751F" w:rsidRPr="00471A92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</w:tcPr>
          <w:p w14:paraId="4DA1237A" w14:textId="77777777" w:rsidR="0057751F" w:rsidRPr="00471A92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751F" w:rsidRPr="00EF646B" w14:paraId="4438D984" w14:textId="77777777" w:rsidTr="00471A92">
        <w:tc>
          <w:tcPr>
            <w:tcW w:w="3600" w:type="dxa"/>
          </w:tcPr>
          <w:p w14:paraId="1B53F0D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E4C5D8B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DA91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3C9A1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144AC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E430F5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702D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75CCA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751F" w:rsidRPr="001D3537" w14:paraId="738BA1EA" w14:textId="77777777" w:rsidTr="00471A92">
        <w:tc>
          <w:tcPr>
            <w:tcW w:w="3600" w:type="dxa"/>
          </w:tcPr>
          <w:p w14:paraId="53FD754B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D899E01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F6B7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9E183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D240C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3CC8CF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08F2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0AFCE5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51F" w:rsidRPr="001D3537" w14:paraId="31476AA0" w14:textId="77777777" w:rsidTr="00471A92">
        <w:tc>
          <w:tcPr>
            <w:tcW w:w="3600" w:type="dxa"/>
          </w:tcPr>
          <w:p w14:paraId="4ECF84B2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0A227B42" w14:textId="77777777" w:rsidR="0057751F" w:rsidRPr="00535968" w:rsidRDefault="00940D05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71.71</w:t>
            </w:r>
          </w:p>
        </w:tc>
        <w:tc>
          <w:tcPr>
            <w:tcW w:w="270" w:type="dxa"/>
          </w:tcPr>
          <w:p w14:paraId="67DF373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71C1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72.05</w:t>
            </w:r>
          </w:p>
        </w:tc>
        <w:tc>
          <w:tcPr>
            <w:tcW w:w="270" w:type="dxa"/>
          </w:tcPr>
          <w:p w14:paraId="1DDC8A2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ACA2DB" w14:textId="77777777" w:rsidR="0057751F" w:rsidRPr="00535968" w:rsidRDefault="00940D05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54.49</w:t>
            </w:r>
          </w:p>
        </w:tc>
        <w:tc>
          <w:tcPr>
            <w:tcW w:w="270" w:type="dxa"/>
          </w:tcPr>
          <w:p w14:paraId="69F0773C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91B242B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55.06</w:t>
            </w:r>
          </w:p>
        </w:tc>
      </w:tr>
      <w:tr w:rsidR="0057751F" w:rsidRPr="001D3537" w14:paraId="3E8C4709" w14:textId="77777777" w:rsidTr="00471A92">
        <w:tc>
          <w:tcPr>
            <w:tcW w:w="3600" w:type="dxa"/>
          </w:tcPr>
          <w:p w14:paraId="1BD25046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  <w:r w:rsidRPr="00535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E5E403B" w14:textId="77777777" w:rsidR="0057751F" w:rsidRPr="00535968" w:rsidRDefault="00940D05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6.44</w:t>
            </w:r>
          </w:p>
        </w:tc>
        <w:tc>
          <w:tcPr>
            <w:tcW w:w="270" w:type="dxa"/>
          </w:tcPr>
          <w:p w14:paraId="30D2F71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F1217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70" w:type="dxa"/>
          </w:tcPr>
          <w:p w14:paraId="6245CE2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37BAD" w14:textId="77777777" w:rsidR="0057751F" w:rsidRPr="00535968" w:rsidRDefault="00940D05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5.30</w:t>
            </w:r>
          </w:p>
        </w:tc>
        <w:tc>
          <w:tcPr>
            <w:tcW w:w="270" w:type="dxa"/>
          </w:tcPr>
          <w:p w14:paraId="3FAC61D5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331F4E1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sz w:val="30"/>
                <w:szCs w:val="30"/>
              </w:rPr>
              <w:t>4.93</w:t>
            </w:r>
          </w:p>
        </w:tc>
      </w:tr>
      <w:tr w:rsidR="0057751F" w:rsidRPr="00EF646B" w14:paraId="0F1F88A9" w14:textId="77777777" w:rsidTr="00471A92">
        <w:tc>
          <w:tcPr>
            <w:tcW w:w="3600" w:type="dxa"/>
          </w:tcPr>
          <w:p w14:paraId="268E024E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B429A" w14:textId="77777777" w:rsidR="0057751F" w:rsidRPr="00535968" w:rsidRDefault="00940D05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78.15</w:t>
            </w:r>
          </w:p>
        </w:tc>
        <w:tc>
          <w:tcPr>
            <w:tcW w:w="270" w:type="dxa"/>
          </w:tcPr>
          <w:p w14:paraId="3236E6BD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3E9D8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77.99</w:t>
            </w:r>
          </w:p>
        </w:tc>
        <w:tc>
          <w:tcPr>
            <w:tcW w:w="270" w:type="dxa"/>
          </w:tcPr>
          <w:p w14:paraId="202D2439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D367C2" w14:textId="77777777" w:rsidR="0057751F" w:rsidRPr="00535968" w:rsidRDefault="00940D05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59.79</w:t>
            </w:r>
          </w:p>
        </w:tc>
        <w:tc>
          <w:tcPr>
            <w:tcW w:w="270" w:type="dxa"/>
          </w:tcPr>
          <w:p w14:paraId="0F408181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8B4E770" w14:textId="77777777" w:rsidR="0057751F" w:rsidRPr="00535968" w:rsidRDefault="0057751F" w:rsidP="0057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59.99</w:t>
            </w:r>
          </w:p>
        </w:tc>
      </w:tr>
    </w:tbl>
    <w:p w14:paraId="47CA6E1F" w14:textId="77777777" w:rsidR="00D82C2D" w:rsidRPr="00EF646B" w:rsidRDefault="00FD1DC3" w:rsidP="00BB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  <w:r w:rsidRPr="00EF646B">
        <w:rPr>
          <w:rFonts w:ascii="Angsana New" w:hAnsi="Angsana New"/>
          <w:sz w:val="2"/>
          <w:szCs w:val="2"/>
          <w:cs/>
        </w:rPr>
        <w:t>ร</w:t>
      </w:r>
    </w:p>
    <w:p w14:paraId="3BEF73FA" w14:textId="77777777" w:rsidR="006D46B8" w:rsidRPr="00C31663" w:rsidRDefault="006D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8917BEE" w14:textId="77777777" w:rsidR="00FD1DC3" w:rsidRPr="00EF646B" w:rsidRDefault="00FD1DC3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ยอดคงเหลือกับกิ</w:t>
      </w:r>
      <w:r w:rsidR="0079336C" w:rsidRPr="00EF646B">
        <w:rPr>
          <w:rFonts w:ascii="Angsana New" w:hAnsi="Angsana New"/>
          <w:sz w:val="30"/>
          <w:szCs w:val="30"/>
          <w:cs/>
        </w:rPr>
        <w:t xml:space="preserve">จการที่เกี่ยวข้องกัน ณ วันที่ </w:t>
      </w:r>
      <w:r w:rsidR="00A929D9" w:rsidRPr="00EF646B">
        <w:rPr>
          <w:rFonts w:ascii="Angsana New" w:hAnsi="Angsana New"/>
          <w:sz w:val="30"/>
          <w:szCs w:val="30"/>
        </w:rPr>
        <w:t xml:space="preserve">30 </w:t>
      </w:r>
      <w:r w:rsidR="00A929D9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14:paraId="204C2238" w14:textId="77777777" w:rsidR="00BF7D1F" w:rsidRPr="00C31663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12"/>
          <w:szCs w:val="12"/>
        </w:rPr>
      </w:pPr>
    </w:p>
    <w:tbl>
      <w:tblPr>
        <w:tblW w:w="91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95"/>
        <w:gridCol w:w="241"/>
        <w:gridCol w:w="990"/>
        <w:gridCol w:w="270"/>
        <w:gridCol w:w="990"/>
        <w:gridCol w:w="270"/>
        <w:gridCol w:w="1014"/>
      </w:tblGrid>
      <w:tr w:rsidR="00535968" w:rsidRPr="00EF646B" w14:paraId="29D668B3" w14:textId="77777777" w:rsidTr="00C31663">
        <w:tc>
          <w:tcPr>
            <w:tcW w:w="4320" w:type="dxa"/>
            <w:shd w:val="clear" w:color="auto" w:fill="auto"/>
          </w:tcPr>
          <w:p w14:paraId="23C98022" w14:textId="77777777" w:rsidR="00535968" w:rsidRPr="00EF646B" w:rsidRDefault="00535968" w:rsidP="002B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26" w:type="dxa"/>
            <w:gridSpan w:val="3"/>
            <w:shd w:val="clear" w:color="auto" w:fill="auto"/>
          </w:tcPr>
          <w:p w14:paraId="04455E43" w14:textId="77777777" w:rsidR="00535968" w:rsidRPr="00EF646B" w:rsidRDefault="0053596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3DF5DF" w14:textId="77777777" w:rsidR="00535968" w:rsidRPr="00EF646B" w:rsidRDefault="0053596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080E5B6F" w14:textId="77777777" w:rsidR="00535968" w:rsidRPr="00EF646B" w:rsidRDefault="0053596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968" w:rsidRPr="00EF646B" w14:paraId="385FFBE5" w14:textId="77777777" w:rsidTr="00C31663">
        <w:tc>
          <w:tcPr>
            <w:tcW w:w="4320" w:type="dxa"/>
            <w:shd w:val="clear" w:color="auto" w:fill="auto"/>
          </w:tcPr>
          <w:p w14:paraId="217B576C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3D58D26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2201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14:paraId="0294A627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B6D440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201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FF969ED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618F4D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2201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FC34D85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3281CB46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2012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35968" w:rsidRPr="00EF646B" w14:paraId="0F644B94" w14:textId="77777777" w:rsidTr="00C31663">
        <w:tc>
          <w:tcPr>
            <w:tcW w:w="4320" w:type="dxa"/>
            <w:shd w:val="clear" w:color="auto" w:fill="auto"/>
          </w:tcPr>
          <w:p w14:paraId="554F5443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0" w:type="dxa"/>
            <w:gridSpan w:val="7"/>
            <w:tcBorders>
              <w:bottom w:val="nil"/>
            </w:tcBorders>
            <w:shd w:val="clear" w:color="auto" w:fill="auto"/>
          </w:tcPr>
          <w:p w14:paraId="5F606089" w14:textId="77777777" w:rsidR="00535968" w:rsidRPr="00EF646B" w:rsidRDefault="00535968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520F" w:rsidRPr="00535968" w14:paraId="1CEF18F3" w14:textId="77777777" w:rsidTr="00C31663">
        <w:tc>
          <w:tcPr>
            <w:tcW w:w="4320" w:type="dxa"/>
            <w:shd w:val="clear" w:color="auto" w:fill="auto"/>
          </w:tcPr>
          <w:p w14:paraId="15B41E25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39F53FD1" w14:textId="77777777" w:rsidR="0098520F" w:rsidRPr="00535968" w:rsidRDefault="00220122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09E0E9E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A38723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E8404FD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9C00505" w14:textId="77777777" w:rsidR="0098520F" w:rsidRPr="00535968" w:rsidRDefault="00220122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8D89F9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14:paraId="0EF30AB9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12.64</w:t>
            </w:r>
          </w:p>
        </w:tc>
      </w:tr>
      <w:tr w:rsidR="0098520F" w:rsidRPr="00535968" w14:paraId="545C1829" w14:textId="77777777" w:rsidTr="00C31663">
        <w:tc>
          <w:tcPr>
            <w:tcW w:w="4320" w:type="dxa"/>
            <w:shd w:val="clear" w:color="auto" w:fill="auto"/>
          </w:tcPr>
          <w:p w14:paraId="1B9CEF88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6E9DF24B" w14:textId="77777777" w:rsidR="0098520F" w:rsidRPr="00535968" w:rsidRDefault="00220122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C6528CC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FDAF633" w14:textId="77777777" w:rsidR="0098520F" w:rsidRPr="00535968" w:rsidRDefault="00FF4263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270" w:type="dxa"/>
            <w:tcBorders>
              <w:bottom w:val="nil"/>
            </w:tcBorders>
          </w:tcPr>
          <w:p w14:paraId="5E23BF11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C65E664" w14:textId="77777777" w:rsidR="0098520F" w:rsidRPr="00535968" w:rsidRDefault="00220122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443D6F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14:paraId="30F57A28" w14:textId="77777777" w:rsidR="0098520F" w:rsidRPr="00535968" w:rsidRDefault="00FF4263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520F" w:rsidRPr="00535968" w14:paraId="47CECD15" w14:textId="77777777" w:rsidTr="00C3166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472B63A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1FC5CB74" w14:textId="77777777" w:rsidR="0098520F" w:rsidRPr="00535968" w:rsidRDefault="00220122" w:rsidP="0037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21AE8B4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5DE069" w14:textId="77777777" w:rsidR="0098520F" w:rsidRPr="00535968" w:rsidRDefault="0098520F" w:rsidP="00FF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1.18</w:t>
            </w:r>
          </w:p>
        </w:tc>
        <w:tc>
          <w:tcPr>
            <w:tcW w:w="270" w:type="dxa"/>
            <w:tcBorders>
              <w:bottom w:val="nil"/>
            </w:tcBorders>
          </w:tcPr>
          <w:p w14:paraId="7576FDA0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ECE007" w14:textId="77777777" w:rsidR="0098520F" w:rsidRPr="00535968" w:rsidRDefault="00220122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5B64F4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2F3CBA96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0.97</w:t>
            </w:r>
          </w:p>
        </w:tc>
      </w:tr>
      <w:tr w:rsidR="0098520F" w:rsidRPr="00535968" w14:paraId="74F617F7" w14:textId="77777777" w:rsidTr="00C3166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39E6822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DC175" w14:textId="77777777" w:rsidR="0098520F" w:rsidRPr="00220122" w:rsidRDefault="00220122" w:rsidP="0022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0122">
              <w:rPr>
                <w:rFonts w:ascii="Angsana New" w:hAnsi="Angsana New"/>
                <w:b/>
                <w:bCs/>
                <w:sz w:val="30"/>
                <w:szCs w:val="30"/>
              </w:rPr>
              <w:t>6.69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DC38EED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F09BE" w14:textId="77777777" w:rsidR="0098520F" w:rsidRPr="00535968" w:rsidRDefault="00FF4263" w:rsidP="00FF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8520F" w:rsidRPr="00535968">
              <w:rPr>
                <w:rFonts w:ascii="Angsana New" w:hAnsi="Angsana New"/>
                <w:b/>
                <w:bCs/>
                <w:sz w:val="30"/>
                <w:szCs w:val="30"/>
              </w:rPr>
              <w:t>1.1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358A3A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4A27F" w14:textId="77777777" w:rsidR="0098520F" w:rsidRPr="00535968" w:rsidRDefault="00220122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20.17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DAAA4C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3D603" w14:textId="77777777" w:rsidR="0098520F" w:rsidRPr="00535968" w:rsidRDefault="0098520F" w:rsidP="0098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</w:rPr>
              <w:t>13.61</w:t>
            </w:r>
          </w:p>
        </w:tc>
      </w:tr>
    </w:tbl>
    <w:p w14:paraId="174B6597" w14:textId="77777777" w:rsidR="00FF3EDE" w:rsidRDefault="00FF3EDE">
      <w: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36"/>
        <w:gridCol w:w="34"/>
        <w:gridCol w:w="956"/>
        <w:gridCol w:w="34"/>
        <w:gridCol w:w="236"/>
        <w:gridCol w:w="34"/>
        <w:gridCol w:w="956"/>
        <w:gridCol w:w="34"/>
        <w:gridCol w:w="252"/>
        <w:gridCol w:w="1080"/>
      </w:tblGrid>
      <w:tr w:rsidR="001349F4" w:rsidRPr="00535968" w14:paraId="4D832EA3" w14:textId="77777777" w:rsidTr="00FF3EDE">
        <w:tc>
          <w:tcPr>
            <w:tcW w:w="4338" w:type="dxa"/>
            <w:tcBorders>
              <w:top w:val="nil"/>
            </w:tcBorders>
          </w:tcPr>
          <w:p w14:paraId="1285B0AA" w14:textId="5020D9AB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2250" w:type="dxa"/>
            <w:gridSpan w:val="5"/>
            <w:tcBorders>
              <w:top w:val="nil"/>
            </w:tcBorders>
          </w:tcPr>
          <w:p w14:paraId="2DD72F4B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333E194D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4"/>
            <w:tcBorders>
              <w:top w:val="nil"/>
            </w:tcBorders>
          </w:tcPr>
          <w:p w14:paraId="705D7CA1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9F4" w:rsidRPr="00535968" w14:paraId="7FBEE968" w14:textId="77777777" w:rsidTr="00FF3EDE">
        <w:trPr>
          <w:trHeight w:val="70"/>
        </w:trPr>
        <w:tc>
          <w:tcPr>
            <w:tcW w:w="4338" w:type="dxa"/>
          </w:tcPr>
          <w:p w14:paraId="3CA110B0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535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(ไม่หมุนเวียน)</w:t>
            </w:r>
          </w:p>
        </w:tc>
        <w:tc>
          <w:tcPr>
            <w:tcW w:w="990" w:type="dxa"/>
          </w:tcPr>
          <w:p w14:paraId="0A09F1E1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256</w:t>
            </w:r>
            <w:r w:rsidR="002201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3A90F238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5A931FF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35968">
              <w:rPr>
                <w:rFonts w:ascii="Angsana New" w:hAnsi="Angsana New"/>
                <w:sz w:val="30"/>
                <w:szCs w:val="30"/>
              </w:rPr>
              <w:t>5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201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26EFF3CE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E68FC74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/>
                <w:sz w:val="30"/>
                <w:szCs w:val="30"/>
              </w:rPr>
              <w:t>256</w:t>
            </w:r>
            <w:r w:rsidR="002201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7CA9C714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73B69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35968">
              <w:rPr>
                <w:rFonts w:ascii="Angsana New" w:hAnsi="Angsana New"/>
                <w:sz w:val="30"/>
                <w:szCs w:val="30"/>
              </w:rPr>
              <w:t>5</w:t>
            </w:r>
            <w:r w:rsidRPr="0053596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2012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349F4" w:rsidRPr="00535968" w14:paraId="3ED3A9A5" w14:textId="77777777" w:rsidTr="00FF3EDE">
        <w:tc>
          <w:tcPr>
            <w:tcW w:w="4338" w:type="dxa"/>
            <w:tcBorders>
              <w:bottom w:val="nil"/>
            </w:tcBorders>
          </w:tcPr>
          <w:p w14:paraId="5A0D38CF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2" w:type="dxa"/>
            <w:gridSpan w:val="11"/>
            <w:tcBorders>
              <w:bottom w:val="nil"/>
            </w:tcBorders>
          </w:tcPr>
          <w:p w14:paraId="48494B1E" w14:textId="77777777" w:rsidR="001349F4" w:rsidRPr="00535968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59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342F" w:rsidRPr="00EF646B" w14:paraId="5F9A8995" w14:textId="77777777" w:rsidTr="00FF3EDE">
        <w:tc>
          <w:tcPr>
            <w:tcW w:w="4338" w:type="dxa"/>
            <w:tcBorders>
              <w:bottom w:val="nil"/>
            </w:tcBorders>
          </w:tcPr>
          <w:p w14:paraId="5920006C" w14:textId="77777777" w:rsidR="008F342F" w:rsidRPr="00C82331" w:rsidRDefault="008F342F" w:rsidP="008F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3BBD1523" w14:textId="77777777" w:rsidR="008F342F" w:rsidRPr="00EF646B" w:rsidRDefault="008F342F" w:rsidP="008F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FE0BAC0" w14:textId="77777777" w:rsidR="008F342F" w:rsidRPr="00EF646B" w:rsidRDefault="008F342F" w:rsidP="008F342F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double" w:sz="4" w:space="0" w:color="auto"/>
            </w:tcBorders>
          </w:tcPr>
          <w:p w14:paraId="4B694C30" w14:textId="77777777" w:rsidR="008F342F" w:rsidRPr="00EF646B" w:rsidRDefault="008F342F" w:rsidP="008F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19CB19E" w14:textId="77777777" w:rsidR="008F342F" w:rsidRPr="00EF646B" w:rsidRDefault="008F342F" w:rsidP="008F342F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double" w:sz="4" w:space="0" w:color="auto"/>
            </w:tcBorders>
          </w:tcPr>
          <w:p w14:paraId="1356CE9F" w14:textId="77777777" w:rsidR="008F342F" w:rsidRPr="00EF646B" w:rsidRDefault="00220122" w:rsidP="008F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  <w:tc>
          <w:tcPr>
            <w:tcW w:w="286" w:type="dxa"/>
            <w:gridSpan w:val="2"/>
            <w:tcBorders>
              <w:bottom w:val="nil"/>
            </w:tcBorders>
          </w:tcPr>
          <w:p w14:paraId="04416389" w14:textId="77777777" w:rsidR="008F342F" w:rsidRPr="00EF646B" w:rsidRDefault="008F342F" w:rsidP="008F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B9433F8" w14:textId="77777777" w:rsidR="008F342F" w:rsidRPr="00EF646B" w:rsidRDefault="008F342F" w:rsidP="008F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</w:tr>
    </w:tbl>
    <w:p w14:paraId="469D06D3" w14:textId="77777777" w:rsidR="00F3651E" w:rsidRPr="002923CE" w:rsidRDefault="00F36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3"/>
        <w:gridCol w:w="484"/>
        <w:gridCol w:w="990"/>
        <w:gridCol w:w="270"/>
        <w:gridCol w:w="990"/>
        <w:gridCol w:w="270"/>
        <w:gridCol w:w="990"/>
        <w:gridCol w:w="236"/>
        <w:gridCol w:w="1087"/>
      </w:tblGrid>
      <w:tr w:rsidR="00BC4F68" w:rsidRPr="00EF646B" w14:paraId="48299549" w14:textId="77777777" w:rsidTr="004E585F">
        <w:tc>
          <w:tcPr>
            <w:tcW w:w="3863" w:type="dxa"/>
          </w:tcPr>
          <w:p w14:paraId="111BA37F" w14:textId="77777777"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br w:type="page"/>
            </w:r>
            <w:r w:rsidRPr="00EF646B">
              <w:br w:type="page"/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484" w:type="dxa"/>
          </w:tcPr>
          <w:p w14:paraId="6C5C069E" w14:textId="77777777"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176C02E" w14:textId="77777777"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B76406" w14:textId="77777777"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3" w:type="dxa"/>
            <w:gridSpan w:val="3"/>
          </w:tcPr>
          <w:p w14:paraId="0D8526AE" w14:textId="77777777" w:rsidR="00BC4F68" w:rsidRPr="00EF646B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9F4" w:rsidRPr="00EF646B" w14:paraId="5DA10846" w14:textId="77777777" w:rsidTr="004E585F">
        <w:tc>
          <w:tcPr>
            <w:tcW w:w="3863" w:type="dxa"/>
          </w:tcPr>
          <w:p w14:paraId="7E50F492" w14:textId="77777777"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dxa"/>
          </w:tcPr>
          <w:p w14:paraId="02C38A31" w14:textId="77777777"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9924BD" w14:textId="77777777"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2E0F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231D35" w14:textId="77777777"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247417" w14:textId="77777777"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E0F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86572B" w14:textId="77777777"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AEB08" w14:textId="77777777"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2E0F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6A766A6" w14:textId="77777777"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F19D8DA" w14:textId="77777777" w:rsidR="001349F4" w:rsidRPr="00EF646B" w:rsidRDefault="001349F4" w:rsidP="004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E0FA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349F4" w:rsidRPr="00EF646B" w14:paraId="366FB365" w14:textId="77777777" w:rsidTr="004E585F">
        <w:tc>
          <w:tcPr>
            <w:tcW w:w="3863" w:type="dxa"/>
          </w:tcPr>
          <w:p w14:paraId="05C7408C" w14:textId="77777777"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dxa"/>
          </w:tcPr>
          <w:p w14:paraId="4803E98A" w14:textId="77777777"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3" w:type="dxa"/>
            <w:gridSpan w:val="7"/>
          </w:tcPr>
          <w:p w14:paraId="59233331" w14:textId="77777777"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49F4" w:rsidRPr="00EF646B" w14:paraId="33BFDFF7" w14:textId="77777777" w:rsidTr="00804D0C">
        <w:tc>
          <w:tcPr>
            <w:tcW w:w="3863" w:type="dxa"/>
          </w:tcPr>
          <w:p w14:paraId="7642064D" w14:textId="77777777"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84" w:type="dxa"/>
          </w:tcPr>
          <w:p w14:paraId="5DF8A54B" w14:textId="77777777" w:rsidR="001349F4" w:rsidRPr="00EF646B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EA08B0" w14:textId="77777777" w:rsidR="001349F4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8.30</w:t>
            </w:r>
          </w:p>
        </w:tc>
        <w:tc>
          <w:tcPr>
            <w:tcW w:w="270" w:type="dxa"/>
          </w:tcPr>
          <w:p w14:paraId="7B5C04A0" w14:textId="77777777" w:rsidR="001349F4" w:rsidRPr="00804D0C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2A7347" w14:textId="77777777" w:rsidR="001349F4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04D0C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70" w:type="dxa"/>
          </w:tcPr>
          <w:p w14:paraId="3B9515BA" w14:textId="77777777" w:rsidR="001349F4" w:rsidRPr="00804D0C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6F5D7B" w14:textId="77777777" w:rsidR="001349F4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5.32</w:t>
            </w:r>
          </w:p>
        </w:tc>
        <w:tc>
          <w:tcPr>
            <w:tcW w:w="236" w:type="dxa"/>
          </w:tcPr>
          <w:p w14:paraId="08621A85" w14:textId="77777777" w:rsidR="001349F4" w:rsidRPr="00804D0C" w:rsidRDefault="001349F4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6A003D5" w14:textId="77777777" w:rsidR="001349F4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04D0C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</w:tr>
      <w:tr w:rsidR="000D3E5F" w:rsidRPr="00EF646B" w14:paraId="25A5281D" w14:textId="77777777" w:rsidTr="00804D0C">
        <w:tc>
          <w:tcPr>
            <w:tcW w:w="3863" w:type="dxa"/>
          </w:tcPr>
          <w:p w14:paraId="62FFDB8C" w14:textId="77777777" w:rsidR="000D3E5F" w:rsidRPr="00EF646B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4" w:type="dxa"/>
          </w:tcPr>
          <w:p w14:paraId="0C967B61" w14:textId="77777777" w:rsidR="000D3E5F" w:rsidRPr="00EF646B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07F2D6" w14:textId="77777777" w:rsidR="000D3E5F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270" w:type="dxa"/>
          </w:tcPr>
          <w:p w14:paraId="3FFBB0DE" w14:textId="77777777" w:rsidR="000D3E5F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BD062C" w14:textId="77777777" w:rsidR="000D3E5F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29170" w14:textId="77777777" w:rsidR="000D3E5F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24C29" w14:textId="77777777" w:rsidR="000D3E5F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6.03</w:t>
            </w:r>
          </w:p>
        </w:tc>
        <w:tc>
          <w:tcPr>
            <w:tcW w:w="236" w:type="dxa"/>
          </w:tcPr>
          <w:p w14:paraId="75206588" w14:textId="77777777" w:rsidR="000D3E5F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E40BC9" w14:textId="77777777" w:rsidR="000D3E5F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0C" w:rsidRPr="00EF646B" w14:paraId="1ADB53E0" w14:textId="77777777" w:rsidTr="00804D0C">
        <w:tc>
          <w:tcPr>
            <w:tcW w:w="3863" w:type="dxa"/>
          </w:tcPr>
          <w:p w14:paraId="4C00B162" w14:textId="77777777" w:rsidR="00804D0C" w:rsidRPr="00EF646B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dxa"/>
          </w:tcPr>
          <w:p w14:paraId="51A1D611" w14:textId="77777777" w:rsidR="00804D0C" w:rsidRPr="00EF646B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9E1F5E" w14:textId="77777777" w:rsidR="00804D0C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270" w:type="dxa"/>
          </w:tcPr>
          <w:p w14:paraId="75264724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8422CB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04D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7A32E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7C08F5" w14:textId="77777777" w:rsidR="00804D0C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4.02</w:t>
            </w:r>
          </w:p>
        </w:tc>
        <w:tc>
          <w:tcPr>
            <w:tcW w:w="236" w:type="dxa"/>
          </w:tcPr>
          <w:p w14:paraId="1E707267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AE19343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04D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0C" w:rsidRPr="00EF646B" w14:paraId="0ADC363C" w14:textId="77777777" w:rsidTr="00804D0C">
        <w:tc>
          <w:tcPr>
            <w:tcW w:w="3863" w:type="dxa"/>
          </w:tcPr>
          <w:p w14:paraId="6B2D6661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dxa"/>
          </w:tcPr>
          <w:p w14:paraId="47BD854F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AFFB18" w14:textId="77777777" w:rsidR="00804D0C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22.35</w:t>
            </w:r>
          </w:p>
        </w:tc>
        <w:tc>
          <w:tcPr>
            <w:tcW w:w="270" w:type="dxa"/>
          </w:tcPr>
          <w:p w14:paraId="1640A7EE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711A1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  <w:tc>
          <w:tcPr>
            <w:tcW w:w="270" w:type="dxa"/>
          </w:tcPr>
          <w:p w14:paraId="77EC21DB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DBBCA1" w14:textId="77777777" w:rsidR="00804D0C" w:rsidRPr="00804D0C" w:rsidRDefault="000D3E5F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15.37</w:t>
            </w:r>
          </w:p>
        </w:tc>
        <w:tc>
          <w:tcPr>
            <w:tcW w:w="236" w:type="dxa"/>
          </w:tcPr>
          <w:p w14:paraId="60E03FE2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5FFA150" w14:textId="77777777" w:rsidR="00804D0C" w:rsidRPr="00804D0C" w:rsidRDefault="00804D0C" w:rsidP="0013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5.02</w:t>
            </w:r>
          </w:p>
        </w:tc>
      </w:tr>
    </w:tbl>
    <w:p w14:paraId="3D1949CE" w14:textId="77777777" w:rsidR="00D82C2D" w:rsidRDefault="00D82C2D">
      <w:pPr>
        <w:rPr>
          <w:rFonts w:asciiTheme="majorBidi" w:hAnsiTheme="majorBidi" w:cstheme="majorBidi"/>
          <w:sz w:val="20"/>
          <w:szCs w:val="20"/>
        </w:rPr>
      </w:pPr>
    </w:p>
    <w:p w14:paraId="0F6046D2" w14:textId="77777777" w:rsidR="00456993" w:rsidRDefault="00456993" w:rsidP="00456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9867E0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รายการเคลื่อนไหวของเงินให้กู้ยืมระยะยาวและดอกเบี้ยค้างรับแก่กิจการที่เกี่ยวข้องกันสำหรับ</w:t>
      </w:r>
      <w:r w:rsidR="004E2895">
        <w:rPr>
          <w:rFonts w:ascii="Angsana New" w:hAnsi="Angsana New" w:hint="cs"/>
          <w:sz w:val="30"/>
          <w:szCs w:val="30"/>
          <w:cs/>
        </w:rPr>
        <w:t>แต่ละ</w:t>
      </w:r>
      <w:r w:rsidR="003F51D7">
        <w:rPr>
          <w:rFonts w:ascii="Angsana New" w:hAnsi="Angsana New" w:hint="cs"/>
          <w:sz w:val="30"/>
          <w:szCs w:val="30"/>
          <w:cs/>
        </w:rPr>
        <w:t>ปี</w:t>
      </w:r>
      <w:r w:rsidRPr="009867E0">
        <w:rPr>
          <w:rFonts w:ascii="Angsana New" w:hAnsi="Angsana New"/>
          <w:sz w:val="30"/>
          <w:szCs w:val="30"/>
          <w:cs/>
        </w:rPr>
        <w:t>สิ้นสุด</w:t>
      </w:r>
      <w:r w:rsidR="004E2895">
        <w:rPr>
          <w:rFonts w:ascii="Angsana New" w:hAnsi="Angsana New"/>
          <w:sz w:val="30"/>
          <w:szCs w:val="30"/>
          <w:cs/>
        </w:rPr>
        <w:br/>
      </w:r>
      <w:r w:rsidRPr="009867E0">
        <w:rPr>
          <w:rFonts w:ascii="Angsana New" w:hAnsi="Angsana New"/>
          <w:sz w:val="30"/>
          <w:szCs w:val="30"/>
          <w:cs/>
        </w:rPr>
        <w:t xml:space="preserve">วันที่ </w:t>
      </w:r>
      <w:r w:rsidRPr="009867E0">
        <w:rPr>
          <w:rFonts w:ascii="Angsana New" w:hAnsi="Angsana New"/>
          <w:sz w:val="30"/>
          <w:szCs w:val="30"/>
        </w:rPr>
        <w:t xml:space="preserve">30 </w:t>
      </w:r>
      <w:r w:rsidR="003F51D7">
        <w:rPr>
          <w:rFonts w:ascii="Angsana New" w:hAnsi="Angsana New" w:hint="cs"/>
          <w:sz w:val="30"/>
          <w:szCs w:val="30"/>
          <w:cs/>
        </w:rPr>
        <w:t>กันย</w:t>
      </w:r>
      <w:r w:rsidRPr="009867E0">
        <w:rPr>
          <w:rFonts w:ascii="Angsana New" w:hAnsi="Angsana New"/>
          <w:sz w:val="30"/>
          <w:szCs w:val="30"/>
          <w:cs/>
        </w:rPr>
        <w:t xml:space="preserve">ายน </w:t>
      </w:r>
      <w:r w:rsidRPr="00EF3608">
        <w:rPr>
          <w:rFonts w:ascii="Angsana New" w:hAnsi="Angsana New"/>
          <w:sz w:val="30"/>
          <w:szCs w:val="30"/>
          <w:cs/>
        </w:rPr>
        <w:t>มีดังนี้</w:t>
      </w:r>
    </w:p>
    <w:p w14:paraId="7B899929" w14:textId="77777777" w:rsidR="00456993" w:rsidRPr="002E45E5" w:rsidRDefault="00456993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350"/>
        <w:gridCol w:w="268"/>
        <w:gridCol w:w="1262"/>
        <w:gridCol w:w="230"/>
        <w:gridCol w:w="1025"/>
        <w:gridCol w:w="227"/>
        <w:gridCol w:w="1008"/>
        <w:gridCol w:w="227"/>
        <w:gridCol w:w="1333"/>
      </w:tblGrid>
      <w:tr w:rsidR="00CC1064" w:rsidRPr="00EF3608" w14:paraId="5349C89C" w14:textId="77777777" w:rsidTr="00CC1064">
        <w:trPr>
          <w:tblHeader/>
        </w:trPr>
        <w:tc>
          <w:tcPr>
            <w:tcW w:w="2430" w:type="dxa"/>
            <w:vAlign w:val="bottom"/>
          </w:tcPr>
          <w:p w14:paraId="68C5C6E8" w14:textId="77777777" w:rsidR="00CC1064" w:rsidRPr="00EF3608" w:rsidRDefault="00CC1064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66CACCB" w14:textId="77777777" w:rsidR="00CC1064" w:rsidRPr="00EF3608" w:rsidRDefault="00CC1064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122D9A8D" w14:textId="77777777" w:rsidR="00CC1064" w:rsidRPr="009A0C1F" w:rsidRDefault="00CC1064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7A8ECC8A" w14:textId="77777777" w:rsidR="00CC1064" w:rsidRPr="00EF3608" w:rsidRDefault="00CC1064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1064" w:rsidRPr="00EF3608" w14:paraId="523E890F" w14:textId="77777777" w:rsidTr="00CC106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0A1F9E3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0FC64E9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DB82A9E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8" w:type="dxa"/>
            <w:vAlign w:val="bottom"/>
          </w:tcPr>
          <w:p w14:paraId="3D47BF7F" w14:textId="77777777" w:rsidR="00CC1064" w:rsidRPr="009A0C1F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48A4BA6" w14:textId="77777777" w:rsidR="00CC1064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884D0FB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230" w:type="dxa"/>
            <w:vAlign w:val="bottom"/>
          </w:tcPr>
          <w:p w14:paraId="2A52176F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A59C688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512214A4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37EAB20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4D77B268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4041A13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68F9A9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C1064" w:rsidRPr="00EF3608" w14:paraId="77F916C9" w14:textId="77777777" w:rsidTr="00CC1064">
        <w:trPr>
          <w:tblHeader/>
        </w:trPr>
        <w:tc>
          <w:tcPr>
            <w:tcW w:w="2430" w:type="dxa"/>
            <w:vAlign w:val="bottom"/>
          </w:tcPr>
          <w:p w14:paraId="441CD4EC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1213EB9" w14:textId="77777777" w:rsidR="00CC1064" w:rsidRPr="00EF3608" w:rsidRDefault="004F6395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" w:type="dxa"/>
            <w:vAlign w:val="bottom"/>
          </w:tcPr>
          <w:p w14:paraId="137002A5" w14:textId="77777777" w:rsidR="00CC1064" w:rsidRPr="009A0C1F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B2239B3" w14:textId="77777777" w:rsidR="00CC1064" w:rsidRPr="00EF3608" w:rsidRDefault="004F6395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0" w:type="dxa"/>
            <w:vAlign w:val="bottom"/>
          </w:tcPr>
          <w:p w14:paraId="7B0C65FC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5B16C36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7" w:type="dxa"/>
            <w:vAlign w:val="bottom"/>
          </w:tcPr>
          <w:p w14:paraId="22910A3E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142AFF6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27" w:type="dxa"/>
            <w:vAlign w:val="bottom"/>
          </w:tcPr>
          <w:p w14:paraId="66653620" w14:textId="77777777" w:rsidR="00CC1064" w:rsidRPr="00EF3608" w:rsidRDefault="00CC1064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bottom"/>
          </w:tcPr>
          <w:p w14:paraId="53DA4796" w14:textId="77777777" w:rsidR="00CC1064" w:rsidRPr="00EF3608" w:rsidRDefault="004F6395" w:rsidP="002D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C1064" w:rsidRPr="00EF3608" w14:paraId="053C975E" w14:textId="77777777" w:rsidTr="00CC1064">
        <w:trPr>
          <w:tblHeader/>
        </w:trPr>
        <w:tc>
          <w:tcPr>
            <w:tcW w:w="2430" w:type="dxa"/>
          </w:tcPr>
          <w:p w14:paraId="29EC204C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FC013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25988926" w14:textId="77777777" w:rsidR="00CC1064" w:rsidRPr="009A0C1F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2" w:type="dxa"/>
            <w:gridSpan w:val="7"/>
          </w:tcPr>
          <w:p w14:paraId="67D22E06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1064" w:rsidRPr="00EF3608" w14:paraId="7B249B84" w14:textId="77777777" w:rsidTr="00CC1064">
        <w:tc>
          <w:tcPr>
            <w:tcW w:w="2430" w:type="dxa"/>
          </w:tcPr>
          <w:p w14:paraId="008795F1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C8FF924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A55DBEE" w14:textId="77777777" w:rsidR="00CC1064" w:rsidRPr="009A0C1F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AE31698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E6BCF4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2EBC0AB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394B4CD8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CFC374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7589E977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6CE8080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1064" w:rsidRPr="00EF3608" w14:paraId="436BC0EF" w14:textId="77777777" w:rsidTr="00CC1064">
        <w:tc>
          <w:tcPr>
            <w:tcW w:w="2430" w:type="dxa"/>
          </w:tcPr>
          <w:p w14:paraId="466F222B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1350" w:type="dxa"/>
          </w:tcPr>
          <w:p w14:paraId="307EB858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72D0F4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C6D0F8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30" w:type="dxa"/>
          </w:tcPr>
          <w:p w14:paraId="614B9A00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C5FDF06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74FBA7AB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55C37B0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6DD162C8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4C778A3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CC1064" w:rsidRPr="00EF3608" w14:paraId="763D3A0B" w14:textId="77777777" w:rsidTr="00CC1064">
        <w:tc>
          <w:tcPr>
            <w:tcW w:w="2430" w:type="dxa"/>
          </w:tcPr>
          <w:p w14:paraId="17D561C0" w14:textId="77777777" w:rsidR="00CC1064" w:rsidRPr="002D1224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 w:rsidRPr="002D1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1350" w:type="dxa"/>
          </w:tcPr>
          <w:p w14:paraId="7013BCD1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68" w:type="dxa"/>
          </w:tcPr>
          <w:p w14:paraId="403F955D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251D8F0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19.05</w:t>
            </w:r>
          </w:p>
        </w:tc>
        <w:tc>
          <w:tcPr>
            <w:tcW w:w="230" w:type="dxa"/>
          </w:tcPr>
          <w:p w14:paraId="78FC6C51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6D4464E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27" w:type="dxa"/>
          </w:tcPr>
          <w:p w14:paraId="1899E0F3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257901C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54406719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5C01D9F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</w:tr>
      <w:tr w:rsidR="00CC1064" w:rsidRPr="00EF3608" w14:paraId="49C4C6C7" w14:textId="77777777" w:rsidTr="00CC1064">
        <w:tc>
          <w:tcPr>
            <w:tcW w:w="2430" w:type="dxa"/>
          </w:tcPr>
          <w:p w14:paraId="25E8BDAC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CC124C2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8AC05EF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A6C8B8D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260.79</w:t>
            </w:r>
          </w:p>
        </w:tc>
        <w:tc>
          <w:tcPr>
            <w:tcW w:w="230" w:type="dxa"/>
          </w:tcPr>
          <w:p w14:paraId="01325F04" w14:textId="77777777" w:rsidR="00CC1064" w:rsidRPr="00DF5286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0473D82D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6B38E0E8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0191037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5C8FBFCE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11BE3A07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271.49</w:t>
            </w:r>
          </w:p>
        </w:tc>
      </w:tr>
      <w:tr w:rsidR="00CC1064" w:rsidRPr="00EF3608" w14:paraId="0E1ED7A4" w14:textId="77777777" w:rsidTr="00CC1064">
        <w:tc>
          <w:tcPr>
            <w:tcW w:w="2430" w:type="dxa"/>
          </w:tcPr>
          <w:p w14:paraId="1D0AAEE4" w14:textId="77777777" w:rsidR="00CC1064" w:rsidRPr="00DB06A5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1350" w:type="dxa"/>
          </w:tcPr>
          <w:p w14:paraId="3DE41833" w14:textId="77777777" w:rsidR="00CC1064" w:rsidRPr="009A0C1F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14:paraId="72813F48" w14:textId="77777777" w:rsidR="00CC1064" w:rsidRPr="009A0C1F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365966E" w14:textId="77777777" w:rsidR="00CC1064" w:rsidRPr="00335A23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(28.21)</w:t>
            </w:r>
          </w:p>
        </w:tc>
        <w:tc>
          <w:tcPr>
            <w:tcW w:w="230" w:type="dxa"/>
          </w:tcPr>
          <w:p w14:paraId="4B48DBBE" w14:textId="77777777" w:rsidR="00CC1064" w:rsidRPr="00335A23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522E370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(10.70)</w:t>
            </w:r>
          </w:p>
        </w:tc>
        <w:tc>
          <w:tcPr>
            <w:tcW w:w="227" w:type="dxa"/>
          </w:tcPr>
          <w:p w14:paraId="667C0A3D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A1BC19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3AB9E12D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080049E0" w14:textId="77777777" w:rsidR="00CC1064" w:rsidRPr="00C46E57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(38.91)</w:t>
            </w:r>
          </w:p>
        </w:tc>
      </w:tr>
      <w:tr w:rsidR="00CC1064" w:rsidRPr="00EF3608" w14:paraId="5B20003C" w14:textId="77777777" w:rsidTr="00CC1064">
        <w:tc>
          <w:tcPr>
            <w:tcW w:w="2430" w:type="dxa"/>
          </w:tcPr>
          <w:p w14:paraId="50436A12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54916EB" w14:textId="77777777" w:rsidR="00CC1064" w:rsidRPr="009A0C1F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14:paraId="2001222B" w14:textId="77777777" w:rsidR="00CC1064" w:rsidRPr="009A0C1F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6889B91" w14:textId="77777777" w:rsidR="00CC1064" w:rsidRPr="00335A23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30" w:type="dxa"/>
          </w:tcPr>
          <w:p w14:paraId="21C5029D" w14:textId="77777777" w:rsidR="00CC1064" w:rsidRPr="00335A23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1E01FAF5" w14:textId="77777777" w:rsidR="00CC1064" w:rsidRPr="00335A23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27" w:type="dxa"/>
          </w:tcPr>
          <w:p w14:paraId="4D054C24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46D153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3AD94B99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3D35FC62" w14:textId="77777777" w:rsidR="00CC1064" w:rsidRPr="00EF3608" w:rsidRDefault="00CC1064" w:rsidP="00CC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</w:tr>
    </w:tbl>
    <w:p w14:paraId="75B5E652" w14:textId="77777777" w:rsidR="003B3E33" w:rsidRPr="002E45E5" w:rsidRDefault="003B3E33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342"/>
        <w:gridCol w:w="269"/>
        <w:gridCol w:w="1275"/>
        <w:gridCol w:w="270"/>
        <w:gridCol w:w="1013"/>
        <w:gridCol w:w="236"/>
        <w:gridCol w:w="1000"/>
        <w:gridCol w:w="236"/>
        <w:gridCol w:w="1295"/>
      </w:tblGrid>
      <w:tr w:rsidR="002A50AB" w:rsidRPr="00EF3608" w14:paraId="49BE307A" w14:textId="77777777" w:rsidTr="002A50AB">
        <w:trPr>
          <w:tblHeader/>
        </w:trPr>
        <w:tc>
          <w:tcPr>
            <w:tcW w:w="2424" w:type="dxa"/>
            <w:vAlign w:val="bottom"/>
          </w:tcPr>
          <w:p w14:paraId="5E51C08A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bottom"/>
          </w:tcPr>
          <w:p w14:paraId="01544594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18FDF145" w14:textId="77777777" w:rsidR="002A50AB" w:rsidRPr="009A0C1F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5" w:type="dxa"/>
            <w:gridSpan w:val="7"/>
            <w:vAlign w:val="bottom"/>
          </w:tcPr>
          <w:p w14:paraId="611DA7E0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50AB" w:rsidRPr="00EF3608" w14:paraId="31138FEE" w14:textId="77777777" w:rsidTr="002A50AB">
        <w:trPr>
          <w:tblHeader/>
        </w:trPr>
        <w:tc>
          <w:tcPr>
            <w:tcW w:w="2424" w:type="dxa"/>
            <w:shd w:val="clear" w:color="auto" w:fill="auto"/>
            <w:vAlign w:val="bottom"/>
          </w:tcPr>
          <w:p w14:paraId="2056904A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bottom"/>
          </w:tcPr>
          <w:p w14:paraId="33EA23CD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6C3CCD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9" w:type="dxa"/>
            <w:vAlign w:val="bottom"/>
          </w:tcPr>
          <w:p w14:paraId="2B654955" w14:textId="77777777" w:rsidR="002A50AB" w:rsidRPr="009A0C1F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7BB18F2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B8D84E" w14:textId="77777777" w:rsidR="002A50AB" w:rsidRPr="00EF3608" w:rsidRDefault="00A40ECE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270" w:type="dxa"/>
            <w:vAlign w:val="bottom"/>
          </w:tcPr>
          <w:p w14:paraId="414EDA63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091CEEB2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5FDD744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663812CF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0367781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14933D59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A53C9F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A50AB" w:rsidRPr="00EF3608" w14:paraId="7BEAB628" w14:textId="77777777" w:rsidTr="002A50AB">
        <w:trPr>
          <w:tblHeader/>
        </w:trPr>
        <w:tc>
          <w:tcPr>
            <w:tcW w:w="2424" w:type="dxa"/>
            <w:vAlign w:val="bottom"/>
          </w:tcPr>
          <w:p w14:paraId="56857427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bottom"/>
          </w:tcPr>
          <w:p w14:paraId="58C5DC13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0E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bottom"/>
          </w:tcPr>
          <w:p w14:paraId="3998B1EC" w14:textId="77777777" w:rsidR="002A50AB" w:rsidRPr="009A0C1F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1EE8F97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0EC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28075A11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3D16F938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563B847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4DA15AF4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22B1057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vAlign w:val="bottom"/>
          </w:tcPr>
          <w:p w14:paraId="091EC14F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0E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A50AB" w:rsidRPr="00EF3608" w14:paraId="7AB7153F" w14:textId="77777777" w:rsidTr="002A50AB">
        <w:trPr>
          <w:tblHeader/>
        </w:trPr>
        <w:tc>
          <w:tcPr>
            <w:tcW w:w="2424" w:type="dxa"/>
          </w:tcPr>
          <w:p w14:paraId="765B2127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2113C27E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0E190FDA" w14:textId="77777777" w:rsidR="002A50AB" w:rsidRPr="009A0C1F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7281DAE2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50AB" w:rsidRPr="00EF3608" w14:paraId="7B866265" w14:textId="77777777" w:rsidTr="002A50AB">
        <w:tc>
          <w:tcPr>
            <w:tcW w:w="2424" w:type="dxa"/>
          </w:tcPr>
          <w:p w14:paraId="5CB7098C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2" w:type="dxa"/>
          </w:tcPr>
          <w:p w14:paraId="74F61CD8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BD7445" w14:textId="77777777" w:rsidR="002A50AB" w:rsidRPr="009A0C1F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F2240D4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DBC9E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D9A456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822DCB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C238F95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81415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7373202" w14:textId="77777777" w:rsidR="002A50AB" w:rsidRPr="00EF3608" w:rsidRDefault="002A50AB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0AB" w:rsidRPr="00EF3608" w14:paraId="6C297790" w14:textId="77777777" w:rsidTr="002A50AB">
        <w:tc>
          <w:tcPr>
            <w:tcW w:w="2424" w:type="dxa"/>
          </w:tcPr>
          <w:p w14:paraId="6D79BD91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1342" w:type="dxa"/>
          </w:tcPr>
          <w:p w14:paraId="726A4DB2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333A6C3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F9185D8" w14:textId="77777777" w:rsidR="002A50AB" w:rsidRPr="00DF5286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14:paraId="2CC884D0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9BF522" w14:textId="1A89961C" w:rsidR="002A50AB" w:rsidRPr="00C46E57" w:rsidRDefault="00CD6B5F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17DD76" w14:textId="77777777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B97D5F9" w14:textId="2B5069DE" w:rsidR="002A50AB" w:rsidRPr="00C46E57" w:rsidRDefault="00CD6B5F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F8B70F" w14:textId="77777777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29368D5" w14:textId="77777777" w:rsidR="002A50AB" w:rsidRPr="00DF5286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2A50AB" w:rsidRPr="00EF3608" w14:paraId="537BF504" w14:textId="77777777" w:rsidTr="002A50AB">
        <w:tc>
          <w:tcPr>
            <w:tcW w:w="2424" w:type="dxa"/>
          </w:tcPr>
          <w:p w14:paraId="0DDCB466" w14:textId="77777777" w:rsidR="002A50AB" w:rsidRPr="002D1224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 w:rsidRPr="002D1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1342" w:type="dxa"/>
          </w:tcPr>
          <w:p w14:paraId="67015271" w14:textId="77777777" w:rsidR="002A50AB" w:rsidRPr="00DF5286" w:rsidRDefault="002A50AB" w:rsidP="002E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69" w:type="dxa"/>
          </w:tcPr>
          <w:p w14:paraId="38C4AB64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EFFC35" w14:textId="77777777" w:rsidR="002A50AB" w:rsidRPr="00DF5286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8.35</w:t>
            </w:r>
          </w:p>
        </w:tc>
        <w:tc>
          <w:tcPr>
            <w:tcW w:w="270" w:type="dxa"/>
          </w:tcPr>
          <w:p w14:paraId="70AB7822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2CAC5B" w14:textId="77777777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36" w:type="dxa"/>
          </w:tcPr>
          <w:p w14:paraId="35DD1093" w14:textId="77777777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CD1B86E" w14:textId="46FA3E3E" w:rsidR="002A50AB" w:rsidRPr="00C46E57" w:rsidRDefault="00CD6B5F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9D5CC8" w14:textId="77777777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3FD3234" w14:textId="77777777" w:rsidR="002A50AB" w:rsidRPr="00DF5286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19.05</w:t>
            </w:r>
          </w:p>
        </w:tc>
      </w:tr>
      <w:tr w:rsidR="002A50AB" w:rsidRPr="00EF3608" w14:paraId="73F020CF" w14:textId="77777777" w:rsidTr="002A50AB">
        <w:tc>
          <w:tcPr>
            <w:tcW w:w="2424" w:type="dxa"/>
          </w:tcPr>
          <w:p w14:paraId="55738BAB" w14:textId="77777777" w:rsidR="002A50AB" w:rsidRPr="00EF3608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2" w:type="dxa"/>
          </w:tcPr>
          <w:p w14:paraId="4CC20A91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B1C48A6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71BD855" w14:textId="77777777" w:rsidR="002A50AB" w:rsidRPr="00DF5286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250.09</w:t>
            </w:r>
          </w:p>
        </w:tc>
        <w:tc>
          <w:tcPr>
            <w:tcW w:w="270" w:type="dxa"/>
          </w:tcPr>
          <w:p w14:paraId="2246E80F" w14:textId="77777777" w:rsidR="002A50AB" w:rsidRPr="00DF5286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413D40" w14:textId="52F346D9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783C4" w14:textId="77777777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20E69C92" w14:textId="59F1CF11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14084" w14:textId="77777777" w:rsidR="002A50AB" w:rsidRPr="00C46E57" w:rsidRDefault="002A50AB" w:rsidP="003D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2E4F0A2" w14:textId="77777777" w:rsidR="002A50AB" w:rsidRPr="00DF5286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260.79</w:t>
            </w:r>
          </w:p>
        </w:tc>
      </w:tr>
      <w:tr w:rsidR="002A50AB" w:rsidRPr="00EF3608" w14:paraId="051D62D5" w14:textId="77777777" w:rsidTr="002A50AB">
        <w:tc>
          <w:tcPr>
            <w:tcW w:w="2424" w:type="dxa"/>
          </w:tcPr>
          <w:p w14:paraId="5E279A9C" w14:textId="77777777" w:rsidR="002A50AB" w:rsidRPr="00DB06A5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1342" w:type="dxa"/>
          </w:tcPr>
          <w:p w14:paraId="306344CA" w14:textId="77777777" w:rsidR="002A50AB" w:rsidRPr="009A0C1F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6B52C55C" w14:textId="77777777" w:rsidR="002A50AB" w:rsidRPr="009A0C1F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6A3B4D" w14:textId="77777777" w:rsidR="002A50AB" w:rsidRPr="00335A23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(17.51)</w:t>
            </w:r>
          </w:p>
        </w:tc>
        <w:tc>
          <w:tcPr>
            <w:tcW w:w="270" w:type="dxa"/>
          </w:tcPr>
          <w:p w14:paraId="4371F3EE" w14:textId="77777777" w:rsidR="002A50AB" w:rsidRPr="00335A23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A7CE14" w14:textId="77777777" w:rsidR="002A50AB" w:rsidRPr="00C46E57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(10.70)</w:t>
            </w:r>
          </w:p>
        </w:tc>
        <w:tc>
          <w:tcPr>
            <w:tcW w:w="236" w:type="dxa"/>
          </w:tcPr>
          <w:p w14:paraId="119975DD" w14:textId="77777777" w:rsidR="002A50AB" w:rsidRPr="00C46E57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74B5349" w14:textId="2CA1B005" w:rsidR="002A50AB" w:rsidRPr="00C46E57" w:rsidRDefault="00CD6B5F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C6F39C" w14:textId="77777777" w:rsidR="002A50AB" w:rsidRPr="00C46E57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E7C6436" w14:textId="77777777" w:rsidR="002A50AB" w:rsidRPr="00335A23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(28.21)</w:t>
            </w:r>
          </w:p>
        </w:tc>
      </w:tr>
      <w:tr w:rsidR="002A50AB" w:rsidRPr="00EF3608" w14:paraId="2A02670B" w14:textId="77777777" w:rsidTr="002A50AB">
        <w:tc>
          <w:tcPr>
            <w:tcW w:w="2424" w:type="dxa"/>
          </w:tcPr>
          <w:p w14:paraId="5365388E" w14:textId="77777777" w:rsidR="002A50AB" w:rsidRPr="00EF3608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2" w:type="dxa"/>
          </w:tcPr>
          <w:p w14:paraId="6D377BBF" w14:textId="77777777" w:rsidR="002A50AB" w:rsidRPr="009A0C1F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04933844" w14:textId="77777777" w:rsidR="002A50AB" w:rsidRPr="009A0C1F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EE22F25" w14:textId="77777777" w:rsidR="002A50AB" w:rsidRPr="00335A23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70" w:type="dxa"/>
          </w:tcPr>
          <w:p w14:paraId="663758E2" w14:textId="77777777" w:rsidR="002A50AB" w:rsidRPr="00335A23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7459CA03" w14:textId="77777777" w:rsidR="002A50AB" w:rsidRPr="00335A23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36" w:type="dxa"/>
          </w:tcPr>
          <w:p w14:paraId="33A7D538" w14:textId="77777777" w:rsidR="002A50AB" w:rsidRPr="00EF3608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48AB9032" w14:textId="77777777" w:rsidR="002A50AB" w:rsidRPr="00EF3608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7B99C" w14:textId="77777777" w:rsidR="002A50AB" w:rsidRPr="00EF3608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212881A5" w14:textId="77777777" w:rsidR="002A50AB" w:rsidRPr="00335A23" w:rsidRDefault="002A50AB" w:rsidP="002A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</w:tr>
    </w:tbl>
    <w:p w14:paraId="386CF526" w14:textId="77777777" w:rsidR="00A579CF" w:rsidRDefault="00A579C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270"/>
        <w:gridCol w:w="1260"/>
        <w:gridCol w:w="270"/>
        <w:gridCol w:w="990"/>
        <w:gridCol w:w="270"/>
        <w:gridCol w:w="990"/>
        <w:gridCol w:w="270"/>
        <w:gridCol w:w="1260"/>
      </w:tblGrid>
      <w:tr w:rsidR="00A579CF" w:rsidRPr="00EF3608" w14:paraId="7717C07C" w14:textId="77777777" w:rsidTr="00A579CF">
        <w:trPr>
          <w:tblHeader/>
        </w:trPr>
        <w:tc>
          <w:tcPr>
            <w:tcW w:w="2430" w:type="dxa"/>
            <w:vAlign w:val="bottom"/>
          </w:tcPr>
          <w:p w14:paraId="47057C02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73445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910F7B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10" w:type="dxa"/>
            <w:gridSpan w:val="7"/>
            <w:vAlign w:val="bottom"/>
          </w:tcPr>
          <w:p w14:paraId="5AFB55CF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A579CF" w:rsidRPr="00EF3608" w14:paraId="4481BE76" w14:textId="77777777" w:rsidTr="00A579CF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5405087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F5E3211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B3AD04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0701293B" w14:textId="77777777" w:rsidR="00A579CF" w:rsidRPr="009867E0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976771" w14:textId="77777777" w:rsidR="00A579CF" w:rsidRPr="009867E0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683DEF" w14:textId="77777777" w:rsidR="00A579CF" w:rsidRPr="009867E0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="00A579CF"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B1CB22B" w14:textId="77777777" w:rsidR="00A579CF" w:rsidRPr="009867E0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EC0C3C" w14:textId="77777777" w:rsidR="00A579CF" w:rsidRPr="009867E0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9E5A39" w14:textId="77777777" w:rsidR="00A579CF" w:rsidRPr="009867E0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F8236F" w14:textId="77777777" w:rsidR="00A579CF" w:rsidRPr="009867E0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74344A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06C1FD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A4CEF37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579CF" w:rsidRPr="00EF3608" w14:paraId="4F679AD5" w14:textId="77777777" w:rsidTr="00A579CF">
        <w:trPr>
          <w:tblHeader/>
        </w:trPr>
        <w:tc>
          <w:tcPr>
            <w:tcW w:w="2430" w:type="dxa"/>
            <w:vAlign w:val="bottom"/>
          </w:tcPr>
          <w:p w14:paraId="40749886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40C167C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EC769A9" w14:textId="77777777" w:rsidR="00A579CF" w:rsidRPr="009A0C1F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2D77B2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3255D8E2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6E1B4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518A5EA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A1F446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924FB6B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CE177A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579CF" w:rsidRPr="00EF3608" w14:paraId="5FC34648" w14:textId="77777777" w:rsidTr="00A579CF">
        <w:trPr>
          <w:tblHeader/>
        </w:trPr>
        <w:tc>
          <w:tcPr>
            <w:tcW w:w="2430" w:type="dxa"/>
          </w:tcPr>
          <w:p w14:paraId="54ABAC6D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02C3A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A182F96" w14:textId="77777777" w:rsidR="00A579CF" w:rsidRPr="009A0C1F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CE6727E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79CF" w:rsidRPr="00EF3608" w14:paraId="25D8F161" w14:textId="77777777" w:rsidTr="00A579CF">
        <w:tc>
          <w:tcPr>
            <w:tcW w:w="2430" w:type="dxa"/>
          </w:tcPr>
          <w:p w14:paraId="616C1165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9E43659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5A1F7" w14:textId="77777777" w:rsidR="00A579CF" w:rsidRPr="009A0C1F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234BF5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5DDEF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BFCAD4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4F8EA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DF0F1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10F6A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92262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9CF" w:rsidRPr="00EF3608" w14:paraId="260B9AB3" w14:textId="77777777" w:rsidTr="00A579CF">
        <w:tc>
          <w:tcPr>
            <w:tcW w:w="2430" w:type="dxa"/>
          </w:tcPr>
          <w:p w14:paraId="0EB0DFAC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1350" w:type="dxa"/>
          </w:tcPr>
          <w:p w14:paraId="32817D4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F3A86" w14:textId="77777777" w:rsidR="00A579CF" w:rsidRPr="009A0C1F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4EF95" w14:textId="77777777" w:rsidR="00A579CF" w:rsidRPr="009A0C1F" w:rsidRDefault="00A579CF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17,732.64</w:t>
            </w:r>
          </w:p>
        </w:tc>
        <w:tc>
          <w:tcPr>
            <w:tcW w:w="270" w:type="dxa"/>
          </w:tcPr>
          <w:p w14:paraId="10481D38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5AB0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22,680.30</w:t>
            </w:r>
          </w:p>
        </w:tc>
        <w:tc>
          <w:tcPr>
            <w:tcW w:w="270" w:type="dxa"/>
          </w:tcPr>
          <w:p w14:paraId="3DCE585F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11CE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(16,820.88)</w:t>
            </w:r>
          </w:p>
        </w:tc>
        <w:tc>
          <w:tcPr>
            <w:tcW w:w="270" w:type="dxa"/>
          </w:tcPr>
          <w:p w14:paraId="015E0B48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E38254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23,592.06</w:t>
            </w:r>
          </w:p>
        </w:tc>
      </w:tr>
      <w:tr w:rsidR="00A579CF" w:rsidRPr="00C275C5" w14:paraId="4A4B5E8F" w14:textId="77777777" w:rsidTr="00A579CF">
        <w:tc>
          <w:tcPr>
            <w:tcW w:w="2430" w:type="dxa"/>
          </w:tcPr>
          <w:p w14:paraId="263A7D4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ดอกเบี้ยค้างรับ</w:t>
            </w:r>
          </w:p>
        </w:tc>
        <w:tc>
          <w:tcPr>
            <w:tcW w:w="1350" w:type="dxa"/>
          </w:tcPr>
          <w:p w14:paraId="2CE44653" w14:textId="77777777" w:rsidR="00A579CF" w:rsidRPr="00DF5286" w:rsidRDefault="00A579CF" w:rsidP="005B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 w:hanging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4.997-6.500</w:t>
            </w:r>
          </w:p>
        </w:tc>
        <w:tc>
          <w:tcPr>
            <w:tcW w:w="270" w:type="dxa"/>
          </w:tcPr>
          <w:p w14:paraId="4C6AAB37" w14:textId="77777777" w:rsidR="00A579CF" w:rsidRPr="00DF5286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742FF" w14:textId="77777777" w:rsidR="00A579CF" w:rsidRPr="00DF5286" w:rsidRDefault="00A579CF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1,178.96</w:t>
            </w:r>
          </w:p>
        </w:tc>
        <w:tc>
          <w:tcPr>
            <w:tcW w:w="270" w:type="dxa"/>
          </w:tcPr>
          <w:p w14:paraId="6A1202E8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6690E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1,067.01</w:t>
            </w:r>
          </w:p>
        </w:tc>
        <w:tc>
          <w:tcPr>
            <w:tcW w:w="270" w:type="dxa"/>
          </w:tcPr>
          <w:p w14:paraId="20F911B5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91B82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(1,585.05)</w:t>
            </w:r>
          </w:p>
        </w:tc>
        <w:tc>
          <w:tcPr>
            <w:tcW w:w="270" w:type="dxa"/>
          </w:tcPr>
          <w:p w14:paraId="5A10FA08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54DA66" w14:textId="77777777" w:rsidR="00A579CF" w:rsidRPr="00C275C5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660.92</w:t>
            </w:r>
          </w:p>
        </w:tc>
      </w:tr>
      <w:tr w:rsidR="00A579CF" w:rsidRPr="00C275C5" w14:paraId="01E4FD66" w14:textId="77777777" w:rsidTr="00A579CF">
        <w:tc>
          <w:tcPr>
            <w:tcW w:w="2430" w:type="dxa"/>
          </w:tcPr>
          <w:p w14:paraId="4877762E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9FDA192" w14:textId="77777777" w:rsidR="00A579CF" w:rsidRPr="00DF5286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C363C" w14:textId="77777777" w:rsidR="00A579CF" w:rsidRPr="00DF5286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94741" w14:textId="77777777" w:rsidR="00A579CF" w:rsidRPr="00DF5286" w:rsidRDefault="00A579CF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F6FF1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964D8A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96A92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A28CB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BF813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89BFD" w14:textId="77777777" w:rsidR="00A579CF" w:rsidRPr="00C275C5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9CF" w:rsidRPr="00C275C5" w14:paraId="59AC6CFB" w14:textId="77777777" w:rsidTr="00A579CF">
        <w:tc>
          <w:tcPr>
            <w:tcW w:w="2430" w:type="dxa"/>
          </w:tcPr>
          <w:p w14:paraId="48D9E648" w14:textId="77777777" w:rsidR="00A579CF" w:rsidRPr="00DF5286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1350" w:type="dxa"/>
          </w:tcPr>
          <w:p w14:paraId="6A6422C9" w14:textId="77777777" w:rsidR="00A579CF" w:rsidRPr="00DF5286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76691" w14:textId="77777777" w:rsidR="00A579CF" w:rsidRPr="00DF5286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69195" w14:textId="77777777" w:rsidR="00A579CF" w:rsidRPr="00DF5286" w:rsidRDefault="00A579CF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14:paraId="7B4BD0D9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981F3A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2BA6E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E6D6F1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0B23E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2D46E" w14:textId="77777777" w:rsidR="00A579CF" w:rsidRPr="00C275C5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A579CF" w:rsidRPr="00C275C5" w14:paraId="7D2D5DB7" w14:textId="77777777" w:rsidTr="00A579CF">
        <w:tc>
          <w:tcPr>
            <w:tcW w:w="2430" w:type="dxa"/>
          </w:tcPr>
          <w:p w14:paraId="46DDBE09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1350" w:type="dxa"/>
          </w:tcPr>
          <w:p w14:paraId="43D04BD7" w14:textId="77777777" w:rsidR="00A579CF" w:rsidRPr="00DF5286" w:rsidRDefault="00A579CF" w:rsidP="005B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2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28FA5884" w14:textId="77777777" w:rsidR="00A579CF" w:rsidRPr="00DF5286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27887" w14:textId="77777777" w:rsidR="00A579CF" w:rsidRPr="00DF5286" w:rsidRDefault="00A579CF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19.05</w:t>
            </w:r>
          </w:p>
        </w:tc>
        <w:tc>
          <w:tcPr>
            <w:tcW w:w="270" w:type="dxa"/>
          </w:tcPr>
          <w:p w14:paraId="70768BD6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F84CF" w14:textId="77777777" w:rsidR="00A579CF" w:rsidRPr="00EF3608" w:rsidRDefault="00A579CF" w:rsidP="00594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14:paraId="2FF6BA9D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61E277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39C95E" w14:textId="77777777" w:rsidR="00A579CF" w:rsidRPr="00EF3608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F08B1" w14:textId="77777777" w:rsidR="00A579CF" w:rsidRPr="00C275C5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</w:tr>
      <w:tr w:rsidR="00A579CF" w:rsidRPr="00C275C5" w14:paraId="4F282AC5" w14:textId="77777777" w:rsidTr="00A579CF">
        <w:tc>
          <w:tcPr>
            <w:tcW w:w="2430" w:type="dxa"/>
          </w:tcPr>
          <w:p w14:paraId="50713981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2B7E5CD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7BE72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51CE24" w14:textId="77777777" w:rsidR="00A579CF" w:rsidRPr="00C46E57" w:rsidRDefault="00A579CF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19,172.39</w:t>
            </w:r>
          </w:p>
        </w:tc>
        <w:tc>
          <w:tcPr>
            <w:tcW w:w="270" w:type="dxa"/>
          </w:tcPr>
          <w:p w14:paraId="275E13CC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2A2EFB" w14:textId="77777777" w:rsidR="00A579CF" w:rsidRPr="00C46E57" w:rsidRDefault="00A579CF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23,758.01</w:t>
            </w:r>
          </w:p>
        </w:tc>
        <w:tc>
          <w:tcPr>
            <w:tcW w:w="270" w:type="dxa"/>
          </w:tcPr>
          <w:p w14:paraId="70594406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938926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(18,405.93)</w:t>
            </w:r>
          </w:p>
        </w:tc>
        <w:tc>
          <w:tcPr>
            <w:tcW w:w="270" w:type="dxa"/>
          </w:tcPr>
          <w:p w14:paraId="56015118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90DAD7" w14:textId="77777777" w:rsidR="00A579CF" w:rsidRPr="00C275C5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24,524.47</w:t>
            </w:r>
          </w:p>
        </w:tc>
      </w:tr>
      <w:tr w:rsidR="00A579CF" w:rsidRPr="00C275C5" w14:paraId="1ED42AC5" w14:textId="77777777" w:rsidTr="00A579CF">
        <w:tc>
          <w:tcPr>
            <w:tcW w:w="2430" w:type="dxa"/>
          </w:tcPr>
          <w:p w14:paraId="52FD980A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ค่าเผื่อหนี้สงสัยจสูญ</w:t>
            </w:r>
          </w:p>
        </w:tc>
        <w:tc>
          <w:tcPr>
            <w:tcW w:w="1350" w:type="dxa"/>
          </w:tcPr>
          <w:p w14:paraId="65BE949E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85B32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AF7949" w14:textId="77777777" w:rsidR="00A579CF" w:rsidRPr="00C46E57" w:rsidRDefault="00A579CF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(1,339.65)</w:t>
            </w:r>
          </w:p>
        </w:tc>
        <w:tc>
          <w:tcPr>
            <w:tcW w:w="270" w:type="dxa"/>
          </w:tcPr>
          <w:p w14:paraId="51CCC37B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416FB" w14:textId="77777777" w:rsidR="00A579CF" w:rsidRPr="00C46E57" w:rsidRDefault="00A579CF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(48.14)</w:t>
            </w:r>
          </w:p>
        </w:tc>
        <w:tc>
          <w:tcPr>
            <w:tcW w:w="270" w:type="dxa"/>
          </w:tcPr>
          <w:p w14:paraId="7BA27817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E6138D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88D22D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3ECE6" w14:textId="77777777" w:rsidR="00A579CF" w:rsidRPr="00C275C5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(1,387.79)</w:t>
            </w:r>
          </w:p>
        </w:tc>
      </w:tr>
      <w:tr w:rsidR="00A579CF" w:rsidRPr="00C275C5" w14:paraId="240C7C40" w14:textId="77777777" w:rsidTr="00A579CF">
        <w:tc>
          <w:tcPr>
            <w:tcW w:w="2430" w:type="dxa"/>
          </w:tcPr>
          <w:p w14:paraId="4C797ABE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6B66A72F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89FF2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</w:tcPr>
          <w:p w14:paraId="1D8CFA15" w14:textId="77777777" w:rsidR="00A579CF" w:rsidRPr="00C46E57" w:rsidRDefault="00A579CF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17,832.74</w:t>
            </w:r>
          </w:p>
        </w:tc>
        <w:tc>
          <w:tcPr>
            <w:tcW w:w="270" w:type="dxa"/>
          </w:tcPr>
          <w:p w14:paraId="4462B213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565075" w14:textId="77777777" w:rsidR="00A579CF" w:rsidRPr="00C46E57" w:rsidRDefault="00A579CF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23,709.87</w:t>
            </w:r>
          </w:p>
        </w:tc>
        <w:tc>
          <w:tcPr>
            <w:tcW w:w="270" w:type="dxa"/>
          </w:tcPr>
          <w:p w14:paraId="1F594BE8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1CDFC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(18,405.93)</w:t>
            </w:r>
          </w:p>
        </w:tc>
        <w:tc>
          <w:tcPr>
            <w:tcW w:w="270" w:type="dxa"/>
          </w:tcPr>
          <w:p w14:paraId="09081A10" w14:textId="77777777" w:rsidR="00A579CF" w:rsidRPr="00C46E57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</w:tcPr>
          <w:p w14:paraId="16DC7F4D" w14:textId="77777777" w:rsidR="00A579CF" w:rsidRPr="00C275C5" w:rsidRDefault="00A579CF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23,136.68</w:t>
            </w:r>
          </w:p>
        </w:tc>
      </w:tr>
    </w:tbl>
    <w:p w14:paraId="2F32DA88" w14:textId="4CF64FCC" w:rsidR="003612EC" w:rsidRDefault="003612EC">
      <w:pPr>
        <w:rPr>
          <w:rFonts w:asciiTheme="majorBidi" w:hAnsiTheme="majorBidi" w:cstheme="majorBidi"/>
          <w:sz w:val="20"/>
          <w:szCs w:val="20"/>
        </w:rPr>
      </w:pPr>
    </w:p>
    <w:p w14:paraId="20602E63" w14:textId="77777777" w:rsidR="003612EC" w:rsidRDefault="003612EC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270"/>
        <w:gridCol w:w="1260"/>
        <w:gridCol w:w="270"/>
        <w:gridCol w:w="990"/>
        <w:gridCol w:w="270"/>
        <w:gridCol w:w="990"/>
        <w:gridCol w:w="270"/>
        <w:gridCol w:w="1260"/>
      </w:tblGrid>
      <w:tr w:rsidR="00A74639" w:rsidRPr="00EF3608" w14:paraId="5E375CC7" w14:textId="77777777" w:rsidTr="00A74639">
        <w:trPr>
          <w:tblHeader/>
        </w:trPr>
        <w:tc>
          <w:tcPr>
            <w:tcW w:w="2430" w:type="dxa"/>
            <w:vAlign w:val="bottom"/>
          </w:tcPr>
          <w:p w14:paraId="4B99A39A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0263112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4356F7C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10" w:type="dxa"/>
            <w:gridSpan w:val="7"/>
            <w:vAlign w:val="bottom"/>
          </w:tcPr>
          <w:p w14:paraId="0102A9C3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A74639" w:rsidRPr="00EF3608" w14:paraId="583D07F7" w14:textId="77777777" w:rsidTr="00A7463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0CEF2E51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ED08735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DFD56B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160B498F" w14:textId="77777777" w:rsidR="00A74639" w:rsidRPr="009A0C1F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11A4B4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E8583F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98E2DF8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866F12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5FAF33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D11111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2889557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D5EE1E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1CC1A1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74639" w:rsidRPr="00EF3608" w14:paraId="03E5E745" w14:textId="77777777" w:rsidTr="00A74639">
        <w:trPr>
          <w:tblHeader/>
        </w:trPr>
        <w:tc>
          <w:tcPr>
            <w:tcW w:w="2430" w:type="dxa"/>
            <w:vAlign w:val="bottom"/>
          </w:tcPr>
          <w:p w14:paraId="38677DB3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4E163D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63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FB816AC" w14:textId="77777777" w:rsidR="00A74639" w:rsidRPr="009A0C1F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4AAFB4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204389D3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0B19AD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6E4DA43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962311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ECC1E37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AFF20F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4639" w:rsidRPr="00EF3608" w14:paraId="249DA51F" w14:textId="77777777" w:rsidTr="00A74639">
        <w:trPr>
          <w:tblHeader/>
        </w:trPr>
        <w:tc>
          <w:tcPr>
            <w:tcW w:w="2430" w:type="dxa"/>
          </w:tcPr>
          <w:p w14:paraId="25E5EFED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3210DF" w14:textId="73A121EA" w:rsidR="00A74639" w:rsidRPr="00EF3608" w:rsidRDefault="00C31663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8BDF035" w14:textId="77777777" w:rsidR="00A74639" w:rsidRPr="009A0C1F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9B5201C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4639" w:rsidRPr="00EF3608" w14:paraId="0AD33FC1" w14:textId="77777777" w:rsidTr="00A74639">
        <w:tc>
          <w:tcPr>
            <w:tcW w:w="2430" w:type="dxa"/>
          </w:tcPr>
          <w:p w14:paraId="4ED44CA9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18DC44A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01D00" w14:textId="77777777" w:rsidR="00A74639" w:rsidRPr="009A0C1F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58C33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05C77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181633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87B9D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4B351C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175C5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4FF76A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639" w:rsidRPr="00EF3608" w14:paraId="521FECCD" w14:textId="77777777" w:rsidTr="00A74639">
        <w:tc>
          <w:tcPr>
            <w:tcW w:w="2430" w:type="dxa"/>
          </w:tcPr>
          <w:p w14:paraId="654182F6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1350" w:type="dxa"/>
          </w:tcPr>
          <w:p w14:paraId="1D4A0BE2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6A1E3" w14:textId="77777777" w:rsidR="00A74639" w:rsidRPr="009A0C1F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D5190" w14:textId="77777777" w:rsidR="00A74639" w:rsidRPr="009A0C1F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46CE">
              <w:rPr>
                <w:rFonts w:asciiTheme="majorBidi" w:hAnsiTheme="majorBidi" w:cstheme="majorBidi"/>
                <w:sz w:val="30"/>
                <w:szCs w:val="30"/>
              </w:rPr>
              <w:t>11,788.04</w:t>
            </w:r>
          </w:p>
        </w:tc>
        <w:tc>
          <w:tcPr>
            <w:tcW w:w="270" w:type="dxa"/>
          </w:tcPr>
          <w:p w14:paraId="0DDEE1D3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8A0D55" w14:textId="77777777" w:rsidR="00A74639" w:rsidRPr="00EF3608" w:rsidRDefault="00A74639" w:rsidP="00C5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18,631.60</w:t>
            </w:r>
          </w:p>
        </w:tc>
        <w:tc>
          <w:tcPr>
            <w:tcW w:w="270" w:type="dxa"/>
          </w:tcPr>
          <w:p w14:paraId="5D2E39C3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ADD68" w14:textId="77777777" w:rsidR="00A74639" w:rsidRPr="00EF3608" w:rsidRDefault="00A74639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(12,687.00)</w:t>
            </w:r>
          </w:p>
        </w:tc>
        <w:tc>
          <w:tcPr>
            <w:tcW w:w="270" w:type="dxa"/>
          </w:tcPr>
          <w:p w14:paraId="0BBCCA62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CBEC8" w14:textId="77777777" w:rsidR="00A74639" w:rsidRPr="009A0C1F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17,732.64</w:t>
            </w:r>
          </w:p>
        </w:tc>
      </w:tr>
      <w:tr w:rsidR="00A74639" w:rsidRPr="00C275C5" w14:paraId="0B064379" w14:textId="77777777" w:rsidTr="00A74639">
        <w:tc>
          <w:tcPr>
            <w:tcW w:w="2430" w:type="dxa"/>
          </w:tcPr>
          <w:p w14:paraId="2DCC4EC3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ดอกเบี้ยค้างรับ</w:t>
            </w:r>
          </w:p>
        </w:tc>
        <w:tc>
          <w:tcPr>
            <w:tcW w:w="1350" w:type="dxa"/>
          </w:tcPr>
          <w:p w14:paraId="11F663F6" w14:textId="77777777" w:rsidR="00A74639" w:rsidRPr="00DF5286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5.022-6.500</w:t>
            </w:r>
          </w:p>
        </w:tc>
        <w:tc>
          <w:tcPr>
            <w:tcW w:w="270" w:type="dxa"/>
          </w:tcPr>
          <w:p w14:paraId="34659508" w14:textId="77777777" w:rsidR="00A74639" w:rsidRPr="00DF5286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32461" w14:textId="77777777" w:rsidR="00A74639" w:rsidRPr="00DF5286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631.31</w:t>
            </w:r>
          </w:p>
        </w:tc>
        <w:tc>
          <w:tcPr>
            <w:tcW w:w="270" w:type="dxa"/>
          </w:tcPr>
          <w:p w14:paraId="51677A39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8C682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737.89</w:t>
            </w:r>
          </w:p>
        </w:tc>
        <w:tc>
          <w:tcPr>
            <w:tcW w:w="270" w:type="dxa"/>
          </w:tcPr>
          <w:p w14:paraId="76742EFB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B5781" w14:textId="77777777" w:rsidR="00A74639" w:rsidRPr="00EF3608" w:rsidRDefault="00A74639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(190.24)</w:t>
            </w:r>
          </w:p>
        </w:tc>
        <w:tc>
          <w:tcPr>
            <w:tcW w:w="270" w:type="dxa"/>
          </w:tcPr>
          <w:p w14:paraId="1998E7AD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C9C56" w14:textId="77777777" w:rsidR="00A74639" w:rsidRPr="00DF5286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1,178.96</w:t>
            </w:r>
          </w:p>
        </w:tc>
      </w:tr>
      <w:tr w:rsidR="00A74639" w:rsidRPr="00C275C5" w14:paraId="73A15769" w14:textId="77777777" w:rsidTr="00A74639">
        <w:tc>
          <w:tcPr>
            <w:tcW w:w="2430" w:type="dxa"/>
          </w:tcPr>
          <w:p w14:paraId="0A571D3A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B08EA40" w14:textId="77777777" w:rsidR="00A74639" w:rsidRPr="00DF5286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F6B39" w14:textId="77777777" w:rsidR="00A74639" w:rsidRPr="00DF5286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1389B" w14:textId="77777777" w:rsidR="00A74639" w:rsidRPr="00DF5286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5766B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C8DC2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72FBA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EF446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DE518" w14:textId="77777777" w:rsidR="00A74639" w:rsidRPr="00EF3608" w:rsidRDefault="00A74639" w:rsidP="001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A7E04" w14:textId="77777777" w:rsidR="00A74639" w:rsidRPr="00C275C5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4639" w:rsidRPr="00C275C5" w14:paraId="209FCDC3" w14:textId="77777777" w:rsidTr="00A74639">
        <w:tc>
          <w:tcPr>
            <w:tcW w:w="2430" w:type="dxa"/>
          </w:tcPr>
          <w:p w14:paraId="0FA34FEF" w14:textId="77777777" w:rsidR="00A74639" w:rsidRPr="00DF5286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1350" w:type="dxa"/>
          </w:tcPr>
          <w:p w14:paraId="073E2FD0" w14:textId="77777777" w:rsidR="00A74639" w:rsidRPr="00DF5286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CE393" w14:textId="77777777" w:rsidR="00A74639" w:rsidRPr="00DF5286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737444" w14:textId="77777777" w:rsidR="00A74639" w:rsidRPr="00DF5286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14:paraId="7C4023E6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E2E88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BFA8A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073F85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CC4C8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B6030C" w14:textId="77777777" w:rsidR="00A74639" w:rsidRPr="00DF5286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</w:tr>
      <w:tr w:rsidR="00A74639" w:rsidRPr="00C275C5" w14:paraId="2DC6E694" w14:textId="77777777" w:rsidTr="00A74639">
        <w:tc>
          <w:tcPr>
            <w:tcW w:w="2430" w:type="dxa"/>
          </w:tcPr>
          <w:p w14:paraId="2DA5629F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1350" w:type="dxa"/>
          </w:tcPr>
          <w:p w14:paraId="3CC52AC1" w14:textId="77777777" w:rsidR="00A74639" w:rsidRPr="00DF5286" w:rsidRDefault="00A74639" w:rsidP="00101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-106" w:right="-409" w:hanging="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73060268" w14:textId="77777777" w:rsidR="00A74639" w:rsidRPr="00DF5286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736E2" w14:textId="77777777" w:rsidR="00A74639" w:rsidRPr="00DF5286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8.35</w:t>
            </w:r>
          </w:p>
        </w:tc>
        <w:tc>
          <w:tcPr>
            <w:tcW w:w="270" w:type="dxa"/>
          </w:tcPr>
          <w:p w14:paraId="6C21538A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8ED45C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14:paraId="6375B7BE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16EA90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31576D" w14:textId="77777777" w:rsidR="00A74639" w:rsidRPr="00EF3608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F3C485" w14:textId="77777777" w:rsidR="00A74639" w:rsidRPr="00DF5286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19.05</w:t>
            </w:r>
          </w:p>
        </w:tc>
      </w:tr>
      <w:tr w:rsidR="00A74639" w:rsidRPr="00C275C5" w14:paraId="542B9EF1" w14:textId="77777777" w:rsidTr="00A74639">
        <w:tc>
          <w:tcPr>
            <w:tcW w:w="2430" w:type="dxa"/>
          </w:tcPr>
          <w:p w14:paraId="42888173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9DAEFC6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D2DFC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49F915" w14:textId="52DB08FA" w:rsidR="00A74639" w:rsidRPr="00C46E57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</w:t>
            </w:r>
            <w:r w:rsidR="002A4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9.44</w:t>
            </w:r>
          </w:p>
        </w:tc>
        <w:tc>
          <w:tcPr>
            <w:tcW w:w="270" w:type="dxa"/>
          </w:tcPr>
          <w:p w14:paraId="77E580FA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1FBD2" w14:textId="77777777" w:rsidR="00A74639" w:rsidRPr="00C46E57" w:rsidRDefault="00A74639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19,380.19</w:t>
            </w:r>
          </w:p>
        </w:tc>
        <w:tc>
          <w:tcPr>
            <w:tcW w:w="270" w:type="dxa"/>
          </w:tcPr>
          <w:p w14:paraId="0D766AA7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E64776" w14:textId="77777777" w:rsidR="00A74639" w:rsidRPr="00C46E57" w:rsidRDefault="00A74639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(12,877.24)</w:t>
            </w:r>
          </w:p>
        </w:tc>
        <w:tc>
          <w:tcPr>
            <w:tcW w:w="270" w:type="dxa"/>
          </w:tcPr>
          <w:p w14:paraId="27503596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248C6A" w14:textId="77777777" w:rsidR="00A74639" w:rsidRPr="00C46E57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19,172.39</w:t>
            </w:r>
          </w:p>
        </w:tc>
      </w:tr>
      <w:tr w:rsidR="00A74639" w:rsidRPr="00C275C5" w14:paraId="6AE34106" w14:textId="77777777" w:rsidTr="00A74639">
        <w:tc>
          <w:tcPr>
            <w:tcW w:w="2430" w:type="dxa"/>
          </w:tcPr>
          <w:p w14:paraId="287D54A0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ค่าเผื่อหนี้สงสัยจสูญ</w:t>
            </w:r>
          </w:p>
        </w:tc>
        <w:tc>
          <w:tcPr>
            <w:tcW w:w="1350" w:type="dxa"/>
          </w:tcPr>
          <w:p w14:paraId="6B244621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34F2E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2186D5" w14:textId="77777777" w:rsidR="00A74639" w:rsidRPr="00C46E57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(1,259.50)</w:t>
            </w:r>
          </w:p>
        </w:tc>
        <w:tc>
          <w:tcPr>
            <w:tcW w:w="270" w:type="dxa"/>
          </w:tcPr>
          <w:p w14:paraId="563E5B2A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C4688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(80.15)</w:t>
            </w:r>
          </w:p>
        </w:tc>
        <w:tc>
          <w:tcPr>
            <w:tcW w:w="270" w:type="dxa"/>
          </w:tcPr>
          <w:p w14:paraId="706A94F0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0AA9B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FDDA0C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A2BAC0" w14:textId="77777777" w:rsidR="00A74639" w:rsidRPr="00C46E57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sz w:val="30"/>
                <w:szCs w:val="30"/>
              </w:rPr>
              <w:t>(1,339.65)</w:t>
            </w:r>
          </w:p>
        </w:tc>
      </w:tr>
      <w:tr w:rsidR="00A74639" w:rsidRPr="00C275C5" w14:paraId="01D269DA" w14:textId="77777777" w:rsidTr="00A74639">
        <w:tc>
          <w:tcPr>
            <w:tcW w:w="2430" w:type="dxa"/>
          </w:tcPr>
          <w:p w14:paraId="2B4264E3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D252CE9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8B553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</w:tcPr>
          <w:p w14:paraId="4890D9FD" w14:textId="77777777" w:rsidR="00A74639" w:rsidRPr="00C46E57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11,409.94</w:t>
            </w:r>
          </w:p>
        </w:tc>
        <w:tc>
          <w:tcPr>
            <w:tcW w:w="270" w:type="dxa"/>
          </w:tcPr>
          <w:p w14:paraId="78079885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732FCF" w14:textId="77777777" w:rsidR="00A74639" w:rsidRPr="00C46E57" w:rsidRDefault="00A74639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19,300.04</w:t>
            </w:r>
          </w:p>
        </w:tc>
        <w:tc>
          <w:tcPr>
            <w:tcW w:w="270" w:type="dxa"/>
          </w:tcPr>
          <w:p w14:paraId="1BFDFE07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A07269C" w14:textId="77777777" w:rsidR="00A74639" w:rsidRPr="00C46E57" w:rsidRDefault="00A74639" w:rsidP="00B9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(12,877.24)</w:t>
            </w:r>
          </w:p>
        </w:tc>
        <w:tc>
          <w:tcPr>
            <w:tcW w:w="270" w:type="dxa"/>
          </w:tcPr>
          <w:p w14:paraId="7F61273A" w14:textId="77777777" w:rsidR="00A74639" w:rsidRPr="00C46E57" w:rsidRDefault="00A74639" w:rsidP="007F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</w:tcPr>
          <w:p w14:paraId="4D2AE650" w14:textId="77777777" w:rsidR="00A74639" w:rsidRPr="00C46E57" w:rsidRDefault="00A74639" w:rsidP="00A7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17,832.74</w:t>
            </w:r>
          </w:p>
        </w:tc>
      </w:tr>
    </w:tbl>
    <w:p w14:paraId="2BDDBD66" w14:textId="77777777" w:rsidR="00B26A39" w:rsidRDefault="00B26A3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5"/>
        <w:gridCol w:w="270"/>
        <w:gridCol w:w="1165"/>
        <w:gridCol w:w="270"/>
        <w:gridCol w:w="1170"/>
        <w:gridCol w:w="270"/>
        <w:gridCol w:w="1170"/>
      </w:tblGrid>
      <w:tr w:rsidR="00BC4A74" w:rsidRPr="00EF3608" w14:paraId="7CD013C7" w14:textId="77777777" w:rsidTr="00525CB2">
        <w:tc>
          <w:tcPr>
            <w:tcW w:w="3870" w:type="dxa"/>
          </w:tcPr>
          <w:p w14:paraId="74B7C0F4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7234BF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5E50A3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D486179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A74" w:rsidRPr="00EF3608" w14:paraId="0BC374CE" w14:textId="77777777" w:rsidTr="00525CB2">
        <w:tc>
          <w:tcPr>
            <w:tcW w:w="3870" w:type="dxa"/>
          </w:tcPr>
          <w:p w14:paraId="5593BBAB" w14:textId="77777777" w:rsidR="00BC4A74" w:rsidRPr="009A0C1F" w:rsidRDefault="00BC4A7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F936B0F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7EF36A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4D28F7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293E29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267BD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928406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F7CCD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A0C1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4A74" w:rsidRPr="00EF3608" w14:paraId="1CB0C116" w14:textId="77777777" w:rsidTr="00525CB2">
        <w:tc>
          <w:tcPr>
            <w:tcW w:w="3870" w:type="dxa"/>
          </w:tcPr>
          <w:p w14:paraId="6464C7E1" w14:textId="77777777" w:rsidR="00BC4A74" w:rsidRPr="009A0C1F" w:rsidRDefault="00BC4A7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954FE69" w14:textId="77777777" w:rsidR="00BC4A74" w:rsidRPr="009A0C1F" w:rsidRDefault="00BC4A74" w:rsidP="001C5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4A74" w:rsidRPr="00335A23" w14:paraId="76AFA00C" w14:textId="77777777" w:rsidTr="00525CB2">
        <w:tc>
          <w:tcPr>
            <w:tcW w:w="3870" w:type="dxa"/>
          </w:tcPr>
          <w:p w14:paraId="43EC32A6" w14:textId="77777777" w:rsidR="00BC4A74" w:rsidRPr="009A0C1F" w:rsidRDefault="00390042" w:rsidP="001D7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BC4A7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75FD2FC" w14:textId="77777777" w:rsidR="00BC4A74" w:rsidRPr="009A0C1F" w:rsidRDefault="00B26A39" w:rsidP="001C570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14:paraId="122DEEBB" w14:textId="77777777" w:rsidR="00BC4A74" w:rsidRPr="009A0C1F" w:rsidRDefault="00BC4A74" w:rsidP="001C570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072C45F7" w14:textId="77777777" w:rsidR="00BC4A74" w:rsidRPr="00335A23" w:rsidRDefault="00B26A39" w:rsidP="001C570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10.70</w:t>
            </w:r>
          </w:p>
        </w:tc>
        <w:tc>
          <w:tcPr>
            <w:tcW w:w="270" w:type="dxa"/>
          </w:tcPr>
          <w:p w14:paraId="4884D9E4" w14:textId="77777777" w:rsidR="00BC4A74" w:rsidRPr="00335A23" w:rsidRDefault="00BC4A74" w:rsidP="001C570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A7CC68" w14:textId="77777777" w:rsidR="00BC4A74" w:rsidRPr="00335A23" w:rsidRDefault="00B26A39" w:rsidP="00525CB2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20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48.14</w:t>
            </w:r>
          </w:p>
        </w:tc>
        <w:tc>
          <w:tcPr>
            <w:tcW w:w="270" w:type="dxa"/>
          </w:tcPr>
          <w:p w14:paraId="5F597DAF" w14:textId="77777777" w:rsidR="00BC4A74" w:rsidRPr="00335A23" w:rsidRDefault="00BC4A74" w:rsidP="001C570F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377C7E" w14:textId="77777777" w:rsidR="00BC4A74" w:rsidRPr="00335A23" w:rsidRDefault="00B26A39" w:rsidP="00525CB2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80.15</w:t>
            </w:r>
          </w:p>
        </w:tc>
      </w:tr>
    </w:tbl>
    <w:p w14:paraId="4A9BE7FE" w14:textId="77777777" w:rsidR="003B3E33" w:rsidRPr="00101572" w:rsidRDefault="003B3E33">
      <w:pPr>
        <w:rPr>
          <w:rFonts w:asciiTheme="majorBidi" w:hAnsiTheme="majorBidi" w:cstheme="majorBidi"/>
          <w:sz w:val="24"/>
          <w:szCs w:val="24"/>
        </w:rPr>
      </w:pPr>
    </w:p>
    <w:p w14:paraId="5A1FCA06" w14:textId="77777777" w:rsidR="00A9584A" w:rsidRPr="00B465AB" w:rsidRDefault="00A9584A" w:rsidP="000D692E">
      <w:pPr>
        <w:tabs>
          <w:tab w:val="clear" w:pos="227"/>
        </w:tabs>
        <w:ind w:left="450"/>
        <w:rPr>
          <w:rFonts w:asciiTheme="majorBidi" w:hAnsiTheme="majorBidi" w:cstheme="majorBidi"/>
          <w:sz w:val="30"/>
          <w:szCs w:val="30"/>
        </w:rPr>
      </w:pPr>
      <w:r w:rsidRPr="00B465AB">
        <w:rPr>
          <w:rFonts w:asciiTheme="majorBidi" w:hAnsiTheme="majorBidi" w:cstheme="majorBidi" w:hint="cs"/>
          <w:sz w:val="30"/>
          <w:szCs w:val="30"/>
          <w:cs/>
        </w:rPr>
        <w:t>การพิจารณาการด้อยค่า</w:t>
      </w:r>
    </w:p>
    <w:p w14:paraId="10961E5A" w14:textId="77777777" w:rsidR="00A9584A" w:rsidRPr="00101572" w:rsidRDefault="00A9584A" w:rsidP="00B465AB">
      <w:pPr>
        <w:rPr>
          <w:rFonts w:asciiTheme="majorBidi" w:hAnsiTheme="majorBidi" w:cstheme="majorBidi"/>
          <w:sz w:val="22"/>
          <w:szCs w:val="22"/>
        </w:rPr>
      </w:pPr>
    </w:p>
    <w:p w14:paraId="6A1711D3" w14:textId="77777777" w:rsidR="00A9584A" w:rsidRDefault="00A9584A" w:rsidP="000D692E">
      <w:pPr>
        <w:tabs>
          <w:tab w:val="clear" w:pos="680"/>
        </w:tabs>
        <w:ind w:left="450"/>
        <w:rPr>
          <w:rFonts w:asciiTheme="majorBidi" w:hAnsiTheme="majorBidi" w:cstheme="majorBidi"/>
          <w:sz w:val="30"/>
          <w:szCs w:val="30"/>
        </w:rPr>
      </w:pPr>
      <w:r w:rsidRPr="00B465AB">
        <w:rPr>
          <w:rFonts w:asciiTheme="majorBidi" w:hAnsiTheme="majorBidi" w:cstheme="majorBidi" w:hint="cs"/>
          <w:sz w:val="30"/>
          <w:szCs w:val="30"/>
          <w:cs/>
        </w:rPr>
        <w:t>การพิจารณาการด้อยค่าเงินให้กู้ยืมแก่กิจการที่เกี่ยวข้องกัน</w:t>
      </w:r>
      <w:r w:rsidRPr="00B465AB">
        <w:rPr>
          <w:rFonts w:asciiTheme="majorBidi" w:hAnsiTheme="majorBidi" w:cstheme="majorBidi"/>
          <w:sz w:val="30"/>
          <w:szCs w:val="30"/>
        </w:rPr>
        <w:t xml:space="preserve"> </w:t>
      </w:r>
      <w:r w:rsidRPr="00B465AB">
        <w:rPr>
          <w:rFonts w:asciiTheme="majorBidi" w:hAnsiTheme="majorBidi" w:cstheme="majorBidi" w:hint="cs"/>
          <w:sz w:val="30"/>
          <w:szCs w:val="30"/>
          <w:cs/>
        </w:rPr>
        <w:t>(ดูหมายเหตุ</w:t>
      </w:r>
      <w:r w:rsidR="00E74493" w:rsidRPr="00B465AB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B465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65AB">
        <w:rPr>
          <w:rFonts w:asciiTheme="majorBidi" w:hAnsiTheme="majorBidi" w:cstheme="majorBidi"/>
          <w:sz w:val="30"/>
          <w:szCs w:val="30"/>
        </w:rPr>
        <w:t>11</w:t>
      </w:r>
      <w:r w:rsidRPr="00B465AB">
        <w:rPr>
          <w:rFonts w:asciiTheme="majorBidi" w:hAnsiTheme="majorBidi" w:cstheme="majorBidi" w:hint="cs"/>
          <w:sz w:val="30"/>
          <w:szCs w:val="30"/>
          <w:cs/>
        </w:rPr>
        <w:t>)</w:t>
      </w:r>
      <w:r w:rsidRPr="00B465AB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1213AF29" w14:textId="77777777" w:rsidR="00B465AB" w:rsidRPr="00101572" w:rsidRDefault="00B465AB" w:rsidP="00B465AB">
      <w:pPr>
        <w:ind w:left="630"/>
        <w:rPr>
          <w:rFonts w:asciiTheme="majorBidi" w:hAnsiTheme="majorBidi" w:cstheme="majorBidi"/>
          <w:sz w:val="22"/>
          <w:szCs w:val="22"/>
        </w:rPr>
      </w:pPr>
    </w:p>
    <w:p w14:paraId="183373C4" w14:textId="77777777" w:rsidR="00A9584A" w:rsidRPr="00B465AB" w:rsidRDefault="00A9584A" w:rsidP="0061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A44B69" w:rsidRPr="00EF3608" w14:paraId="4E1F7C7A" w14:textId="77777777" w:rsidTr="00525CB2">
        <w:tc>
          <w:tcPr>
            <w:tcW w:w="3870" w:type="dxa"/>
          </w:tcPr>
          <w:p w14:paraId="08ECDEB4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br w:type="page"/>
            </w:r>
            <w:r w:rsidRPr="00EF3608"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02285139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C0A32A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C406995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16E" w:rsidRPr="00EF3608" w14:paraId="24A6CD26" w14:textId="77777777" w:rsidTr="00525CB2">
        <w:tc>
          <w:tcPr>
            <w:tcW w:w="3870" w:type="dxa"/>
          </w:tcPr>
          <w:p w14:paraId="28F73E32" w14:textId="77777777" w:rsidR="00E9716E" w:rsidRPr="00EF3608" w:rsidRDefault="00E9716E" w:rsidP="00E9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9D0E4" w14:textId="77777777" w:rsidR="00E9716E" w:rsidRPr="00EF3608" w:rsidRDefault="00E9716E" w:rsidP="00E9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6F94AA" w14:textId="77777777" w:rsidR="00E9716E" w:rsidRPr="00EF3608" w:rsidRDefault="00E9716E" w:rsidP="00E9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735CA" w14:textId="77777777" w:rsidR="00E9716E" w:rsidRPr="00EF3608" w:rsidRDefault="00E9716E" w:rsidP="00E9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1C78623" w14:textId="77777777" w:rsidR="00E9716E" w:rsidRPr="00EF3608" w:rsidRDefault="00E9716E" w:rsidP="00E9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71BB04" w14:textId="77777777" w:rsidR="00E9716E" w:rsidRPr="00EF3608" w:rsidRDefault="00E9716E" w:rsidP="00E9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205B2D" w14:textId="77777777" w:rsidR="00E9716E" w:rsidRPr="00EF3608" w:rsidRDefault="00E9716E" w:rsidP="00E9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69534" w14:textId="77777777" w:rsidR="00E9716E" w:rsidRPr="00EF3608" w:rsidRDefault="00E9716E" w:rsidP="00E9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44B69" w:rsidRPr="00EF3608" w14:paraId="5B8D3453" w14:textId="77777777" w:rsidTr="00525CB2">
        <w:tc>
          <w:tcPr>
            <w:tcW w:w="3870" w:type="dxa"/>
          </w:tcPr>
          <w:p w14:paraId="2E18FBCE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F80CEE1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4B69" w:rsidRPr="00EF3608" w14:paraId="20773EFA" w14:textId="77777777" w:rsidTr="00525CB2">
        <w:tc>
          <w:tcPr>
            <w:tcW w:w="3870" w:type="dxa"/>
          </w:tcPr>
          <w:p w14:paraId="531D42E5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49C36DE" w14:textId="77777777" w:rsidR="00A44B69" w:rsidRPr="003352D6" w:rsidRDefault="008E6E7A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3.77</w:t>
            </w:r>
          </w:p>
        </w:tc>
        <w:tc>
          <w:tcPr>
            <w:tcW w:w="270" w:type="dxa"/>
            <w:shd w:val="clear" w:color="auto" w:fill="auto"/>
          </w:tcPr>
          <w:p w14:paraId="17F196CD" w14:textId="77777777" w:rsidR="00A44B69" w:rsidRPr="003352D6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32FA22" w14:textId="77777777" w:rsidR="00A44B69" w:rsidRPr="00EF3608" w:rsidRDefault="00A44B69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4.64</w:t>
            </w:r>
          </w:p>
        </w:tc>
        <w:tc>
          <w:tcPr>
            <w:tcW w:w="270" w:type="dxa"/>
            <w:shd w:val="clear" w:color="auto" w:fill="auto"/>
          </w:tcPr>
          <w:p w14:paraId="00B2C505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3CFC0C" w14:textId="77777777" w:rsidR="00A44B69" w:rsidRPr="00EF3608" w:rsidRDefault="008E6E7A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E5124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9BD641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4B69" w:rsidRPr="00EF3608" w14:paraId="74884FB1" w14:textId="77777777" w:rsidTr="00525CB2">
        <w:tc>
          <w:tcPr>
            <w:tcW w:w="3870" w:type="dxa"/>
          </w:tcPr>
          <w:p w14:paraId="19B7BB9D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A531C1" w14:textId="77777777" w:rsidR="00A44B69" w:rsidRPr="003352D6" w:rsidRDefault="008E6E7A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4.91</w:t>
            </w:r>
          </w:p>
        </w:tc>
        <w:tc>
          <w:tcPr>
            <w:tcW w:w="270" w:type="dxa"/>
            <w:shd w:val="clear" w:color="auto" w:fill="auto"/>
          </w:tcPr>
          <w:p w14:paraId="34728A09" w14:textId="77777777" w:rsidR="00A44B69" w:rsidRPr="003352D6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265BB4" w14:textId="77777777" w:rsidR="00A44B69" w:rsidRPr="00EF3608" w:rsidRDefault="00A44B69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2.93</w:t>
            </w:r>
          </w:p>
        </w:tc>
        <w:tc>
          <w:tcPr>
            <w:tcW w:w="270" w:type="dxa"/>
            <w:shd w:val="clear" w:color="auto" w:fill="auto"/>
          </w:tcPr>
          <w:p w14:paraId="3F98D977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DB723C" w14:textId="77777777" w:rsidR="00A44B69" w:rsidRPr="00EF3608" w:rsidRDefault="008E6E7A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1.94</w:t>
            </w:r>
          </w:p>
        </w:tc>
        <w:tc>
          <w:tcPr>
            <w:tcW w:w="270" w:type="dxa"/>
            <w:shd w:val="clear" w:color="auto" w:fill="auto"/>
          </w:tcPr>
          <w:p w14:paraId="2EBA56FE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A81707" w14:textId="77777777" w:rsidR="00A44B69" w:rsidRPr="00EF3608" w:rsidRDefault="00A44B69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1.17</w:t>
            </w:r>
          </w:p>
        </w:tc>
      </w:tr>
      <w:tr w:rsidR="00A44B69" w:rsidRPr="00EF3608" w14:paraId="6F9BCB82" w14:textId="77777777" w:rsidTr="00525CB2">
        <w:trPr>
          <w:trHeight w:val="442"/>
        </w:trPr>
        <w:tc>
          <w:tcPr>
            <w:tcW w:w="3870" w:type="dxa"/>
          </w:tcPr>
          <w:p w14:paraId="2C662593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C3E02" w14:textId="77777777" w:rsidR="00A44B69" w:rsidRPr="003352D6" w:rsidRDefault="008E6E7A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8.68</w:t>
            </w:r>
          </w:p>
        </w:tc>
        <w:tc>
          <w:tcPr>
            <w:tcW w:w="270" w:type="dxa"/>
            <w:shd w:val="clear" w:color="auto" w:fill="auto"/>
          </w:tcPr>
          <w:p w14:paraId="01A3C91E" w14:textId="77777777" w:rsidR="00A44B69" w:rsidRPr="003352D6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73714" w14:textId="77777777" w:rsidR="00A44B69" w:rsidRPr="00EF3608" w:rsidRDefault="00A44B69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7.57</w:t>
            </w:r>
          </w:p>
        </w:tc>
        <w:tc>
          <w:tcPr>
            <w:tcW w:w="270" w:type="dxa"/>
            <w:shd w:val="clear" w:color="auto" w:fill="auto"/>
          </w:tcPr>
          <w:p w14:paraId="29B8B011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74B2F" w14:textId="77777777" w:rsidR="00A44B69" w:rsidRPr="00EF3608" w:rsidRDefault="008E6E7A" w:rsidP="0052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1.94</w:t>
            </w:r>
          </w:p>
        </w:tc>
        <w:tc>
          <w:tcPr>
            <w:tcW w:w="270" w:type="dxa"/>
            <w:shd w:val="clear" w:color="auto" w:fill="auto"/>
          </w:tcPr>
          <w:p w14:paraId="231C1DCF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05439" w14:textId="77777777" w:rsidR="00A44B69" w:rsidRPr="00EF3608" w:rsidRDefault="00A44B6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1.17</w:t>
            </w:r>
          </w:p>
        </w:tc>
      </w:tr>
    </w:tbl>
    <w:p w14:paraId="46DB36A5" w14:textId="77777777" w:rsidR="000F41FC" w:rsidRPr="00101572" w:rsidRDefault="000F41FC" w:rsidP="000F4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1"/>
        <w:gridCol w:w="1260"/>
        <w:gridCol w:w="270"/>
        <w:gridCol w:w="1170"/>
        <w:gridCol w:w="261"/>
        <w:gridCol w:w="1098"/>
        <w:gridCol w:w="270"/>
        <w:gridCol w:w="1170"/>
      </w:tblGrid>
      <w:tr w:rsidR="00E81B1E" w:rsidRPr="00EF3608" w14:paraId="5BC2E51E" w14:textId="77777777" w:rsidTr="001C570F">
        <w:trPr>
          <w:tblHeader/>
        </w:trPr>
        <w:tc>
          <w:tcPr>
            <w:tcW w:w="3771" w:type="dxa"/>
          </w:tcPr>
          <w:p w14:paraId="62CC3646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EF3608">
              <w:rPr>
                <w:rFonts w:ascii="Angsana New" w:hAnsi="Angsana New"/>
                <w:sz w:val="30"/>
                <w:szCs w:val="30"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4F4B0F91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DA11C59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78C940AB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B1E" w:rsidRPr="00EF3608" w14:paraId="1D98296E" w14:textId="77777777" w:rsidTr="001C570F">
        <w:trPr>
          <w:tblHeader/>
        </w:trPr>
        <w:tc>
          <w:tcPr>
            <w:tcW w:w="3771" w:type="dxa"/>
          </w:tcPr>
          <w:p w14:paraId="5EDC999F" w14:textId="77777777" w:rsidR="00E81B1E" w:rsidRPr="00EF3608" w:rsidRDefault="00E81B1E" w:rsidP="00E8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FE4DEA" w14:textId="77777777" w:rsidR="00E81B1E" w:rsidRPr="00EF3608" w:rsidRDefault="00E81B1E" w:rsidP="00E8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FFEC16" w14:textId="77777777" w:rsidR="00E81B1E" w:rsidRPr="00EF3608" w:rsidRDefault="00E81B1E" w:rsidP="00E8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0FF48" w14:textId="77777777" w:rsidR="00E81B1E" w:rsidRPr="00EF3608" w:rsidRDefault="00E81B1E" w:rsidP="00E8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14:paraId="191E273A" w14:textId="77777777" w:rsidR="00E81B1E" w:rsidRPr="00EF3608" w:rsidRDefault="00E81B1E" w:rsidP="00E8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4D3AD25" w14:textId="77777777" w:rsidR="00E81B1E" w:rsidRPr="00EF3608" w:rsidRDefault="00E81B1E" w:rsidP="00E8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A62C73" w14:textId="77777777" w:rsidR="00E81B1E" w:rsidRPr="00EF3608" w:rsidRDefault="00E81B1E" w:rsidP="00E8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04009B" w14:textId="77777777" w:rsidR="00E81B1E" w:rsidRPr="00EF3608" w:rsidRDefault="00E81B1E" w:rsidP="00E8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81B1E" w:rsidRPr="00EF3608" w14:paraId="3424B3F8" w14:textId="77777777" w:rsidTr="001C570F">
        <w:trPr>
          <w:tblHeader/>
        </w:trPr>
        <w:tc>
          <w:tcPr>
            <w:tcW w:w="3771" w:type="dxa"/>
          </w:tcPr>
          <w:p w14:paraId="717A22D2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7596C587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B1E" w:rsidRPr="00EF3608" w14:paraId="6F0E566A" w14:textId="77777777" w:rsidTr="001C570F">
        <w:tc>
          <w:tcPr>
            <w:tcW w:w="3771" w:type="dxa"/>
          </w:tcPr>
          <w:p w14:paraId="7F190888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E6948A2" w14:textId="77777777" w:rsidR="00E81B1E" w:rsidRPr="00EF3608" w:rsidRDefault="008E6E7A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14592D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ADE399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D012CAA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11B458E" w14:textId="77777777" w:rsidR="00E81B1E" w:rsidRPr="00EF3608" w:rsidRDefault="008E6E7A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270" w:type="dxa"/>
            <w:shd w:val="clear" w:color="auto" w:fill="auto"/>
          </w:tcPr>
          <w:p w14:paraId="3E484395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5593A7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E81B1E" w:rsidRPr="00EF3608" w14:paraId="6447DA47" w14:textId="77777777" w:rsidTr="001C570F">
        <w:tc>
          <w:tcPr>
            <w:tcW w:w="3771" w:type="dxa"/>
          </w:tcPr>
          <w:p w14:paraId="14161E51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2F95BC01" w14:textId="6C6ECE89" w:rsidR="00E81B1E" w:rsidRPr="00EF3608" w:rsidRDefault="00FA77F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15.61</w:t>
            </w:r>
          </w:p>
        </w:tc>
        <w:tc>
          <w:tcPr>
            <w:tcW w:w="270" w:type="dxa"/>
            <w:shd w:val="clear" w:color="auto" w:fill="auto"/>
          </w:tcPr>
          <w:p w14:paraId="1E5A3D25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87290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16.30</w:t>
            </w:r>
          </w:p>
        </w:tc>
        <w:tc>
          <w:tcPr>
            <w:tcW w:w="261" w:type="dxa"/>
            <w:shd w:val="clear" w:color="auto" w:fill="auto"/>
          </w:tcPr>
          <w:p w14:paraId="1E7FA1AE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16A5FDD" w14:textId="77777777" w:rsidR="00E81B1E" w:rsidRPr="00EF3608" w:rsidRDefault="008E6E7A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EC57FD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F828F3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B1E" w:rsidRPr="00EF3608" w14:paraId="496EC52D" w14:textId="77777777" w:rsidTr="001C570F">
        <w:tc>
          <w:tcPr>
            <w:tcW w:w="3771" w:type="dxa"/>
          </w:tcPr>
          <w:p w14:paraId="338DB421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4423C3" w14:textId="77777777" w:rsidR="00E81B1E" w:rsidRPr="00EF3608" w:rsidRDefault="008E6E7A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</w:t>
            </w:r>
            <w:r w:rsidR="00A45FB9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771CDE82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9105EF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15.09</w:t>
            </w:r>
          </w:p>
        </w:tc>
        <w:tc>
          <w:tcPr>
            <w:tcW w:w="261" w:type="dxa"/>
            <w:shd w:val="clear" w:color="auto" w:fill="auto"/>
          </w:tcPr>
          <w:p w14:paraId="3B9D5A19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E96345F" w14:textId="77777777" w:rsidR="00E81B1E" w:rsidRPr="00EF3608" w:rsidRDefault="008E6E7A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5.88</w:t>
            </w:r>
          </w:p>
        </w:tc>
        <w:tc>
          <w:tcPr>
            <w:tcW w:w="270" w:type="dxa"/>
            <w:shd w:val="clear" w:color="auto" w:fill="auto"/>
          </w:tcPr>
          <w:p w14:paraId="0363D856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6F1B15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13.56</w:t>
            </w:r>
          </w:p>
        </w:tc>
      </w:tr>
      <w:tr w:rsidR="00E81B1E" w:rsidRPr="00EF3608" w14:paraId="54C7C435" w14:textId="77777777" w:rsidTr="001C570F">
        <w:tc>
          <w:tcPr>
            <w:tcW w:w="3771" w:type="dxa"/>
          </w:tcPr>
          <w:p w14:paraId="398F334D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FF6A6" w14:textId="34CD20E8" w:rsidR="00E81B1E" w:rsidRPr="00EF3608" w:rsidRDefault="00FA77F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23.67</w:t>
            </w:r>
          </w:p>
        </w:tc>
        <w:tc>
          <w:tcPr>
            <w:tcW w:w="270" w:type="dxa"/>
            <w:shd w:val="clear" w:color="auto" w:fill="auto"/>
          </w:tcPr>
          <w:p w14:paraId="0A962ACE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4D4E9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31.39</w:t>
            </w:r>
          </w:p>
        </w:tc>
        <w:tc>
          <w:tcPr>
            <w:tcW w:w="261" w:type="dxa"/>
            <w:shd w:val="clear" w:color="auto" w:fill="auto"/>
          </w:tcPr>
          <w:p w14:paraId="7498D1B2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19ED0" w14:textId="77777777" w:rsidR="00E81B1E" w:rsidRPr="00EF3608" w:rsidRDefault="008E6E7A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5.93</w:t>
            </w:r>
          </w:p>
        </w:tc>
        <w:tc>
          <w:tcPr>
            <w:tcW w:w="270" w:type="dxa"/>
            <w:shd w:val="clear" w:color="auto" w:fill="auto"/>
          </w:tcPr>
          <w:p w14:paraId="2A2662DD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B6ED6" w14:textId="77777777" w:rsidR="00E81B1E" w:rsidRPr="00EF3608" w:rsidRDefault="00E81B1E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13.61</w:t>
            </w:r>
          </w:p>
        </w:tc>
      </w:tr>
    </w:tbl>
    <w:p w14:paraId="0EBF1580" w14:textId="77777777" w:rsidR="008B7ED5" w:rsidRPr="00101572" w:rsidRDefault="008B7ED5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34"/>
        <w:gridCol w:w="236"/>
        <w:gridCol w:w="34"/>
        <w:gridCol w:w="1136"/>
        <w:gridCol w:w="270"/>
        <w:gridCol w:w="1170"/>
      </w:tblGrid>
      <w:tr w:rsidR="00D97134" w:rsidRPr="00EF3608" w14:paraId="5143FA40" w14:textId="77777777" w:rsidTr="001C570F">
        <w:tc>
          <w:tcPr>
            <w:tcW w:w="3690" w:type="dxa"/>
          </w:tcPr>
          <w:p w14:paraId="53A886B9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เจ้าหนี้และเงินทดรองจ่ายจากกิจการ</w:t>
            </w:r>
          </w:p>
        </w:tc>
        <w:tc>
          <w:tcPr>
            <w:tcW w:w="2700" w:type="dxa"/>
            <w:gridSpan w:val="3"/>
          </w:tcPr>
          <w:p w14:paraId="03453C08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21CA3B3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6FC0C49F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3B8" w:rsidRPr="00EF3608" w14:paraId="4B5B8910" w14:textId="77777777" w:rsidTr="001C570F">
        <w:tc>
          <w:tcPr>
            <w:tcW w:w="3690" w:type="dxa"/>
          </w:tcPr>
          <w:p w14:paraId="37E45812" w14:textId="77777777" w:rsidR="00FE53B8" w:rsidRPr="00EF3608" w:rsidRDefault="00FE53B8" w:rsidP="00FE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ที่เกี่ยวข้องกัน (หมุนเวียน)</w:t>
            </w:r>
          </w:p>
        </w:tc>
        <w:tc>
          <w:tcPr>
            <w:tcW w:w="1260" w:type="dxa"/>
          </w:tcPr>
          <w:p w14:paraId="4E1376D1" w14:textId="77777777" w:rsidR="00FE53B8" w:rsidRPr="00EF3608" w:rsidRDefault="004C7829" w:rsidP="00FE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C20651" w14:textId="77777777" w:rsidR="00FE53B8" w:rsidRPr="00EF3608" w:rsidRDefault="00FE53B8" w:rsidP="00FE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793BD3" w14:textId="77777777" w:rsidR="00FE53B8" w:rsidRPr="00EF3608" w:rsidRDefault="004C7829" w:rsidP="00FE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6EF8E4CB" w14:textId="77777777" w:rsidR="00FE53B8" w:rsidRPr="00EF3608" w:rsidRDefault="00FE53B8" w:rsidP="00FE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D6E2319" w14:textId="77777777" w:rsidR="00FE53B8" w:rsidRPr="00EF3608" w:rsidRDefault="004C7829" w:rsidP="00FE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4570E3" w14:textId="77777777" w:rsidR="00FE53B8" w:rsidRPr="00EF3608" w:rsidRDefault="00FE53B8" w:rsidP="00FE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08A981" w14:textId="77777777" w:rsidR="00FE53B8" w:rsidRPr="00EF3608" w:rsidRDefault="004C7829" w:rsidP="00FE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97134" w:rsidRPr="00EF3608" w14:paraId="33634153" w14:textId="77777777" w:rsidTr="001C570F">
        <w:tc>
          <w:tcPr>
            <w:tcW w:w="3690" w:type="dxa"/>
          </w:tcPr>
          <w:p w14:paraId="11A6046E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9"/>
          </w:tcPr>
          <w:p w14:paraId="2904ACBB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7134" w:rsidRPr="00EF3608" w14:paraId="00AEFCD1" w14:textId="77777777" w:rsidTr="001C570F">
        <w:tc>
          <w:tcPr>
            <w:tcW w:w="3690" w:type="dxa"/>
          </w:tcPr>
          <w:p w14:paraId="01CDDA42" w14:textId="77777777" w:rsidR="00D97134" w:rsidRPr="00EF3608" w:rsidRDefault="00D97134" w:rsidP="001C57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13AC5EE" w14:textId="77777777" w:rsidR="00D97134" w:rsidRPr="00EF3608" w:rsidRDefault="008E6E7A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81EE4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560318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CC189A2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7C9E47D" w14:textId="77777777" w:rsidR="00D97134" w:rsidRPr="00EF3608" w:rsidRDefault="00AD7FD1" w:rsidP="00B4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474F8B0B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5F398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19.80</w:t>
            </w:r>
          </w:p>
        </w:tc>
      </w:tr>
      <w:tr w:rsidR="00D97134" w:rsidRPr="00EF3608" w14:paraId="146EBA54" w14:textId="77777777" w:rsidTr="001C570F">
        <w:tc>
          <w:tcPr>
            <w:tcW w:w="3690" w:type="dxa"/>
          </w:tcPr>
          <w:p w14:paraId="5425954C" w14:textId="77777777" w:rsidR="00D97134" w:rsidRPr="00EF3608" w:rsidRDefault="00D97134" w:rsidP="001C57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DD675E" w14:textId="77777777" w:rsidR="00D97134" w:rsidRPr="00EF3608" w:rsidRDefault="00AD7FD1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08D34F87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9EA15F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70" w:type="dxa"/>
            <w:gridSpan w:val="2"/>
          </w:tcPr>
          <w:p w14:paraId="39A17D3F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34EBB86" w14:textId="77777777" w:rsidR="00D97134" w:rsidRPr="00EF3608" w:rsidRDefault="00AD7FD1" w:rsidP="00B4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7E7CAACA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B1008C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134" w:rsidRPr="00EF3608" w14:paraId="478B8F1B" w14:textId="77777777" w:rsidTr="001C570F">
        <w:tc>
          <w:tcPr>
            <w:tcW w:w="3690" w:type="dxa"/>
          </w:tcPr>
          <w:p w14:paraId="76EED638" w14:textId="77777777" w:rsidR="00D97134" w:rsidRPr="00EF3608" w:rsidRDefault="00D97134" w:rsidP="001C570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9D1AE7" w14:textId="77777777" w:rsidR="00D97134" w:rsidRPr="00EF3608" w:rsidRDefault="00AD7FD1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7D1DF3CB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1EB7D3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  <w:gridSpan w:val="2"/>
          </w:tcPr>
          <w:p w14:paraId="127EBD8C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A5790" w14:textId="77777777" w:rsidR="00D97134" w:rsidRPr="00EF3608" w:rsidRDefault="00AD7FD1" w:rsidP="004C7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103DFB08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D41738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19.80</w:t>
            </w:r>
          </w:p>
        </w:tc>
      </w:tr>
      <w:tr w:rsidR="00FE53B8" w:rsidRPr="00FE53B8" w14:paraId="5FA8FA7F" w14:textId="77777777" w:rsidTr="001C570F">
        <w:tc>
          <w:tcPr>
            <w:tcW w:w="3690" w:type="dxa"/>
          </w:tcPr>
          <w:p w14:paraId="4FFDD324" w14:textId="77777777" w:rsidR="00FE53B8" w:rsidRPr="00FE53B8" w:rsidRDefault="00FE53B8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3"/>
          </w:tcPr>
          <w:p w14:paraId="5799E372" w14:textId="77777777" w:rsidR="00FE53B8" w:rsidRPr="00FE53B8" w:rsidRDefault="00FE53B8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</w:tcPr>
          <w:p w14:paraId="45B75E50" w14:textId="77777777" w:rsidR="00FE53B8" w:rsidRPr="00FE53B8" w:rsidRDefault="00FE53B8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0" w:type="dxa"/>
            <w:gridSpan w:val="4"/>
          </w:tcPr>
          <w:p w14:paraId="26A9EAFF" w14:textId="77777777" w:rsidR="00FE53B8" w:rsidRPr="00FE53B8" w:rsidRDefault="00FE53B8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D97134" w:rsidRPr="00EF3608" w14:paraId="1280531A" w14:textId="77777777" w:rsidTr="001C570F">
        <w:tc>
          <w:tcPr>
            <w:tcW w:w="3690" w:type="dxa"/>
          </w:tcPr>
          <w:p w14:paraId="0EC3702A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เจ้าหนี้เงินมัดจำค่าเช่าและค่าบริการ</w:t>
            </w:r>
          </w:p>
        </w:tc>
        <w:tc>
          <w:tcPr>
            <w:tcW w:w="2700" w:type="dxa"/>
            <w:gridSpan w:val="3"/>
          </w:tcPr>
          <w:p w14:paraId="7AB2BFAA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66FD6BE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7B8E05C5" w14:textId="77777777" w:rsidR="00D97134" w:rsidRPr="00EF3608" w:rsidRDefault="00D9713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395" w:rsidRPr="00EF3608" w14:paraId="45B926F3" w14:textId="77777777" w:rsidTr="001C570F">
        <w:tc>
          <w:tcPr>
            <w:tcW w:w="3690" w:type="dxa"/>
          </w:tcPr>
          <w:p w14:paraId="6000BBB9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</w:t>
            </w:r>
          </w:p>
        </w:tc>
        <w:tc>
          <w:tcPr>
            <w:tcW w:w="1260" w:type="dxa"/>
          </w:tcPr>
          <w:p w14:paraId="172E99A7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C94F4A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3CFDB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14:paraId="6E79D5B4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3084FBA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E77DCC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1ABD0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F6395" w:rsidRPr="00EF3608" w14:paraId="045859C8" w14:textId="77777777" w:rsidTr="001C570F">
        <w:tc>
          <w:tcPr>
            <w:tcW w:w="3690" w:type="dxa"/>
          </w:tcPr>
          <w:p w14:paraId="6B181C28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9"/>
          </w:tcPr>
          <w:p w14:paraId="16FD093E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6395" w:rsidRPr="00EF3608" w14:paraId="719A7C9A" w14:textId="77777777" w:rsidTr="001C570F">
        <w:tc>
          <w:tcPr>
            <w:tcW w:w="3690" w:type="dxa"/>
          </w:tcPr>
          <w:p w14:paraId="4C79015B" w14:textId="77777777" w:rsidR="004F6395" w:rsidRPr="00AD1CFA" w:rsidRDefault="004F6395" w:rsidP="004F639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C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35E6A2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270" w:type="dxa"/>
          </w:tcPr>
          <w:p w14:paraId="03DDC83F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6E57C1DF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270" w:type="dxa"/>
            <w:gridSpan w:val="2"/>
          </w:tcPr>
          <w:p w14:paraId="37B56F90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4685C25A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  <w:tc>
          <w:tcPr>
            <w:tcW w:w="270" w:type="dxa"/>
          </w:tcPr>
          <w:p w14:paraId="147DC4C6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F29DBF" w14:textId="77777777" w:rsidR="004F6395" w:rsidRPr="00EF3608" w:rsidRDefault="004F6395" w:rsidP="004F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</w:tr>
    </w:tbl>
    <w:p w14:paraId="4EAB2671" w14:textId="77777777" w:rsidR="00D97134" w:rsidRPr="00ED6669" w:rsidRDefault="00D97134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6EE98B1" w14:textId="77777777" w:rsidR="00ED6669" w:rsidRDefault="00016C9E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>และดอกเบี้ยค้างจ่าย</w:t>
      </w:r>
      <w:r w:rsidRPr="00EF3608">
        <w:rPr>
          <w:rFonts w:ascii="Angsana New" w:hAnsi="Angsana New"/>
          <w:sz w:val="30"/>
          <w:szCs w:val="30"/>
          <w:cs/>
        </w:rPr>
        <w:t>จากกิจการที่เกี่ยวข้องกันสำหรับ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F36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F6395">
        <w:rPr>
          <w:rFonts w:ascii="Angsana New" w:hAnsi="Angsana New"/>
          <w:sz w:val="30"/>
          <w:szCs w:val="30"/>
        </w:rPr>
        <w:br/>
      </w:r>
      <w:r w:rsidRPr="00EF3608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EF3608">
        <w:rPr>
          <w:rFonts w:ascii="Angsana New" w:hAnsi="Angsana New"/>
          <w:sz w:val="30"/>
          <w:szCs w:val="30"/>
          <w:cs/>
        </w:rPr>
        <w:t>ยน มีดังนี้</w:t>
      </w:r>
    </w:p>
    <w:p w14:paraId="5A647765" w14:textId="77777777" w:rsidR="000E51D5" w:rsidRPr="000E51D5" w:rsidRDefault="000E51D5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440"/>
        <w:gridCol w:w="269"/>
        <w:gridCol w:w="1155"/>
        <w:gridCol w:w="246"/>
        <w:gridCol w:w="1080"/>
        <w:gridCol w:w="228"/>
        <w:gridCol w:w="1044"/>
        <w:gridCol w:w="235"/>
        <w:gridCol w:w="1162"/>
      </w:tblGrid>
      <w:tr w:rsidR="000E51D5" w:rsidRPr="00EF3608" w14:paraId="621F0837" w14:textId="77777777" w:rsidTr="004F6395">
        <w:trPr>
          <w:tblHeader/>
        </w:trPr>
        <w:tc>
          <w:tcPr>
            <w:tcW w:w="2340" w:type="dxa"/>
            <w:vAlign w:val="bottom"/>
          </w:tcPr>
          <w:p w14:paraId="5B454744" w14:textId="77777777" w:rsidR="000E51D5" w:rsidRPr="00EF3608" w:rsidRDefault="000E51D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BCBD2EC" w14:textId="77777777" w:rsidR="000E51D5" w:rsidRPr="00EF3608" w:rsidRDefault="000E51D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25676BB2" w14:textId="77777777" w:rsidR="000E51D5" w:rsidRPr="00EF3608" w:rsidRDefault="000E51D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7"/>
            <w:vAlign w:val="bottom"/>
          </w:tcPr>
          <w:p w14:paraId="0B9B5BD7" w14:textId="77777777" w:rsidR="000E51D5" w:rsidRPr="00EF3608" w:rsidRDefault="000E51D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4F6395" w:rsidRPr="00EF3608" w14:paraId="581B7416" w14:textId="77777777" w:rsidTr="004F6395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B8B2043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36194F8" w14:textId="77777777" w:rsidR="004F6395" w:rsidRPr="00EF3608" w:rsidRDefault="004F6395" w:rsidP="000E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9C8D6A" w14:textId="77777777" w:rsidR="004F6395" w:rsidRPr="00EF3608" w:rsidRDefault="004F6395" w:rsidP="000E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7DE9F27F" w14:textId="77777777" w:rsidR="004F6395" w:rsidRPr="009A0C1F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308EDEC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89C2CE8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246" w:type="dxa"/>
            <w:vAlign w:val="bottom"/>
          </w:tcPr>
          <w:p w14:paraId="7A73A6A1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CC7356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" w:type="dxa"/>
            <w:vAlign w:val="bottom"/>
          </w:tcPr>
          <w:p w14:paraId="5B718607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2D2FA7F1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84A8386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DA45D47" w14:textId="77777777" w:rsidR="004F6395" w:rsidRPr="00EF3608" w:rsidRDefault="004F6395" w:rsidP="000E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9B7670" w14:textId="77777777" w:rsidR="004F6395" w:rsidRPr="00EF3608" w:rsidRDefault="004F6395" w:rsidP="000E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F6395" w:rsidRPr="00EF3608" w14:paraId="7E27C131" w14:textId="77777777" w:rsidTr="004F6395">
        <w:trPr>
          <w:tblHeader/>
        </w:trPr>
        <w:tc>
          <w:tcPr>
            <w:tcW w:w="2340" w:type="dxa"/>
            <w:vAlign w:val="bottom"/>
          </w:tcPr>
          <w:p w14:paraId="3041622F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607805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14:paraId="2AE93494" w14:textId="77777777" w:rsidR="004F6395" w:rsidRPr="009A0C1F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F92E6A9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6" w:type="dxa"/>
            <w:vAlign w:val="bottom"/>
          </w:tcPr>
          <w:p w14:paraId="51A7B384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9EABCA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8" w:type="dxa"/>
            <w:vAlign w:val="bottom"/>
          </w:tcPr>
          <w:p w14:paraId="4731403F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77A7EE3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162A7AD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0C77031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E51D5" w:rsidRPr="00EF3608" w14:paraId="7DB1AEC5" w14:textId="77777777" w:rsidTr="004F6395">
        <w:trPr>
          <w:tblHeader/>
        </w:trPr>
        <w:tc>
          <w:tcPr>
            <w:tcW w:w="2340" w:type="dxa"/>
          </w:tcPr>
          <w:p w14:paraId="562B7A40" w14:textId="77777777" w:rsidR="000E51D5" w:rsidRPr="00EF3608" w:rsidRDefault="000E51D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FDBB98" w14:textId="77777777" w:rsidR="000E51D5" w:rsidRPr="00EF3608" w:rsidRDefault="000E51D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0D12A7F7" w14:textId="77777777" w:rsidR="000E51D5" w:rsidRPr="009A0C1F" w:rsidRDefault="000E51D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FC257DE" w14:textId="77777777" w:rsidR="000E51D5" w:rsidRPr="00EF3608" w:rsidRDefault="000E51D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6395" w:rsidRPr="00EF3608" w14:paraId="607DD31C" w14:textId="77777777" w:rsidTr="004F6395">
        <w:tc>
          <w:tcPr>
            <w:tcW w:w="2340" w:type="dxa"/>
          </w:tcPr>
          <w:p w14:paraId="248AB494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83E52BA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F895EC" w14:textId="77777777" w:rsidR="004F6395" w:rsidRPr="009A0C1F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09C2506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1452A0D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B0A83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267F42F8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B38F5D6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33C1976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3A9B47C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395" w:rsidRPr="00EF3608" w14:paraId="1591AB1D" w14:textId="77777777" w:rsidTr="004F6395">
        <w:tc>
          <w:tcPr>
            <w:tcW w:w="2340" w:type="dxa"/>
          </w:tcPr>
          <w:p w14:paraId="5618BFBF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440" w:type="dxa"/>
          </w:tcPr>
          <w:p w14:paraId="0E80F5C8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461A2A5" w14:textId="77777777" w:rsidR="004F6395" w:rsidRPr="009A0C1F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0A95521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firstLine="242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4,431.15</w:t>
            </w:r>
          </w:p>
        </w:tc>
        <w:tc>
          <w:tcPr>
            <w:tcW w:w="246" w:type="dxa"/>
          </w:tcPr>
          <w:p w14:paraId="6B33ADE0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250E1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435.10</w:t>
            </w:r>
          </w:p>
        </w:tc>
        <w:tc>
          <w:tcPr>
            <w:tcW w:w="228" w:type="dxa"/>
          </w:tcPr>
          <w:p w14:paraId="46058DCC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E1D9E94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(176.50)</w:t>
            </w:r>
          </w:p>
        </w:tc>
        <w:tc>
          <w:tcPr>
            <w:tcW w:w="235" w:type="dxa"/>
          </w:tcPr>
          <w:p w14:paraId="31597AF1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0CE4DF6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4,689.75</w:t>
            </w:r>
          </w:p>
        </w:tc>
      </w:tr>
      <w:tr w:rsidR="004F6395" w:rsidRPr="00EF3608" w14:paraId="45AE1097" w14:textId="77777777" w:rsidTr="004F6395">
        <w:tc>
          <w:tcPr>
            <w:tcW w:w="2340" w:type="dxa"/>
          </w:tcPr>
          <w:p w14:paraId="105E3BB9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440" w:type="dxa"/>
          </w:tcPr>
          <w:p w14:paraId="0A25E6ED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3.30</w:t>
            </w:r>
          </w:p>
        </w:tc>
        <w:tc>
          <w:tcPr>
            <w:tcW w:w="269" w:type="dxa"/>
          </w:tcPr>
          <w:p w14:paraId="6B18C6D8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09147E0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176.84</w:t>
            </w:r>
          </w:p>
        </w:tc>
        <w:tc>
          <w:tcPr>
            <w:tcW w:w="246" w:type="dxa"/>
          </w:tcPr>
          <w:p w14:paraId="507F3C82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122CA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150.66</w:t>
            </w:r>
          </w:p>
        </w:tc>
        <w:tc>
          <w:tcPr>
            <w:tcW w:w="228" w:type="dxa"/>
          </w:tcPr>
          <w:p w14:paraId="29E077E0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36393B5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(95.16)</w:t>
            </w:r>
          </w:p>
        </w:tc>
        <w:tc>
          <w:tcPr>
            <w:tcW w:w="235" w:type="dxa"/>
          </w:tcPr>
          <w:p w14:paraId="3E265D99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0E17E10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232.34</w:t>
            </w:r>
          </w:p>
        </w:tc>
      </w:tr>
      <w:tr w:rsidR="004F6395" w:rsidRPr="00EF3608" w14:paraId="0A2D79D0" w14:textId="77777777" w:rsidTr="004F6395">
        <w:tc>
          <w:tcPr>
            <w:tcW w:w="2340" w:type="dxa"/>
          </w:tcPr>
          <w:p w14:paraId="41BF5675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464AC08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5288D78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000000"/>
            </w:tcBorders>
          </w:tcPr>
          <w:p w14:paraId="7FC7F0E8" w14:textId="77777777" w:rsidR="004F6395" w:rsidRPr="00335A23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4,607.99</w:t>
            </w:r>
          </w:p>
        </w:tc>
        <w:tc>
          <w:tcPr>
            <w:tcW w:w="246" w:type="dxa"/>
          </w:tcPr>
          <w:p w14:paraId="3471FCF4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1DC1C" w14:textId="77777777" w:rsidR="004F6395" w:rsidRPr="00EF3608" w:rsidRDefault="004F6395" w:rsidP="00A8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585.76</w:t>
            </w:r>
          </w:p>
        </w:tc>
        <w:tc>
          <w:tcPr>
            <w:tcW w:w="228" w:type="dxa"/>
          </w:tcPr>
          <w:p w14:paraId="2665CBE1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A4B48F0" w14:textId="77777777" w:rsidR="004F6395" w:rsidRPr="00A854CE" w:rsidRDefault="004F6395" w:rsidP="00A8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(271.66)</w:t>
            </w:r>
          </w:p>
        </w:tc>
        <w:tc>
          <w:tcPr>
            <w:tcW w:w="235" w:type="dxa"/>
          </w:tcPr>
          <w:p w14:paraId="2539DCA1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000000"/>
            </w:tcBorders>
          </w:tcPr>
          <w:p w14:paraId="37D1E43B" w14:textId="77777777" w:rsidR="004F6395" w:rsidRPr="00EF3608" w:rsidRDefault="004F639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4,922.09</w:t>
            </w:r>
          </w:p>
        </w:tc>
      </w:tr>
    </w:tbl>
    <w:p w14:paraId="0DA6D3E4" w14:textId="77777777" w:rsidR="000E51D5" w:rsidRPr="00A2441D" w:rsidRDefault="000E51D5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440"/>
        <w:gridCol w:w="270"/>
        <w:gridCol w:w="1155"/>
        <w:gridCol w:w="246"/>
        <w:gridCol w:w="1080"/>
        <w:gridCol w:w="228"/>
        <w:gridCol w:w="8"/>
        <w:gridCol w:w="1036"/>
        <w:gridCol w:w="236"/>
        <w:gridCol w:w="1164"/>
      </w:tblGrid>
      <w:tr w:rsidR="00A2441D" w:rsidRPr="00EF3608" w14:paraId="1C851474" w14:textId="77777777" w:rsidTr="009F5A45">
        <w:trPr>
          <w:tblHeader/>
        </w:trPr>
        <w:tc>
          <w:tcPr>
            <w:tcW w:w="2339" w:type="dxa"/>
            <w:vAlign w:val="bottom"/>
          </w:tcPr>
          <w:p w14:paraId="541B9590" w14:textId="77777777" w:rsidR="00A2441D" w:rsidRPr="00EF3608" w:rsidRDefault="00A2441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14596F2" w14:textId="77777777" w:rsidR="00A2441D" w:rsidRPr="00EF3608" w:rsidRDefault="00A2441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5BC8F64" w14:textId="77777777" w:rsidR="00A2441D" w:rsidRPr="00EF3608" w:rsidRDefault="00A2441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3" w:type="dxa"/>
            <w:gridSpan w:val="8"/>
            <w:vAlign w:val="bottom"/>
          </w:tcPr>
          <w:p w14:paraId="4DD5C220" w14:textId="77777777" w:rsidR="00A2441D" w:rsidRPr="00EF3608" w:rsidRDefault="00A2441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D44B7F" w:rsidRPr="00EF3608" w14:paraId="15127BAC" w14:textId="77777777" w:rsidTr="009F5A45">
        <w:trPr>
          <w:tblHeader/>
        </w:trPr>
        <w:tc>
          <w:tcPr>
            <w:tcW w:w="2339" w:type="dxa"/>
            <w:shd w:val="clear" w:color="auto" w:fill="auto"/>
            <w:vAlign w:val="bottom"/>
          </w:tcPr>
          <w:p w14:paraId="386E5CEA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CEF4E60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9EC31F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CB034AE" w14:textId="77777777" w:rsidR="00D44B7F" w:rsidRPr="009A0C1F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EE1EECD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92DE0E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246" w:type="dxa"/>
            <w:vAlign w:val="bottom"/>
          </w:tcPr>
          <w:p w14:paraId="795D7FAC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F7D95B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" w:type="dxa"/>
            <w:vAlign w:val="bottom"/>
          </w:tcPr>
          <w:p w14:paraId="495A32E1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245EABC5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EF069B9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814D126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A86AB5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D44B7F" w:rsidRPr="00EF3608" w14:paraId="61D00E70" w14:textId="77777777" w:rsidTr="009F5A45">
        <w:trPr>
          <w:tblHeader/>
        </w:trPr>
        <w:tc>
          <w:tcPr>
            <w:tcW w:w="2339" w:type="dxa"/>
            <w:vAlign w:val="bottom"/>
          </w:tcPr>
          <w:p w14:paraId="011F27C4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345391C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31ACB5C6" w14:textId="77777777" w:rsidR="00D44B7F" w:rsidRPr="009A0C1F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9C640A9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46" w:type="dxa"/>
            <w:vAlign w:val="bottom"/>
          </w:tcPr>
          <w:p w14:paraId="55AB7FC7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51D880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8" w:type="dxa"/>
            <w:vAlign w:val="bottom"/>
          </w:tcPr>
          <w:p w14:paraId="71EB6CDB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6FBBFCE6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9E200C3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E440066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2441D" w:rsidRPr="00EF3608" w14:paraId="6C45158C" w14:textId="77777777" w:rsidTr="009F5A45">
        <w:trPr>
          <w:tblHeader/>
        </w:trPr>
        <w:tc>
          <w:tcPr>
            <w:tcW w:w="2339" w:type="dxa"/>
          </w:tcPr>
          <w:p w14:paraId="05C6C02C" w14:textId="77777777" w:rsidR="00A2441D" w:rsidRPr="00EF3608" w:rsidRDefault="00A2441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C71786" w14:textId="77777777" w:rsidR="00A2441D" w:rsidRPr="00EF3608" w:rsidRDefault="00A2441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4DE4AB7" w14:textId="77777777" w:rsidR="00A2441D" w:rsidRPr="009A0C1F" w:rsidRDefault="00A2441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3" w:type="dxa"/>
            <w:gridSpan w:val="8"/>
          </w:tcPr>
          <w:p w14:paraId="6EE542EB" w14:textId="77777777" w:rsidR="00A2441D" w:rsidRPr="00EF3608" w:rsidRDefault="00A2441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5A45" w:rsidRPr="00EF3608" w14:paraId="0352D72B" w14:textId="77777777" w:rsidTr="009F5A45">
        <w:tc>
          <w:tcPr>
            <w:tcW w:w="2339" w:type="dxa"/>
          </w:tcPr>
          <w:p w14:paraId="31589685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23C02CC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436A9" w14:textId="77777777" w:rsidR="009F5A45" w:rsidRPr="009A0C1F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AF1B01C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4FDFD4A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AAE91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C37AA5F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E8FD31A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28F6C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D64E931" w14:textId="77777777" w:rsidR="009F5A45" w:rsidRPr="00EF3608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B7F" w:rsidRPr="00EF3608" w14:paraId="609B6BCB" w14:textId="77777777" w:rsidTr="009F5A45">
        <w:tc>
          <w:tcPr>
            <w:tcW w:w="2339" w:type="dxa"/>
          </w:tcPr>
          <w:p w14:paraId="1C154259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440" w:type="dxa"/>
          </w:tcPr>
          <w:p w14:paraId="769F0CE0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BDD53A" w14:textId="77777777" w:rsidR="00D44B7F" w:rsidRPr="009A0C1F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3A9E29E" w14:textId="77777777" w:rsidR="00D44B7F" w:rsidRPr="00335A23" w:rsidRDefault="00D44B7F" w:rsidP="00AD7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4,514.35</w:t>
            </w:r>
          </w:p>
        </w:tc>
        <w:tc>
          <w:tcPr>
            <w:tcW w:w="246" w:type="dxa"/>
          </w:tcPr>
          <w:p w14:paraId="0767AB5B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58160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619.30</w:t>
            </w:r>
          </w:p>
        </w:tc>
        <w:tc>
          <w:tcPr>
            <w:tcW w:w="228" w:type="dxa"/>
          </w:tcPr>
          <w:p w14:paraId="4CE10602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6FB0552A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(702.50)</w:t>
            </w:r>
          </w:p>
        </w:tc>
        <w:tc>
          <w:tcPr>
            <w:tcW w:w="236" w:type="dxa"/>
          </w:tcPr>
          <w:p w14:paraId="5AC00F50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5184F00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firstLine="242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4,431.15</w:t>
            </w:r>
          </w:p>
        </w:tc>
      </w:tr>
      <w:tr w:rsidR="00D44B7F" w:rsidRPr="00EF3608" w14:paraId="69BD6E87" w14:textId="77777777" w:rsidTr="009F5A45">
        <w:tc>
          <w:tcPr>
            <w:tcW w:w="2339" w:type="dxa"/>
          </w:tcPr>
          <w:p w14:paraId="45833ECF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440" w:type="dxa"/>
          </w:tcPr>
          <w:p w14:paraId="570D72E6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3.30-5.288</w:t>
            </w:r>
          </w:p>
        </w:tc>
        <w:tc>
          <w:tcPr>
            <w:tcW w:w="270" w:type="dxa"/>
          </w:tcPr>
          <w:p w14:paraId="39FDCA61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849C97F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148.63</w:t>
            </w:r>
          </w:p>
        </w:tc>
        <w:tc>
          <w:tcPr>
            <w:tcW w:w="246" w:type="dxa"/>
          </w:tcPr>
          <w:p w14:paraId="21C3FA4F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67520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150.08</w:t>
            </w:r>
          </w:p>
        </w:tc>
        <w:tc>
          <w:tcPr>
            <w:tcW w:w="228" w:type="dxa"/>
          </w:tcPr>
          <w:p w14:paraId="53A830F4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766AE2DE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(121.87)</w:t>
            </w:r>
          </w:p>
        </w:tc>
        <w:tc>
          <w:tcPr>
            <w:tcW w:w="236" w:type="dxa"/>
          </w:tcPr>
          <w:p w14:paraId="7D8E63DE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A9A3A5A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176.84</w:t>
            </w:r>
          </w:p>
        </w:tc>
      </w:tr>
      <w:tr w:rsidR="00D44B7F" w:rsidRPr="00EF3608" w14:paraId="45A8B3B0" w14:textId="77777777" w:rsidTr="009F5A45">
        <w:tc>
          <w:tcPr>
            <w:tcW w:w="2339" w:type="dxa"/>
          </w:tcPr>
          <w:p w14:paraId="23461719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2F0DCB1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F5E7E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000000"/>
            </w:tcBorders>
          </w:tcPr>
          <w:p w14:paraId="68E91310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4,662.98</w:t>
            </w:r>
          </w:p>
        </w:tc>
        <w:tc>
          <w:tcPr>
            <w:tcW w:w="246" w:type="dxa"/>
          </w:tcPr>
          <w:p w14:paraId="508D406D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79DA" w14:textId="77777777" w:rsidR="00D44B7F" w:rsidRPr="00EF3608" w:rsidRDefault="00D44B7F" w:rsidP="00A8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769.38</w:t>
            </w:r>
          </w:p>
        </w:tc>
        <w:tc>
          <w:tcPr>
            <w:tcW w:w="228" w:type="dxa"/>
          </w:tcPr>
          <w:p w14:paraId="12687B63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4D523A9D" w14:textId="77777777" w:rsidR="00D44B7F" w:rsidRPr="00EF3608" w:rsidRDefault="00D44B7F" w:rsidP="00A8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(824.37)</w:t>
            </w:r>
          </w:p>
        </w:tc>
        <w:tc>
          <w:tcPr>
            <w:tcW w:w="236" w:type="dxa"/>
          </w:tcPr>
          <w:p w14:paraId="669F74F8" w14:textId="77777777" w:rsidR="00D44B7F" w:rsidRPr="00EF3608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000000"/>
            </w:tcBorders>
          </w:tcPr>
          <w:p w14:paraId="0E57496E" w14:textId="77777777" w:rsidR="00D44B7F" w:rsidRPr="00335A23" w:rsidRDefault="00D44B7F" w:rsidP="00BC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4,607.99</w:t>
            </w:r>
          </w:p>
        </w:tc>
      </w:tr>
    </w:tbl>
    <w:p w14:paraId="74023FA6" w14:textId="77777777" w:rsidR="00A2441D" w:rsidRPr="005533BD" w:rsidRDefault="00A2441D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440"/>
        <w:gridCol w:w="269"/>
        <w:gridCol w:w="1155"/>
        <w:gridCol w:w="253"/>
        <w:gridCol w:w="1080"/>
        <w:gridCol w:w="230"/>
        <w:gridCol w:w="1019"/>
        <w:gridCol w:w="238"/>
        <w:gridCol w:w="1200"/>
      </w:tblGrid>
      <w:tr w:rsidR="00AD2322" w:rsidRPr="007566AE" w14:paraId="3E9475D7" w14:textId="77777777" w:rsidTr="00D44B7F">
        <w:trPr>
          <w:tblHeader/>
        </w:trPr>
        <w:tc>
          <w:tcPr>
            <w:tcW w:w="2340" w:type="dxa"/>
            <w:vAlign w:val="bottom"/>
          </w:tcPr>
          <w:p w14:paraId="1550C5E8" w14:textId="77777777" w:rsidR="00AD2322" w:rsidRPr="00EF3608" w:rsidRDefault="00AD2322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6C51FD5" w14:textId="77777777" w:rsidR="00AD2322" w:rsidRPr="007566AE" w:rsidRDefault="00AD2322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3632450" w14:textId="77777777" w:rsidR="00AD2322" w:rsidRPr="007566AE" w:rsidRDefault="00AD2322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6D750D84" w14:textId="77777777" w:rsidR="00AD2322" w:rsidRPr="007566AE" w:rsidRDefault="00AD2322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566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44B7F" w:rsidRPr="007566AE" w14:paraId="4D0AA620" w14:textId="77777777" w:rsidTr="00D44B7F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6079A0BB" w14:textId="77777777" w:rsidR="00D44B7F" w:rsidRPr="007566AE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51807CA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EFB2C3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07A9CFA4" w14:textId="77777777" w:rsidR="00D44B7F" w:rsidRPr="009A0C1F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88F702B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CECDD4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253" w:type="dxa"/>
            <w:vAlign w:val="bottom"/>
          </w:tcPr>
          <w:p w14:paraId="05BB1E4D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6331B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vAlign w:val="bottom"/>
          </w:tcPr>
          <w:p w14:paraId="1563896C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69BBC64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3F971F18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390C299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862A1F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D44B7F" w:rsidRPr="007566AE" w14:paraId="45E34FEB" w14:textId="77777777" w:rsidTr="00D44B7F">
        <w:trPr>
          <w:tblHeader/>
        </w:trPr>
        <w:tc>
          <w:tcPr>
            <w:tcW w:w="2340" w:type="dxa"/>
            <w:vAlign w:val="bottom"/>
          </w:tcPr>
          <w:p w14:paraId="2C9402AD" w14:textId="77777777" w:rsidR="00D44B7F" w:rsidRPr="007566AE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53773A6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14:paraId="7B5C881C" w14:textId="77777777" w:rsidR="00D44B7F" w:rsidRPr="009A0C1F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7DE8E16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3" w:type="dxa"/>
            <w:vAlign w:val="bottom"/>
          </w:tcPr>
          <w:p w14:paraId="1FFDBBD5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1BAC0D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vAlign w:val="bottom"/>
          </w:tcPr>
          <w:p w14:paraId="14A4481D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D6F4EC2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vAlign w:val="bottom"/>
          </w:tcPr>
          <w:p w14:paraId="322D5A98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0F94546" w14:textId="77777777" w:rsidR="00D44B7F" w:rsidRPr="00EF3608" w:rsidRDefault="00D44B7F" w:rsidP="00C22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D2322" w:rsidRPr="007566AE" w14:paraId="0B89384B" w14:textId="77777777" w:rsidTr="00D44B7F">
        <w:trPr>
          <w:tblHeader/>
        </w:trPr>
        <w:tc>
          <w:tcPr>
            <w:tcW w:w="2340" w:type="dxa"/>
          </w:tcPr>
          <w:p w14:paraId="3C7DBAC5" w14:textId="77777777" w:rsidR="00AD2322" w:rsidRPr="007566AE" w:rsidRDefault="00AD2322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72ED96" w14:textId="77777777" w:rsidR="00AD2322" w:rsidRPr="007566AE" w:rsidRDefault="00AD2322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5A115B0C" w14:textId="77777777" w:rsidR="00AD2322" w:rsidRPr="007566AE" w:rsidRDefault="00AD2322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5" w:type="dxa"/>
            <w:gridSpan w:val="7"/>
          </w:tcPr>
          <w:p w14:paraId="66DEC71B" w14:textId="77777777" w:rsidR="00AD2322" w:rsidRPr="007566AE" w:rsidRDefault="00AD2322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B7F" w:rsidRPr="007566AE" w14:paraId="38A973DC" w14:textId="77777777" w:rsidTr="00D44B7F">
        <w:tc>
          <w:tcPr>
            <w:tcW w:w="2340" w:type="dxa"/>
          </w:tcPr>
          <w:p w14:paraId="2A4154C9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1440" w:type="dxa"/>
          </w:tcPr>
          <w:p w14:paraId="275E7E0F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F16D386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9BD9FDC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AAA8F37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51815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1B9B512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C644C68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ED3F598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818A75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B7F" w:rsidRPr="007566AE" w14:paraId="734F1A45" w14:textId="77777777" w:rsidTr="00D44B7F">
        <w:tc>
          <w:tcPr>
            <w:tcW w:w="2340" w:type="dxa"/>
          </w:tcPr>
          <w:p w14:paraId="57CE9217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เงินกู้ยืมระยะยาว</w:t>
            </w:r>
          </w:p>
        </w:tc>
        <w:tc>
          <w:tcPr>
            <w:tcW w:w="1440" w:type="dxa"/>
          </w:tcPr>
          <w:p w14:paraId="2AC76E06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D4A4B6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BBFAD5C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  <w:tc>
          <w:tcPr>
            <w:tcW w:w="253" w:type="dxa"/>
          </w:tcPr>
          <w:p w14:paraId="636A9B0E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B52DD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1236958C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313C43F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85C7B0E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EE99D94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</w:tr>
      <w:tr w:rsidR="00D44B7F" w:rsidRPr="007566AE" w14:paraId="4F79B141" w14:textId="77777777" w:rsidTr="00D44B7F">
        <w:tc>
          <w:tcPr>
            <w:tcW w:w="2340" w:type="dxa"/>
          </w:tcPr>
          <w:p w14:paraId="3CAFAB4C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440" w:type="dxa"/>
          </w:tcPr>
          <w:p w14:paraId="3A4B618B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69" w:type="dxa"/>
          </w:tcPr>
          <w:p w14:paraId="78E9F0A7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41C22ABB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252.11</w:t>
            </w:r>
          </w:p>
        </w:tc>
        <w:tc>
          <w:tcPr>
            <w:tcW w:w="253" w:type="dxa"/>
          </w:tcPr>
          <w:p w14:paraId="50EE2FB5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9228C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14.80</w:t>
            </w:r>
          </w:p>
        </w:tc>
        <w:tc>
          <w:tcPr>
            <w:tcW w:w="230" w:type="dxa"/>
          </w:tcPr>
          <w:p w14:paraId="5F9F2EFF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78DADA2E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EF105FA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14:paraId="7F7F3DFB" w14:textId="77777777" w:rsidR="00D44B7F" w:rsidRPr="007566AE" w:rsidRDefault="00D44B7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266.91</w:t>
            </w:r>
          </w:p>
        </w:tc>
      </w:tr>
      <w:tr w:rsidR="00D44B7F" w:rsidRPr="00EF3608" w14:paraId="65EEB169" w14:textId="77777777" w:rsidTr="00D44B7F">
        <w:tc>
          <w:tcPr>
            <w:tcW w:w="2340" w:type="dxa"/>
          </w:tcPr>
          <w:p w14:paraId="0A91FA2F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D37A24F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A5A843E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double" w:sz="4" w:space="0" w:color="auto"/>
            </w:tcBorders>
          </w:tcPr>
          <w:p w14:paraId="7D902CAA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6AE">
              <w:rPr>
                <w:rFonts w:ascii="Angsana New" w:hAnsi="Angsana New"/>
                <w:b/>
                <w:bCs/>
                <w:sz w:val="30"/>
                <w:szCs w:val="30"/>
              </w:rPr>
              <w:t>525.54</w:t>
            </w:r>
          </w:p>
        </w:tc>
        <w:tc>
          <w:tcPr>
            <w:tcW w:w="253" w:type="dxa"/>
          </w:tcPr>
          <w:p w14:paraId="1F0E7690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72F15" w14:textId="77777777" w:rsidR="00D44B7F" w:rsidRPr="00D44B7F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14.80</w:t>
            </w:r>
          </w:p>
        </w:tc>
        <w:tc>
          <w:tcPr>
            <w:tcW w:w="230" w:type="dxa"/>
          </w:tcPr>
          <w:p w14:paraId="2805F805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0808A4EC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EABA1B0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double" w:sz="4" w:space="0" w:color="auto"/>
            </w:tcBorders>
          </w:tcPr>
          <w:p w14:paraId="2966C05E" w14:textId="77777777" w:rsidR="00D44B7F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540.34</w:t>
            </w:r>
          </w:p>
        </w:tc>
      </w:tr>
    </w:tbl>
    <w:p w14:paraId="1118EC21" w14:textId="77777777" w:rsidR="00AD2322" w:rsidRDefault="00AD2322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440"/>
        <w:gridCol w:w="269"/>
        <w:gridCol w:w="1155"/>
        <w:gridCol w:w="253"/>
        <w:gridCol w:w="1080"/>
        <w:gridCol w:w="230"/>
        <w:gridCol w:w="6"/>
        <w:gridCol w:w="1012"/>
        <w:gridCol w:w="238"/>
        <w:gridCol w:w="1202"/>
      </w:tblGrid>
      <w:tr w:rsidR="005533BD" w:rsidRPr="007566AE" w14:paraId="3C20CAA1" w14:textId="77777777" w:rsidTr="009F5A45">
        <w:trPr>
          <w:tblHeader/>
        </w:trPr>
        <w:tc>
          <w:tcPr>
            <w:tcW w:w="2340" w:type="dxa"/>
            <w:vAlign w:val="bottom"/>
          </w:tcPr>
          <w:p w14:paraId="04275F72" w14:textId="77777777" w:rsidR="005533BD" w:rsidRPr="00EF3608" w:rsidRDefault="005533B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5854764" w14:textId="77777777" w:rsidR="005533BD" w:rsidRPr="007566AE" w:rsidRDefault="005533B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1510C343" w14:textId="77777777" w:rsidR="005533BD" w:rsidRPr="007566AE" w:rsidRDefault="005533B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6" w:type="dxa"/>
            <w:gridSpan w:val="8"/>
            <w:vAlign w:val="bottom"/>
          </w:tcPr>
          <w:p w14:paraId="3F1FA59A" w14:textId="77777777" w:rsidR="005533BD" w:rsidRPr="007566AE" w:rsidRDefault="005533B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566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44B7F" w:rsidRPr="007566AE" w14:paraId="3F949616" w14:textId="77777777" w:rsidTr="009F5A45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10A597B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517991B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5956FB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0F6AC18A" w14:textId="77777777" w:rsidR="00D44B7F" w:rsidRPr="009A0C1F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D8F8342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AB3053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253" w:type="dxa"/>
            <w:vAlign w:val="bottom"/>
          </w:tcPr>
          <w:p w14:paraId="2369C695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F40138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vAlign w:val="bottom"/>
          </w:tcPr>
          <w:p w14:paraId="4ADF98EF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7EFAEF9F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BC7AF0E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6939583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6DB8BF2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D44B7F" w:rsidRPr="007566AE" w14:paraId="08F63903" w14:textId="77777777" w:rsidTr="009F5A45">
        <w:trPr>
          <w:tblHeader/>
        </w:trPr>
        <w:tc>
          <w:tcPr>
            <w:tcW w:w="2340" w:type="dxa"/>
            <w:vAlign w:val="bottom"/>
          </w:tcPr>
          <w:p w14:paraId="424E954C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BC24D23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  <w:vAlign w:val="bottom"/>
          </w:tcPr>
          <w:p w14:paraId="48163153" w14:textId="77777777" w:rsidR="00D44B7F" w:rsidRPr="009A0C1F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66F0F6D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53" w:type="dxa"/>
            <w:vAlign w:val="bottom"/>
          </w:tcPr>
          <w:p w14:paraId="3DAF8D02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C1595A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vAlign w:val="bottom"/>
          </w:tcPr>
          <w:p w14:paraId="1E8D7A16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34914DCC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vAlign w:val="bottom"/>
          </w:tcPr>
          <w:p w14:paraId="4562609A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6A20D773" w14:textId="77777777" w:rsidR="00D44B7F" w:rsidRPr="00EF3608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533BD" w:rsidRPr="007566AE" w14:paraId="4B1C44CD" w14:textId="77777777" w:rsidTr="009F5A45">
        <w:trPr>
          <w:tblHeader/>
        </w:trPr>
        <w:tc>
          <w:tcPr>
            <w:tcW w:w="2340" w:type="dxa"/>
          </w:tcPr>
          <w:p w14:paraId="68F5E095" w14:textId="77777777" w:rsidR="005533BD" w:rsidRPr="007566AE" w:rsidRDefault="005533B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B5B2AF" w14:textId="77777777" w:rsidR="005533BD" w:rsidRPr="007566AE" w:rsidRDefault="005533B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4494B565" w14:textId="77777777" w:rsidR="005533BD" w:rsidRPr="007566AE" w:rsidRDefault="005533B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6" w:type="dxa"/>
            <w:gridSpan w:val="8"/>
          </w:tcPr>
          <w:p w14:paraId="17FFCB05" w14:textId="77777777" w:rsidR="005533BD" w:rsidRPr="007566AE" w:rsidRDefault="005533BD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5A45" w:rsidRPr="007566AE" w14:paraId="4F4BF90D" w14:textId="77777777" w:rsidTr="009F5A45">
        <w:tc>
          <w:tcPr>
            <w:tcW w:w="2340" w:type="dxa"/>
          </w:tcPr>
          <w:p w14:paraId="168838FA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1440" w:type="dxa"/>
          </w:tcPr>
          <w:p w14:paraId="7B773125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6A55713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00A3D69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3E29FE4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1CB0E3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FBAE41B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FCDD286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123C1D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49911C9" w14:textId="77777777" w:rsidR="009F5A45" w:rsidRPr="007566AE" w:rsidRDefault="009F5A4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B7F" w:rsidRPr="007566AE" w14:paraId="67546C6B" w14:textId="77777777" w:rsidTr="009F5A45">
        <w:tc>
          <w:tcPr>
            <w:tcW w:w="2340" w:type="dxa"/>
          </w:tcPr>
          <w:p w14:paraId="309E47EF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เงินกู้ยืมระยะยาว</w:t>
            </w:r>
          </w:p>
        </w:tc>
        <w:tc>
          <w:tcPr>
            <w:tcW w:w="1440" w:type="dxa"/>
          </w:tcPr>
          <w:p w14:paraId="433A57FE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4E7FA5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E83A4A6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  <w:tc>
          <w:tcPr>
            <w:tcW w:w="253" w:type="dxa"/>
          </w:tcPr>
          <w:p w14:paraId="2B5047A0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89E5D" w14:textId="77777777" w:rsidR="00D44B7F" w:rsidRPr="007566AE" w:rsidRDefault="00D44B7F" w:rsidP="00A8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2E403C70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</w:tcPr>
          <w:p w14:paraId="715B68AE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ACBCCCD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77CBC66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</w:tr>
      <w:tr w:rsidR="00D44B7F" w:rsidRPr="007566AE" w14:paraId="4CA5CDFA" w14:textId="77777777" w:rsidTr="009F5A45">
        <w:tc>
          <w:tcPr>
            <w:tcW w:w="2340" w:type="dxa"/>
          </w:tcPr>
          <w:p w14:paraId="2CD03D22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440" w:type="dxa"/>
          </w:tcPr>
          <w:p w14:paraId="4BC60948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6.50</w:t>
            </w:r>
          </w:p>
        </w:tc>
        <w:tc>
          <w:tcPr>
            <w:tcW w:w="269" w:type="dxa"/>
          </w:tcPr>
          <w:p w14:paraId="075EF763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6145377A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237.31</w:t>
            </w:r>
          </w:p>
        </w:tc>
        <w:tc>
          <w:tcPr>
            <w:tcW w:w="253" w:type="dxa"/>
          </w:tcPr>
          <w:p w14:paraId="376E2B19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82784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14.80</w:t>
            </w:r>
          </w:p>
        </w:tc>
        <w:tc>
          <w:tcPr>
            <w:tcW w:w="230" w:type="dxa"/>
          </w:tcPr>
          <w:p w14:paraId="5490A6BA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</w:tcPr>
          <w:p w14:paraId="4C591B1D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17216CF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60E1AC8F" w14:textId="77777777" w:rsidR="00D44B7F" w:rsidRPr="007566AE" w:rsidRDefault="00D44B7F" w:rsidP="0055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252.11</w:t>
            </w:r>
          </w:p>
        </w:tc>
      </w:tr>
      <w:tr w:rsidR="00D44B7F" w:rsidRPr="00EF3608" w14:paraId="01C71895" w14:textId="77777777" w:rsidTr="009F5A45">
        <w:tc>
          <w:tcPr>
            <w:tcW w:w="2340" w:type="dxa"/>
          </w:tcPr>
          <w:p w14:paraId="0FDBDC78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0A5A99C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687A1F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double" w:sz="4" w:space="0" w:color="auto"/>
            </w:tcBorders>
          </w:tcPr>
          <w:p w14:paraId="3921D6CC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510.74</w:t>
            </w:r>
          </w:p>
        </w:tc>
        <w:tc>
          <w:tcPr>
            <w:tcW w:w="253" w:type="dxa"/>
          </w:tcPr>
          <w:p w14:paraId="623A25E7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CE7EE" w14:textId="77777777" w:rsidR="00D44B7F" w:rsidRPr="00D44B7F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14.80</w:t>
            </w:r>
          </w:p>
        </w:tc>
        <w:tc>
          <w:tcPr>
            <w:tcW w:w="230" w:type="dxa"/>
          </w:tcPr>
          <w:p w14:paraId="2EEA8D93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gridSpan w:val="2"/>
          </w:tcPr>
          <w:p w14:paraId="7745FA78" w14:textId="77777777" w:rsidR="00D44B7F" w:rsidRPr="00A854C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2A6C507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auto"/>
            </w:tcBorders>
          </w:tcPr>
          <w:p w14:paraId="62E18C0F" w14:textId="77777777" w:rsidR="00D44B7F" w:rsidRPr="007566AE" w:rsidRDefault="00D44B7F" w:rsidP="00D4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6AE">
              <w:rPr>
                <w:rFonts w:ascii="Angsana New" w:hAnsi="Angsana New"/>
                <w:b/>
                <w:bCs/>
                <w:sz w:val="30"/>
                <w:szCs w:val="30"/>
              </w:rPr>
              <w:t>525.54</w:t>
            </w:r>
          </w:p>
        </w:tc>
      </w:tr>
    </w:tbl>
    <w:p w14:paraId="04177C8E" w14:textId="7216F638" w:rsidR="00B465AB" w:rsidRDefault="00B465AB" w:rsidP="009F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5F0B1E9" w14:textId="2DE62351" w:rsidR="007D39CB" w:rsidRDefault="007D39CB" w:rsidP="009F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0E5B503" w14:textId="375E2515" w:rsidR="007D39CB" w:rsidRDefault="007D39CB" w:rsidP="009F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1C16D2C" w14:textId="77777777" w:rsidR="007D39CB" w:rsidRPr="009F5A45" w:rsidRDefault="007D39CB" w:rsidP="009F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360"/>
        <w:gridCol w:w="1260"/>
        <w:gridCol w:w="270"/>
        <w:gridCol w:w="1170"/>
        <w:gridCol w:w="360"/>
        <w:gridCol w:w="1170"/>
        <w:gridCol w:w="270"/>
        <w:gridCol w:w="1170"/>
      </w:tblGrid>
      <w:tr w:rsidR="00B932A5" w:rsidRPr="00EF3608" w14:paraId="4DAA3308" w14:textId="77777777" w:rsidTr="001C570F">
        <w:tc>
          <w:tcPr>
            <w:tcW w:w="3150" w:type="dxa"/>
          </w:tcPr>
          <w:p w14:paraId="14120D5C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360" w:type="dxa"/>
          </w:tcPr>
          <w:p w14:paraId="139737A0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B3DA741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7462FF1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AAA2DC1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2A5" w:rsidRPr="00EF3608" w14:paraId="0CB916C4" w14:textId="77777777" w:rsidTr="001C570F">
        <w:tc>
          <w:tcPr>
            <w:tcW w:w="3150" w:type="dxa"/>
          </w:tcPr>
          <w:p w14:paraId="1574A5A8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703D927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AE6CB5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38D36CB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BD7D1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14:paraId="59137778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B0AE3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03D8D92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CCB1D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932A5" w:rsidRPr="00EF3608" w14:paraId="3A8B6B9C" w14:textId="77777777" w:rsidTr="001C570F">
        <w:trPr>
          <w:trHeight w:val="245"/>
        </w:trPr>
        <w:tc>
          <w:tcPr>
            <w:tcW w:w="3150" w:type="dxa"/>
          </w:tcPr>
          <w:p w14:paraId="33AB212A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24186E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ECA1B70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32A5" w:rsidRPr="00EF3608" w14:paraId="0CE788BA" w14:textId="77777777" w:rsidTr="001C570F">
        <w:tc>
          <w:tcPr>
            <w:tcW w:w="3150" w:type="dxa"/>
          </w:tcPr>
          <w:p w14:paraId="11AC03EF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0" w:type="dxa"/>
          </w:tcPr>
          <w:p w14:paraId="0F1FAD83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502B38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6D8C4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68D61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36A823A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2C98E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B284D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5D20A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32A5" w:rsidRPr="00EF3608" w14:paraId="6C0E1346" w14:textId="77777777" w:rsidTr="001C570F">
        <w:tc>
          <w:tcPr>
            <w:tcW w:w="3150" w:type="dxa"/>
          </w:tcPr>
          <w:p w14:paraId="2974F8CD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360" w:type="dxa"/>
          </w:tcPr>
          <w:p w14:paraId="077990EA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B91C93" w14:textId="77777777" w:rsidR="00B932A5" w:rsidRPr="00F877CC" w:rsidRDefault="001D52D4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306.82</w:t>
            </w:r>
          </w:p>
        </w:tc>
        <w:tc>
          <w:tcPr>
            <w:tcW w:w="270" w:type="dxa"/>
          </w:tcPr>
          <w:p w14:paraId="218A1CC1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DDA6D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360" w:type="dxa"/>
          </w:tcPr>
          <w:p w14:paraId="593157EB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6C7C8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B35B4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7D90A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32A5" w:rsidRPr="00EF3608" w14:paraId="4A10ABF3" w14:textId="77777777" w:rsidTr="001C570F">
        <w:tc>
          <w:tcPr>
            <w:tcW w:w="3150" w:type="dxa"/>
          </w:tcPr>
          <w:p w14:paraId="730646F0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360" w:type="dxa"/>
          </w:tcPr>
          <w:p w14:paraId="52DC67C9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867AEF" w14:textId="77777777" w:rsidR="00B932A5" w:rsidRPr="00F877CC" w:rsidRDefault="00940C1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6,128.79</w:t>
            </w:r>
          </w:p>
        </w:tc>
        <w:tc>
          <w:tcPr>
            <w:tcW w:w="270" w:type="dxa"/>
          </w:tcPr>
          <w:p w14:paraId="7E2718C2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EDC715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6,435.61</w:t>
            </w:r>
          </w:p>
        </w:tc>
        <w:tc>
          <w:tcPr>
            <w:tcW w:w="360" w:type="dxa"/>
          </w:tcPr>
          <w:p w14:paraId="08FB4D2B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CC2A9D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8B8128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E6B73E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32A5" w:rsidRPr="00EF3608" w14:paraId="2A57BC2D" w14:textId="77777777" w:rsidTr="001C570F">
        <w:trPr>
          <w:trHeight w:val="80"/>
        </w:trPr>
        <w:tc>
          <w:tcPr>
            <w:tcW w:w="3150" w:type="dxa"/>
          </w:tcPr>
          <w:p w14:paraId="7CA16EBA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5821D386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BCA28F" w14:textId="77777777" w:rsidR="00B932A5" w:rsidRPr="00F877CC" w:rsidRDefault="00940C1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6,435.61</w:t>
            </w:r>
          </w:p>
        </w:tc>
        <w:tc>
          <w:tcPr>
            <w:tcW w:w="270" w:type="dxa"/>
          </w:tcPr>
          <w:p w14:paraId="73B50A7C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601C47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6,741.67</w:t>
            </w:r>
          </w:p>
        </w:tc>
        <w:tc>
          <w:tcPr>
            <w:tcW w:w="360" w:type="dxa"/>
          </w:tcPr>
          <w:p w14:paraId="1929928F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E8255A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DF0BE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399D63" w14:textId="77777777" w:rsidR="00B932A5" w:rsidRPr="00EF3608" w:rsidRDefault="00B932A5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893CC18" w14:textId="77777777" w:rsidR="009F5A45" w:rsidRDefault="009F5A45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23759B3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สัญญาสำคัญที่เกี่ยวข้องกับรายได้สิทธิการเช่า </w:t>
      </w:r>
      <w:r w:rsidRPr="00EF646B">
        <w:rPr>
          <w:rFonts w:ascii="Angsana New" w:hAnsi="Angsana New"/>
          <w:sz w:val="30"/>
          <w:szCs w:val="30"/>
          <w:cs/>
        </w:rPr>
        <w:t>(</w:t>
      </w:r>
      <w:r w:rsidRPr="00EF646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B755E2" w:rsidRPr="00EF646B">
        <w:rPr>
          <w:rFonts w:ascii="Angsana New" w:hAnsi="Angsana New"/>
          <w:sz w:val="30"/>
          <w:szCs w:val="30"/>
        </w:rPr>
        <w:t>23</w:t>
      </w:r>
      <w:r w:rsidRPr="00EF646B">
        <w:rPr>
          <w:rFonts w:ascii="Angsana New" w:hAnsi="Angsana New"/>
          <w:sz w:val="30"/>
          <w:szCs w:val="30"/>
          <w:cs/>
        </w:rPr>
        <w:t>)</w:t>
      </w:r>
    </w:p>
    <w:p w14:paraId="5BEEB1A6" w14:textId="77777777" w:rsidR="009F5A45" w:rsidRPr="00D359D5" w:rsidRDefault="009F5A45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0A837E6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สัญญาที่สำคัญที่ทำกับกิจการที่เกี่ยวข้องกันมีดังต่อไปนี้</w:t>
      </w:r>
    </w:p>
    <w:p w14:paraId="70753BD5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20"/>
          <w:szCs w:val="20"/>
        </w:rPr>
      </w:pPr>
    </w:p>
    <w:p w14:paraId="5C854CF1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สัญญาบริหารจัดการ</w:t>
      </w:r>
    </w:p>
    <w:p w14:paraId="00E5AF6B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20"/>
          <w:szCs w:val="20"/>
          <w:cs/>
        </w:rPr>
      </w:pPr>
    </w:p>
    <w:p w14:paraId="068744A3" w14:textId="77777777" w:rsidR="00F16F13" w:rsidRPr="00EF646B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บริษัทได้ทำสัญญาบริการกับบริษัทย่อย</w:t>
      </w:r>
      <w:r w:rsidRPr="00EF646B">
        <w:rPr>
          <w:rFonts w:ascii="Angsana New" w:hAnsi="Angsana New" w:hint="cs"/>
          <w:sz w:val="30"/>
          <w:szCs w:val="30"/>
          <w:cs/>
        </w:rPr>
        <w:t>หลายบริษัท</w:t>
      </w:r>
      <w:r w:rsidRPr="00EF646B">
        <w:rPr>
          <w:rFonts w:ascii="Angsana New" w:hAnsi="Angsana New"/>
          <w:sz w:val="30"/>
          <w:szCs w:val="30"/>
          <w:cs/>
        </w:rPr>
        <w:t>สำหรับการ</w:t>
      </w:r>
      <w:r w:rsidRPr="00EF646B">
        <w:rPr>
          <w:rFonts w:ascii="Angsana New" w:hAnsi="Angsana New" w:hint="cs"/>
          <w:sz w:val="30"/>
          <w:szCs w:val="30"/>
          <w:cs/>
        </w:rPr>
        <w:t>ให้บริการ</w:t>
      </w:r>
      <w:r w:rsidRPr="00EF646B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EF646B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7E66A1" w:rsidRPr="00EF646B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14:paraId="0E60CD81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32B873E3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69429180" w14:textId="77777777" w:rsidR="00A9584A" w:rsidRPr="00EF646B" w:rsidRDefault="00F16F13" w:rsidP="00A9584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บริษัทได้ทำสัญญาบริการกับการร่วมค้าแห่งหนึ่งสำหรับการให้บริการบริหารโครงการ การก่อสร้างและการออกแบบรูปแบบโครงการ โดยคิดค</w:t>
      </w:r>
      <w:r w:rsidR="00A9584A" w:rsidRPr="00EF646B">
        <w:rPr>
          <w:rFonts w:ascii="Angsana New" w:hAnsi="Angsana New" w:hint="cs"/>
          <w:sz w:val="30"/>
          <w:szCs w:val="30"/>
          <w:cs/>
        </w:rPr>
        <w:t>่าบริการเป็นรายเดือนในอัตราที่ตกลงกันตามสัญญา</w:t>
      </w:r>
    </w:p>
    <w:p w14:paraId="39D4DD34" w14:textId="77777777" w:rsidR="00F16F13" w:rsidRPr="00EF646B" w:rsidRDefault="00A9584A" w:rsidP="00A95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  <w:cs/>
        </w:rPr>
      </w:pPr>
      <w:r w:rsidRPr="00EF646B">
        <w:rPr>
          <w:rFonts w:ascii="Angsana New" w:hAnsi="Angsana New"/>
          <w:sz w:val="20"/>
          <w:szCs w:val="20"/>
          <w:cs/>
        </w:rPr>
        <w:t xml:space="preserve"> </w:t>
      </w:r>
    </w:p>
    <w:p w14:paraId="3636D77A" w14:textId="77777777" w:rsidR="00A9584A" w:rsidRPr="00EF646B" w:rsidRDefault="00F16F13" w:rsidP="00A9584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EF646B">
        <w:rPr>
          <w:rFonts w:ascii="Angsana New" w:hAnsi="Angsana New"/>
          <w:sz w:val="30"/>
          <w:szCs w:val="30"/>
          <w:cs/>
        </w:rPr>
        <w:t>ทำสัญญาบริการกับบริษัทย่อย</w:t>
      </w:r>
      <w:r w:rsidRPr="00EF646B">
        <w:rPr>
          <w:rFonts w:ascii="Angsana New" w:hAnsi="Angsana New" w:hint="cs"/>
          <w:sz w:val="30"/>
          <w:szCs w:val="30"/>
          <w:cs/>
        </w:rPr>
        <w:t>หลายบริษัท</w:t>
      </w:r>
      <w:r w:rsidRPr="00EF646B">
        <w:rPr>
          <w:rFonts w:ascii="Angsana New" w:hAnsi="Angsana New"/>
          <w:sz w:val="30"/>
          <w:szCs w:val="30"/>
          <w:cs/>
        </w:rPr>
        <w:t>สำหรับการ</w:t>
      </w:r>
      <w:r w:rsidRPr="00EF646B">
        <w:rPr>
          <w:rFonts w:ascii="Angsana New" w:hAnsi="Angsana New" w:hint="cs"/>
          <w:sz w:val="30"/>
          <w:szCs w:val="30"/>
          <w:cs/>
        </w:rPr>
        <w:t>ให้บริการ</w:t>
      </w:r>
      <w:r w:rsidRPr="00EF646B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EF646B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A9584A" w:rsidRPr="00EF646B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14:paraId="70F53703" w14:textId="77777777" w:rsidR="00F16F13" w:rsidRPr="00EF646B" w:rsidRDefault="00A9584A" w:rsidP="00A9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sz w:val="20"/>
          <w:szCs w:val="20"/>
        </w:rPr>
        <w:t xml:space="preserve"> </w:t>
      </w:r>
    </w:p>
    <w:p w14:paraId="0A4C6A2D" w14:textId="77777777" w:rsidR="00F16F13" w:rsidRPr="00EF646B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EF646B">
        <w:rPr>
          <w:rFonts w:ascii="Angsana New" w:hAnsi="Angsana New"/>
          <w:sz w:val="30"/>
          <w:szCs w:val="30"/>
          <w:cs/>
        </w:rPr>
        <w:t>แห่งหนึ่งทำสัญญาบริการกับบริษัทสำหรับการให้บริการจ้างเหมาแรงงาน เพื่อดำเนินการกิจการโรงแรมโดยคิดค่าบริการเป็นรายเดือนใน</w:t>
      </w:r>
      <w:r w:rsidR="003A5DA1" w:rsidRPr="00EF646B">
        <w:rPr>
          <w:rFonts w:ascii="Angsana New" w:hAnsi="Angsana New" w:hint="cs"/>
          <w:sz w:val="30"/>
          <w:szCs w:val="30"/>
          <w:cs/>
        </w:rPr>
        <w:t>อัตราที่ตกลงกันตามสัญญา</w:t>
      </w:r>
    </w:p>
    <w:p w14:paraId="3091EC08" w14:textId="77777777" w:rsidR="00F16F13" w:rsidRPr="001A584C" w:rsidRDefault="00F16F13" w:rsidP="00F16F13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6918C4C6" w14:textId="77777777" w:rsidR="00F16F13" w:rsidRPr="00EF646B" w:rsidRDefault="00F16F13" w:rsidP="00F16F1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บริษัทย่อยแห่งหนึ่งได้เข้าทำสัญญากับบริษัทที่เกี่ยวข้องกันแห่งหนึ่ง 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 สำหรับระยะเวลา </w:t>
      </w:r>
      <w:r w:rsidRPr="00EF646B">
        <w:rPr>
          <w:rFonts w:ascii="Angsana New" w:hAnsi="Angsana New"/>
          <w:sz w:val="30"/>
          <w:szCs w:val="30"/>
        </w:rPr>
        <w:t xml:space="preserve">10 </w:t>
      </w:r>
      <w:r w:rsidRPr="00EF646B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โดยเริ่มตั้งแต่เดือนกรกฎาคม </w:t>
      </w:r>
      <w:r w:rsidRPr="00EF646B">
        <w:rPr>
          <w:rFonts w:ascii="Angsana New" w:hAnsi="Angsana New"/>
          <w:sz w:val="30"/>
          <w:szCs w:val="30"/>
        </w:rPr>
        <w:t xml:space="preserve">2546 </w:t>
      </w:r>
      <w:r w:rsidRPr="00EF646B">
        <w:rPr>
          <w:rFonts w:ascii="Angsana New" w:hAnsi="Angsana New"/>
          <w:sz w:val="30"/>
          <w:szCs w:val="30"/>
          <w:cs/>
        </w:rPr>
        <w:t xml:space="preserve">และสิ้นสุดในเดือนเมษายน </w:t>
      </w:r>
      <w:r w:rsidRPr="00EF646B">
        <w:rPr>
          <w:rFonts w:ascii="Angsana New" w:hAnsi="Angsana New"/>
          <w:sz w:val="30"/>
          <w:szCs w:val="30"/>
        </w:rPr>
        <w:t xml:space="preserve">2557 </w:t>
      </w:r>
      <w:r w:rsidRPr="00EF646B">
        <w:rPr>
          <w:rFonts w:ascii="Angsana New" w:hAnsi="Angsana New"/>
          <w:sz w:val="30"/>
          <w:szCs w:val="30"/>
          <w:cs/>
        </w:rPr>
        <w:t xml:space="preserve">ภายหลังสิ้นสุดสัญญา บริษัทย่อยได้ต่ออายุสัญญาทุกๆ </w:t>
      </w:r>
      <w:r w:rsidRPr="00EF646B">
        <w:rPr>
          <w:rFonts w:ascii="Angsana New" w:hAnsi="Angsana New"/>
          <w:sz w:val="30"/>
          <w:szCs w:val="30"/>
        </w:rPr>
        <w:t xml:space="preserve">3 </w:t>
      </w:r>
      <w:r w:rsidR="00BB754C" w:rsidRPr="00EF646B">
        <w:rPr>
          <w:rFonts w:ascii="Angsana New" w:hAnsi="Angsana New" w:hint="cs"/>
          <w:sz w:val="30"/>
          <w:szCs w:val="30"/>
          <w:cs/>
        </w:rPr>
        <w:t>เดือน</w:t>
      </w:r>
    </w:p>
    <w:p w14:paraId="7641BFE9" w14:textId="77777777" w:rsidR="004A07AF" w:rsidRPr="00714A7A" w:rsidRDefault="004A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36C41A2" w14:textId="77777777" w:rsidR="002B7358" w:rsidRPr="00E159AF" w:rsidRDefault="002B7358" w:rsidP="005F160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 w:hanging="453"/>
        <w:jc w:val="thaiDistribute"/>
        <w:rPr>
          <w:rFonts w:ascii="Angsana New" w:hAnsi="Angsana New"/>
          <w:sz w:val="30"/>
          <w:szCs w:val="30"/>
        </w:rPr>
      </w:pPr>
      <w:r w:rsidRPr="00E159AF">
        <w:rPr>
          <w:rFonts w:ascii="Angsana New" w:hAnsi="Angsana New"/>
          <w:sz w:val="30"/>
          <w:szCs w:val="30"/>
          <w:cs/>
        </w:rPr>
        <w:t>บริษัทได้เข้าทำสัญญากับบริษัท</w:t>
      </w:r>
      <w:r w:rsidRPr="00E159AF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E159AF">
        <w:rPr>
          <w:rFonts w:ascii="Angsana New" w:hAnsi="Angsana New"/>
          <w:sz w:val="30"/>
          <w:szCs w:val="30"/>
          <w:cs/>
        </w:rPr>
        <w:t xml:space="preserve">สองแห่งมีกำหนด </w:t>
      </w:r>
      <w:r w:rsidRPr="00E159AF">
        <w:rPr>
          <w:rFonts w:ascii="Angsana New" w:hAnsi="Angsana New"/>
          <w:sz w:val="30"/>
          <w:szCs w:val="30"/>
        </w:rPr>
        <w:t>10</w:t>
      </w:r>
      <w:r w:rsidRPr="00E159AF">
        <w:rPr>
          <w:rFonts w:ascii="Angsana New" w:hAnsi="Angsana New"/>
          <w:sz w:val="30"/>
          <w:szCs w:val="30"/>
          <w:cs/>
        </w:rPr>
        <w:t xml:space="preserve"> ปี</w:t>
      </w:r>
      <w:r w:rsidRPr="00E159AF">
        <w:rPr>
          <w:rFonts w:ascii="Angsana New" w:hAnsi="Angsana New" w:hint="cs"/>
          <w:sz w:val="30"/>
          <w:szCs w:val="30"/>
          <w:cs/>
        </w:rPr>
        <w:t xml:space="preserve"> </w:t>
      </w:r>
      <w:r w:rsidRPr="00E159AF">
        <w:rPr>
          <w:rFonts w:ascii="Angsana New" w:hAnsi="Angsana New"/>
          <w:sz w:val="30"/>
          <w:szCs w:val="30"/>
          <w:cs/>
        </w:rPr>
        <w:t>เริ่มตั้งแต่</w:t>
      </w:r>
      <w:r w:rsidRPr="00E159A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159AF">
        <w:rPr>
          <w:rFonts w:ascii="Angsana New" w:hAnsi="Angsana New"/>
          <w:sz w:val="30"/>
          <w:szCs w:val="30"/>
        </w:rPr>
        <w:t xml:space="preserve">2559 </w:t>
      </w:r>
      <w:r w:rsidRPr="00E159AF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E159AF">
        <w:rPr>
          <w:rFonts w:ascii="Angsana New" w:hAnsi="Angsana New"/>
          <w:sz w:val="30"/>
          <w:szCs w:val="30"/>
        </w:rPr>
        <w:t>10</w:t>
      </w:r>
      <w:r w:rsidRPr="00E159AF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</w:t>
      </w:r>
      <w:r w:rsidRPr="00E159AF">
        <w:rPr>
          <w:rFonts w:ascii="Angsana New" w:hAnsi="Angsana New" w:hint="cs"/>
          <w:sz w:val="30"/>
          <w:szCs w:val="30"/>
          <w:cs/>
        </w:rPr>
        <w:t>งานโรงแรม</w:t>
      </w:r>
      <w:r w:rsidRPr="00E159AF">
        <w:rPr>
          <w:rFonts w:ascii="Angsana New" w:hAnsi="Angsana New"/>
          <w:sz w:val="30"/>
          <w:szCs w:val="30"/>
          <w:cs/>
        </w:rPr>
        <w:t xml:space="preserve">ของบริษัทและอนุญาตให้บริษัทใช้เครื่องหมายการค้าโดยจะต้องจ่ายค่าธรรมเนียมต่าง ๆ ตามที่ระบุไว้ในสัญญา </w:t>
      </w:r>
    </w:p>
    <w:p w14:paraId="66687513" w14:textId="77777777" w:rsidR="00F16F13" w:rsidRPr="00E159AF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59AF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="005F1601" w:rsidRPr="00E159AF">
        <w:rPr>
          <w:rFonts w:ascii="Angsana New" w:hAnsi="Angsana New"/>
          <w:sz w:val="30"/>
          <w:szCs w:val="30"/>
          <w:cs/>
        </w:rPr>
        <w:t>ย่อยได้เข้าทำสัญญา</w:t>
      </w:r>
      <w:r w:rsidR="005F1601" w:rsidRPr="00E159AF">
        <w:rPr>
          <w:rFonts w:ascii="Angsana New" w:hAnsi="Angsana New" w:hint="cs"/>
          <w:sz w:val="30"/>
          <w:szCs w:val="30"/>
          <w:cs/>
        </w:rPr>
        <w:t>บริหารโครงการ</w:t>
      </w:r>
      <w:r w:rsidR="005F1601" w:rsidRPr="00E159AF">
        <w:rPr>
          <w:rFonts w:ascii="Angsana New" w:hAnsi="Angsana New"/>
          <w:sz w:val="30"/>
          <w:szCs w:val="30"/>
          <w:cs/>
        </w:rPr>
        <w:t>กับบริษัท</w:t>
      </w:r>
      <w:r w:rsidR="005F1601" w:rsidRPr="00E159AF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 สัญญา</w:t>
      </w:r>
      <w:r w:rsidR="005F1601" w:rsidRPr="00E159AF">
        <w:rPr>
          <w:rFonts w:ascii="Angsana New" w:hAnsi="Angsana New"/>
          <w:sz w:val="30"/>
          <w:szCs w:val="30"/>
          <w:cs/>
        </w:rPr>
        <w:t xml:space="preserve">มีกำหนด </w:t>
      </w:r>
      <w:r w:rsidR="005F1601" w:rsidRPr="00E159AF">
        <w:rPr>
          <w:rFonts w:ascii="Angsana New" w:hAnsi="Angsana New"/>
          <w:sz w:val="30"/>
          <w:szCs w:val="30"/>
        </w:rPr>
        <w:t>20</w:t>
      </w:r>
      <w:r w:rsidR="005F1601" w:rsidRPr="00E159AF">
        <w:rPr>
          <w:rFonts w:ascii="Angsana New" w:hAnsi="Angsana New"/>
          <w:sz w:val="30"/>
          <w:szCs w:val="30"/>
          <w:cs/>
        </w:rPr>
        <w:t xml:space="preserve"> ปี</w:t>
      </w:r>
      <w:r w:rsidR="005F1601" w:rsidRPr="00E159A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5F1601" w:rsidRPr="00E159AF">
        <w:rPr>
          <w:rFonts w:ascii="Angsana New" w:hAnsi="Angsana New"/>
          <w:sz w:val="30"/>
          <w:szCs w:val="30"/>
        </w:rPr>
        <w:t xml:space="preserve">28 </w:t>
      </w:r>
      <w:r w:rsidR="005F1601" w:rsidRPr="00E159AF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5F1601" w:rsidRPr="00E159AF">
        <w:rPr>
          <w:rFonts w:ascii="Angsana New" w:hAnsi="Angsana New"/>
          <w:sz w:val="30"/>
          <w:szCs w:val="30"/>
        </w:rPr>
        <w:t>2566</w:t>
      </w:r>
      <w:r w:rsidR="005F1601" w:rsidRPr="00E159AF">
        <w:rPr>
          <w:rFonts w:ascii="Angsana New" w:hAnsi="Angsana New" w:hint="cs"/>
          <w:sz w:val="30"/>
          <w:szCs w:val="30"/>
          <w:cs/>
        </w:rPr>
        <w:t xml:space="preserve"> </w:t>
      </w:r>
      <w:r w:rsidR="005F1601" w:rsidRPr="00E159AF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="005F1601" w:rsidRPr="00E159AF">
        <w:rPr>
          <w:rFonts w:ascii="Angsana New" w:hAnsi="Angsana New"/>
          <w:sz w:val="30"/>
          <w:szCs w:val="30"/>
        </w:rPr>
        <w:t>10</w:t>
      </w:r>
      <w:r w:rsidR="005F1601" w:rsidRPr="00E159AF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โดย</w:t>
      </w:r>
      <w:r w:rsidR="005F1601" w:rsidRPr="00E159AF">
        <w:rPr>
          <w:rFonts w:ascii="Angsana New" w:hAnsi="Angsana New" w:hint="cs"/>
          <w:sz w:val="30"/>
          <w:szCs w:val="30"/>
          <w:cs/>
        </w:rPr>
        <w:t>บริษัทย่อย</w:t>
      </w:r>
      <w:r w:rsidR="005F1601" w:rsidRPr="00E159AF">
        <w:rPr>
          <w:rFonts w:ascii="Angsana New" w:hAnsi="Angsana New"/>
          <w:sz w:val="30"/>
          <w:szCs w:val="30"/>
          <w:cs/>
        </w:rPr>
        <w:t>จะต้องจ่ายค่าธรรมเนียมต่าง ๆ ตามที่ระบุไว้ในสัญญา</w:t>
      </w:r>
    </w:p>
    <w:p w14:paraId="506037F0" w14:textId="77777777" w:rsidR="00F16F13" w:rsidRPr="00714A7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64ECA75" w14:textId="77777777" w:rsidR="001A584C" w:rsidRDefault="00F01BBA" w:rsidP="00D44B7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159AF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บริหารโครงการกับบริษัทที่เกี่ยวข้องกันแห่งหนึ่งเพื่อขายอสังหาริมทรัพย์ มีกำหนด </w:t>
      </w:r>
      <w:r w:rsidRPr="00E159AF">
        <w:rPr>
          <w:rFonts w:ascii="Angsana New" w:hAnsi="Angsana New"/>
          <w:sz w:val="30"/>
          <w:szCs w:val="30"/>
        </w:rPr>
        <w:t xml:space="preserve">2 </w:t>
      </w:r>
      <w:r w:rsidRPr="00E159AF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Pr="00E159AF">
        <w:rPr>
          <w:rFonts w:ascii="Angsana New" w:hAnsi="Angsana New"/>
          <w:sz w:val="30"/>
          <w:szCs w:val="30"/>
        </w:rPr>
        <w:t xml:space="preserve">22 </w:t>
      </w:r>
      <w:r w:rsidRPr="00E159A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159AF">
        <w:rPr>
          <w:rFonts w:ascii="Angsana New" w:hAnsi="Angsana New"/>
          <w:sz w:val="30"/>
          <w:szCs w:val="30"/>
        </w:rPr>
        <w:t xml:space="preserve">2560 </w:t>
      </w:r>
      <w:r w:rsidRPr="00E159AF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</w:t>
      </w:r>
      <w:r w:rsidRPr="00E159AF">
        <w:rPr>
          <w:rFonts w:ascii="Angsana New" w:hAnsi="Angsana New"/>
          <w:sz w:val="30"/>
          <w:szCs w:val="30"/>
          <w:cs/>
        </w:rPr>
        <w:t>พัฒนา</w:t>
      </w:r>
      <w:r w:rsidRPr="00E159AF">
        <w:rPr>
          <w:rFonts w:ascii="Angsana New" w:hAnsi="Angsana New" w:hint="cs"/>
          <w:sz w:val="30"/>
          <w:szCs w:val="30"/>
          <w:cs/>
        </w:rPr>
        <w:t>โครงการ</w:t>
      </w:r>
      <w:r w:rsidRPr="00E159AF">
        <w:rPr>
          <w:rFonts w:ascii="Angsana New" w:hAnsi="Angsana New"/>
          <w:sz w:val="30"/>
          <w:szCs w:val="30"/>
          <w:cs/>
        </w:rPr>
        <w:t>และบริหารงานขายโครงการ</w:t>
      </w:r>
      <w:r w:rsidRPr="00E159AF">
        <w:rPr>
          <w:rFonts w:ascii="Angsana New" w:hAnsi="Angsana New" w:hint="cs"/>
          <w:sz w:val="30"/>
          <w:szCs w:val="30"/>
          <w:cs/>
        </w:rPr>
        <w:t xml:space="preserve"> </w:t>
      </w:r>
      <w:r w:rsidRPr="00E159AF">
        <w:rPr>
          <w:rFonts w:ascii="Angsana New" w:hAnsi="Angsana New"/>
          <w:sz w:val="30"/>
          <w:szCs w:val="30"/>
          <w:cs/>
        </w:rPr>
        <w:t>ซึ่ง</w:t>
      </w:r>
      <w:r w:rsidRPr="00E159AF">
        <w:rPr>
          <w:rFonts w:ascii="Angsana New" w:hAnsi="Angsana New" w:hint="cs"/>
          <w:sz w:val="30"/>
          <w:szCs w:val="30"/>
          <w:cs/>
        </w:rPr>
        <w:t>บริษัทย่อย</w:t>
      </w:r>
      <w:r w:rsidRPr="00E159AF">
        <w:rPr>
          <w:rFonts w:ascii="Angsana New" w:hAnsi="Angsana New"/>
          <w:sz w:val="30"/>
          <w:szCs w:val="30"/>
          <w:cs/>
        </w:rPr>
        <w:t>จะต้องจ่ายค่า</w:t>
      </w:r>
      <w:r w:rsidRPr="00E159AF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14:paraId="67B99CEE" w14:textId="77777777" w:rsidR="00FF6269" w:rsidRPr="00FF6269" w:rsidRDefault="00FF6269" w:rsidP="00FF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56C639AA" w14:textId="77777777" w:rsidR="009D51D0" w:rsidRPr="00E159AF" w:rsidRDefault="009D51D0" w:rsidP="00D44B7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27" w:hanging="450"/>
        <w:jc w:val="thaiDistribute"/>
        <w:rPr>
          <w:rFonts w:ascii="Angsana New" w:hAnsi="Angsana New"/>
          <w:spacing w:val="-10"/>
          <w:sz w:val="30"/>
          <w:szCs w:val="30"/>
        </w:rPr>
      </w:pPr>
      <w:r w:rsidRPr="00E159AF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บริษัทและบริษัทย่อยแห่งหนึ่ง เข้าทำสัญญาจ้างบริหารกับบริษัทที่เกี่ยวข้องกันแห่งหนึ่ง สัญญามีกำหนด </w:t>
      </w:r>
      <w:r w:rsidRPr="00E159AF">
        <w:rPr>
          <w:rFonts w:ascii="Angsana New" w:hAnsi="Angsana New"/>
          <w:spacing w:val="-10"/>
          <w:sz w:val="30"/>
          <w:szCs w:val="30"/>
        </w:rPr>
        <w:t xml:space="preserve">1 </w:t>
      </w:r>
      <w:r w:rsidRPr="00E159AF">
        <w:rPr>
          <w:rFonts w:ascii="Angsana New" w:hAnsi="Angsana New" w:hint="cs"/>
          <w:spacing w:val="-10"/>
          <w:sz w:val="30"/>
          <w:szCs w:val="30"/>
          <w:cs/>
        </w:rPr>
        <w:t xml:space="preserve">ปี เพื่อบริหารโครงการโรงแรมของกลุ่มบริษัท </w:t>
      </w:r>
      <w:r w:rsidRPr="00E159AF">
        <w:rPr>
          <w:rFonts w:ascii="Angsana New" w:hAnsi="Angsana New"/>
          <w:spacing w:val="-10"/>
          <w:sz w:val="30"/>
          <w:szCs w:val="30"/>
          <w:cs/>
        </w:rPr>
        <w:t>โดยจะต้องจ่ายค่าธรรมเนียมต่าง</w:t>
      </w:r>
      <w:r w:rsidRPr="00E159AF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E159AF">
        <w:rPr>
          <w:rFonts w:ascii="Angsana New" w:hAnsi="Angsana New"/>
          <w:spacing w:val="-10"/>
          <w:sz w:val="30"/>
          <w:szCs w:val="30"/>
          <w:cs/>
        </w:rPr>
        <w:t xml:space="preserve">ๆ ตามที่ระบุไว้ในสัญญา </w:t>
      </w:r>
    </w:p>
    <w:p w14:paraId="0D9F1B7B" w14:textId="77777777" w:rsidR="00F01BBA" w:rsidRPr="00BE3A45" w:rsidRDefault="00F01BBA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BEE06AA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65827E73" w14:textId="77777777" w:rsidR="00F16F13" w:rsidRPr="00BE3A45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A39E1AF" w14:textId="77777777" w:rsidR="00F16F13" w:rsidRPr="00EF646B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EF646B">
        <w:rPr>
          <w:rFonts w:ascii="Angsana New" w:hAnsi="Angsana New"/>
          <w:sz w:val="30"/>
          <w:szCs w:val="30"/>
        </w:rPr>
        <w:t>2550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 โกลเด้น แลนด์ (เมย์แฟร์) จำกัด ซึ่งเป็นบริษัทย่อยของบริษัทได้เข้าทำสัญญาเช่ากับกองทุนรวมสิทธิการเช่าอสังหาริมทรัพย์โกลด์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กองทุนรวม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 xml:space="preserve">) ซึ่งเป็นบริษัทร่วม โดยบริษัทได้เข้าถือหน่วยลงทุนในกองทุนรวมคิดเป็นสัดส่วนร้อยละ </w:t>
      </w:r>
      <w:r w:rsidRPr="00EF646B">
        <w:rPr>
          <w:rFonts w:ascii="Angsana New" w:hAnsi="Angsana New"/>
          <w:sz w:val="30"/>
          <w:szCs w:val="30"/>
        </w:rPr>
        <w:t>33</w:t>
      </w:r>
      <w:r w:rsidRPr="00EF646B">
        <w:rPr>
          <w:rFonts w:ascii="Angsana New" w:hAnsi="Angsana New"/>
          <w:sz w:val="30"/>
          <w:szCs w:val="30"/>
          <w:cs/>
        </w:rPr>
        <w:t xml:space="preserve"> ของหน่วยลงทุน ตามสัญญากองทุนรวมได้ตกลงเช่าที่ดินและอาคารในโครงการเมย์แฟร์แมริออท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โครงการ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 xml:space="preserve">) ซึ่งเป็นโครงการที่พักและธุรกิจที่เกี่ยวข้องจากบริษัทย่อย เป็นระยะเวลา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EF646B">
        <w:rPr>
          <w:rFonts w:ascii="Angsana New" w:hAnsi="Angsana New"/>
          <w:sz w:val="30"/>
          <w:szCs w:val="30"/>
        </w:rPr>
        <w:t xml:space="preserve">8 </w:t>
      </w:r>
      <w:r w:rsidRPr="00EF646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F646B">
        <w:rPr>
          <w:rFonts w:ascii="Angsana New" w:hAnsi="Angsana New"/>
          <w:sz w:val="30"/>
          <w:szCs w:val="30"/>
        </w:rPr>
        <w:t xml:space="preserve">2550 </w:t>
      </w:r>
      <w:r w:rsidRPr="00EF646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EF646B">
        <w:rPr>
          <w:rFonts w:ascii="Angsana New" w:hAnsi="Angsana New"/>
          <w:sz w:val="30"/>
          <w:szCs w:val="30"/>
        </w:rPr>
        <w:t xml:space="preserve">7 </w:t>
      </w:r>
      <w:r w:rsidRPr="00EF646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F646B">
        <w:rPr>
          <w:rFonts w:ascii="Angsana New" w:hAnsi="Angsana New"/>
          <w:sz w:val="30"/>
          <w:szCs w:val="30"/>
        </w:rPr>
        <w:t>2580</w:t>
      </w:r>
      <w:r w:rsidRPr="00EF646B">
        <w:rPr>
          <w:rFonts w:ascii="Angsana New" w:hAnsi="Angsana New"/>
          <w:spacing w:val="-6"/>
          <w:sz w:val="30"/>
          <w:szCs w:val="30"/>
        </w:rPr>
        <w:t xml:space="preserve"> </w:t>
      </w:r>
      <w:r w:rsidRPr="00EF646B">
        <w:rPr>
          <w:rFonts w:ascii="Angsana New" w:hAnsi="Angsana New"/>
          <w:spacing w:val="-6"/>
          <w:sz w:val="30"/>
          <w:szCs w:val="30"/>
          <w:cs/>
        </w:rPr>
        <w:t xml:space="preserve">เป็นจำนวนรวม </w:t>
      </w:r>
      <w:r w:rsidRPr="00EF646B">
        <w:rPr>
          <w:rFonts w:ascii="Angsana New" w:hAnsi="Angsana New"/>
          <w:spacing w:val="-6"/>
          <w:sz w:val="30"/>
          <w:szCs w:val="30"/>
        </w:rPr>
        <w:t>1,700</w:t>
      </w:r>
      <w:r w:rsidRPr="00EF646B">
        <w:rPr>
          <w:rFonts w:ascii="Angsana New" w:hAnsi="Angsana New"/>
          <w:spacing w:val="-6"/>
          <w:sz w:val="30"/>
          <w:szCs w:val="30"/>
          <w:cs/>
        </w:rPr>
        <w:t>.</w:t>
      </w:r>
      <w:r w:rsidRPr="00EF646B">
        <w:rPr>
          <w:rFonts w:ascii="Angsana New" w:hAnsi="Angsana New"/>
          <w:spacing w:val="-6"/>
          <w:sz w:val="30"/>
          <w:szCs w:val="30"/>
        </w:rPr>
        <w:t xml:space="preserve">00 </w:t>
      </w:r>
      <w:r w:rsidRPr="00EF646B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EF646B">
        <w:rPr>
          <w:rFonts w:ascii="Angsana New" w:hAnsi="Angsana New"/>
          <w:sz w:val="30"/>
          <w:szCs w:val="30"/>
          <w:cs/>
        </w:rPr>
        <w:t xml:space="preserve">บาท ซึ่งชำระในวันเริ่มสัญญาเช่าและชำระเพิ่มอีกจำนวน </w:t>
      </w:r>
      <w:r w:rsidRPr="00EF646B">
        <w:rPr>
          <w:rFonts w:ascii="Angsana New" w:hAnsi="Angsana New"/>
          <w:sz w:val="30"/>
          <w:szCs w:val="30"/>
        </w:rPr>
        <w:t>258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80 </w:t>
      </w:r>
      <w:r w:rsidRPr="00EF646B">
        <w:rPr>
          <w:rFonts w:ascii="Angsana New" w:hAnsi="Angsana New"/>
          <w:sz w:val="30"/>
          <w:szCs w:val="30"/>
          <w:cs/>
        </w:rPr>
        <w:t>ล้านบาท ซ</w:t>
      </w:r>
      <w:r w:rsidR="00F1663B" w:rsidRPr="00EF646B">
        <w:rPr>
          <w:rFonts w:ascii="Angsana New" w:hAnsi="Angsana New"/>
          <w:sz w:val="30"/>
          <w:szCs w:val="30"/>
          <w:cs/>
        </w:rPr>
        <w:t>ึ่งชำระในวันเริ่มสัญญาเช่า</w:t>
      </w:r>
      <w:r w:rsidR="00B755E2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เพื่อเป็นคำมั่นในการต่อสัญญาเช่าอีกเป็นระยะเวลา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/>
          <w:sz w:val="30"/>
          <w:szCs w:val="30"/>
          <w:cs/>
        </w:rPr>
        <w:t>ปี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ภายใต้สัญญาเช่ากองทุนรวมสามารถใช้สิทธิที่จะซื้อสินทรัพย์ที่เช่าในราคา</w:t>
      </w:r>
      <w:r w:rsidRPr="00EF646B">
        <w:rPr>
          <w:rFonts w:ascii="Angsana New" w:hAnsi="Angsana New"/>
          <w:sz w:val="30"/>
          <w:szCs w:val="30"/>
        </w:rPr>
        <w:t xml:space="preserve"> 405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00 </w:t>
      </w:r>
      <w:r w:rsidRPr="00EF646B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/>
          <w:sz w:val="30"/>
          <w:szCs w:val="30"/>
          <w:cs/>
        </w:rPr>
        <w:t xml:space="preserve">ปีแรกหรือจำนวน </w:t>
      </w:r>
      <w:r w:rsidRPr="00EF646B">
        <w:rPr>
          <w:rFonts w:ascii="Angsana New" w:hAnsi="Angsana New"/>
          <w:sz w:val="30"/>
          <w:szCs w:val="30"/>
        </w:rPr>
        <w:t>984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00 </w:t>
      </w:r>
      <w:r w:rsidRPr="00EF646B">
        <w:rPr>
          <w:rFonts w:ascii="Angsana New" w:hAnsi="Angsana New"/>
          <w:sz w:val="30"/>
          <w:szCs w:val="30"/>
          <w:cs/>
        </w:rPr>
        <w:t xml:space="preserve">ล้านบาท </w:t>
      </w:r>
      <w:r w:rsidR="00B755E2" w:rsidRPr="00EF646B">
        <w:rPr>
          <w:rFonts w:ascii="Angsana New" w:hAnsi="Angsana New"/>
          <w:sz w:val="30"/>
          <w:szCs w:val="30"/>
        </w:rPr>
        <w:t xml:space="preserve">   </w:t>
      </w:r>
      <w:r w:rsidRPr="00EF646B">
        <w:rPr>
          <w:rFonts w:ascii="Angsana New" w:hAnsi="Angsana New"/>
          <w:sz w:val="30"/>
          <w:szCs w:val="30"/>
          <w:cs/>
        </w:rPr>
        <w:t xml:space="preserve">เมื่อครบกำหนดสัญญาเช่าในอีก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/>
          <w:sz w:val="30"/>
          <w:szCs w:val="30"/>
          <w:cs/>
        </w:rPr>
        <w:t>ปีถัดไป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บริษัทย่อยได้จำนองสินทรัพย์ที่ให้เช่าและจำนำหุ้นของบริษัท </w:t>
      </w:r>
      <w:r w:rsidR="00B755E2" w:rsidRPr="00EF646B">
        <w:rPr>
          <w:rFonts w:ascii="Angsana New" w:hAnsi="Angsana New"/>
          <w:sz w:val="30"/>
          <w:szCs w:val="30"/>
        </w:rPr>
        <w:t xml:space="preserve">   </w:t>
      </w:r>
      <w:r w:rsidRPr="00EF646B">
        <w:rPr>
          <w:rFonts w:ascii="Angsana New" w:hAnsi="Angsana New"/>
          <w:sz w:val="30"/>
          <w:szCs w:val="30"/>
          <w:cs/>
        </w:rPr>
        <w:t>แกรนด์ เมย์แฟร์ จำกัด ที่ถือไว้ท</w:t>
      </w:r>
      <w:r w:rsidR="00344294" w:rsidRPr="00EF646B">
        <w:rPr>
          <w:rFonts w:ascii="Angsana New" w:hAnsi="Angsana New"/>
          <w:sz w:val="30"/>
          <w:szCs w:val="30"/>
          <w:cs/>
        </w:rPr>
        <w:t>ั้งจำนวนให้แก่กองทุนรวม</w:t>
      </w:r>
      <w:r w:rsidR="00344294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รวมทั้งบริษัทค้ำประกันการปฏิบัติตามสัญญาดังกล่าว</w:t>
      </w:r>
      <w:r w:rsidR="00F30EC4" w:rsidRPr="00EF646B">
        <w:rPr>
          <w:rFonts w:ascii="Angsana New" w:hAnsi="Angsana New" w:hint="cs"/>
          <w:sz w:val="30"/>
          <w:szCs w:val="30"/>
          <w:cs/>
        </w:rPr>
        <w:t>ให้แก่กองทุนรวม</w:t>
      </w:r>
    </w:p>
    <w:p w14:paraId="7993E397" w14:textId="77777777" w:rsidR="00F16F13" w:rsidRPr="00447F37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/>
          <w:sz w:val="20"/>
          <w:szCs w:val="20"/>
          <w:cs/>
        </w:rPr>
      </w:pPr>
    </w:p>
    <w:p w14:paraId="398F2313" w14:textId="77777777" w:rsidR="00F16F13" w:rsidRPr="00EF646B" w:rsidRDefault="00F16F13" w:rsidP="00BB4DE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EF646B">
        <w:rPr>
          <w:rFonts w:ascii="Angsana New" w:hAnsi="Angsana New"/>
          <w:sz w:val="30"/>
          <w:szCs w:val="30"/>
        </w:rPr>
        <w:t>2550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 แกรนด์ เมย์แฟร์ จำกัด ซึ่งเป็นบริษัทย่อยแห่งหนึ่งของบริษัท โกลเด้น แลนด์</w:t>
      </w:r>
      <w:r w:rsidR="00772D6E" w:rsidRPr="00EF646B">
        <w:rPr>
          <w:rFonts w:ascii="Angsana New" w:hAnsi="Angsana New"/>
          <w:sz w:val="30"/>
          <w:szCs w:val="30"/>
        </w:rPr>
        <w:t xml:space="preserve">      </w:t>
      </w:r>
      <w:r w:rsidRPr="00EF646B">
        <w:rPr>
          <w:rFonts w:ascii="Angsana New" w:hAnsi="Angsana New"/>
          <w:sz w:val="30"/>
          <w:szCs w:val="30"/>
          <w:cs/>
        </w:rPr>
        <w:t xml:space="preserve"> (เมย์แฟร์) จำกัด ได้ทำสัญญากับกองทุนรวมสิทธิการเช่าอสังหาริมทรัพย์โกลด์เพื่อเช่าช่วงที่ดินและอาคาร และเช่าเฟอร์นิเจอร์และอุปกรณ์ของโครงการเมย์แฟร์แมริออท (ดูหมายเหตุ (</w:t>
      </w:r>
      <w:r w:rsidRPr="00EF646B">
        <w:rPr>
          <w:rFonts w:ascii="Angsana New" w:hAnsi="Angsana New" w:hint="cs"/>
          <w:sz w:val="30"/>
          <w:szCs w:val="30"/>
          <w:cs/>
        </w:rPr>
        <w:t>ฌ</w:t>
      </w:r>
      <w:r w:rsidRPr="00EF646B">
        <w:rPr>
          <w:rFonts w:ascii="Angsana New" w:hAnsi="Angsana New"/>
          <w:sz w:val="30"/>
          <w:szCs w:val="30"/>
          <w:cs/>
        </w:rPr>
        <w:t>) ก่อนหน้า) เป็นระยะเวลา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</w:rPr>
        <w:br/>
        <w:t>16</w:t>
      </w:r>
      <w:r w:rsidRPr="00EF646B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EF646B">
        <w:rPr>
          <w:rFonts w:ascii="Angsana New" w:hAnsi="Angsana New"/>
          <w:sz w:val="30"/>
          <w:szCs w:val="30"/>
        </w:rPr>
        <w:t>8</w:t>
      </w:r>
      <w:r w:rsidRPr="00EF64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F646B">
        <w:rPr>
          <w:rFonts w:ascii="Angsana New" w:hAnsi="Angsana New"/>
          <w:sz w:val="30"/>
          <w:szCs w:val="30"/>
        </w:rPr>
        <w:t>2550</w:t>
      </w:r>
      <w:r w:rsidRPr="00EF646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F646B">
        <w:rPr>
          <w:rFonts w:ascii="Angsana New" w:hAnsi="Angsana New"/>
          <w:sz w:val="30"/>
          <w:szCs w:val="30"/>
        </w:rPr>
        <w:t>15</w:t>
      </w:r>
      <w:r w:rsidRPr="00EF64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EF646B">
        <w:rPr>
          <w:rFonts w:ascii="Angsana New" w:hAnsi="Angsana New"/>
          <w:sz w:val="30"/>
          <w:szCs w:val="30"/>
        </w:rPr>
        <w:t>2566</w:t>
      </w:r>
      <w:r w:rsidRPr="00EF646B">
        <w:rPr>
          <w:rFonts w:ascii="Angsana New" w:hAnsi="Angsana New"/>
          <w:sz w:val="30"/>
          <w:szCs w:val="30"/>
          <w:cs/>
        </w:rPr>
        <w:t xml:space="preserve"> ทั้งนี้ กองทุนรวมสามารถใช้สิทธิต่ออายุสัญญาฉบับดังกล่าวได้อีกเป็นระยะเวลา </w:t>
      </w:r>
      <w:r w:rsidRPr="00EF646B">
        <w:rPr>
          <w:rFonts w:ascii="Angsana New" w:hAnsi="Angsana New"/>
          <w:sz w:val="30"/>
          <w:szCs w:val="30"/>
        </w:rPr>
        <w:t xml:space="preserve">10 </w:t>
      </w:r>
      <w:r w:rsidRPr="00EF646B">
        <w:rPr>
          <w:rFonts w:ascii="Angsana New" w:hAnsi="Angsana New"/>
          <w:sz w:val="30"/>
          <w:szCs w:val="30"/>
          <w:cs/>
        </w:rPr>
        <w:t xml:space="preserve">ปี ค่าเช่าจ่ายให้กองทุนรวมภายใต้สัญญาประกอบด้วยอัตราค่าเช่าคงที่เดือนละ </w:t>
      </w:r>
      <w:r w:rsidRPr="00EF646B">
        <w:rPr>
          <w:rFonts w:ascii="Angsana New" w:hAnsi="Angsana New"/>
          <w:sz w:val="30"/>
          <w:szCs w:val="30"/>
        </w:rPr>
        <w:t>4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 xml:space="preserve">00 </w:t>
      </w:r>
      <w:r w:rsidRPr="00EF646B">
        <w:rPr>
          <w:rFonts w:ascii="Angsana New" w:hAnsi="Angsana New"/>
          <w:sz w:val="30"/>
          <w:szCs w:val="30"/>
          <w:cs/>
        </w:rPr>
        <w:t>ล้านบาท และค่าเช่าแปรผันรายเดือนตามผลการดำเนินงานของบริษัท แกรนด์ เมย์แฟร์ จำกัด</w:t>
      </w:r>
    </w:p>
    <w:p w14:paraId="43415643" w14:textId="648602F4" w:rsidR="00284E38" w:rsidRDefault="00284E38" w:rsidP="0028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14:paraId="042C3FE8" w14:textId="77777777" w:rsidR="007D39CB" w:rsidRDefault="007D39CB" w:rsidP="0028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34"/>
        <w:gridCol w:w="1093"/>
        <w:gridCol w:w="272"/>
        <w:gridCol w:w="1094"/>
        <w:gridCol w:w="265"/>
        <w:gridCol w:w="16"/>
        <w:gridCol w:w="1077"/>
        <w:gridCol w:w="16"/>
        <w:gridCol w:w="228"/>
        <w:gridCol w:w="16"/>
        <w:gridCol w:w="1072"/>
      </w:tblGrid>
      <w:tr w:rsidR="00447F37" w:rsidRPr="00EF646B" w14:paraId="3FDA6E4E" w14:textId="77777777" w:rsidTr="00D27457">
        <w:trPr>
          <w:trHeight w:val="433"/>
        </w:trPr>
        <w:tc>
          <w:tcPr>
            <w:tcW w:w="2069" w:type="pct"/>
          </w:tcPr>
          <w:p w14:paraId="3C971152" w14:textId="77777777" w:rsidR="00447F37" w:rsidRPr="00EF646B" w:rsidRDefault="00447F3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0A804D7C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0" w:type="pct"/>
            <w:gridSpan w:val="2"/>
          </w:tcPr>
          <w:p w14:paraId="77294797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</w:tcPr>
          <w:p w14:paraId="05AC58E1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47F37" w:rsidRPr="00EF646B" w14:paraId="33F97C43" w14:textId="77777777" w:rsidTr="00623146">
        <w:trPr>
          <w:trHeight w:val="417"/>
        </w:trPr>
        <w:tc>
          <w:tcPr>
            <w:tcW w:w="2069" w:type="pct"/>
          </w:tcPr>
          <w:p w14:paraId="39C67383" w14:textId="77777777" w:rsidR="00447F37" w:rsidRPr="00EF646B" w:rsidRDefault="00447F3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D4A45E1" w14:textId="277C53B3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8A0BB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14:paraId="756781AE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EE6F237" w14:textId="0F776631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8A0B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0" w:type="pct"/>
            <w:gridSpan w:val="2"/>
          </w:tcPr>
          <w:p w14:paraId="1CE6E127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0585F58" w14:textId="4FACCEDC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8A0BB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</w:tcPr>
          <w:p w14:paraId="394EAC6E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A39BC4C" w14:textId="20478B18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8A0BB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47F37" w:rsidRPr="00EF646B" w14:paraId="36C09F29" w14:textId="77777777" w:rsidTr="00D27457">
        <w:trPr>
          <w:trHeight w:val="417"/>
        </w:trPr>
        <w:tc>
          <w:tcPr>
            <w:tcW w:w="2069" w:type="pct"/>
          </w:tcPr>
          <w:p w14:paraId="0520E937" w14:textId="77777777" w:rsidR="00447F37" w:rsidRPr="00EF646B" w:rsidRDefault="00447F3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1" w:type="pct"/>
            <w:gridSpan w:val="10"/>
          </w:tcPr>
          <w:p w14:paraId="5A9F9269" w14:textId="77777777" w:rsidR="00447F37" w:rsidRPr="00EF646B" w:rsidRDefault="00447F37" w:rsidP="00A137FA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7F37" w:rsidRPr="00EF646B" w14:paraId="378C497E" w14:textId="77777777" w:rsidTr="00623146">
        <w:trPr>
          <w:trHeight w:val="433"/>
        </w:trPr>
        <w:tc>
          <w:tcPr>
            <w:tcW w:w="2069" w:type="pct"/>
          </w:tcPr>
          <w:p w14:paraId="16A6B9A5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ที่ดิน (ฎ)</w:t>
            </w:r>
          </w:p>
        </w:tc>
        <w:tc>
          <w:tcPr>
            <w:tcW w:w="622" w:type="pct"/>
          </w:tcPr>
          <w:p w14:paraId="152CA8F0" w14:textId="77777777" w:rsidR="00447F37" w:rsidRPr="00EF646B" w:rsidRDefault="00447F37" w:rsidP="0044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D59C94A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88C0E60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0104155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AA72628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696FA2EC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7ACA2221" w14:textId="77777777" w:rsidR="00447F37" w:rsidRPr="00EF646B" w:rsidRDefault="00447F37" w:rsidP="00A1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3146" w:rsidRPr="00EF646B" w14:paraId="7C2BC548" w14:textId="77777777" w:rsidTr="00623146">
        <w:trPr>
          <w:trHeight w:val="433"/>
        </w:trPr>
        <w:tc>
          <w:tcPr>
            <w:tcW w:w="2069" w:type="pct"/>
          </w:tcPr>
          <w:p w14:paraId="1BEC4A35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2" w:type="pct"/>
          </w:tcPr>
          <w:p w14:paraId="52E78827" w14:textId="77777777" w:rsidR="00623146" w:rsidRPr="00EF646B" w:rsidRDefault="00940C19" w:rsidP="0062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D44B7F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55" w:type="pct"/>
          </w:tcPr>
          <w:p w14:paraId="175F2327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7D4409F" w14:textId="77777777" w:rsidR="00623146" w:rsidRPr="00EF646B" w:rsidRDefault="00623146" w:rsidP="0062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48.00</w:t>
            </w:r>
          </w:p>
        </w:tc>
        <w:tc>
          <w:tcPr>
            <w:tcW w:w="151" w:type="pct"/>
          </w:tcPr>
          <w:p w14:paraId="64BFE91A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315E8661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1255FB5A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7986372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</w:tr>
      <w:tr w:rsidR="00623146" w:rsidRPr="00EF646B" w14:paraId="63274314" w14:textId="77777777" w:rsidTr="00623146">
        <w:trPr>
          <w:trHeight w:val="433"/>
        </w:trPr>
        <w:tc>
          <w:tcPr>
            <w:tcW w:w="2069" w:type="pct"/>
          </w:tcPr>
          <w:p w14:paraId="363C5630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2" w:type="pct"/>
          </w:tcPr>
          <w:p w14:paraId="43C3532B" w14:textId="77777777" w:rsidR="00623146" w:rsidRPr="00EF646B" w:rsidRDefault="00940C19" w:rsidP="0062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129.31</w:t>
            </w:r>
          </w:p>
        </w:tc>
        <w:tc>
          <w:tcPr>
            <w:tcW w:w="155" w:type="pct"/>
          </w:tcPr>
          <w:p w14:paraId="375A6965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28A1A31" w14:textId="77777777" w:rsidR="00623146" w:rsidRPr="00EF646B" w:rsidRDefault="00623146" w:rsidP="0062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178.21</w:t>
            </w:r>
          </w:p>
        </w:tc>
        <w:tc>
          <w:tcPr>
            <w:tcW w:w="151" w:type="pct"/>
          </w:tcPr>
          <w:p w14:paraId="271B7CC1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48DBF5E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2CF36F63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204F492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</w:tr>
      <w:tr w:rsidR="00623146" w:rsidRPr="00EF646B" w14:paraId="59FA1B35" w14:textId="77777777" w:rsidTr="00623146">
        <w:trPr>
          <w:trHeight w:val="417"/>
        </w:trPr>
        <w:tc>
          <w:tcPr>
            <w:tcW w:w="2069" w:type="pct"/>
          </w:tcPr>
          <w:p w14:paraId="74453F63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F9DB31A" w14:textId="77777777" w:rsidR="00623146" w:rsidRPr="00EF646B" w:rsidRDefault="00940C19" w:rsidP="0062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15" w:right="-106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FECA2EA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3432ED3C" w14:textId="77777777" w:rsidR="00623146" w:rsidRPr="00EF646B" w:rsidRDefault="00623146" w:rsidP="0062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15" w:right="-106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0C3E4F3" w14:textId="77777777" w:rsidR="00623146" w:rsidRPr="00EF646B" w:rsidRDefault="00623146" w:rsidP="0062314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14:paraId="16330310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3E094CE9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05D86728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</w:tr>
      <w:tr w:rsidR="00623146" w:rsidRPr="00EF646B" w14:paraId="77ED864D" w14:textId="77777777" w:rsidTr="00623146">
        <w:trPr>
          <w:trHeight w:val="417"/>
        </w:trPr>
        <w:tc>
          <w:tcPr>
            <w:tcW w:w="2069" w:type="pct"/>
          </w:tcPr>
          <w:p w14:paraId="6AF2AA80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A83E011" w14:textId="77777777" w:rsidR="00623146" w:rsidRPr="00EF646B" w:rsidRDefault="00940C19" w:rsidP="0062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177.31</w:t>
            </w:r>
          </w:p>
        </w:tc>
        <w:tc>
          <w:tcPr>
            <w:tcW w:w="155" w:type="pct"/>
          </w:tcPr>
          <w:p w14:paraId="3037D7D9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9607A6B" w14:textId="77777777" w:rsidR="00623146" w:rsidRPr="00EF646B" w:rsidRDefault="00623146" w:rsidP="0062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226.21</w:t>
            </w:r>
          </w:p>
        </w:tc>
        <w:tc>
          <w:tcPr>
            <w:tcW w:w="151" w:type="pct"/>
          </w:tcPr>
          <w:p w14:paraId="35454BDD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7C33D4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3DDD1DFD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D441CF" w14:textId="77777777" w:rsidR="00623146" w:rsidRPr="00EF646B" w:rsidRDefault="00623146" w:rsidP="00623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E462B96" w14:textId="77777777" w:rsidR="00447F37" w:rsidRPr="00447F37" w:rsidRDefault="00447F37" w:rsidP="0028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14:paraId="1502FDD3" w14:textId="77777777" w:rsidR="00F16F13" w:rsidRDefault="00284E38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344294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344294" w:rsidRPr="00EF646B">
        <w:rPr>
          <w:rFonts w:ascii="Angsana New" w:hAnsi="Angsana New"/>
          <w:sz w:val="30"/>
          <w:szCs w:val="30"/>
        </w:rPr>
        <w:t xml:space="preserve">2554 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บริษัทได้สิทธิตามสัญญาเพื่อให้บริษัทย่อยแห่งหนึ่งเช่าที่ดินสำหรับโครงการอาคารพักอาศัยเพื่อให้เช่า สำหรับระยะเวลา </w:t>
      </w:r>
      <w:r w:rsidR="00F16F13" w:rsidRPr="00EF646B">
        <w:rPr>
          <w:rFonts w:ascii="Angsana New" w:hAnsi="Angsana New"/>
          <w:sz w:val="30"/>
          <w:szCs w:val="30"/>
        </w:rPr>
        <w:t>41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ปี เริ่มวันที่ </w:t>
      </w:r>
      <w:r w:rsidR="00F16F13" w:rsidRPr="00EF646B">
        <w:rPr>
          <w:rFonts w:ascii="Angsana New" w:hAnsi="Angsana New"/>
          <w:sz w:val="30"/>
          <w:szCs w:val="30"/>
        </w:rPr>
        <w:t>23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6F13" w:rsidRPr="00EF646B">
        <w:rPr>
          <w:rFonts w:ascii="Angsana New" w:hAnsi="Angsana New"/>
          <w:sz w:val="30"/>
          <w:szCs w:val="30"/>
        </w:rPr>
        <w:t>2554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รวมค่าเช่าตลอดอายุสัญญาเป็นจำนวนเงิน </w:t>
      </w:r>
      <w:r w:rsidR="00F16F13" w:rsidRPr="00EF646B">
        <w:rPr>
          <w:rFonts w:ascii="Angsana New" w:hAnsi="Angsana New"/>
          <w:sz w:val="30"/>
          <w:szCs w:val="30"/>
        </w:rPr>
        <w:t>234</w:t>
      </w:r>
      <w:r w:rsidR="00F16F13" w:rsidRPr="00EF646B">
        <w:rPr>
          <w:rFonts w:ascii="Angsana New" w:hAnsi="Angsana New"/>
          <w:sz w:val="30"/>
          <w:szCs w:val="30"/>
          <w:cs/>
        </w:rPr>
        <w:t>.</w:t>
      </w:r>
      <w:r w:rsidR="00DB3CC8" w:rsidRPr="00EF646B">
        <w:rPr>
          <w:rFonts w:ascii="Angsana New" w:hAnsi="Angsana New"/>
          <w:sz w:val="30"/>
          <w:szCs w:val="30"/>
        </w:rPr>
        <w:t>17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ล้านบาท เมื่อครบกำหนดอายุการเช่าตามสัญญาดังกล่าวแล้ว บริษัทสัญญาว่าจะต่อสัญญาเช่าออกไปอีก </w:t>
      </w:r>
      <w:r w:rsidR="00F16F13" w:rsidRPr="00EF646B">
        <w:rPr>
          <w:rFonts w:ascii="Angsana New" w:hAnsi="Angsana New"/>
          <w:sz w:val="30"/>
          <w:szCs w:val="30"/>
        </w:rPr>
        <w:t xml:space="preserve">10 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ปีโดยมีค่าเช่าที่จะต้องจ่ายในอนาคตทั้งหมด </w:t>
      </w:r>
      <w:r w:rsidR="00F16F13" w:rsidRPr="00EF646B">
        <w:rPr>
          <w:rFonts w:ascii="Angsana New" w:hAnsi="Angsana New"/>
          <w:sz w:val="30"/>
          <w:szCs w:val="30"/>
        </w:rPr>
        <w:t>85</w:t>
      </w:r>
      <w:r w:rsidR="00F16F13" w:rsidRPr="00EF646B">
        <w:rPr>
          <w:rFonts w:ascii="Angsana New" w:hAnsi="Angsana New"/>
          <w:sz w:val="30"/>
          <w:szCs w:val="30"/>
          <w:cs/>
        </w:rPr>
        <w:t>.</w:t>
      </w:r>
      <w:r w:rsidR="00F16F13" w:rsidRPr="00EF646B">
        <w:rPr>
          <w:rFonts w:ascii="Angsana New" w:hAnsi="Angsana New"/>
          <w:sz w:val="30"/>
          <w:szCs w:val="30"/>
        </w:rPr>
        <w:t>16</w:t>
      </w:r>
      <w:r w:rsidR="00F16F13" w:rsidRPr="00EF646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ED04385" w14:textId="77777777" w:rsidR="007A030A" w:rsidRPr="007A030A" w:rsidRDefault="007A030A" w:rsidP="007A03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06BB242E" w14:textId="77777777" w:rsidR="00F16F13" w:rsidRPr="00EF646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สัญญาแต่งตั้งผู้บริหารอสังหาริมทรัพย์</w:t>
      </w:r>
    </w:p>
    <w:p w14:paraId="5467AA8A" w14:textId="77777777" w:rsidR="00F16F13" w:rsidRPr="007A030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80641F5" w14:textId="77777777" w:rsidR="00F16F13" w:rsidRPr="00EF646B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EF646B">
        <w:rPr>
          <w:rFonts w:ascii="Angsana New" w:hAnsi="Angsana New"/>
          <w:sz w:val="30"/>
          <w:szCs w:val="30"/>
        </w:rPr>
        <w:t>2559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บริษัทนอร์ท สาธร เรียลตี้ จำกัด ซึ่งเป็นบริษัทย่อยของบริษัท ได้รับแต่งตั้งจากกองทรัสต์</w:t>
      </w:r>
      <w:r w:rsidR="003A5DA1" w:rsidRPr="00EF646B"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</w:t>
      </w:r>
      <w:r w:rsidRPr="00EF646B">
        <w:rPr>
          <w:rFonts w:ascii="Angsana New" w:hAnsi="Angsana New"/>
          <w:sz w:val="30"/>
          <w:szCs w:val="30"/>
          <w:cs/>
        </w:rPr>
        <w:t>ให้เป็นผู้บริหารอสังหาริมทรัพย์ โดยเรียกเก็บค่าธรรมเนียม</w:t>
      </w:r>
      <w:r w:rsidRPr="00EF646B">
        <w:rPr>
          <w:rFonts w:ascii="Angsana New" w:hAnsi="Angsana New" w:hint="cs"/>
          <w:sz w:val="30"/>
          <w:szCs w:val="30"/>
          <w:cs/>
        </w:rPr>
        <w:t>ดังนี้</w:t>
      </w:r>
    </w:p>
    <w:p w14:paraId="131D14F8" w14:textId="77777777" w:rsidR="00131A0C" w:rsidRPr="00CD1AD8" w:rsidRDefault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5DBA3413" w14:textId="77777777" w:rsidR="00F16F13" w:rsidRPr="00EF646B" w:rsidRDefault="00F16F13" w:rsidP="008853C4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530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ค่าธรรมเนียมพื้นฐานในการจัดการทรัพย์สิน ประมาณ </w:t>
      </w:r>
      <w:r w:rsidRPr="00EF646B">
        <w:rPr>
          <w:rFonts w:ascii="Angsana New" w:hAnsi="Angsana New"/>
          <w:sz w:val="30"/>
          <w:szCs w:val="30"/>
        </w:rPr>
        <w:t>15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-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33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ล้านบาทต่อปี สำหรับโครงการ</w:t>
      </w:r>
      <w:r w:rsidR="00772D6E" w:rsidRPr="00EF646B">
        <w:rPr>
          <w:rFonts w:ascii="Angsana New" w:hAnsi="Angsana New"/>
          <w:sz w:val="30"/>
          <w:szCs w:val="30"/>
        </w:rPr>
        <w:t xml:space="preserve">           </w:t>
      </w:r>
      <w:r w:rsidRPr="00EF646B">
        <w:rPr>
          <w:rFonts w:ascii="Angsana New" w:hAnsi="Angsana New"/>
          <w:sz w:val="30"/>
          <w:szCs w:val="30"/>
          <w:cs/>
        </w:rPr>
        <w:t xml:space="preserve">ปาร์คเวนเชอร์ อีโคเพล็กซ์ และประมาณ </w:t>
      </w:r>
      <w:r w:rsidRPr="00EF646B">
        <w:rPr>
          <w:rFonts w:ascii="Angsana New" w:hAnsi="Angsana New"/>
          <w:sz w:val="30"/>
          <w:szCs w:val="30"/>
        </w:rPr>
        <w:t>19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-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45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ล้านบาทต่อปี สำหรับ</w:t>
      </w:r>
      <w:r w:rsidRPr="00EF646B">
        <w:rPr>
          <w:sz w:val="30"/>
          <w:szCs w:val="30"/>
          <w:cs/>
        </w:rPr>
        <w:t xml:space="preserve">โครงการสาทร สแควร์ </w:t>
      </w:r>
      <w:r w:rsidRPr="00EF646B">
        <w:rPr>
          <w:rFonts w:ascii="Angsana New" w:hAnsi="Angsana New"/>
          <w:sz w:val="30"/>
          <w:szCs w:val="30"/>
          <w:cs/>
        </w:rPr>
        <w:t>โดยคิดในอัตราคงที่ที่แตกต่างกันในแต่ละปีตามที่กำหนดในสัญญาแต่งตั้งผู้บริหารอสังหาริมทรัพย์ โดยชำระเป็นรายเดือน</w:t>
      </w:r>
    </w:p>
    <w:p w14:paraId="4B6CAFC4" w14:textId="77777777" w:rsidR="00F16F13" w:rsidRPr="00CD1AD8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27"/>
        <w:jc w:val="thaiDistribute"/>
        <w:rPr>
          <w:rFonts w:ascii="Angsana New" w:hAnsi="Angsana New"/>
          <w:sz w:val="20"/>
          <w:szCs w:val="20"/>
        </w:rPr>
      </w:pPr>
    </w:p>
    <w:p w14:paraId="239FDD81" w14:textId="77777777" w:rsidR="00F16F13" w:rsidRPr="00EF646B" w:rsidRDefault="00F16F13" w:rsidP="008853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27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ค่าธรรมเนียม</w:t>
      </w:r>
      <w:r w:rsidRPr="00EF646B">
        <w:rPr>
          <w:rFonts w:ascii="Angsana New" w:hAnsi="Angsana New"/>
          <w:sz w:val="30"/>
          <w:szCs w:val="30"/>
          <w:cs/>
        </w:rPr>
        <w:t>ผันแปรในการจัดการทรัพย์สินสำหรับโครงการปาร์คเวนเชอร์ อีโคเพล็กซ์ในปีที่</w:t>
      </w:r>
      <w:r w:rsidR="00772D6E" w:rsidRPr="00EF646B">
        <w:rPr>
          <w:rFonts w:ascii="Angsana New" w:hAnsi="Angsana New"/>
          <w:sz w:val="30"/>
          <w:szCs w:val="30"/>
        </w:rPr>
        <w:t xml:space="preserve"> 1-3     </w:t>
      </w:r>
      <w:r w:rsidRPr="00EF646B">
        <w:rPr>
          <w:rFonts w:ascii="Angsana New" w:hAnsi="Angsana New"/>
          <w:sz w:val="30"/>
          <w:szCs w:val="30"/>
          <w:cs/>
        </w:rPr>
        <w:t>คิดในอัตราร้อยละ</w:t>
      </w:r>
      <w:r w:rsidRPr="00EF646B">
        <w:rPr>
          <w:rFonts w:ascii="Angsana New" w:hAnsi="Angsana New"/>
          <w:sz w:val="30"/>
          <w:szCs w:val="30"/>
        </w:rPr>
        <w:t> 3.50 - 4.75 </w:t>
      </w:r>
      <w:r w:rsidRPr="00EF646B">
        <w:rPr>
          <w:rFonts w:ascii="Angsana New" w:hAnsi="Angsana New"/>
          <w:sz w:val="30"/>
          <w:szCs w:val="30"/>
          <w:cs/>
        </w:rPr>
        <w:t>ต่อปี และตั้งแต่ปีที่</w:t>
      </w:r>
      <w:r w:rsidRPr="00EF646B">
        <w:rPr>
          <w:rFonts w:ascii="Angsana New" w:hAnsi="Angsana New"/>
          <w:sz w:val="30"/>
          <w:szCs w:val="30"/>
        </w:rPr>
        <w:t> 4 </w:t>
      </w:r>
      <w:r w:rsidRPr="00EF646B">
        <w:rPr>
          <w:rFonts w:ascii="Angsana New" w:hAnsi="Angsana New"/>
          <w:sz w:val="30"/>
          <w:szCs w:val="30"/>
          <w:cs/>
        </w:rPr>
        <w:t>เป็นต้นไป คิดในอัตราร้อยละ</w:t>
      </w:r>
      <w:r w:rsidRPr="00EF646B">
        <w:rPr>
          <w:rFonts w:ascii="Angsana New" w:hAnsi="Angsana New"/>
          <w:sz w:val="30"/>
          <w:szCs w:val="30"/>
        </w:rPr>
        <w:t> 6.20 </w:t>
      </w:r>
      <w:r w:rsidRPr="00EF646B">
        <w:rPr>
          <w:rFonts w:ascii="Angsana New" w:hAnsi="Angsana New"/>
          <w:sz w:val="30"/>
          <w:szCs w:val="30"/>
          <w:cs/>
        </w:rPr>
        <w:t>ต่อปี และสำหรับโครงการสาทรสแควร์ในปีที่</w:t>
      </w:r>
      <w:r w:rsidRPr="00EF646B">
        <w:rPr>
          <w:rFonts w:ascii="Angsana New" w:hAnsi="Angsana New"/>
          <w:sz w:val="30"/>
          <w:szCs w:val="30"/>
        </w:rPr>
        <w:t> 1 - 3 </w:t>
      </w:r>
      <w:r w:rsidRPr="00EF646B">
        <w:rPr>
          <w:rFonts w:ascii="Angsana New" w:hAnsi="Angsana New"/>
          <w:sz w:val="30"/>
          <w:szCs w:val="30"/>
          <w:cs/>
        </w:rPr>
        <w:t>คิดในอัตราร้อ</w:t>
      </w:r>
      <w:r w:rsidRPr="00EF646B">
        <w:rPr>
          <w:rFonts w:ascii="Angsana New" w:hAnsi="Angsana New" w:hint="cs"/>
          <w:sz w:val="30"/>
          <w:szCs w:val="30"/>
          <w:cs/>
        </w:rPr>
        <w:t>ย</w:t>
      </w:r>
      <w:r w:rsidRPr="00EF646B">
        <w:rPr>
          <w:rFonts w:ascii="Angsana New" w:hAnsi="Angsana New"/>
          <w:sz w:val="30"/>
          <w:szCs w:val="30"/>
          <w:cs/>
        </w:rPr>
        <w:t>ละ</w:t>
      </w:r>
      <w:r w:rsidRPr="00EF646B">
        <w:rPr>
          <w:rFonts w:ascii="Angsana New" w:hAnsi="Angsana New"/>
          <w:sz w:val="30"/>
          <w:szCs w:val="30"/>
        </w:rPr>
        <w:t> 1.55 - 3.45 </w:t>
      </w:r>
      <w:r w:rsidRPr="00EF646B">
        <w:rPr>
          <w:rFonts w:ascii="Angsana New" w:hAnsi="Angsana New"/>
          <w:sz w:val="30"/>
          <w:szCs w:val="30"/>
          <w:cs/>
        </w:rPr>
        <w:t>ต่อปี และตั้งแต่ปีที่</w:t>
      </w:r>
      <w:r w:rsidRPr="00EF646B">
        <w:rPr>
          <w:rFonts w:ascii="Angsana New" w:hAnsi="Angsana New"/>
          <w:sz w:val="30"/>
          <w:szCs w:val="30"/>
        </w:rPr>
        <w:t> 4 </w:t>
      </w:r>
      <w:r w:rsidRPr="00EF646B">
        <w:rPr>
          <w:rFonts w:ascii="Angsana New" w:hAnsi="Angsana New"/>
          <w:sz w:val="30"/>
          <w:szCs w:val="30"/>
          <w:cs/>
        </w:rPr>
        <w:t>เป็นต้นไป คิดในอัตราร้อยละ</w:t>
      </w:r>
      <w:r w:rsidRPr="00EF646B">
        <w:rPr>
          <w:rFonts w:ascii="Angsana New" w:hAnsi="Angsana New"/>
          <w:sz w:val="30"/>
          <w:szCs w:val="30"/>
        </w:rPr>
        <w:t> 4.65 </w:t>
      </w:r>
      <w:r w:rsidRPr="00EF646B">
        <w:rPr>
          <w:rFonts w:ascii="Angsana New" w:hAnsi="Angsana New"/>
          <w:sz w:val="30"/>
          <w:szCs w:val="30"/>
          <w:cs/>
        </w:rPr>
        <w:t xml:space="preserve">ต่อปี โดยค่าธรรมเนียมผันแปรคิดในอัตราร้อยละต่อปีของรายได้จากการให้เช่าพื้นที่และบริการพื้นที่เช่าอาคารซึ่งประกอบด้วยพื้นที่สำนักงานให้เช่า พื้นที่พาณิชยกรรม (ไม่รวมรายได้จากลานจัดกิจกรรม) และพื้นที่ห้องเก็บของ โดยชำระเป็นรายไตรมาส </w:t>
      </w:r>
    </w:p>
    <w:p w14:paraId="47015589" w14:textId="309C6506" w:rsidR="00131A0C" w:rsidRDefault="00131A0C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7ADC646D" w14:textId="7405B436" w:rsidR="007D39CB" w:rsidRDefault="007D39CB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19DF7D52" w14:textId="069964A7" w:rsidR="007D39CB" w:rsidRDefault="007D39CB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45B706BA" w14:textId="53C9663F" w:rsidR="007D39CB" w:rsidRDefault="007D39CB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7064745F" w14:textId="07C4C1EE" w:rsidR="007D39CB" w:rsidRDefault="007D39CB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22506DC0" w14:textId="77777777" w:rsidR="007D39CB" w:rsidRDefault="007D39CB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113ACF10" w14:textId="77777777" w:rsidR="00F16F13" w:rsidRPr="00EF646B" w:rsidRDefault="007E66A1" w:rsidP="00BB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4" w:name="OLE_LINK3"/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หนี้สินที่อาจจะเกิดขึ้นกับกิจการที่เกี่ยวข้องกัน</w:t>
      </w:r>
    </w:p>
    <w:bookmarkEnd w:id="4"/>
    <w:p w14:paraId="182655A8" w14:textId="77777777" w:rsidR="00F16F13" w:rsidRPr="00CD1AD8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540"/>
        <w:jc w:val="thaiDistribute"/>
        <w:rPr>
          <w:rFonts w:ascii="Angsana New" w:hAnsi="Angsana New"/>
          <w:sz w:val="20"/>
          <w:szCs w:val="20"/>
        </w:rPr>
      </w:pPr>
    </w:p>
    <w:p w14:paraId="11B0D464" w14:textId="77777777" w:rsidR="003A5DA1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B754C" w:rsidRPr="00EF646B">
        <w:rPr>
          <w:rFonts w:ascii="Angsana New" w:hAnsi="Angsana New"/>
          <w:sz w:val="30"/>
          <w:szCs w:val="30"/>
        </w:rPr>
        <w:t xml:space="preserve">30 </w:t>
      </w:r>
      <w:r w:rsidR="00BB754C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BB754C" w:rsidRPr="00EF646B">
        <w:rPr>
          <w:rFonts w:ascii="Angsana New" w:hAnsi="Angsana New"/>
          <w:sz w:val="30"/>
          <w:szCs w:val="30"/>
        </w:rPr>
        <w:t>256</w:t>
      </w:r>
      <w:r w:rsidR="00D75C92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บริษัทมี</w:t>
      </w:r>
      <w:r w:rsidR="003A5DA1" w:rsidRPr="00EF646B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="003A5DA1" w:rsidRPr="00EF646B">
        <w:rPr>
          <w:rFonts w:ascii="Angsana New" w:hAnsi="Angsana New"/>
          <w:sz w:val="30"/>
          <w:szCs w:val="30"/>
          <w:cs/>
        </w:rPr>
        <w:t>จาก</w:t>
      </w:r>
      <w:r w:rsidRPr="00EF646B">
        <w:rPr>
          <w:rFonts w:ascii="Angsana New" w:hAnsi="Angsana New"/>
          <w:sz w:val="30"/>
          <w:szCs w:val="30"/>
          <w:cs/>
        </w:rPr>
        <w:t>การค้ำประกันหนี้สินที่มีภาระดอกเบี้ยและหนังสือค้ำประกันของบริษัทย่อย</w:t>
      </w:r>
      <w:r w:rsidR="007E66A1" w:rsidRPr="00EF646B">
        <w:rPr>
          <w:rFonts w:ascii="Angsana New" w:hAnsi="Angsana New" w:hint="cs"/>
          <w:sz w:val="30"/>
          <w:szCs w:val="30"/>
          <w:cs/>
        </w:rPr>
        <w:t>ที่มีต่อสถาบันการเงิน</w:t>
      </w:r>
      <w:r w:rsidRPr="00EF646B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14A7A">
        <w:rPr>
          <w:rFonts w:ascii="Angsana New" w:hAnsi="Angsana New"/>
          <w:sz w:val="30"/>
          <w:szCs w:val="30"/>
        </w:rPr>
        <w:t>822</w:t>
      </w:r>
      <w:r w:rsidR="000B59B4" w:rsidRPr="00EF646B">
        <w:rPr>
          <w:rFonts w:ascii="Angsana New" w:hAnsi="Angsana New"/>
          <w:sz w:val="30"/>
          <w:szCs w:val="30"/>
        </w:rPr>
        <w:t>.00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EF646B">
        <w:rPr>
          <w:rFonts w:ascii="Angsana New" w:hAnsi="Angsana New"/>
          <w:i/>
          <w:iCs/>
          <w:sz w:val="30"/>
          <w:szCs w:val="30"/>
        </w:rPr>
        <w:t>3</w:t>
      </w:r>
      <w:r w:rsidR="00FB2631" w:rsidRPr="00EF646B">
        <w:rPr>
          <w:rFonts w:ascii="Angsana New" w:hAnsi="Angsana New"/>
          <w:i/>
          <w:iCs/>
          <w:sz w:val="30"/>
          <w:szCs w:val="30"/>
        </w:rPr>
        <w:t xml:space="preserve">0 </w:t>
      </w:r>
      <w:r w:rsidR="00FB2631" w:rsidRPr="00EF646B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B754C" w:rsidRPr="00EF646B">
        <w:rPr>
          <w:rFonts w:ascii="Angsana New" w:hAnsi="Angsana New"/>
          <w:i/>
          <w:iCs/>
          <w:sz w:val="30"/>
          <w:szCs w:val="30"/>
        </w:rPr>
        <w:t>25</w:t>
      </w:r>
      <w:r w:rsidR="00FB2631" w:rsidRPr="00EF646B">
        <w:rPr>
          <w:rFonts w:ascii="Angsana New" w:hAnsi="Angsana New"/>
          <w:i/>
          <w:iCs/>
          <w:sz w:val="30"/>
          <w:szCs w:val="30"/>
        </w:rPr>
        <w:t>6</w:t>
      </w:r>
      <w:r w:rsidR="00D75C92">
        <w:rPr>
          <w:rFonts w:ascii="Angsana New" w:hAnsi="Angsana New"/>
          <w:i/>
          <w:iCs/>
          <w:sz w:val="30"/>
          <w:szCs w:val="30"/>
        </w:rPr>
        <w:t>1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75C92">
        <w:rPr>
          <w:rFonts w:ascii="Angsana New" w:hAnsi="Angsana New"/>
          <w:i/>
          <w:iCs/>
          <w:sz w:val="30"/>
          <w:szCs w:val="30"/>
        </w:rPr>
        <w:t>822</w:t>
      </w:r>
      <w:r w:rsidR="00BB754C" w:rsidRPr="00EF646B">
        <w:rPr>
          <w:rFonts w:ascii="Angsana New" w:hAnsi="Angsana New"/>
          <w:i/>
          <w:iCs/>
          <w:sz w:val="30"/>
          <w:szCs w:val="30"/>
        </w:rPr>
        <w:t>.00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EF646B">
        <w:rPr>
          <w:rFonts w:ascii="Angsana New" w:hAnsi="Angsana New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</w:p>
    <w:p w14:paraId="47D0C94F" w14:textId="77777777" w:rsidR="008665A8" w:rsidRPr="00CD1AD8" w:rsidRDefault="008665A8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FC7B264" w14:textId="77777777" w:rsidR="00F16F13" w:rsidRPr="00EF646B" w:rsidRDefault="00F16F13" w:rsidP="009F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1B13863D" w14:textId="77777777" w:rsidR="00F16F13" w:rsidRPr="00CD1AD8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71198D1" w14:textId="77777777" w:rsidR="0069615D" w:rsidRDefault="00F16F13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เงินกู้ยืมระยะยาวจากบริษัทย่อยและผู้ถือหุ้นของบริษัทย่อย มีเงื่อนไขการเรียกชำระคืนเงินกู้เมื่อทวงถาม เงินกู้ยืมระ</w:t>
      </w:r>
      <w:r w:rsidR="00FB2631" w:rsidRPr="00EF646B">
        <w:rPr>
          <w:rFonts w:ascii="Angsana New" w:hAnsi="Angsana New" w:hint="cs"/>
          <w:sz w:val="30"/>
          <w:szCs w:val="30"/>
          <w:cs/>
        </w:rPr>
        <w:t>ยะ</w:t>
      </w:r>
      <w:r w:rsidRPr="00EF646B">
        <w:rPr>
          <w:rFonts w:ascii="Angsana New" w:hAnsi="Angsana New" w:hint="cs"/>
          <w:sz w:val="30"/>
          <w:szCs w:val="30"/>
          <w:cs/>
        </w:rPr>
        <w:t>ยาวจากบริษัทย่อยและผู้ถือหุ้นของบริษัทย่อยถูกจัดประเภทเป็นหนี้สินระยะยาว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เนื่องจากผู้ให้กู้ตกลงที่จะไม่เรียกชำระคืนเงินกู้ภายในสิบสองเดือนนับจากวันสิ้นงว</w:t>
      </w:r>
      <w:r w:rsidR="007E66A1" w:rsidRPr="00EF646B">
        <w:rPr>
          <w:rFonts w:ascii="Angsana New" w:hAnsi="Angsana New" w:hint="cs"/>
          <w:sz w:val="30"/>
          <w:szCs w:val="30"/>
          <w:cs/>
        </w:rPr>
        <w:t>ด</w:t>
      </w:r>
    </w:p>
    <w:p w14:paraId="59206EC7" w14:textId="77777777" w:rsidR="00B465AB" w:rsidRDefault="00B465AB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</w:p>
    <w:bookmarkEnd w:id="3"/>
    <w:p w14:paraId="4F9563B1" w14:textId="77777777" w:rsidR="00FD1DC3" w:rsidRPr="00EF646B" w:rsidRDefault="00FD1DC3" w:rsidP="007E66A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F646B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14:paraId="311E5C3C" w14:textId="77777777" w:rsidR="00131A0C" w:rsidRPr="00EF646B" w:rsidRDefault="00131A0C" w:rsidP="0013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993"/>
        <w:gridCol w:w="270"/>
        <w:gridCol w:w="1062"/>
        <w:gridCol w:w="270"/>
        <w:gridCol w:w="1008"/>
        <w:gridCol w:w="270"/>
        <w:gridCol w:w="994"/>
      </w:tblGrid>
      <w:tr w:rsidR="00FD1DC3" w:rsidRPr="00EF646B" w14:paraId="265940DD" w14:textId="77777777" w:rsidTr="006A494C">
        <w:tc>
          <w:tcPr>
            <w:tcW w:w="4497" w:type="dxa"/>
          </w:tcPr>
          <w:p w14:paraId="74C548F4" w14:textId="77777777"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4F8CACB4" w14:textId="77777777"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CA5D2A" w14:textId="77777777"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2" w:type="dxa"/>
            <w:gridSpan w:val="3"/>
          </w:tcPr>
          <w:p w14:paraId="0865040E" w14:textId="77777777"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D94" w:rsidRPr="00EF646B" w14:paraId="25EDF6C8" w14:textId="77777777" w:rsidTr="006A494C">
        <w:tc>
          <w:tcPr>
            <w:tcW w:w="4497" w:type="dxa"/>
          </w:tcPr>
          <w:p w14:paraId="491A2578" w14:textId="77777777" w:rsidR="00BB1D94" w:rsidRPr="00EF646B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0B1C3581" w14:textId="77777777" w:rsidR="00BB1D94" w:rsidRPr="00EF646B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3D3F39" w14:textId="77777777" w:rsidR="00BB1D94" w:rsidRPr="00EF646B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CAF51BC" w14:textId="77777777" w:rsidR="00BB1D94" w:rsidRPr="00EF646B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CDF85F1" w14:textId="77777777" w:rsidR="00BB1D94" w:rsidRPr="00EF646B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2256EE" w14:textId="77777777" w:rsidR="00BB1D94" w:rsidRPr="00EF646B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6D9CFD" w14:textId="77777777" w:rsidR="00BB1D94" w:rsidRPr="00EF646B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14:paraId="1E2C560D" w14:textId="77777777" w:rsidR="00BB1D94" w:rsidRPr="00EF646B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31A0C" w:rsidRPr="00EF646B" w14:paraId="1A113AE3" w14:textId="77777777" w:rsidTr="006A494C">
        <w:tc>
          <w:tcPr>
            <w:tcW w:w="4497" w:type="dxa"/>
          </w:tcPr>
          <w:p w14:paraId="35212A21" w14:textId="77777777"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14:paraId="5459F4CD" w14:textId="77777777" w:rsidR="00131A0C" w:rsidRPr="00EF646B" w:rsidRDefault="00131A0C" w:rsidP="0013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1D94" w:rsidRPr="00EF646B" w14:paraId="0D97F29D" w14:textId="77777777" w:rsidTr="006A494C">
        <w:tc>
          <w:tcPr>
            <w:tcW w:w="4497" w:type="dxa"/>
          </w:tcPr>
          <w:p w14:paraId="220CC4D9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59A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159AF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993" w:type="dxa"/>
          </w:tcPr>
          <w:p w14:paraId="5EE87D04" w14:textId="77777777" w:rsidR="00BB1D94" w:rsidRPr="00E159AF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10.18</w:t>
            </w:r>
          </w:p>
        </w:tc>
        <w:tc>
          <w:tcPr>
            <w:tcW w:w="270" w:type="dxa"/>
          </w:tcPr>
          <w:p w14:paraId="1810E789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8F2785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12.57</w:t>
            </w:r>
          </w:p>
        </w:tc>
        <w:tc>
          <w:tcPr>
            <w:tcW w:w="270" w:type="dxa"/>
          </w:tcPr>
          <w:p w14:paraId="1DEBEE5D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241F7A" w14:textId="77777777" w:rsidR="00BB1D94" w:rsidRPr="00E159AF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7.44</w:t>
            </w:r>
          </w:p>
        </w:tc>
        <w:tc>
          <w:tcPr>
            <w:tcW w:w="270" w:type="dxa"/>
          </w:tcPr>
          <w:p w14:paraId="27D88648" w14:textId="77777777" w:rsidR="00BB1D94" w:rsidRPr="00042679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8A42E7B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8.07</w:t>
            </w:r>
          </w:p>
        </w:tc>
      </w:tr>
      <w:tr w:rsidR="00BB1D94" w:rsidRPr="00EF646B" w14:paraId="75332C83" w14:textId="77777777" w:rsidTr="006A494C">
        <w:tc>
          <w:tcPr>
            <w:tcW w:w="4497" w:type="dxa"/>
          </w:tcPr>
          <w:p w14:paraId="194320EB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3" w:type="dxa"/>
          </w:tcPr>
          <w:p w14:paraId="3F528D78" w14:textId="77777777" w:rsidR="00BB1D94" w:rsidRPr="00E159AF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59.73</w:t>
            </w:r>
          </w:p>
        </w:tc>
        <w:tc>
          <w:tcPr>
            <w:tcW w:w="270" w:type="dxa"/>
          </w:tcPr>
          <w:p w14:paraId="5D0A13FA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AD406D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15.73</w:t>
            </w:r>
          </w:p>
        </w:tc>
        <w:tc>
          <w:tcPr>
            <w:tcW w:w="270" w:type="dxa"/>
          </w:tcPr>
          <w:p w14:paraId="1F8D70F0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0326AC7" w14:textId="77777777" w:rsidR="00BB1D94" w:rsidRPr="00E159AF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4.63</w:t>
            </w:r>
          </w:p>
        </w:tc>
        <w:tc>
          <w:tcPr>
            <w:tcW w:w="270" w:type="dxa"/>
          </w:tcPr>
          <w:p w14:paraId="7937019F" w14:textId="77777777" w:rsidR="00BB1D94" w:rsidRPr="00042679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4E462CD8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2.05</w:t>
            </w:r>
          </w:p>
        </w:tc>
      </w:tr>
      <w:tr w:rsidR="00BB1D94" w:rsidRPr="00EF646B" w14:paraId="76739577" w14:textId="77777777" w:rsidTr="006A494C">
        <w:tc>
          <w:tcPr>
            <w:tcW w:w="4497" w:type="dxa"/>
          </w:tcPr>
          <w:p w14:paraId="473F99D2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3" w:type="dxa"/>
          </w:tcPr>
          <w:p w14:paraId="6DFCED6B" w14:textId="77777777" w:rsidR="00BB1D94" w:rsidRPr="00E159AF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1,269.12</w:t>
            </w:r>
          </w:p>
        </w:tc>
        <w:tc>
          <w:tcPr>
            <w:tcW w:w="270" w:type="dxa"/>
          </w:tcPr>
          <w:p w14:paraId="1B2D23CD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C321C0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976.25</w:t>
            </w:r>
          </w:p>
        </w:tc>
        <w:tc>
          <w:tcPr>
            <w:tcW w:w="270" w:type="dxa"/>
          </w:tcPr>
          <w:p w14:paraId="31F29805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BEC66B" w14:textId="77777777" w:rsidR="00BB1D94" w:rsidRPr="00E159AF" w:rsidDel="00482815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17.85</w:t>
            </w:r>
          </w:p>
        </w:tc>
        <w:tc>
          <w:tcPr>
            <w:tcW w:w="270" w:type="dxa"/>
          </w:tcPr>
          <w:p w14:paraId="2BCEBF1B" w14:textId="77777777" w:rsidR="00BB1D94" w:rsidRPr="00042679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586262E" w14:textId="77777777" w:rsidR="00BB1D94" w:rsidRPr="00E159AF" w:rsidDel="00482815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28.23</w:t>
            </w:r>
          </w:p>
        </w:tc>
      </w:tr>
      <w:tr w:rsidR="00BB1D94" w:rsidRPr="00EF646B" w14:paraId="6F086705" w14:textId="77777777" w:rsidTr="006A494C">
        <w:tc>
          <w:tcPr>
            <w:tcW w:w="4497" w:type="dxa"/>
          </w:tcPr>
          <w:p w14:paraId="4B39DF81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4039A6" w14:textId="77777777" w:rsidR="00BB1D94" w:rsidRPr="00E159AF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9.1</w:t>
            </w:r>
            <w:r w:rsidR="00D44B7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F04A5A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5614F9C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13.89</w:t>
            </w:r>
          </w:p>
        </w:tc>
        <w:tc>
          <w:tcPr>
            <w:tcW w:w="270" w:type="dxa"/>
          </w:tcPr>
          <w:p w14:paraId="6138099B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D57BC4" w14:textId="77777777" w:rsidR="00BB1D94" w:rsidRPr="00E159AF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F9DCBA" w14:textId="77777777" w:rsidR="00BB1D94" w:rsidRPr="00042679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995B333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5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1D94" w:rsidRPr="00EF646B" w14:paraId="7DE84B05" w14:textId="77777777" w:rsidTr="006A494C">
        <w:tc>
          <w:tcPr>
            <w:tcW w:w="4497" w:type="dxa"/>
          </w:tcPr>
          <w:p w14:paraId="30650D33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2FB82409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E159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64B4430" w14:textId="77777777" w:rsidR="00BB1D94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83B3E3" w14:textId="77777777" w:rsidR="00940C19" w:rsidRPr="00E159AF" w:rsidRDefault="00940C19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1,348.</w:t>
            </w:r>
            <w:r w:rsidR="00D44B7F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798EC1F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0A7473D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64D12A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1,018.44</w:t>
            </w:r>
          </w:p>
        </w:tc>
        <w:tc>
          <w:tcPr>
            <w:tcW w:w="270" w:type="dxa"/>
          </w:tcPr>
          <w:p w14:paraId="22B92894" w14:textId="77777777" w:rsidR="00BB1D94" w:rsidRPr="00E159AF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45673F5" w14:textId="77777777" w:rsidR="00BB1D94" w:rsidRDefault="00BB1D94" w:rsidP="00BB1D94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AB4EB3" w14:textId="77777777" w:rsidR="00940C19" w:rsidRPr="00E159AF" w:rsidRDefault="00940C19" w:rsidP="00BB1D94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29.92</w:t>
            </w:r>
          </w:p>
        </w:tc>
        <w:tc>
          <w:tcPr>
            <w:tcW w:w="270" w:type="dxa"/>
          </w:tcPr>
          <w:p w14:paraId="0DF71AEC" w14:textId="77777777" w:rsidR="00BB1D94" w:rsidRPr="00042679" w:rsidRDefault="00BB1D94" w:rsidP="00BB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BD086CE" w14:textId="77777777" w:rsidR="00BB1D94" w:rsidRPr="00E159AF" w:rsidRDefault="00BB1D94" w:rsidP="00BB1D94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07A14" w14:textId="77777777" w:rsidR="00BB1D94" w:rsidRPr="00E159AF" w:rsidRDefault="00BB1D94" w:rsidP="00BB1D94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9AF">
              <w:rPr>
                <w:rFonts w:ascii="Angsana New" w:hAnsi="Angsana New"/>
                <w:b/>
                <w:bCs/>
                <w:sz w:val="30"/>
                <w:szCs w:val="30"/>
              </w:rPr>
              <w:t>38.35</w:t>
            </w:r>
          </w:p>
        </w:tc>
      </w:tr>
    </w:tbl>
    <w:p w14:paraId="2BF25D09" w14:textId="77777777" w:rsidR="000B5ECF" w:rsidRPr="00232D11" w:rsidRDefault="000B5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14:paraId="0BE7F9A4" w14:textId="77777777"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เงินลงทุนอื่น</w:t>
      </w:r>
    </w:p>
    <w:p w14:paraId="5D60B41C" w14:textId="77777777" w:rsidR="00FD1DC3" w:rsidRPr="00EF646B" w:rsidRDefault="00FD1DC3" w:rsidP="001B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52"/>
        <w:gridCol w:w="1034"/>
        <w:gridCol w:w="270"/>
        <w:gridCol w:w="992"/>
        <w:gridCol w:w="270"/>
        <w:gridCol w:w="992"/>
        <w:gridCol w:w="274"/>
        <w:gridCol w:w="988"/>
      </w:tblGrid>
      <w:tr w:rsidR="00FD1DC3" w:rsidRPr="00EF646B" w14:paraId="3F3661A0" w14:textId="77777777" w:rsidTr="00BB754C">
        <w:trPr>
          <w:tblHeader/>
        </w:trPr>
        <w:tc>
          <w:tcPr>
            <w:tcW w:w="2429" w:type="pct"/>
          </w:tcPr>
          <w:p w14:paraId="61EA8477" w14:textId="77777777" w:rsidR="00FD1DC3" w:rsidRPr="00EF646B" w:rsidRDefault="00FD1DC3" w:rsidP="0068167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7CE8B174" w14:textId="77777777" w:rsidR="00FD1DC3" w:rsidRPr="00EF646B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5ECA262" w14:textId="77777777" w:rsidR="00FD1DC3" w:rsidRPr="00EF646B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621E4B29" w14:textId="77777777" w:rsidR="00FD1DC3" w:rsidRPr="00EF646B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040" w:rsidRPr="00EF646B" w14:paraId="2899B132" w14:textId="77777777" w:rsidTr="00BB754C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9" w:type="pct"/>
          </w:tcPr>
          <w:p w14:paraId="244C0906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14:paraId="1402F31D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50356165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2AE652EF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61085C3C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8C75998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2C4CFFF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436C30D2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02BC5" w:rsidRPr="00EF646B" w14:paraId="64AC006B" w14:textId="77777777" w:rsidTr="0041411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9" w:type="pct"/>
          </w:tcPr>
          <w:p w14:paraId="2B2F9AE4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71" w:type="pct"/>
            <w:gridSpan w:val="7"/>
          </w:tcPr>
          <w:p w14:paraId="5C55DA7E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BC5" w:rsidRPr="00EF646B" w14:paraId="7429ED88" w14:textId="77777777" w:rsidTr="00BB754C">
        <w:tc>
          <w:tcPr>
            <w:tcW w:w="2429" w:type="pct"/>
          </w:tcPr>
          <w:p w14:paraId="3598F13F" w14:textId="77777777" w:rsidR="00A02BC5" w:rsidRPr="00EF646B" w:rsidRDefault="00A02BC5" w:rsidP="00A02BC5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552" w:type="pct"/>
          </w:tcPr>
          <w:p w14:paraId="476BD8B3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652A90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71EA07E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FFD4DF" w14:textId="77777777"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D963358" w14:textId="77777777" w:rsidR="00A02BC5" w:rsidRPr="00EF646B" w:rsidRDefault="00A02BC5" w:rsidP="00A02BC5">
            <w:pPr>
              <w:tabs>
                <w:tab w:val="decimal" w:pos="34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3CA9FC" w14:textId="77777777" w:rsidR="00A02BC5" w:rsidRPr="00EF646B" w:rsidRDefault="00A02BC5" w:rsidP="00A02BC5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051FB7E" w14:textId="77777777" w:rsidR="00A02BC5" w:rsidRPr="00EF646B" w:rsidRDefault="00A02BC5" w:rsidP="00A02BC5">
            <w:pPr>
              <w:tabs>
                <w:tab w:val="decimal" w:pos="34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040" w:rsidRPr="00EF646B" w14:paraId="0AEDEEE1" w14:textId="77777777" w:rsidTr="00BB754C">
        <w:tc>
          <w:tcPr>
            <w:tcW w:w="2429" w:type="pct"/>
          </w:tcPr>
          <w:p w14:paraId="078A75AB" w14:textId="77777777" w:rsidR="00774040" w:rsidRPr="00EF646B" w:rsidRDefault="00774040" w:rsidP="00774040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เงินลงทุนชั่วคราว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552" w:type="pct"/>
          </w:tcPr>
          <w:p w14:paraId="65D0CCF4" w14:textId="77777777" w:rsidR="00774040" w:rsidRPr="00EF646B" w:rsidRDefault="00940C19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8.83</w:t>
            </w:r>
          </w:p>
        </w:tc>
        <w:tc>
          <w:tcPr>
            <w:tcW w:w="144" w:type="pct"/>
          </w:tcPr>
          <w:p w14:paraId="16539073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ED93D28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8.75</w:t>
            </w:r>
          </w:p>
        </w:tc>
        <w:tc>
          <w:tcPr>
            <w:tcW w:w="144" w:type="pct"/>
          </w:tcPr>
          <w:p w14:paraId="0F0BF5E9" w14:textId="77777777" w:rsidR="00774040" w:rsidRPr="00EF646B" w:rsidRDefault="00774040" w:rsidP="00774040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8E59EF8" w14:textId="77777777" w:rsidR="00774040" w:rsidRPr="00EF646B" w:rsidRDefault="00940C19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107A30" w14:textId="77777777" w:rsidR="00774040" w:rsidRPr="00EF646B" w:rsidRDefault="00774040" w:rsidP="00774040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F2C8B6F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4040" w:rsidRPr="00EF646B" w14:paraId="638A8A9F" w14:textId="77777777" w:rsidTr="007D39CB">
        <w:tc>
          <w:tcPr>
            <w:tcW w:w="2429" w:type="pct"/>
          </w:tcPr>
          <w:p w14:paraId="64F1E123" w14:textId="77777777" w:rsidR="00774040" w:rsidRPr="00EF646B" w:rsidRDefault="00774040" w:rsidP="00774040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E56ECC8" w14:textId="77777777" w:rsidR="00774040" w:rsidRPr="00EF646B" w:rsidRDefault="00940C19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8.83</w:t>
            </w:r>
          </w:p>
        </w:tc>
        <w:tc>
          <w:tcPr>
            <w:tcW w:w="144" w:type="pct"/>
          </w:tcPr>
          <w:p w14:paraId="57C6922A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77E24978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8.75</w:t>
            </w:r>
          </w:p>
        </w:tc>
        <w:tc>
          <w:tcPr>
            <w:tcW w:w="144" w:type="pct"/>
          </w:tcPr>
          <w:p w14:paraId="3F29763B" w14:textId="77777777" w:rsidR="00774040" w:rsidRPr="00EF646B" w:rsidRDefault="00774040" w:rsidP="00774040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34A9962B" w14:textId="77777777" w:rsidR="00774040" w:rsidRPr="00EF646B" w:rsidRDefault="00940C19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F2B634" w14:textId="77777777" w:rsidR="00774040" w:rsidRPr="00EF646B" w:rsidRDefault="00774040" w:rsidP="00774040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4244C6C7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D39CB" w:rsidRPr="00EF646B" w14:paraId="500097CF" w14:textId="77777777" w:rsidTr="007D39CB">
        <w:tc>
          <w:tcPr>
            <w:tcW w:w="2429" w:type="pct"/>
          </w:tcPr>
          <w:p w14:paraId="2CE8BF77" w14:textId="77777777" w:rsidR="007D39CB" w:rsidRPr="00EF646B" w:rsidRDefault="007D39CB" w:rsidP="00774040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7805F97D" w14:textId="77777777" w:rsidR="007D39CB" w:rsidRDefault="007D39CB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4138A2" w14:textId="77777777" w:rsidR="007D39CB" w:rsidRPr="00EF646B" w:rsidRDefault="007D39CB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19265B06" w14:textId="77777777" w:rsidR="007D39CB" w:rsidRDefault="007D39CB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7EA32F" w14:textId="77777777" w:rsidR="007D39CB" w:rsidRPr="00EF646B" w:rsidRDefault="007D39CB" w:rsidP="00774040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68473024" w14:textId="77777777" w:rsidR="007D39CB" w:rsidRDefault="007D39CB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E0ECED7" w14:textId="77777777" w:rsidR="007D39CB" w:rsidRPr="00EF646B" w:rsidRDefault="007D39CB" w:rsidP="00774040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6921C7F3" w14:textId="77777777" w:rsidR="007D39CB" w:rsidRPr="00EF646B" w:rsidRDefault="007D39CB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4040" w:rsidRPr="00EF646B" w14:paraId="608B70DE" w14:textId="77777777" w:rsidTr="007D39CB">
        <w:tc>
          <w:tcPr>
            <w:tcW w:w="2429" w:type="pct"/>
          </w:tcPr>
          <w:p w14:paraId="54F4D6CB" w14:textId="77777777" w:rsidR="00774040" w:rsidRPr="00EF646B" w:rsidRDefault="00774040" w:rsidP="00774040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เงินลงทุนระยะยาว</w:t>
            </w:r>
          </w:p>
        </w:tc>
        <w:tc>
          <w:tcPr>
            <w:tcW w:w="552" w:type="pct"/>
          </w:tcPr>
          <w:p w14:paraId="4FE10C34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9DF44C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1B1AD13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4984DA" w14:textId="77777777" w:rsidR="00774040" w:rsidRPr="00EF646B" w:rsidRDefault="00774040" w:rsidP="00774040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77A5598" w14:textId="77777777" w:rsidR="00774040" w:rsidRPr="00EF646B" w:rsidRDefault="00774040" w:rsidP="00774040">
            <w:pPr>
              <w:tabs>
                <w:tab w:val="clear" w:pos="454"/>
                <w:tab w:val="decimal" w:pos="342"/>
                <w:tab w:val="decimal" w:pos="518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327D1D" w14:textId="77777777" w:rsidR="00774040" w:rsidRPr="00EF646B" w:rsidRDefault="00774040" w:rsidP="00774040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AF693A7" w14:textId="77777777" w:rsidR="00774040" w:rsidRPr="00EF646B" w:rsidRDefault="00774040" w:rsidP="00774040">
            <w:pPr>
              <w:tabs>
                <w:tab w:val="clear" w:pos="454"/>
                <w:tab w:val="decimal" w:pos="342"/>
                <w:tab w:val="decimal" w:pos="518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040" w:rsidRPr="00EF646B" w14:paraId="14F93B61" w14:textId="77777777" w:rsidTr="00BB754C">
        <w:tc>
          <w:tcPr>
            <w:tcW w:w="2429" w:type="pct"/>
          </w:tcPr>
          <w:p w14:paraId="6075D095" w14:textId="77777777" w:rsidR="00774040" w:rsidRPr="00EF646B" w:rsidRDefault="00774040" w:rsidP="00774040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เงินฝากธนาคารที่มีภาระค้ำประกัน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2CFDF77" w14:textId="77777777" w:rsidR="00774040" w:rsidRPr="002A00F7" w:rsidRDefault="00940C19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1.25</w:t>
            </w:r>
          </w:p>
        </w:tc>
        <w:tc>
          <w:tcPr>
            <w:tcW w:w="144" w:type="pct"/>
          </w:tcPr>
          <w:p w14:paraId="1BBC8AF6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2B2BB1B8" w14:textId="77777777" w:rsidR="00774040" w:rsidRPr="002A00F7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F7"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144" w:type="pct"/>
          </w:tcPr>
          <w:p w14:paraId="464DBC15" w14:textId="77777777" w:rsidR="00774040" w:rsidRPr="00EF646B" w:rsidRDefault="00774040" w:rsidP="0077404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2F353C1C" w14:textId="77777777" w:rsidR="00774040" w:rsidRPr="00EF646B" w:rsidRDefault="00940C19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4FC6C7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17899A82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4040" w:rsidRPr="00EF646B" w14:paraId="379285D1" w14:textId="77777777" w:rsidTr="00BB754C">
        <w:tc>
          <w:tcPr>
            <w:tcW w:w="2429" w:type="pct"/>
          </w:tcPr>
          <w:p w14:paraId="3867BD06" w14:textId="77777777" w:rsidR="00774040" w:rsidRPr="00EF646B" w:rsidRDefault="00774040" w:rsidP="00774040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14:paraId="7ECB5F46" w14:textId="77777777" w:rsidR="00774040" w:rsidRPr="002A00F7" w:rsidRDefault="00940C19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  <w:tc>
          <w:tcPr>
            <w:tcW w:w="144" w:type="pct"/>
          </w:tcPr>
          <w:p w14:paraId="5B13074D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14:paraId="040BED04" w14:textId="77777777" w:rsidR="00774040" w:rsidRPr="002A00F7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F7">
              <w:rPr>
                <w:rFonts w:ascii="Angsana New" w:hAnsi="Angsana New"/>
                <w:b/>
                <w:bCs/>
                <w:sz w:val="30"/>
                <w:szCs w:val="30"/>
              </w:rPr>
              <w:t>14.00</w:t>
            </w:r>
          </w:p>
        </w:tc>
        <w:tc>
          <w:tcPr>
            <w:tcW w:w="144" w:type="pct"/>
          </w:tcPr>
          <w:p w14:paraId="58907656" w14:textId="77777777" w:rsidR="00774040" w:rsidRPr="00EF646B" w:rsidRDefault="00774040" w:rsidP="00774040">
            <w:pPr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14:paraId="3918B0D0" w14:textId="77777777" w:rsidR="00774040" w:rsidRPr="00EF646B" w:rsidRDefault="00940C19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43E0CD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5E13C5A7" w14:textId="77777777" w:rsidR="00774040" w:rsidRPr="00EF646B" w:rsidRDefault="00774040" w:rsidP="0077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B246DDC" w14:textId="77777777" w:rsidR="00BA5CB2" w:rsidRPr="00DE066A" w:rsidRDefault="00BA5CB2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/>
          <w:sz w:val="20"/>
          <w:szCs w:val="20"/>
        </w:rPr>
      </w:pPr>
    </w:p>
    <w:p w14:paraId="0F97369D" w14:textId="77777777" w:rsidR="00FD1DC3" w:rsidRPr="00EF646B" w:rsidRDefault="00FD1DC3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ณ วันที่</w:t>
      </w:r>
      <w:r w:rsidR="009636E7" w:rsidRPr="00EF646B">
        <w:rPr>
          <w:rFonts w:ascii="Angsana New" w:hAnsi="Angsana New"/>
          <w:sz w:val="30"/>
          <w:szCs w:val="30"/>
        </w:rPr>
        <w:t xml:space="preserve"> </w:t>
      </w:r>
      <w:r w:rsidR="00BB754C" w:rsidRPr="00EF646B">
        <w:rPr>
          <w:rFonts w:ascii="Angsana New" w:hAnsi="Angsana New"/>
          <w:sz w:val="30"/>
          <w:szCs w:val="30"/>
        </w:rPr>
        <w:t xml:space="preserve">30 </w:t>
      </w:r>
      <w:r w:rsidR="00BB754C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B754C" w:rsidRPr="00EF646B">
        <w:rPr>
          <w:rFonts w:ascii="Angsana New" w:hAnsi="Angsana New"/>
          <w:sz w:val="30"/>
          <w:szCs w:val="30"/>
        </w:rPr>
        <w:t>256</w:t>
      </w:r>
      <w:r w:rsidR="0079141A">
        <w:rPr>
          <w:rFonts w:ascii="Angsana New" w:hAnsi="Angsana New"/>
          <w:sz w:val="30"/>
          <w:szCs w:val="30"/>
        </w:rPr>
        <w:t>2</w:t>
      </w:r>
      <w:r w:rsidR="00BB754C" w:rsidRPr="00EF646B">
        <w:rPr>
          <w:rFonts w:ascii="Angsana New" w:hAnsi="Angsana New"/>
          <w:sz w:val="30"/>
          <w:szCs w:val="30"/>
        </w:rPr>
        <w:t xml:space="preserve"> </w:t>
      </w:r>
      <w:r w:rsidR="00BB754C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5676" w:rsidRPr="00EF646B">
        <w:rPr>
          <w:rFonts w:ascii="Angsana New" w:hAnsi="Angsana New"/>
          <w:sz w:val="30"/>
          <w:szCs w:val="30"/>
        </w:rPr>
        <w:t>25</w:t>
      </w:r>
      <w:r w:rsidR="00A02BC5" w:rsidRPr="00EF646B">
        <w:rPr>
          <w:rFonts w:ascii="Angsana New" w:hAnsi="Angsana New" w:hint="cs"/>
          <w:sz w:val="30"/>
          <w:szCs w:val="30"/>
          <w:cs/>
        </w:rPr>
        <w:t>6</w:t>
      </w:r>
      <w:r w:rsidR="0079141A">
        <w:rPr>
          <w:rFonts w:ascii="Angsana New" w:hAnsi="Angsana New"/>
          <w:sz w:val="30"/>
          <w:szCs w:val="30"/>
        </w:rPr>
        <w:t>1</w:t>
      </w:r>
      <w:r w:rsidR="002B3E7A" w:rsidRPr="00EF646B">
        <w:rPr>
          <w:rFonts w:ascii="Angsana New" w:hAnsi="Angsana New"/>
          <w:sz w:val="30"/>
          <w:szCs w:val="30"/>
        </w:rPr>
        <w:t xml:space="preserve"> </w:t>
      </w:r>
      <w:r w:rsidR="004F042F" w:rsidRPr="00EF646B">
        <w:rPr>
          <w:rFonts w:ascii="Angsana New" w:hAnsi="Angsana New"/>
          <w:sz w:val="30"/>
          <w:szCs w:val="30"/>
          <w:cs/>
        </w:rPr>
        <w:t>เงินฝากธนาคาร</w:t>
      </w:r>
      <w:r w:rsidR="00787648" w:rsidRPr="00EF646B">
        <w:rPr>
          <w:rFonts w:ascii="Angsana New" w:hAnsi="Angsana New" w:hint="cs"/>
          <w:sz w:val="30"/>
          <w:szCs w:val="30"/>
          <w:cs/>
        </w:rPr>
        <w:t>บางส่วน</w:t>
      </w:r>
      <w:r w:rsidR="004F042F" w:rsidRPr="00EF646B">
        <w:rPr>
          <w:rFonts w:ascii="Angsana New" w:hAnsi="Angsana New"/>
          <w:sz w:val="30"/>
          <w:szCs w:val="30"/>
          <w:cs/>
        </w:rPr>
        <w:t>ของ</w:t>
      </w:r>
      <w:r w:rsidRPr="00EF646B">
        <w:rPr>
          <w:rFonts w:ascii="Angsana New" w:hAnsi="Angsana New"/>
          <w:sz w:val="30"/>
          <w:szCs w:val="30"/>
          <w:cs/>
        </w:rPr>
        <w:t>บริษัทย่อยได้วางไว้เป็นหลักทรัพย์ค้ำประกันกับธนาคารพาณิชย์ในการออกหนังสือค้ำประกัน</w:t>
      </w:r>
    </w:p>
    <w:p w14:paraId="733F79C9" w14:textId="77777777" w:rsidR="00DE066A" w:rsidRDefault="00DE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C93ADC5" w14:textId="77777777"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87E5301" w14:textId="77777777" w:rsidR="002B3E7A" w:rsidRPr="005A7EA6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93"/>
        <w:gridCol w:w="996"/>
        <w:gridCol w:w="255"/>
        <w:gridCol w:w="1006"/>
        <w:gridCol w:w="22"/>
        <w:gridCol w:w="242"/>
        <w:gridCol w:w="22"/>
        <w:gridCol w:w="972"/>
        <w:gridCol w:w="22"/>
        <w:gridCol w:w="242"/>
        <w:gridCol w:w="22"/>
        <w:gridCol w:w="1060"/>
      </w:tblGrid>
      <w:tr w:rsidR="000C4614" w:rsidRPr="00EF646B" w14:paraId="28DC70F0" w14:textId="77777777" w:rsidTr="0064263A">
        <w:trPr>
          <w:tblHeader/>
        </w:trPr>
        <w:tc>
          <w:tcPr>
            <w:tcW w:w="1874" w:type="pct"/>
          </w:tcPr>
          <w:p w14:paraId="314331B2" w14:textId="77777777" w:rsidR="000C4614" w:rsidRPr="00EF646B" w:rsidRDefault="000C4614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79D63574" w14:textId="77777777" w:rsidR="000C4614" w:rsidRPr="00EF646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pct"/>
            <w:gridSpan w:val="4"/>
          </w:tcPr>
          <w:p w14:paraId="29CDA165" w14:textId="77777777" w:rsidR="000C4614" w:rsidRPr="00EF646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50B57C14" w14:textId="77777777" w:rsidR="000C4614" w:rsidRPr="00EF646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5"/>
          </w:tcPr>
          <w:p w14:paraId="5D65E3AE" w14:textId="77777777" w:rsidR="000C4614" w:rsidRPr="00EF646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B0F" w:rsidRPr="00EF646B" w14:paraId="5E84C86D" w14:textId="77777777" w:rsidTr="0064263A">
        <w:trPr>
          <w:tblHeader/>
        </w:trPr>
        <w:tc>
          <w:tcPr>
            <w:tcW w:w="1874" w:type="pct"/>
          </w:tcPr>
          <w:p w14:paraId="2BE58227" w14:textId="77777777" w:rsidR="00E74B0F" w:rsidRPr="00EF646B" w:rsidRDefault="00E74B0F" w:rsidP="00E74B0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1EBED947" w14:textId="77777777" w:rsidR="00E74B0F" w:rsidRPr="00EF646B" w:rsidRDefault="00E74B0F" w:rsidP="00E74B0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2" w:type="pct"/>
          </w:tcPr>
          <w:p w14:paraId="1AA23ABC" w14:textId="77777777" w:rsidR="00E74B0F" w:rsidRPr="00EF646B" w:rsidRDefault="00E74B0F" w:rsidP="00E7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5CB3EBC7" w14:textId="77777777" w:rsidR="00E74B0F" w:rsidRPr="00EF646B" w:rsidRDefault="00E74B0F" w:rsidP="00E7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" w:type="pct"/>
            <w:gridSpan w:val="2"/>
          </w:tcPr>
          <w:p w14:paraId="7D6914F2" w14:textId="77777777" w:rsidR="00E74B0F" w:rsidRPr="00EF646B" w:rsidRDefault="00E74B0F" w:rsidP="00E7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  <w:gridSpan w:val="2"/>
          </w:tcPr>
          <w:p w14:paraId="43557815" w14:textId="77777777" w:rsidR="00E74B0F" w:rsidRPr="00EF646B" w:rsidRDefault="00E74B0F" w:rsidP="00E7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14:paraId="40EC9452" w14:textId="77777777" w:rsidR="00E74B0F" w:rsidRPr="00EF646B" w:rsidRDefault="00E74B0F" w:rsidP="00E7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</w:tcPr>
          <w:p w14:paraId="4F02EDB2" w14:textId="77777777" w:rsidR="00E74B0F" w:rsidRPr="00EF646B" w:rsidRDefault="00E74B0F" w:rsidP="00E7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3E65B2AF" w14:textId="77777777" w:rsidR="00E74B0F" w:rsidRPr="00EF646B" w:rsidRDefault="00E74B0F" w:rsidP="00E7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02BC5" w:rsidRPr="00EF646B" w14:paraId="5384437A" w14:textId="77777777" w:rsidTr="0064263A">
        <w:trPr>
          <w:trHeight w:val="335"/>
          <w:tblHeader/>
        </w:trPr>
        <w:tc>
          <w:tcPr>
            <w:tcW w:w="1874" w:type="pct"/>
          </w:tcPr>
          <w:p w14:paraId="2709EA2C" w14:textId="77777777"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42695507" w14:textId="77777777" w:rsidR="00A02BC5" w:rsidRPr="00EF646B" w:rsidRDefault="00A02BC5" w:rsidP="00A02BC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11"/>
          </w:tcPr>
          <w:p w14:paraId="5DEFCC7A" w14:textId="77777777" w:rsidR="00A02BC5" w:rsidRPr="00EF646B" w:rsidRDefault="00A02BC5" w:rsidP="00A02BC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2002" w:rsidRPr="00EF646B" w14:paraId="3B7D23D5" w14:textId="77777777" w:rsidTr="006A494C">
        <w:trPr>
          <w:trHeight w:val="155"/>
        </w:trPr>
        <w:tc>
          <w:tcPr>
            <w:tcW w:w="1874" w:type="pct"/>
          </w:tcPr>
          <w:p w14:paraId="141D9363" w14:textId="77777777" w:rsidR="00082002" w:rsidRPr="00EF646B" w:rsidRDefault="00082002" w:rsidP="000820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0" w:type="pct"/>
          </w:tcPr>
          <w:p w14:paraId="4DABFE4D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2" w:type="pct"/>
          </w:tcPr>
          <w:p w14:paraId="5A47B8CC" w14:textId="77777777" w:rsidR="00082002" w:rsidRPr="00EF646B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136" w:type="pct"/>
          </w:tcPr>
          <w:p w14:paraId="0C89485F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9AA2B53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11.19</w:t>
            </w:r>
          </w:p>
        </w:tc>
        <w:tc>
          <w:tcPr>
            <w:tcW w:w="141" w:type="pct"/>
            <w:gridSpan w:val="2"/>
          </w:tcPr>
          <w:p w14:paraId="604CB537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14:paraId="79D0E34E" w14:textId="77777777" w:rsidR="00082002" w:rsidRPr="00E159AF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20.17</w:t>
            </w:r>
          </w:p>
        </w:tc>
        <w:tc>
          <w:tcPr>
            <w:tcW w:w="141" w:type="pct"/>
            <w:gridSpan w:val="2"/>
          </w:tcPr>
          <w:p w14:paraId="5DAD2FDB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811BC99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13.61</w:t>
            </w:r>
          </w:p>
        </w:tc>
      </w:tr>
      <w:tr w:rsidR="00082002" w:rsidRPr="00EF646B" w14:paraId="480DC1FF" w14:textId="77777777" w:rsidTr="006A494C">
        <w:trPr>
          <w:trHeight w:val="155"/>
        </w:trPr>
        <w:tc>
          <w:tcPr>
            <w:tcW w:w="1874" w:type="pct"/>
          </w:tcPr>
          <w:p w14:paraId="4AD46B95" w14:textId="77777777" w:rsidR="00082002" w:rsidRPr="00EF646B" w:rsidRDefault="00082002" w:rsidP="000820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30" w:type="pct"/>
          </w:tcPr>
          <w:p w14:paraId="52301EBA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1B17991E" w14:textId="77777777" w:rsidR="00082002" w:rsidRPr="00EF646B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36.07</w:t>
            </w:r>
          </w:p>
        </w:tc>
        <w:tc>
          <w:tcPr>
            <w:tcW w:w="136" w:type="pct"/>
          </w:tcPr>
          <w:p w14:paraId="7359DBAD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94D7C80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55.66</w:t>
            </w:r>
          </w:p>
        </w:tc>
        <w:tc>
          <w:tcPr>
            <w:tcW w:w="141" w:type="pct"/>
            <w:gridSpan w:val="2"/>
          </w:tcPr>
          <w:p w14:paraId="0CAE0FB2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</w:tcPr>
          <w:p w14:paraId="0C9CE74D" w14:textId="77777777" w:rsidR="00082002" w:rsidRPr="00E159AF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12.97</w:t>
            </w:r>
          </w:p>
        </w:tc>
        <w:tc>
          <w:tcPr>
            <w:tcW w:w="141" w:type="pct"/>
            <w:gridSpan w:val="2"/>
          </w:tcPr>
          <w:p w14:paraId="7A621AF5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20B12CBB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31.52</w:t>
            </w:r>
          </w:p>
        </w:tc>
      </w:tr>
      <w:tr w:rsidR="00082002" w:rsidRPr="00EF646B" w14:paraId="6C7FC6EF" w14:textId="77777777" w:rsidTr="006A494C">
        <w:trPr>
          <w:trHeight w:val="155"/>
        </w:trPr>
        <w:tc>
          <w:tcPr>
            <w:tcW w:w="1874" w:type="pct"/>
          </w:tcPr>
          <w:p w14:paraId="52D83917" w14:textId="77777777" w:rsidR="00082002" w:rsidRPr="00EF646B" w:rsidRDefault="00082002" w:rsidP="000820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14:paraId="4C12FEF2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0FCB70B8" w14:textId="77777777" w:rsidR="00082002" w:rsidRPr="00EF646B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36" w:type="pct"/>
          </w:tcPr>
          <w:p w14:paraId="0AAFFE6A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1CBFEB7F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1" w:type="pct"/>
            <w:gridSpan w:val="2"/>
          </w:tcPr>
          <w:p w14:paraId="09BA2974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14:paraId="45D4F11A" w14:textId="77777777" w:rsidR="00082002" w:rsidRPr="00E159AF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  <w:tc>
          <w:tcPr>
            <w:tcW w:w="141" w:type="pct"/>
            <w:gridSpan w:val="2"/>
          </w:tcPr>
          <w:p w14:paraId="1532417F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440770D0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082002" w:rsidRPr="00EF646B" w14:paraId="07715698" w14:textId="77777777" w:rsidTr="006A494C">
        <w:trPr>
          <w:trHeight w:val="155"/>
        </w:trPr>
        <w:tc>
          <w:tcPr>
            <w:tcW w:w="1874" w:type="pct"/>
          </w:tcPr>
          <w:p w14:paraId="7CFFA3D3" w14:textId="77777777" w:rsidR="00082002" w:rsidRPr="00EF646B" w:rsidRDefault="00082002" w:rsidP="000820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0" w:type="pct"/>
          </w:tcPr>
          <w:p w14:paraId="763CD028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160A8E23" w14:textId="77777777" w:rsidR="00082002" w:rsidRPr="00EF646B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36" w:type="pct"/>
          </w:tcPr>
          <w:p w14:paraId="2DFB9514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2792FB3B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1" w:type="pct"/>
            <w:gridSpan w:val="2"/>
          </w:tcPr>
          <w:p w14:paraId="4CBCCD8A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</w:tcPr>
          <w:p w14:paraId="02260F70" w14:textId="77777777" w:rsidR="00082002" w:rsidRPr="00E159AF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92AE92C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4E3FFA47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2002" w:rsidRPr="00EF646B" w14:paraId="0DB2FADB" w14:textId="77777777" w:rsidTr="006A494C">
        <w:trPr>
          <w:trHeight w:val="155"/>
        </w:trPr>
        <w:tc>
          <w:tcPr>
            <w:tcW w:w="1874" w:type="pct"/>
          </w:tcPr>
          <w:p w14:paraId="2213C37C" w14:textId="77777777" w:rsidR="00082002" w:rsidRPr="00EF646B" w:rsidRDefault="00082002" w:rsidP="000820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0" w:type="pct"/>
          </w:tcPr>
          <w:p w14:paraId="6B3F43B6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75158AE2" w14:textId="77777777" w:rsidR="00082002" w:rsidRPr="00EF646B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36" w:type="pct"/>
          </w:tcPr>
          <w:p w14:paraId="567E0459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3B79BB1A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1" w:type="pct"/>
            <w:gridSpan w:val="2"/>
          </w:tcPr>
          <w:p w14:paraId="480B9615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8981F6" w14:textId="77777777" w:rsidR="00082002" w:rsidRPr="00E159AF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  <w:tc>
          <w:tcPr>
            <w:tcW w:w="141" w:type="pct"/>
            <w:gridSpan w:val="2"/>
          </w:tcPr>
          <w:p w14:paraId="594BAE81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7279AF" w14:textId="77777777" w:rsidR="00082002" w:rsidRPr="00EF3608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082002" w:rsidRPr="00EF646B" w14:paraId="79B06E33" w14:textId="77777777" w:rsidTr="006A494C">
        <w:trPr>
          <w:trHeight w:val="155"/>
        </w:trPr>
        <w:tc>
          <w:tcPr>
            <w:tcW w:w="1874" w:type="pct"/>
          </w:tcPr>
          <w:p w14:paraId="264E5397" w14:textId="77777777" w:rsidR="00082002" w:rsidRPr="00EF646B" w:rsidRDefault="00082002" w:rsidP="000820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E98BE4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0BA880F9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A688D73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14:paraId="78074912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A8B1EA4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235105" w14:textId="77777777" w:rsidR="00082002" w:rsidRPr="00E159AF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3E805AF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172ECE63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002" w:rsidRPr="00EF646B" w14:paraId="5583A165" w14:textId="77777777" w:rsidTr="006A494C">
        <w:trPr>
          <w:trHeight w:val="155"/>
        </w:trPr>
        <w:tc>
          <w:tcPr>
            <w:tcW w:w="1874" w:type="pct"/>
          </w:tcPr>
          <w:p w14:paraId="00808A40" w14:textId="77777777" w:rsidR="00082002" w:rsidRPr="00905119" w:rsidRDefault="00082002" w:rsidP="00082002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OLE_LINK1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90511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0511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90511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bookmarkEnd w:id="5"/>
          </w:p>
        </w:tc>
        <w:tc>
          <w:tcPr>
            <w:tcW w:w="530" w:type="pct"/>
          </w:tcPr>
          <w:p w14:paraId="5E446621" w14:textId="77777777" w:rsidR="00082002" w:rsidRPr="00905119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14:paraId="010EF8A1" w14:textId="77777777" w:rsidR="00082002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3664E200" w14:textId="77777777" w:rsidR="00603C89" w:rsidRPr="00EF646B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136" w:type="pct"/>
            <w:shd w:val="clear" w:color="auto" w:fill="auto"/>
          </w:tcPr>
          <w:p w14:paraId="573EE59A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22FB34D1" w14:textId="77777777" w:rsidR="00082002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1A25F0AC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(0.20)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C8EB98C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70F924" w14:textId="77777777" w:rsidR="00082002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6B12A647" w14:textId="77777777" w:rsidR="00603C89" w:rsidRPr="00EF646B" w:rsidRDefault="00603C8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581E795" w14:textId="77777777" w:rsidR="00082002" w:rsidRPr="00EF646B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14:paraId="239E0749" w14:textId="77777777" w:rsidR="00082002" w:rsidRDefault="00082002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08A524A" w14:textId="77777777" w:rsidR="008376A9" w:rsidRPr="00EF646B" w:rsidRDefault="008376A9" w:rsidP="0008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D38898" w14:textId="77777777" w:rsidR="00A66285" w:rsidRPr="005A7EA6" w:rsidRDefault="00A66285" w:rsidP="0027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F2BF98D" w14:textId="77777777" w:rsidR="00353FC4" w:rsidRPr="00EF646B" w:rsidRDefault="00353FC4" w:rsidP="0098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ลูกหนี้การค้า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ณ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วันที่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BB754C" w:rsidRPr="00EF646B">
        <w:rPr>
          <w:rFonts w:ascii="Angsana New" w:hAnsi="Angsana New"/>
          <w:sz w:val="30"/>
          <w:szCs w:val="30"/>
        </w:rPr>
        <w:t xml:space="preserve">30 </w:t>
      </w:r>
      <w:r w:rsidR="00BB754C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B754C" w:rsidRPr="00EF646B">
        <w:rPr>
          <w:rFonts w:ascii="Angsana New" w:hAnsi="Angsana New"/>
          <w:sz w:val="30"/>
          <w:szCs w:val="30"/>
        </w:rPr>
        <w:t>256</w:t>
      </w:r>
      <w:r w:rsidR="007B6D25">
        <w:rPr>
          <w:rFonts w:ascii="Angsana New" w:hAnsi="Angsana New"/>
          <w:sz w:val="30"/>
          <w:szCs w:val="30"/>
        </w:rPr>
        <w:t>2</w:t>
      </w:r>
      <w:r w:rsidR="00BB754C" w:rsidRPr="00EF646B">
        <w:rPr>
          <w:rFonts w:ascii="Angsana New" w:hAnsi="Angsana New"/>
          <w:sz w:val="30"/>
          <w:szCs w:val="30"/>
        </w:rPr>
        <w:t xml:space="preserve"> </w:t>
      </w:r>
      <w:r w:rsidR="00BB754C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F646B">
        <w:rPr>
          <w:rFonts w:ascii="Angsana New" w:hAnsi="Angsana New"/>
          <w:sz w:val="30"/>
          <w:szCs w:val="30"/>
          <w:shd w:val="clear" w:color="auto" w:fill="FFFFFF"/>
        </w:rPr>
        <w:t>25</w:t>
      </w:r>
      <w:r w:rsidR="00A02BC5" w:rsidRPr="00EF646B">
        <w:rPr>
          <w:rFonts w:ascii="Angsana New" w:hAnsi="Angsana New" w:hint="cs"/>
          <w:sz w:val="30"/>
          <w:szCs w:val="30"/>
          <w:shd w:val="clear" w:color="auto" w:fill="FFFFFF"/>
          <w:cs/>
        </w:rPr>
        <w:t>6</w:t>
      </w:r>
      <w:r w:rsidR="007B6D25">
        <w:rPr>
          <w:rFonts w:ascii="Angsana New" w:hAnsi="Angsana New"/>
          <w:sz w:val="30"/>
          <w:szCs w:val="30"/>
          <w:shd w:val="clear" w:color="auto" w:fill="FFFFFF"/>
        </w:rPr>
        <w:t>1</w:t>
      </w:r>
      <w:r w:rsidRPr="00EF646B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ประกอบด้วย</w:t>
      </w:r>
    </w:p>
    <w:p w14:paraId="251150E5" w14:textId="77777777" w:rsidR="00787648" w:rsidRPr="005A7EA6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2"/>
        <w:gridCol w:w="370"/>
        <w:gridCol w:w="1258"/>
        <w:gridCol w:w="270"/>
        <w:gridCol w:w="1172"/>
        <w:gridCol w:w="268"/>
        <w:gridCol w:w="1174"/>
        <w:gridCol w:w="268"/>
        <w:gridCol w:w="1168"/>
      </w:tblGrid>
      <w:tr w:rsidR="00636649" w:rsidRPr="00EF3608" w14:paraId="6C2E996C" w14:textId="77777777" w:rsidTr="001C570F">
        <w:trPr>
          <w:tblHeader/>
        </w:trPr>
        <w:tc>
          <w:tcPr>
            <w:tcW w:w="1823" w:type="pct"/>
          </w:tcPr>
          <w:p w14:paraId="24591D49" w14:textId="77777777" w:rsidR="00636649" w:rsidRPr="00EF3608" w:rsidRDefault="00636649" w:rsidP="001C57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09C546ED" w14:textId="77777777" w:rsidR="00636649" w:rsidRPr="00EF3608" w:rsidRDefault="00636649" w:rsidP="001C57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3"/>
          </w:tcPr>
          <w:p w14:paraId="703E978F" w14:textId="77777777" w:rsidR="00636649" w:rsidRPr="00EF3608" w:rsidRDefault="00636649" w:rsidP="001C57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C494242" w14:textId="77777777" w:rsidR="00636649" w:rsidRPr="00EF3608" w:rsidRDefault="00636649" w:rsidP="001C57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117FBAD1" w14:textId="77777777" w:rsidR="00636649" w:rsidRPr="00EF3608" w:rsidRDefault="00636649" w:rsidP="001C57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649" w:rsidRPr="00EF3608" w14:paraId="39B1CFF6" w14:textId="77777777" w:rsidTr="001C570F">
        <w:trPr>
          <w:tblHeader/>
        </w:trPr>
        <w:tc>
          <w:tcPr>
            <w:tcW w:w="1823" w:type="pct"/>
          </w:tcPr>
          <w:p w14:paraId="52C0B899" w14:textId="77777777" w:rsidR="00636649" w:rsidRPr="00EF3608" w:rsidRDefault="00636649" w:rsidP="001C570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4676A2DE" w14:textId="77777777" w:rsidR="00636649" w:rsidRPr="00EF3608" w:rsidRDefault="00636649" w:rsidP="001C57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5052FDF5" w14:textId="77777777" w:rsidR="00636649" w:rsidRPr="00EF3608" w:rsidRDefault="0063664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AE57BA5" w14:textId="77777777" w:rsidR="00636649" w:rsidRPr="00EF3608" w:rsidRDefault="0063664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70C52209" w14:textId="77777777" w:rsidR="00636649" w:rsidRPr="00EF3608" w:rsidRDefault="0063664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55B79CD8" w14:textId="77777777" w:rsidR="00636649" w:rsidRPr="00EF3608" w:rsidRDefault="0063664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008E1C4" w14:textId="77777777" w:rsidR="00636649" w:rsidRPr="00EF3608" w:rsidRDefault="0063664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6FC9C0C4" w14:textId="77777777" w:rsidR="00636649" w:rsidRPr="00EF3608" w:rsidRDefault="0063664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9F5119F" w14:textId="77777777" w:rsidR="00636649" w:rsidRPr="00EF3608" w:rsidRDefault="00636649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36649" w:rsidRPr="00EF3608" w14:paraId="2C8725E6" w14:textId="77777777" w:rsidTr="001C570F">
        <w:trPr>
          <w:trHeight w:val="335"/>
          <w:tblHeader/>
        </w:trPr>
        <w:tc>
          <w:tcPr>
            <w:tcW w:w="1823" w:type="pct"/>
          </w:tcPr>
          <w:p w14:paraId="7583E9FA" w14:textId="77777777" w:rsidR="00636649" w:rsidRPr="00EF3608" w:rsidRDefault="00636649" w:rsidP="001C570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</w:tcPr>
          <w:p w14:paraId="60B42550" w14:textId="77777777" w:rsidR="00636649" w:rsidRPr="00EF3608" w:rsidRDefault="00636649" w:rsidP="001C57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pct"/>
            <w:gridSpan w:val="7"/>
          </w:tcPr>
          <w:p w14:paraId="7A0853E3" w14:textId="77777777" w:rsidR="00636649" w:rsidRPr="00EF3608" w:rsidRDefault="00636649" w:rsidP="001C57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350F" w:rsidRPr="00EF3608" w14:paraId="16555874" w14:textId="77777777" w:rsidTr="001C570F">
        <w:tc>
          <w:tcPr>
            <w:tcW w:w="1823" w:type="pct"/>
          </w:tcPr>
          <w:p w14:paraId="57C5BAE6" w14:textId="77777777" w:rsidR="0017350F" w:rsidRPr="00EF3608" w:rsidRDefault="0017350F" w:rsidP="0017350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" w:type="pct"/>
          </w:tcPr>
          <w:p w14:paraId="579FFB4B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F78621C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4" w:type="pct"/>
          </w:tcPr>
          <w:p w14:paraId="38589B4C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A4A8542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E6F5DD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27304AA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86BE62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9427A29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350F" w:rsidRPr="00EF3608" w14:paraId="12C03D0B" w14:textId="77777777" w:rsidTr="001C570F">
        <w:tc>
          <w:tcPr>
            <w:tcW w:w="1823" w:type="pct"/>
          </w:tcPr>
          <w:p w14:paraId="632F20A5" w14:textId="77777777" w:rsidR="0017350F" w:rsidRPr="00EF3608" w:rsidRDefault="0017350F" w:rsidP="0017350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198" w:type="pct"/>
          </w:tcPr>
          <w:p w14:paraId="22045739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1B92F429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4" w:type="pct"/>
          </w:tcPr>
          <w:p w14:paraId="6FAD8330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E8EAE6A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43" w:type="pct"/>
          </w:tcPr>
          <w:p w14:paraId="72C5FA96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02B43DB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3" w:type="pct"/>
          </w:tcPr>
          <w:p w14:paraId="06D6E9AD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DCF3F67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350F" w:rsidRPr="00EF3608" w14:paraId="73911FAD" w14:textId="77777777" w:rsidTr="001C570F">
        <w:tc>
          <w:tcPr>
            <w:tcW w:w="1823" w:type="pct"/>
          </w:tcPr>
          <w:p w14:paraId="73F294C0" w14:textId="77777777" w:rsidR="0017350F" w:rsidRPr="00EF3608" w:rsidRDefault="0017350F" w:rsidP="001735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198" w:type="pct"/>
          </w:tcPr>
          <w:p w14:paraId="3C418E13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39F4405A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26.58</w:t>
            </w:r>
          </w:p>
        </w:tc>
        <w:tc>
          <w:tcPr>
            <w:tcW w:w="144" w:type="pct"/>
          </w:tcPr>
          <w:p w14:paraId="6A55812D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D499C4C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31.87</w:t>
            </w:r>
          </w:p>
        </w:tc>
        <w:tc>
          <w:tcPr>
            <w:tcW w:w="143" w:type="pct"/>
          </w:tcPr>
          <w:p w14:paraId="3BFE009A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A69EA7D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6.36</w:t>
            </w:r>
          </w:p>
        </w:tc>
        <w:tc>
          <w:tcPr>
            <w:tcW w:w="143" w:type="pct"/>
          </w:tcPr>
          <w:p w14:paraId="6C558F61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96A7181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</w:tr>
      <w:tr w:rsidR="0017350F" w:rsidRPr="00EF3608" w14:paraId="78BC9B5D" w14:textId="77777777" w:rsidTr="001C570F">
        <w:tc>
          <w:tcPr>
            <w:tcW w:w="1823" w:type="pct"/>
          </w:tcPr>
          <w:p w14:paraId="21792A6F" w14:textId="77777777" w:rsidR="0017350F" w:rsidRPr="00EF3608" w:rsidRDefault="0017350F" w:rsidP="0017350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198" w:type="pct"/>
          </w:tcPr>
          <w:p w14:paraId="405D9E18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286DA48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7.41</w:t>
            </w:r>
          </w:p>
        </w:tc>
        <w:tc>
          <w:tcPr>
            <w:tcW w:w="144" w:type="pct"/>
          </w:tcPr>
          <w:p w14:paraId="6A70D4A5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59AABA4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24.97</w:t>
            </w:r>
          </w:p>
        </w:tc>
        <w:tc>
          <w:tcPr>
            <w:tcW w:w="143" w:type="pct"/>
          </w:tcPr>
          <w:p w14:paraId="19B7630F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B5FFDEF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20.84</w:t>
            </w:r>
          </w:p>
        </w:tc>
        <w:tc>
          <w:tcPr>
            <w:tcW w:w="143" w:type="pct"/>
          </w:tcPr>
          <w:p w14:paraId="1C9D783E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01AA1C3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37.13</w:t>
            </w:r>
          </w:p>
        </w:tc>
      </w:tr>
      <w:tr w:rsidR="0017350F" w:rsidRPr="00EF3608" w14:paraId="6EC5D86B" w14:textId="77777777" w:rsidTr="001C570F">
        <w:trPr>
          <w:trHeight w:val="70"/>
        </w:trPr>
        <w:tc>
          <w:tcPr>
            <w:tcW w:w="1823" w:type="pct"/>
          </w:tcPr>
          <w:p w14:paraId="76A143B4" w14:textId="77777777" w:rsidR="0017350F" w:rsidRPr="00EF3608" w:rsidRDefault="0017350F" w:rsidP="001735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" w:type="pct"/>
          </w:tcPr>
          <w:p w14:paraId="23AF5996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190C9973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4" w:type="pct"/>
          </w:tcPr>
          <w:p w14:paraId="13678EF9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6E490CC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3" w:type="pct"/>
          </w:tcPr>
          <w:p w14:paraId="09938747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7BB965DD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  <w:tc>
          <w:tcPr>
            <w:tcW w:w="143" w:type="pct"/>
          </w:tcPr>
          <w:p w14:paraId="1285BC89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2F9E80F4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17350F" w:rsidRPr="00EF3608" w14:paraId="0DB30258" w14:textId="77777777" w:rsidTr="001C570F">
        <w:trPr>
          <w:trHeight w:val="70"/>
        </w:trPr>
        <w:tc>
          <w:tcPr>
            <w:tcW w:w="1823" w:type="pct"/>
          </w:tcPr>
          <w:p w14:paraId="370C8186" w14:textId="77777777" w:rsidR="0017350F" w:rsidRPr="00EF3608" w:rsidRDefault="0017350F" w:rsidP="0017350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" w:type="pct"/>
          </w:tcPr>
          <w:p w14:paraId="75D1C6DF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BC74703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4" w:type="pct"/>
          </w:tcPr>
          <w:p w14:paraId="76FBE413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869B0A1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3" w:type="pct"/>
          </w:tcPr>
          <w:p w14:paraId="49A9D08D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2B296AE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4B4270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A40A97E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350F" w:rsidRPr="00EF3608" w14:paraId="3E403BC0" w14:textId="77777777" w:rsidTr="001C570F">
        <w:trPr>
          <w:trHeight w:val="60"/>
        </w:trPr>
        <w:tc>
          <w:tcPr>
            <w:tcW w:w="1823" w:type="pct"/>
          </w:tcPr>
          <w:p w14:paraId="276DACF5" w14:textId="77777777" w:rsidR="0017350F" w:rsidRPr="00EF3608" w:rsidRDefault="0017350F" w:rsidP="001735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" w:type="pct"/>
          </w:tcPr>
          <w:p w14:paraId="3590F551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151FF4C0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4" w:type="pct"/>
          </w:tcPr>
          <w:p w14:paraId="05FD38CE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5E78DC26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3" w:type="pct"/>
          </w:tcPr>
          <w:p w14:paraId="5DA2892D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3F75685A" w14:textId="77777777" w:rsidR="0017350F" w:rsidRPr="00EF3608" w:rsidRDefault="00162ECA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  <w:tc>
          <w:tcPr>
            <w:tcW w:w="143" w:type="pct"/>
          </w:tcPr>
          <w:p w14:paraId="163118D8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7492C944" w14:textId="77777777" w:rsidR="0017350F" w:rsidRPr="00EF3608" w:rsidRDefault="0017350F" w:rsidP="0017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</w:tbl>
    <w:p w14:paraId="2D455BB0" w14:textId="77777777" w:rsidR="00DE066A" w:rsidRPr="00FF3EDE" w:rsidRDefault="00DE066A" w:rsidP="0098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8DB440E" w14:textId="77777777" w:rsidR="00FD1DC3" w:rsidRDefault="00FD1DC3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A4446D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14:paraId="6ECEB41C" w14:textId="77777777" w:rsidR="0052383B" w:rsidRPr="0052383B" w:rsidRDefault="0052383B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1"/>
        <w:gridCol w:w="1259"/>
        <w:gridCol w:w="274"/>
        <w:gridCol w:w="1171"/>
        <w:gridCol w:w="272"/>
        <w:gridCol w:w="1171"/>
        <w:gridCol w:w="272"/>
        <w:gridCol w:w="1250"/>
      </w:tblGrid>
      <w:tr w:rsidR="0052383B" w:rsidRPr="00EF3608" w14:paraId="243F2A5B" w14:textId="77777777" w:rsidTr="00516FEE">
        <w:trPr>
          <w:tblHeader/>
        </w:trPr>
        <w:tc>
          <w:tcPr>
            <w:tcW w:w="1912" w:type="pct"/>
          </w:tcPr>
          <w:p w14:paraId="0AE08D03" w14:textId="77777777" w:rsidR="0052383B" w:rsidRPr="00EF3608" w:rsidRDefault="0052383B" w:rsidP="001C570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pct"/>
            <w:gridSpan w:val="3"/>
          </w:tcPr>
          <w:p w14:paraId="638E62DC" w14:textId="77777777" w:rsidR="0052383B" w:rsidRPr="00EF3608" w:rsidRDefault="0052383B" w:rsidP="001C570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87389A8" w14:textId="77777777" w:rsidR="0052383B" w:rsidRPr="00EF3608" w:rsidRDefault="0052383B" w:rsidP="001C570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14:paraId="3374D5E9" w14:textId="77777777" w:rsidR="0052383B" w:rsidRPr="00EF3608" w:rsidRDefault="0052383B" w:rsidP="001C570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83B" w:rsidRPr="00EF3608" w14:paraId="4F582D20" w14:textId="77777777" w:rsidTr="00516FEE">
        <w:trPr>
          <w:tblHeader/>
        </w:trPr>
        <w:tc>
          <w:tcPr>
            <w:tcW w:w="1912" w:type="pct"/>
          </w:tcPr>
          <w:p w14:paraId="2648AF50" w14:textId="77777777" w:rsidR="0052383B" w:rsidRPr="00EF3608" w:rsidRDefault="0052383B" w:rsidP="001C570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4D7A6A20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6C463433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C4D7BEA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2397B5B9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E233B66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78AA6C94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3D145045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2383B" w:rsidRPr="00EF3608" w14:paraId="4E210A9A" w14:textId="77777777" w:rsidTr="001C570F">
        <w:trPr>
          <w:tblHeader/>
        </w:trPr>
        <w:tc>
          <w:tcPr>
            <w:tcW w:w="1912" w:type="pct"/>
          </w:tcPr>
          <w:p w14:paraId="04C7F819" w14:textId="77777777" w:rsidR="0052383B" w:rsidRPr="00EF3608" w:rsidRDefault="0052383B" w:rsidP="001C570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8" w:type="pct"/>
            <w:gridSpan w:val="7"/>
          </w:tcPr>
          <w:p w14:paraId="068597E6" w14:textId="77777777" w:rsidR="0052383B" w:rsidRPr="00EF3608" w:rsidRDefault="0052383B" w:rsidP="001C570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383B" w:rsidRPr="00EF3608" w14:paraId="53F1027D" w14:textId="77777777" w:rsidTr="00516FEE">
        <w:trPr>
          <w:trHeight w:val="80"/>
        </w:trPr>
        <w:tc>
          <w:tcPr>
            <w:tcW w:w="1912" w:type="pct"/>
          </w:tcPr>
          <w:p w14:paraId="64A08AB0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86" w:type="pct"/>
          </w:tcPr>
          <w:p w14:paraId="7DF56C7B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4FB620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C0AC4D0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2D3B93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6535256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8AA893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5371E87E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83B" w:rsidRPr="00EF3608" w14:paraId="45F6981C" w14:textId="77777777" w:rsidTr="00516FEE">
        <w:trPr>
          <w:trHeight w:val="80"/>
        </w:trPr>
        <w:tc>
          <w:tcPr>
            <w:tcW w:w="1912" w:type="pct"/>
          </w:tcPr>
          <w:p w14:paraId="5FF951A5" w14:textId="77777777" w:rsidR="0052383B" w:rsidRPr="00EF3608" w:rsidRDefault="0052383B" w:rsidP="001C57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36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86" w:type="pct"/>
          </w:tcPr>
          <w:p w14:paraId="7ABE17C8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A3429F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3FCE6A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DE8DA1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5EC1A26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B41AA4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716EE290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83B" w:rsidRPr="00EF3608" w14:paraId="342418FB" w14:textId="77777777" w:rsidTr="00516FEE">
        <w:trPr>
          <w:trHeight w:val="80"/>
        </w:trPr>
        <w:tc>
          <w:tcPr>
            <w:tcW w:w="1912" w:type="pct"/>
          </w:tcPr>
          <w:p w14:paraId="2036564C" w14:textId="77777777" w:rsidR="0052383B" w:rsidRPr="00EF3608" w:rsidRDefault="0052383B" w:rsidP="001C570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74A0F">
              <w:rPr>
                <w:rFonts w:ascii="Angsana New" w:hAnsi="Angsana New"/>
                <w:sz w:val="30"/>
                <w:szCs w:val="30"/>
              </w:rPr>
              <w:t>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D74A0F">
              <w:rPr>
                <w:rFonts w:ascii="Angsana New" w:hAnsi="Angsana New"/>
                <w:sz w:val="30"/>
                <w:szCs w:val="30"/>
              </w:rPr>
              <w:t>12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F995934" w14:textId="77777777" w:rsidR="0052383B" w:rsidRPr="00EF3608" w:rsidRDefault="00D74A0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9" w:type="pct"/>
          </w:tcPr>
          <w:p w14:paraId="1900178E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3945923" w14:textId="77777777" w:rsidR="0052383B" w:rsidRPr="00EF3608" w:rsidRDefault="0052383B" w:rsidP="0000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2C502E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80CE4F5" w14:textId="77777777" w:rsidR="0052383B" w:rsidRPr="00EF3608" w:rsidRDefault="00D74A0F" w:rsidP="00AC6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B84239" w14:textId="77777777" w:rsidR="0052383B" w:rsidRPr="00EF3608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44D17FE4" w14:textId="77777777" w:rsidR="0052383B" w:rsidRPr="00EF3608" w:rsidRDefault="0052383B" w:rsidP="00AC6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83B" w:rsidRPr="00EF3608" w14:paraId="353C4E66" w14:textId="77777777" w:rsidTr="00516FEE">
        <w:trPr>
          <w:trHeight w:val="80"/>
        </w:trPr>
        <w:tc>
          <w:tcPr>
            <w:tcW w:w="1912" w:type="pct"/>
          </w:tcPr>
          <w:p w14:paraId="67DF3624" w14:textId="77777777" w:rsidR="0052383B" w:rsidRDefault="0052383B" w:rsidP="001C570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792CDE90" w14:textId="77777777" w:rsidR="0052383B" w:rsidRPr="007B4929" w:rsidRDefault="00D74A0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9" w:type="pct"/>
          </w:tcPr>
          <w:p w14:paraId="49633233" w14:textId="77777777" w:rsidR="0052383B" w:rsidRPr="007B4929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7D8999FA" w14:textId="77777777" w:rsidR="0052383B" w:rsidRPr="007B4929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9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2E508A7" w14:textId="77777777" w:rsidR="0052383B" w:rsidRPr="007B4929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4789B9D2" w14:textId="77777777" w:rsidR="0052383B" w:rsidRPr="007B4929" w:rsidRDefault="00D74A0F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AA8E40" w14:textId="77777777" w:rsidR="0052383B" w:rsidRPr="007B4929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6F1FE25F" w14:textId="77777777" w:rsidR="0052383B" w:rsidRPr="007B4929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9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2383B" w:rsidRPr="00AC2D6D" w14:paraId="526D7F31" w14:textId="77777777" w:rsidTr="00E22DEB">
        <w:trPr>
          <w:trHeight w:val="80"/>
        </w:trPr>
        <w:tc>
          <w:tcPr>
            <w:tcW w:w="1912" w:type="pct"/>
          </w:tcPr>
          <w:p w14:paraId="65986A81" w14:textId="77777777" w:rsidR="0052383B" w:rsidRPr="00AC2D6D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233AD3B2" w14:textId="77777777" w:rsidR="0052383B" w:rsidRPr="00AC2D6D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" w:type="pct"/>
          </w:tcPr>
          <w:p w14:paraId="22D81EAB" w14:textId="77777777" w:rsidR="0052383B" w:rsidRPr="00AC2D6D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581D5924" w14:textId="77777777" w:rsidR="0052383B" w:rsidRPr="00AC2D6D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</w:tcPr>
          <w:p w14:paraId="78F19DCE" w14:textId="77777777" w:rsidR="0052383B" w:rsidRPr="00AC2D6D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683FDEF8" w14:textId="77777777" w:rsidR="0052383B" w:rsidRPr="00AC2D6D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</w:tcPr>
          <w:p w14:paraId="7559C91A" w14:textId="77777777" w:rsidR="0052383B" w:rsidRPr="00AC2D6D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1084D1B3" w14:textId="77777777" w:rsidR="0052383B" w:rsidRPr="00AC2D6D" w:rsidRDefault="0052383B" w:rsidP="001C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22DEB" w:rsidRPr="00AC2D6D" w14:paraId="59D089CA" w14:textId="77777777" w:rsidTr="00E22DEB">
        <w:trPr>
          <w:trHeight w:val="80"/>
        </w:trPr>
        <w:tc>
          <w:tcPr>
            <w:tcW w:w="1912" w:type="pct"/>
          </w:tcPr>
          <w:p w14:paraId="5D291326" w14:textId="1FC48D42" w:rsidR="00E22DEB" w:rsidRPr="00AC2D6D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686" w:type="pct"/>
          </w:tcPr>
          <w:p w14:paraId="0BD078A4" w14:textId="77777777" w:rsidR="00E22DEB" w:rsidRPr="00AC2D6D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" w:type="pct"/>
          </w:tcPr>
          <w:p w14:paraId="57B0EB44" w14:textId="77777777" w:rsidR="00E22DEB" w:rsidRPr="00AC2D6D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8" w:type="pct"/>
          </w:tcPr>
          <w:p w14:paraId="393E78AE" w14:textId="77777777" w:rsidR="00E22DEB" w:rsidRPr="00AC2D6D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</w:tcPr>
          <w:p w14:paraId="2CA8710C" w14:textId="77777777" w:rsidR="00E22DEB" w:rsidRPr="00AC2D6D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8" w:type="pct"/>
          </w:tcPr>
          <w:p w14:paraId="550597EC" w14:textId="77777777" w:rsidR="00E22DEB" w:rsidRPr="00AC2D6D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</w:tcPr>
          <w:p w14:paraId="52A22C46" w14:textId="77777777" w:rsidR="00E22DEB" w:rsidRPr="00AC2D6D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1" w:type="pct"/>
          </w:tcPr>
          <w:p w14:paraId="328956B7" w14:textId="77777777" w:rsidR="00E22DEB" w:rsidRPr="00AC2D6D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22DEB" w:rsidRPr="00EF3608" w14:paraId="02A93698" w14:textId="77777777" w:rsidTr="00E22DEB">
        <w:trPr>
          <w:trHeight w:val="80"/>
        </w:trPr>
        <w:tc>
          <w:tcPr>
            <w:tcW w:w="1912" w:type="pct"/>
          </w:tcPr>
          <w:p w14:paraId="4DB5595C" w14:textId="1033C0C5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132011A" w14:textId="2C76F453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9" w:type="pct"/>
          </w:tcPr>
          <w:p w14:paraId="366124C1" w14:textId="77777777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7CBBF94" w14:textId="6A87D4D0" w:rsidR="00E22DEB" w:rsidRPr="00EF3608" w:rsidRDefault="00E22DEB" w:rsidP="002C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48" w:type="pct"/>
          </w:tcPr>
          <w:p w14:paraId="6E8164D5" w14:textId="77777777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50637F0" w14:textId="77FC2665" w:rsidR="00E22DEB" w:rsidRPr="00EF3608" w:rsidRDefault="00E22DEB" w:rsidP="0042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8" w:type="pct"/>
          </w:tcPr>
          <w:p w14:paraId="0A9CD612" w14:textId="77777777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3DCD28F6" w14:textId="1F59F40B" w:rsidR="00E22DEB" w:rsidRPr="00EF3608" w:rsidRDefault="00E22DEB" w:rsidP="0000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DEB" w:rsidRPr="00EF3608" w14:paraId="62763E4D" w14:textId="77777777" w:rsidTr="00E22DEB">
        <w:trPr>
          <w:trHeight w:val="80"/>
        </w:trPr>
        <w:tc>
          <w:tcPr>
            <w:tcW w:w="1912" w:type="pct"/>
          </w:tcPr>
          <w:p w14:paraId="30A014CD" w14:textId="58F40D81" w:rsidR="00E22DEB" w:rsidRPr="00EF3608" w:rsidRDefault="00E22DEB" w:rsidP="00E22DE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ABD11" w14:textId="78AC6A7A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5.94</w:t>
            </w:r>
          </w:p>
        </w:tc>
        <w:tc>
          <w:tcPr>
            <w:tcW w:w="149" w:type="pct"/>
            <w:shd w:val="clear" w:color="auto" w:fill="auto"/>
          </w:tcPr>
          <w:p w14:paraId="3643EF52" w14:textId="77777777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F4D4" w14:textId="3895F699" w:rsidR="00E22DEB" w:rsidRPr="00EF3608" w:rsidRDefault="00E22DEB" w:rsidP="002C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86132">
              <w:rPr>
                <w:rFonts w:ascii="Angsana New" w:hAnsi="Angsana New"/>
                <w:b/>
                <w:bCs/>
                <w:sz w:val="30"/>
                <w:szCs w:val="30"/>
              </w:rPr>
              <w:t>10.01</w:t>
            </w:r>
          </w:p>
        </w:tc>
        <w:tc>
          <w:tcPr>
            <w:tcW w:w="148" w:type="pct"/>
            <w:shd w:val="clear" w:color="auto" w:fill="auto"/>
          </w:tcPr>
          <w:p w14:paraId="41FD5344" w14:textId="77777777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020E9" w14:textId="755B8DE5" w:rsidR="00E22DEB" w:rsidRPr="00EF3608" w:rsidRDefault="00E22DEB" w:rsidP="0042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5.94</w:t>
            </w:r>
          </w:p>
        </w:tc>
        <w:tc>
          <w:tcPr>
            <w:tcW w:w="148" w:type="pct"/>
            <w:shd w:val="clear" w:color="auto" w:fill="auto"/>
          </w:tcPr>
          <w:p w14:paraId="1EAB4FE1" w14:textId="77777777" w:rsidR="00E22DEB" w:rsidRPr="00EF3608" w:rsidRDefault="00E22DEB" w:rsidP="00E2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43E49" w14:textId="6E58ECF0" w:rsidR="00E22DEB" w:rsidRPr="00EF3608" w:rsidRDefault="00E22DEB" w:rsidP="0000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861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3A3B" w:rsidRPr="00EF3608" w14:paraId="7D9F8730" w14:textId="77777777" w:rsidTr="00613A3B">
        <w:trPr>
          <w:trHeight w:val="199"/>
        </w:trPr>
        <w:tc>
          <w:tcPr>
            <w:tcW w:w="1912" w:type="pct"/>
          </w:tcPr>
          <w:p w14:paraId="38E7A53E" w14:textId="77777777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29BB1D02" w14:textId="77777777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90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9" w:type="pct"/>
            <w:shd w:val="clear" w:color="auto" w:fill="auto"/>
          </w:tcPr>
          <w:p w14:paraId="0A549545" w14:textId="77777777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69EF2CBD" w14:textId="77777777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  <w:shd w:val="clear" w:color="auto" w:fill="auto"/>
          </w:tcPr>
          <w:p w14:paraId="1794431A" w14:textId="77777777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2DDEFA43" w14:textId="77777777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  <w:shd w:val="clear" w:color="auto" w:fill="auto"/>
          </w:tcPr>
          <w:p w14:paraId="5E33B08F" w14:textId="77777777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</w:tcPr>
          <w:p w14:paraId="00093E16" w14:textId="77777777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13A3B" w:rsidRPr="00EF3608" w14:paraId="0828577D" w14:textId="77777777" w:rsidTr="00613A3B">
        <w:trPr>
          <w:trHeight w:val="199"/>
        </w:trPr>
        <w:tc>
          <w:tcPr>
            <w:tcW w:w="1912" w:type="pct"/>
          </w:tcPr>
          <w:p w14:paraId="265DECD9" w14:textId="50A01B1D" w:rsidR="00613A3B" w:rsidRPr="00613A3B" w:rsidRDefault="00613A3B" w:rsidP="0061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13A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686" w:type="pct"/>
            <w:shd w:val="clear" w:color="auto" w:fill="auto"/>
          </w:tcPr>
          <w:p w14:paraId="7C53F594" w14:textId="77777777" w:rsidR="00613A3B" w:rsidRPr="00613A3B" w:rsidRDefault="00613A3B" w:rsidP="00613A3B">
            <w:pPr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C012A2C" w14:textId="77777777" w:rsidR="00613A3B" w:rsidRPr="00613A3B" w:rsidRDefault="00613A3B" w:rsidP="00613A3B">
            <w:pPr>
              <w:tabs>
                <w:tab w:val="decimal" w:pos="508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3BBBA1F" w14:textId="77777777" w:rsidR="00613A3B" w:rsidRPr="00613A3B" w:rsidRDefault="00613A3B" w:rsidP="00613A3B">
            <w:pPr>
              <w:tabs>
                <w:tab w:val="decimal" w:pos="612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DFEC76" w14:textId="77777777" w:rsidR="00613A3B" w:rsidRPr="00613A3B" w:rsidRDefault="00613A3B" w:rsidP="00613A3B">
            <w:pPr>
              <w:tabs>
                <w:tab w:val="decimal" w:pos="508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07F435B" w14:textId="77777777" w:rsidR="00613A3B" w:rsidRPr="00613A3B" w:rsidRDefault="00613A3B" w:rsidP="00613A3B">
            <w:pPr>
              <w:tabs>
                <w:tab w:val="decimal" w:pos="612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D47E7C2" w14:textId="77777777" w:rsidR="00613A3B" w:rsidRPr="00613A3B" w:rsidRDefault="00613A3B" w:rsidP="00613A3B">
            <w:pPr>
              <w:tabs>
                <w:tab w:val="decimal" w:pos="508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1A92ADF5" w14:textId="77777777" w:rsidR="00613A3B" w:rsidRPr="00613A3B" w:rsidRDefault="00613A3B" w:rsidP="00613A3B">
            <w:pPr>
              <w:tabs>
                <w:tab w:val="decimal" w:pos="612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79F" w:rsidRPr="00EF3608" w14:paraId="1B1A29C1" w14:textId="77777777" w:rsidTr="00613A3B">
        <w:trPr>
          <w:trHeight w:val="199"/>
        </w:trPr>
        <w:tc>
          <w:tcPr>
            <w:tcW w:w="1912" w:type="pct"/>
          </w:tcPr>
          <w:p w14:paraId="09E2AAC9" w14:textId="59DBF4BD" w:rsidR="00A5579F" w:rsidRPr="00FF3EDE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F3EDE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86" w:type="pct"/>
            <w:shd w:val="clear" w:color="auto" w:fill="auto"/>
          </w:tcPr>
          <w:p w14:paraId="57BEA235" w14:textId="42502BE5" w:rsidR="00A5579F" w:rsidRPr="00613A3B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15.72</w:t>
            </w:r>
          </w:p>
        </w:tc>
        <w:tc>
          <w:tcPr>
            <w:tcW w:w="149" w:type="pct"/>
            <w:shd w:val="clear" w:color="auto" w:fill="auto"/>
          </w:tcPr>
          <w:p w14:paraId="4761A624" w14:textId="77777777" w:rsidR="00A5579F" w:rsidRPr="00613A3B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82F9995" w14:textId="18B0C65D" w:rsidR="00A5579F" w:rsidRPr="00613A3B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25.32</w:t>
            </w:r>
          </w:p>
        </w:tc>
        <w:tc>
          <w:tcPr>
            <w:tcW w:w="148" w:type="pct"/>
            <w:shd w:val="clear" w:color="auto" w:fill="auto"/>
          </w:tcPr>
          <w:p w14:paraId="2523AF30" w14:textId="77777777" w:rsidR="00A5579F" w:rsidRPr="00613A3B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50497E8" w14:textId="50B68CEA" w:rsidR="00A5579F" w:rsidRPr="00613A3B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5.97</w:t>
            </w:r>
          </w:p>
        </w:tc>
        <w:tc>
          <w:tcPr>
            <w:tcW w:w="148" w:type="pct"/>
            <w:shd w:val="clear" w:color="auto" w:fill="auto"/>
          </w:tcPr>
          <w:p w14:paraId="7C448674" w14:textId="77777777" w:rsidR="00A5579F" w:rsidRPr="00613A3B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6BE714E9" w14:textId="0648D084" w:rsidR="00A5579F" w:rsidRPr="00613A3B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7.72</w:t>
            </w:r>
          </w:p>
        </w:tc>
      </w:tr>
      <w:tr w:rsidR="00A5579F" w:rsidRPr="00EF3608" w14:paraId="3D08F5EE" w14:textId="77777777" w:rsidTr="00613A3B">
        <w:trPr>
          <w:trHeight w:val="80"/>
        </w:trPr>
        <w:tc>
          <w:tcPr>
            <w:tcW w:w="1912" w:type="pct"/>
          </w:tcPr>
          <w:p w14:paraId="6D40EA42" w14:textId="77777777" w:rsidR="00A5579F" w:rsidRPr="00EF3608" w:rsidRDefault="00A5579F" w:rsidP="00A5579F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36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86" w:type="pct"/>
            <w:shd w:val="clear" w:color="auto" w:fill="auto"/>
          </w:tcPr>
          <w:p w14:paraId="6E67E175" w14:textId="09F81D0C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2412C88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9562DF4" w14:textId="219270A5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A2DCD98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A3525E6" w14:textId="5B3F2C46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3FBAEB0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59697060" w14:textId="7FCC49FB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79F" w:rsidRPr="00EF3608" w14:paraId="76BED081" w14:textId="77777777" w:rsidTr="00516FEE">
        <w:trPr>
          <w:trHeight w:val="80"/>
        </w:trPr>
        <w:tc>
          <w:tcPr>
            <w:tcW w:w="1912" w:type="pct"/>
          </w:tcPr>
          <w:p w14:paraId="1BCF8A3F" w14:textId="77777777" w:rsidR="00A5579F" w:rsidRPr="00EF3608" w:rsidRDefault="00A5579F" w:rsidP="00A55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shd w:val="clear" w:color="auto" w:fill="auto"/>
          </w:tcPr>
          <w:p w14:paraId="03F7641D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7.75</w:t>
            </w:r>
          </w:p>
        </w:tc>
        <w:tc>
          <w:tcPr>
            <w:tcW w:w="149" w:type="pct"/>
            <w:shd w:val="clear" w:color="auto" w:fill="auto"/>
          </w:tcPr>
          <w:p w14:paraId="44C85C1D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582AB7C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148" w:type="pct"/>
            <w:shd w:val="clear" w:color="auto" w:fill="auto"/>
          </w:tcPr>
          <w:p w14:paraId="10F9A3EB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412291D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0.39</w:t>
            </w:r>
          </w:p>
        </w:tc>
        <w:tc>
          <w:tcPr>
            <w:tcW w:w="148" w:type="pct"/>
            <w:shd w:val="clear" w:color="auto" w:fill="auto"/>
          </w:tcPr>
          <w:p w14:paraId="57C026F5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01A374A7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0.28</w:t>
            </w:r>
          </w:p>
        </w:tc>
      </w:tr>
      <w:tr w:rsidR="00A5579F" w:rsidRPr="00EF3608" w14:paraId="0AB86C61" w14:textId="77777777" w:rsidTr="00516FEE">
        <w:trPr>
          <w:trHeight w:val="80"/>
        </w:trPr>
        <w:tc>
          <w:tcPr>
            <w:tcW w:w="1912" w:type="pct"/>
          </w:tcPr>
          <w:p w14:paraId="1151DAA8" w14:textId="77777777" w:rsidR="00A5579F" w:rsidRPr="00EF3608" w:rsidRDefault="00A5579F" w:rsidP="00A5579F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</w:rPr>
              <w:t>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shd w:val="clear" w:color="auto" w:fill="auto"/>
          </w:tcPr>
          <w:p w14:paraId="0C3E0C5E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0.76</w:t>
            </w:r>
          </w:p>
        </w:tc>
        <w:tc>
          <w:tcPr>
            <w:tcW w:w="149" w:type="pct"/>
            <w:shd w:val="clear" w:color="auto" w:fill="auto"/>
          </w:tcPr>
          <w:p w14:paraId="436D2181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CAB23E9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0.54</w:t>
            </w:r>
          </w:p>
        </w:tc>
        <w:tc>
          <w:tcPr>
            <w:tcW w:w="148" w:type="pct"/>
            <w:shd w:val="clear" w:color="auto" w:fill="auto"/>
          </w:tcPr>
          <w:p w14:paraId="5C8D7783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A2EBC93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E052108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15D0EA47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579F" w:rsidRPr="00EF3608" w14:paraId="3DCD7078" w14:textId="77777777" w:rsidTr="00516FEE">
        <w:trPr>
          <w:trHeight w:val="80"/>
        </w:trPr>
        <w:tc>
          <w:tcPr>
            <w:tcW w:w="1912" w:type="pct"/>
          </w:tcPr>
          <w:p w14:paraId="60227CC2" w14:textId="77777777" w:rsidR="00A5579F" w:rsidRPr="00EF3608" w:rsidRDefault="00A5579F" w:rsidP="00A5579F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="Angsana New" w:hAnsi="Angsana New"/>
                <w:sz w:val="30"/>
                <w:szCs w:val="30"/>
              </w:rPr>
              <w:t>12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shd w:val="clear" w:color="auto" w:fill="auto"/>
          </w:tcPr>
          <w:p w14:paraId="26190F2C" w14:textId="209F3138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A67C5A8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A167A1F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48" w:type="pct"/>
            <w:shd w:val="clear" w:color="auto" w:fill="auto"/>
          </w:tcPr>
          <w:p w14:paraId="7B57EB06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6E0375E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2B90A76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5FD30757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579F" w:rsidRPr="00EF3608" w14:paraId="1395832E" w14:textId="77777777" w:rsidTr="00516FEE">
        <w:trPr>
          <w:trHeight w:val="92"/>
        </w:trPr>
        <w:tc>
          <w:tcPr>
            <w:tcW w:w="1912" w:type="pct"/>
          </w:tcPr>
          <w:p w14:paraId="0D607999" w14:textId="77777777" w:rsidR="00A5579F" w:rsidRPr="00EF3608" w:rsidRDefault="00A5579F" w:rsidP="00A5579F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EF3608">
              <w:rPr>
                <w:rFonts w:ascii="Angsana New" w:hAnsi="Angsana New"/>
                <w:sz w:val="30"/>
                <w:szCs w:val="30"/>
              </w:rPr>
              <w:t>12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4925996E" w14:textId="016340D0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90" w:right="70"/>
              <w:rPr>
                <w:rFonts w:ascii="Angsana New" w:hAnsi="Angsana New"/>
                <w:sz w:val="30"/>
                <w:szCs w:val="30"/>
              </w:rPr>
            </w:pPr>
            <w:r w:rsidRPr="009877C1">
              <w:rPr>
                <w:rFonts w:ascii="Angsana New" w:hAnsi="Angsana New"/>
                <w:sz w:val="30"/>
                <w:szCs w:val="30"/>
              </w:rPr>
              <w:t>2.35</w:t>
            </w:r>
          </w:p>
        </w:tc>
        <w:tc>
          <w:tcPr>
            <w:tcW w:w="149" w:type="pct"/>
            <w:shd w:val="clear" w:color="auto" w:fill="auto"/>
          </w:tcPr>
          <w:p w14:paraId="427BE94D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6B20EBC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2.04</w:t>
            </w:r>
          </w:p>
        </w:tc>
        <w:tc>
          <w:tcPr>
            <w:tcW w:w="148" w:type="pct"/>
            <w:shd w:val="clear" w:color="auto" w:fill="auto"/>
          </w:tcPr>
          <w:p w14:paraId="17EBFB05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309B58C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686A7AF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66DBA6A9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579F" w:rsidRPr="00EF3608" w14:paraId="6CDDCB5D" w14:textId="77777777" w:rsidTr="00516FEE">
        <w:trPr>
          <w:trHeight w:val="80"/>
        </w:trPr>
        <w:tc>
          <w:tcPr>
            <w:tcW w:w="1912" w:type="pct"/>
          </w:tcPr>
          <w:p w14:paraId="69D630C2" w14:textId="77777777" w:rsidR="00A5579F" w:rsidRPr="00EF3608" w:rsidRDefault="00A5579F" w:rsidP="00A557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97364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26.58</w:t>
            </w:r>
          </w:p>
        </w:tc>
        <w:tc>
          <w:tcPr>
            <w:tcW w:w="149" w:type="pct"/>
            <w:shd w:val="clear" w:color="auto" w:fill="auto"/>
          </w:tcPr>
          <w:p w14:paraId="406CB944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3BCC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31.87</w:t>
            </w:r>
          </w:p>
        </w:tc>
        <w:tc>
          <w:tcPr>
            <w:tcW w:w="148" w:type="pct"/>
            <w:shd w:val="clear" w:color="auto" w:fill="auto"/>
          </w:tcPr>
          <w:p w14:paraId="3E5ECFA2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0617A" w14:textId="77777777" w:rsidR="00A5579F" w:rsidRPr="009A4E3F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E3F">
              <w:rPr>
                <w:rFonts w:ascii="Angsana New" w:hAnsi="Angsana New"/>
                <w:b/>
                <w:bCs/>
                <w:sz w:val="30"/>
                <w:szCs w:val="30"/>
              </w:rPr>
              <w:t>6.36</w:t>
            </w:r>
          </w:p>
        </w:tc>
        <w:tc>
          <w:tcPr>
            <w:tcW w:w="148" w:type="pct"/>
          </w:tcPr>
          <w:p w14:paraId="64B8672D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115B0BBB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8.00</w:t>
            </w:r>
          </w:p>
        </w:tc>
      </w:tr>
      <w:tr w:rsidR="00A5579F" w:rsidRPr="00EF3608" w14:paraId="536B7925" w14:textId="77777777" w:rsidTr="00516FEE">
        <w:trPr>
          <w:trHeight w:val="82"/>
        </w:trPr>
        <w:tc>
          <w:tcPr>
            <w:tcW w:w="1912" w:type="pct"/>
          </w:tcPr>
          <w:p w14:paraId="13CFA51A" w14:textId="77777777" w:rsidR="00A5579F" w:rsidRPr="00EF3608" w:rsidRDefault="00A5579F" w:rsidP="00A557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1FFD82BB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7.41</w:t>
            </w:r>
          </w:p>
        </w:tc>
        <w:tc>
          <w:tcPr>
            <w:tcW w:w="149" w:type="pct"/>
            <w:shd w:val="clear" w:color="auto" w:fill="auto"/>
          </w:tcPr>
          <w:p w14:paraId="5B8D00D2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B655DAB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24.97</w:t>
            </w:r>
          </w:p>
        </w:tc>
        <w:tc>
          <w:tcPr>
            <w:tcW w:w="148" w:type="pct"/>
            <w:shd w:val="clear" w:color="auto" w:fill="auto"/>
          </w:tcPr>
          <w:p w14:paraId="0AC739BF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7FF18F3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20.84</w:t>
            </w:r>
          </w:p>
        </w:tc>
        <w:tc>
          <w:tcPr>
            <w:tcW w:w="148" w:type="pct"/>
          </w:tcPr>
          <w:p w14:paraId="306CDD79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B793177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37.13</w:t>
            </w:r>
          </w:p>
        </w:tc>
      </w:tr>
      <w:tr w:rsidR="00A5579F" w:rsidRPr="00EF3608" w14:paraId="16787158" w14:textId="77777777" w:rsidTr="006F2EA1">
        <w:trPr>
          <w:trHeight w:val="82"/>
        </w:trPr>
        <w:tc>
          <w:tcPr>
            <w:tcW w:w="1912" w:type="pct"/>
          </w:tcPr>
          <w:p w14:paraId="4033060E" w14:textId="77777777" w:rsidR="00A5579F" w:rsidRPr="00EF3608" w:rsidRDefault="00A5579F" w:rsidP="00A55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007C10E5" w14:textId="77777777" w:rsidR="00A5579F" w:rsidRPr="009A4E3F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E3F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9" w:type="pct"/>
            <w:shd w:val="clear" w:color="auto" w:fill="auto"/>
          </w:tcPr>
          <w:p w14:paraId="32A0D172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E8FDB5B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66.85</w:t>
            </w:r>
          </w:p>
        </w:tc>
        <w:tc>
          <w:tcPr>
            <w:tcW w:w="148" w:type="pct"/>
            <w:shd w:val="clear" w:color="auto" w:fill="auto"/>
          </w:tcPr>
          <w:p w14:paraId="4FDF0856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A4FBE55" w14:textId="77777777" w:rsidR="00A5579F" w:rsidRPr="009A4E3F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E3F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  <w:tc>
          <w:tcPr>
            <w:tcW w:w="148" w:type="pct"/>
          </w:tcPr>
          <w:p w14:paraId="20459CB8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99A1084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  <w:tr w:rsidR="00A5579F" w:rsidRPr="00EF3608" w14:paraId="4250A1F2" w14:textId="77777777" w:rsidTr="00516FEE">
        <w:trPr>
          <w:trHeight w:val="82"/>
        </w:trPr>
        <w:tc>
          <w:tcPr>
            <w:tcW w:w="1912" w:type="pct"/>
          </w:tcPr>
          <w:p w14:paraId="25A10B32" w14:textId="77777777" w:rsidR="00A5579F" w:rsidRPr="00EF3608" w:rsidRDefault="00A5579F" w:rsidP="00A557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748EB" w14:textId="77777777" w:rsidR="00A5579F" w:rsidRPr="00DE066A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E066A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9" w:type="pct"/>
            <w:shd w:val="clear" w:color="auto" w:fill="auto"/>
          </w:tcPr>
          <w:p w14:paraId="19F52B5A" w14:textId="77777777" w:rsidR="00A5579F" w:rsidRPr="00DE066A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CD636" w14:textId="77777777" w:rsidR="00A5579F" w:rsidRPr="00DE066A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E066A"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8" w:type="pct"/>
            <w:shd w:val="clear" w:color="auto" w:fill="auto"/>
          </w:tcPr>
          <w:p w14:paraId="4F02D080" w14:textId="77777777" w:rsidR="00A5579F" w:rsidRPr="00DE066A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59425" w14:textId="77777777" w:rsidR="00A5579F" w:rsidRPr="00DE066A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E06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111A86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42333A4E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579F" w:rsidRPr="00EF3608" w14:paraId="5006C356" w14:textId="77777777" w:rsidTr="00516FEE">
        <w:trPr>
          <w:trHeight w:val="100"/>
        </w:trPr>
        <w:tc>
          <w:tcPr>
            <w:tcW w:w="1912" w:type="pct"/>
          </w:tcPr>
          <w:p w14:paraId="2A61A911" w14:textId="77777777" w:rsidR="00A5579F" w:rsidRPr="00EF3608" w:rsidRDefault="00A5579F" w:rsidP="00A5579F">
            <w:pPr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FB715" w14:textId="77777777" w:rsidR="00A5579F" w:rsidRPr="009A4E3F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E3F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9" w:type="pct"/>
            <w:shd w:val="clear" w:color="auto" w:fill="auto"/>
          </w:tcPr>
          <w:p w14:paraId="2D3F8C87" w14:textId="77777777" w:rsidR="00A5579F" w:rsidRPr="009A0C1F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EE018" w14:textId="77777777" w:rsidR="00A5579F" w:rsidRPr="009A0C1F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66.62</w:t>
            </w:r>
          </w:p>
        </w:tc>
        <w:tc>
          <w:tcPr>
            <w:tcW w:w="148" w:type="pct"/>
            <w:shd w:val="clear" w:color="auto" w:fill="auto"/>
          </w:tcPr>
          <w:p w14:paraId="41E7FCBE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7E0F5" w14:textId="77777777" w:rsidR="00A5579F" w:rsidRPr="009A4E3F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E3F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  <w:tc>
          <w:tcPr>
            <w:tcW w:w="148" w:type="pct"/>
          </w:tcPr>
          <w:p w14:paraId="23DE1257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972467C" w14:textId="77777777" w:rsidR="00A5579F" w:rsidRPr="00EF3608" w:rsidRDefault="00A5579F" w:rsidP="00A5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45.13</w:t>
            </w:r>
          </w:p>
        </w:tc>
      </w:tr>
    </w:tbl>
    <w:p w14:paraId="2E808E3D" w14:textId="77777777" w:rsidR="00FB76E7" w:rsidRPr="000C412F" w:rsidRDefault="00FB76E7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14DD8564" w14:textId="77777777" w:rsidR="00A02BC5" w:rsidRDefault="00FD1DC3" w:rsidP="00862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EF646B">
        <w:rPr>
          <w:rFonts w:ascii="Angsana New" w:hAnsi="Angsana New"/>
          <w:sz w:val="30"/>
          <w:szCs w:val="30"/>
        </w:rPr>
        <w:t>30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EF646B">
        <w:rPr>
          <w:rFonts w:ascii="Angsana New" w:hAnsi="Angsana New"/>
          <w:sz w:val="30"/>
          <w:szCs w:val="30"/>
        </w:rPr>
        <w:t>45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วัน</w:t>
      </w:r>
    </w:p>
    <w:p w14:paraId="5300080F" w14:textId="77777777" w:rsidR="00FD1DC3" w:rsidRPr="00EF646B" w:rsidRDefault="00FD1DC3" w:rsidP="00FB76E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14:paraId="434215BE" w14:textId="77777777" w:rsidR="00BF5491" w:rsidRPr="00B14CE5" w:rsidRDefault="00BF5491" w:rsidP="00620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X="486" w:tblpY="1"/>
        <w:tblOverlap w:val="never"/>
        <w:tblW w:w="4965" w:type="pct"/>
        <w:tblLayout w:type="fixed"/>
        <w:tblLook w:val="01E0" w:firstRow="1" w:lastRow="1" w:firstColumn="1" w:lastColumn="1" w:noHBand="0" w:noVBand="0"/>
      </w:tblPr>
      <w:tblGrid>
        <w:gridCol w:w="3321"/>
        <w:gridCol w:w="930"/>
        <w:gridCol w:w="1255"/>
        <w:gridCol w:w="238"/>
        <w:gridCol w:w="1289"/>
        <w:gridCol w:w="238"/>
        <w:gridCol w:w="1028"/>
        <w:gridCol w:w="238"/>
        <w:gridCol w:w="999"/>
      </w:tblGrid>
      <w:tr w:rsidR="00942B1B" w:rsidRPr="00EF646B" w14:paraId="42E432A4" w14:textId="77777777" w:rsidTr="00840A80">
        <w:tc>
          <w:tcPr>
            <w:tcW w:w="1741" w:type="pct"/>
          </w:tcPr>
          <w:p w14:paraId="5949023F" w14:textId="77777777" w:rsidR="00942B1B" w:rsidRPr="00EF646B" w:rsidRDefault="00942B1B" w:rsidP="00FB7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60E81E20" w14:textId="77777777" w:rsidR="00942B1B" w:rsidRPr="00EF646B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43D89967" w14:textId="77777777" w:rsidR="00942B1B" w:rsidRPr="00EF646B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781CDD8" w14:textId="77777777" w:rsidR="00942B1B" w:rsidRPr="00EF646B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pct"/>
            <w:gridSpan w:val="3"/>
          </w:tcPr>
          <w:p w14:paraId="79C2D7F8" w14:textId="77777777" w:rsidR="00942B1B" w:rsidRPr="00EF646B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2C6" w:rsidRPr="00EF646B" w14:paraId="208981D6" w14:textId="77777777" w:rsidTr="00840A80">
        <w:tc>
          <w:tcPr>
            <w:tcW w:w="1741" w:type="pct"/>
          </w:tcPr>
          <w:p w14:paraId="477786A2" w14:textId="77777777" w:rsidR="005262C6" w:rsidRPr="00EF646B" w:rsidRDefault="005262C6" w:rsidP="0052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4F74D283" w14:textId="77777777" w:rsidR="005262C6" w:rsidRPr="00EF646B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8" w:type="pct"/>
          </w:tcPr>
          <w:p w14:paraId="4FBCC760" w14:textId="77777777" w:rsidR="005262C6" w:rsidRPr="00EF646B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18399B46" w14:textId="77777777" w:rsidR="005262C6" w:rsidRPr="00EF646B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75068765" w14:textId="77777777" w:rsidR="005262C6" w:rsidRPr="00EF646B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</w:tcPr>
          <w:p w14:paraId="16852C06" w14:textId="77777777" w:rsidR="005262C6" w:rsidRPr="00EF646B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DF69F40" w14:textId="77777777" w:rsidR="005262C6" w:rsidRPr="00EF646B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49480F26" w14:textId="77777777" w:rsidR="005262C6" w:rsidRPr="00EF646B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6C7A07C8" w14:textId="77777777" w:rsidR="005262C6" w:rsidRPr="00EF646B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02BC5" w:rsidRPr="00EF646B" w14:paraId="5B2FC26B" w14:textId="77777777" w:rsidTr="00840A80">
        <w:tc>
          <w:tcPr>
            <w:tcW w:w="1741" w:type="pct"/>
          </w:tcPr>
          <w:p w14:paraId="5646C416" w14:textId="77777777" w:rsidR="00A02BC5" w:rsidRPr="00EF646B" w:rsidRDefault="00A02BC5" w:rsidP="00A02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73DD558F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2" w:type="pct"/>
            <w:gridSpan w:val="7"/>
          </w:tcPr>
          <w:p w14:paraId="0D28396D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2C6" w:rsidRPr="00DB3DA0" w14:paraId="668E73FC" w14:textId="77777777" w:rsidTr="00840A80">
        <w:tc>
          <w:tcPr>
            <w:tcW w:w="1741" w:type="pct"/>
          </w:tcPr>
          <w:p w14:paraId="52426913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87" w:type="pct"/>
          </w:tcPr>
          <w:p w14:paraId="58C5CE73" w14:textId="77777777" w:rsidR="005262C6" w:rsidRPr="00E51F6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78DF5BC" w14:textId="77777777" w:rsidR="005262C6" w:rsidRPr="00E159AF" w:rsidRDefault="00B9795B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21,632.74</w:t>
            </w:r>
          </w:p>
        </w:tc>
        <w:tc>
          <w:tcPr>
            <w:tcW w:w="125" w:type="pct"/>
          </w:tcPr>
          <w:p w14:paraId="5C18EC9C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33A092B" w14:textId="77777777" w:rsidR="005262C6" w:rsidRPr="00282EF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17,526</w:t>
            </w:r>
            <w:r w:rsidRPr="00282E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25" w:type="pct"/>
          </w:tcPr>
          <w:p w14:paraId="247E9110" w14:textId="77777777" w:rsidR="005262C6" w:rsidRPr="00DB3DA0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268FCF82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61866A5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126BF87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2C6" w:rsidRPr="00DB3DA0" w14:paraId="6D659A4D" w14:textId="77777777" w:rsidTr="00840A80">
        <w:tc>
          <w:tcPr>
            <w:tcW w:w="1741" w:type="pct"/>
          </w:tcPr>
          <w:p w14:paraId="02047181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487" w:type="pct"/>
          </w:tcPr>
          <w:p w14:paraId="7F830500" w14:textId="77777777" w:rsidR="005262C6" w:rsidRPr="00E51F6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6063D879" w14:textId="77777777" w:rsidR="005262C6" w:rsidRPr="00E159AF" w:rsidRDefault="00B9795B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9.35</w:t>
            </w:r>
          </w:p>
        </w:tc>
        <w:tc>
          <w:tcPr>
            <w:tcW w:w="125" w:type="pct"/>
          </w:tcPr>
          <w:p w14:paraId="71747418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B96AA44" w14:textId="77777777" w:rsidR="005262C6" w:rsidRPr="00282EF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25" w:type="pct"/>
          </w:tcPr>
          <w:p w14:paraId="7E0EBBC1" w14:textId="77777777" w:rsidR="005262C6" w:rsidRPr="00DB3DA0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1645DF24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18E1DA8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41464A4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2C6" w:rsidRPr="00DB3DA0" w14:paraId="02DC6072" w14:textId="77777777" w:rsidTr="00840A80">
        <w:tc>
          <w:tcPr>
            <w:tcW w:w="1741" w:type="pct"/>
          </w:tcPr>
          <w:p w14:paraId="6DDD7B0C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87" w:type="pct"/>
          </w:tcPr>
          <w:p w14:paraId="64C67DF5" w14:textId="77777777" w:rsidR="005262C6" w:rsidRPr="00E51F6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2DDB10EC" w14:textId="606060E2" w:rsidR="005262C6" w:rsidRPr="00E159AF" w:rsidRDefault="00B9795B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4,168.5</w:t>
            </w:r>
            <w:r w:rsidR="00366B9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4824FD4F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E1695CB" w14:textId="77777777" w:rsidR="005262C6" w:rsidRPr="00282EF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2,860.31</w:t>
            </w:r>
          </w:p>
        </w:tc>
        <w:tc>
          <w:tcPr>
            <w:tcW w:w="125" w:type="pct"/>
          </w:tcPr>
          <w:p w14:paraId="537D5B45" w14:textId="77777777" w:rsidR="005262C6" w:rsidRPr="00DB3DA0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0B234DB2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4686128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3641DEA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2C6" w:rsidRPr="00DB3DA0" w14:paraId="561D5F9F" w14:textId="77777777" w:rsidTr="00840A80">
        <w:tc>
          <w:tcPr>
            <w:tcW w:w="1741" w:type="pct"/>
          </w:tcPr>
          <w:p w14:paraId="5B6C9EFF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87" w:type="pct"/>
          </w:tcPr>
          <w:p w14:paraId="711C9592" w14:textId="77777777" w:rsidR="005262C6" w:rsidRPr="00E51F6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70A2F952" w14:textId="0CECA82B" w:rsidR="005262C6" w:rsidRPr="00E159AF" w:rsidRDefault="00B9795B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96735C">
              <w:rPr>
                <w:rFonts w:ascii="Angsana New" w:hAnsi="Angsana New"/>
                <w:sz w:val="30"/>
                <w:szCs w:val="30"/>
              </w:rPr>
              <w:t>720.01</w:t>
            </w:r>
          </w:p>
        </w:tc>
        <w:tc>
          <w:tcPr>
            <w:tcW w:w="125" w:type="pct"/>
          </w:tcPr>
          <w:p w14:paraId="3743C596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DFFDCA4" w14:textId="77777777" w:rsidR="005262C6" w:rsidRPr="00282EF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82EF1">
              <w:rPr>
                <w:rFonts w:ascii="Angsana New" w:hAnsi="Angsana New"/>
                <w:sz w:val="30"/>
                <w:szCs w:val="30"/>
              </w:rPr>
              <w:t>,</w:t>
            </w:r>
            <w:r w:rsidRPr="00282EF1">
              <w:rPr>
                <w:rFonts w:ascii="Angsana New" w:hAnsi="Angsana New"/>
                <w:sz w:val="30"/>
                <w:szCs w:val="30"/>
                <w:cs/>
              </w:rPr>
              <w:t>843.09</w:t>
            </w:r>
          </w:p>
        </w:tc>
        <w:tc>
          <w:tcPr>
            <w:tcW w:w="125" w:type="pct"/>
          </w:tcPr>
          <w:p w14:paraId="1BC04E8E" w14:textId="77777777" w:rsidR="005262C6" w:rsidRPr="00DB3DA0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3B92624C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9D1C6BC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C22549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2C6" w:rsidRPr="00DB3DA0" w14:paraId="14B6B62C" w14:textId="77777777" w:rsidTr="00840A80">
        <w:tc>
          <w:tcPr>
            <w:tcW w:w="1741" w:type="pct"/>
          </w:tcPr>
          <w:p w14:paraId="3FEA4B93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3FA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87" w:type="pct"/>
          </w:tcPr>
          <w:p w14:paraId="1A622710" w14:textId="77777777" w:rsidR="005262C6" w:rsidRPr="00E51F6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4281506D" w14:textId="77777777" w:rsidR="005262C6" w:rsidRPr="00E159AF" w:rsidRDefault="00B9795B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598.81</w:t>
            </w:r>
          </w:p>
        </w:tc>
        <w:tc>
          <w:tcPr>
            <w:tcW w:w="125" w:type="pct"/>
          </w:tcPr>
          <w:p w14:paraId="75F7479A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A82CF44" w14:textId="77777777" w:rsidR="005262C6" w:rsidRPr="00282EF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332.82</w:t>
            </w:r>
          </w:p>
        </w:tc>
        <w:tc>
          <w:tcPr>
            <w:tcW w:w="125" w:type="pct"/>
          </w:tcPr>
          <w:p w14:paraId="775621F7" w14:textId="77777777" w:rsidR="005262C6" w:rsidRPr="00DB3DA0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3E61FEC3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0774665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D47C71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2C6" w:rsidRPr="00DB3DA0" w14:paraId="4B3EBEBD" w14:textId="77777777" w:rsidTr="00840A80">
        <w:tc>
          <w:tcPr>
            <w:tcW w:w="1741" w:type="pct"/>
          </w:tcPr>
          <w:p w14:paraId="40777586" w14:textId="77777777" w:rsidR="005262C6" w:rsidRPr="006273FA" w:rsidRDefault="005262C6" w:rsidP="005262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41E470B8" w14:textId="77777777" w:rsidR="005262C6" w:rsidRPr="00E51F6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73C510EB" w14:textId="6D9F11BA" w:rsidR="005262C6" w:rsidRPr="00E159AF" w:rsidRDefault="00B9795B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96735C">
              <w:rPr>
                <w:rFonts w:ascii="Angsana New" w:hAnsi="Angsana New"/>
                <w:b/>
                <w:bCs/>
                <w:sz w:val="30"/>
                <w:szCs w:val="30"/>
              </w:rPr>
              <w:t>129.46</w:t>
            </w:r>
          </w:p>
        </w:tc>
        <w:tc>
          <w:tcPr>
            <w:tcW w:w="125" w:type="pct"/>
          </w:tcPr>
          <w:p w14:paraId="6A26EB8C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72275484" w14:textId="77777777" w:rsidR="005262C6" w:rsidRPr="00282EF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F1">
              <w:rPr>
                <w:rFonts w:ascii="Angsana New" w:hAnsi="Angsana New"/>
                <w:b/>
                <w:bCs/>
                <w:sz w:val="30"/>
                <w:szCs w:val="30"/>
              </w:rPr>
              <w:t>23,572.4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14:paraId="69E2330D" w14:textId="77777777" w:rsidR="005262C6" w:rsidRPr="00DB3DA0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5CD7787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66F4EE8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07330475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262C6" w:rsidRPr="00DB3DA0" w14:paraId="4EF03812" w14:textId="77777777" w:rsidTr="00840A80">
        <w:tc>
          <w:tcPr>
            <w:tcW w:w="1741" w:type="pct"/>
          </w:tcPr>
          <w:p w14:paraId="41284861" w14:textId="77777777" w:rsidR="005262C6" w:rsidRPr="006273FA" w:rsidRDefault="005262C6" w:rsidP="005262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273F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487" w:type="pct"/>
          </w:tcPr>
          <w:p w14:paraId="416D8469" w14:textId="77777777" w:rsidR="005262C6" w:rsidRPr="00E51F6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217D7B73" w14:textId="77777777" w:rsidR="005262C6" w:rsidRPr="00E159AF" w:rsidRDefault="00B9795B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(51.27)</w:t>
            </w:r>
          </w:p>
        </w:tc>
        <w:tc>
          <w:tcPr>
            <w:tcW w:w="125" w:type="pct"/>
          </w:tcPr>
          <w:p w14:paraId="65F5B34E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1DECB0F2" w14:textId="77777777" w:rsidR="005262C6" w:rsidRPr="00282EF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EF1">
              <w:rPr>
                <w:rFonts w:ascii="Angsana New" w:hAnsi="Angsana New"/>
                <w:sz w:val="30"/>
                <w:szCs w:val="30"/>
              </w:rPr>
              <w:t>(63.70)</w:t>
            </w:r>
          </w:p>
        </w:tc>
        <w:tc>
          <w:tcPr>
            <w:tcW w:w="125" w:type="pct"/>
          </w:tcPr>
          <w:p w14:paraId="1C4D0630" w14:textId="77777777" w:rsidR="005262C6" w:rsidRPr="00DB3DA0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1F323D9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7B30F73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B64A3E4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1E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2C6" w:rsidRPr="00DB3DA0" w14:paraId="61C611AD" w14:textId="77777777" w:rsidTr="00840A80">
        <w:tc>
          <w:tcPr>
            <w:tcW w:w="1741" w:type="pct"/>
          </w:tcPr>
          <w:p w14:paraId="70A3E6FF" w14:textId="77777777" w:rsidR="005262C6" w:rsidRPr="006273FA" w:rsidRDefault="005262C6" w:rsidP="005262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14:paraId="5AE1CA62" w14:textId="77777777" w:rsidR="005262C6" w:rsidRPr="00E51F6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231DF449" w14:textId="43CAA1C7" w:rsidR="005262C6" w:rsidRPr="00E159AF" w:rsidRDefault="00B9795B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6735C">
              <w:rPr>
                <w:rFonts w:ascii="Angsana New" w:hAnsi="Angsana New"/>
                <w:b/>
                <w:bCs/>
                <w:sz w:val="30"/>
                <w:szCs w:val="30"/>
              </w:rPr>
              <w:t>1,078.19</w:t>
            </w:r>
          </w:p>
        </w:tc>
        <w:tc>
          <w:tcPr>
            <w:tcW w:w="125" w:type="pct"/>
          </w:tcPr>
          <w:p w14:paraId="4F315076" w14:textId="77777777" w:rsidR="005262C6" w:rsidRPr="006273FA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1E8A4B2" w14:textId="77777777" w:rsidR="005262C6" w:rsidRPr="00282EF1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B75">
              <w:rPr>
                <w:rFonts w:ascii="Angsana New" w:hAnsi="Angsana New"/>
                <w:b/>
                <w:bCs/>
                <w:sz w:val="30"/>
                <w:szCs w:val="30"/>
              </w:rPr>
              <w:t>23,508.7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14:paraId="450314BC" w14:textId="77777777" w:rsidR="005262C6" w:rsidRPr="00DB3DA0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223F427F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FE6BF93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02506883" w14:textId="77777777" w:rsidR="005262C6" w:rsidRPr="00D41EF6" w:rsidRDefault="005262C6" w:rsidP="0052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A24AA" w:rsidRPr="00DB3DA0" w14:paraId="5E7F14CF" w14:textId="77777777" w:rsidTr="00840A80">
        <w:trPr>
          <w:trHeight w:val="192"/>
        </w:trPr>
        <w:tc>
          <w:tcPr>
            <w:tcW w:w="1741" w:type="pct"/>
          </w:tcPr>
          <w:p w14:paraId="06A0FA83" w14:textId="77777777" w:rsidR="008A24AA" w:rsidRPr="00DB3DA0" w:rsidRDefault="008A24AA" w:rsidP="008A24AA">
            <w:pPr>
              <w:ind w:left="-18"/>
              <w:rPr>
                <w:rFonts w:ascii="Angsana New" w:hAnsi="Angsan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487" w:type="pct"/>
          </w:tcPr>
          <w:p w14:paraId="68B723D7" w14:textId="77777777" w:rsidR="008A24AA" w:rsidRPr="00E51F61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14:paraId="54E6EE68" w14:textId="77777777" w:rsidR="008A24AA" w:rsidRPr="00E159AF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5" w:type="pct"/>
          </w:tcPr>
          <w:p w14:paraId="3A54FCEC" w14:textId="77777777"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6977CE36" w14:textId="77777777"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125" w:type="pct"/>
          </w:tcPr>
          <w:p w14:paraId="342EDDB6" w14:textId="77777777" w:rsidR="008A24AA" w:rsidRPr="00DB3DA0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04FC5EC5" w14:textId="77777777"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5" w:type="pct"/>
          </w:tcPr>
          <w:p w14:paraId="60CC6243" w14:textId="77777777"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1BE2951C" w14:textId="77777777" w:rsidR="008A24AA" w:rsidRPr="00D41EF6" w:rsidRDefault="008A24AA" w:rsidP="008A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F939C6" w:rsidRPr="00DB3DA0" w14:paraId="19194036" w14:textId="77777777" w:rsidTr="00840A80">
        <w:tc>
          <w:tcPr>
            <w:tcW w:w="1741" w:type="pct"/>
            <w:shd w:val="clear" w:color="auto" w:fill="auto"/>
          </w:tcPr>
          <w:p w14:paraId="4C4E2789" w14:textId="77777777" w:rsidR="00F939C6" w:rsidRPr="00855267" w:rsidRDefault="00F939C6" w:rsidP="00F93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</w:rPr>
            </w:pPr>
            <w:bookmarkStart w:id="6" w:name="OLE_LINK2"/>
            <w:r w:rsidRPr="00855267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6D4F808B" w14:textId="77777777" w:rsidR="00F939C6" w:rsidRPr="00855267" w:rsidRDefault="00F939C6" w:rsidP="00F93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85526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55267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</w:t>
            </w:r>
            <w:bookmarkEnd w:id="6"/>
            <w:r w:rsidRPr="0085526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87" w:type="pct"/>
            <w:shd w:val="clear" w:color="auto" w:fill="auto"/>
          </w:tcPr>
          <w:p w14:paraId="1E03432B" w14:textId="77777777" w:rsidR="00F939C6" w:rsidRPr="00E51F61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348708" w14:textId="77777777" w:rsidR="00F939C6" w:rsidRPr="00E51F61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1F61">
              <w:rPr>
                <w:rFonts w:ascii="Angsana New" w:hAnsi="Angsana New"/>
                <w:i/>
                <w:iCs/>
                <w:sz w:val="30"/>
                <w:szCs w:val="30"/>
              </w:rPr>
              <w:t>35</w:t>
            </w: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14:paraId="402D49DF" w14:textId="77777777" w:rsidR="00F939C6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77D58B" w14:textId="77777777" w:rsidR="00B9795B" w:rsidRPr="00E159AF" w:rsidRDefault="00B9795B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463.68</w:t>
            </w:r>
          </w:p>
        </w:tc>
        <w:tc>
          <w:tcPr>
            <w:tcW w:w="125" w:type="pct"/>
            <w:shd w:val="clear" w:color="auto" w:fill="auto"/>
          </w:tcPr>
          <w:p w14:paraId="2447EDB2" w14:textId="77777777" w:rsidR="00F939C6" w:rsidRPr="00855267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14:paraId="767681FA" w14:textId="77777777" w:rsidR="00F939C6" w:rsidRPr="00282EF1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655C7D" w14:textId="77777777" w:rsidR="00F939C6" w:rsidRPr="00282EF1" w:rsidRDefault="00217E51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221.02</w:t>
            </w:r>
          </w:p>
        </w:tc>
        <w:tc>
          <w:tcPr>
            <w:tcW w:w="125" w:type="pct"/>
            <w:shd w:val="clear" w:color="auto" w:fill="auto"/>
          </w:tcPr>
          <w:p w14:paraId="3A9A0D3D" w14:textId="77777777" w:rsidR="00F939C6" w:rsidRPr="009E2358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42FAB13B" w14:textId="77777777" w:rsidR="00F939C6" w:rsidRPr="007F7704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266DF6A2" w14:textId="77777777" w:rsidR="00F939C6" w:rsidRPr="007F7704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F77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39B624A" w14:textId="77777777" w:rsidR="00F939C6" w:rsidRPr="007F7704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  <w:shd w:val="clear" w:color="auto" w:fill="auto"/>
          </w:tcPr>
          <w:p w14:paraId="5B16AEFC" w14:textId="77777777" w:rsidR="00F939C6" w:rsidRPr="007F7704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043EE4A" w14:textId="77777777" w:rsidR="00F939C6" w:rsidRPr="007F7704" w:rsidRDefault="00F939C6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F77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6269" w:rsidRPr="00DB3DA0" w14:paraId="05A56960" w14:textId="77777777" w:rsidTr="00B14CE5">
        <w:trPr>
          <w:trHeight w:val="279"/>
        </w:trPr>
        <w:tc>
          <w:tcPr>
            <w:tcW w:w="1741" w:type="pct"/>
            <w:shd w:val="clear" w:color="auto" w:fill="auto"/>
          </w:tcPr>
          <w:p w14:paraId="78C11B59" w14:textId="77777777" w:rsidR="00FF6269" w:rsidRPr="00855267" w:rsidRDefault="00FF6269" w:rsidP="00F93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  <w:shd w:val="clear" w:color="auto" w:fill="auto"/>
          </w:tcPr>
          <w:p w14:paraId="23432D54" w14:textId="77777777" w:rsidR="00FF6269" w:rsidRPr="00E51F61" w:rsidRDefault="00FF6269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14:paraId="632EBD11" w14:textId="77777777" w:rsidR="00FF6269" w:rsidRDefault="00FF6269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3180EF1" w14:textId="77777777" w:rsidR="00FF6269" w:rsidRPr="00855267" w:rsidRDefault="00FF6269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  <w:shd w:val="clear" w:color="auto" w:fill="auto"/>
          </w:tcPr>
          <w:p w14:paraId="1D01FE42" w14:textId="77777777" w:rsidR="00FF6269" w:rsidRPr="00282EF1" w:rsidRDefault="00FF6269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083E11F" w14:textId="77777777" w:rsidR="00FF6269" w:rsidRPr="009E2358" w:rsidRDefault="00FF6269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0E60567B" w14:textId="77777777" w:rsidR="00FF6269" w:rsidRPr="009E2358" w:rsidRDefault="00FF6269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0E255AC" w14:textId="77777777" w:rsidR="00FF6269" w:rsidRPr="009E2358" w:rsidRDefault="00FF6269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shd w:val="clear" w:color="auto" w:fill="auto"/>
          </w:tcPr>
          <w:p w14:paraId="25FD68AD" w14:textId="77777777" w:rsidR="00FF6269" w:rsidRPr="009E2358" w:rsidRDefault="00FF6269" w:rsidP="00F93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354" w:rsidRPr="00DB3DA0" w14:paraId="544D567C" w14:textId="77777777" w:rsidTr="00840A80">
        <w:tc>
          <w:tcPr>
            <w:tcW w:w="1741" w:type="pct"/>
          </w:tcPr>
          <w:p w14:paraId="5008F1CA" w14:textId="77777777" w:rsidR="00320354" w:rsidRPr="009E2358" w:rsidRDefault="00320354" w:rsidP="00320354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35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487" w:type="pct"/>
          </w:tcPr>
          <w:p w14:paraId="0230AE79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20A21480" w14:textId="77777777" w:rsidR="00320354" w:rsidRPr="00E159AF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2.761-</w:t>
            </w:r>
          </w:p>
        </w:tc>
        <w:tc>
          <w:tcPr>
            <w:tcW w:w="125" w:type="pct"/>
          </w:tcPr>
          <w:p w14:paraId="04F9435B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69999DCC" w14:textId="77777777" w:rsidR="00320354" w:rsidRPr="00282EF1" w:rsidRDefault="00217E51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3.022-</w:t>
            </w:r>
          </w:p>
        </w:tc>
        <w:tc>
          <w:tcPr>
            <w:tcW w:w="125" w:type="pct"/>
          </w:tcPr>
          <w:p w14:paraId="45478D9A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5101566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3511DCB2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094C6F0F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354" w:rsidRPr="00EF646B" w14:paraId="10C0C667" w14:textId="77777777" w:rsidTr="00840A80">
        <w:tc>
          <w:tcPr>
            <w:tcW w:w="1741" w:type="pct"/>
          </w:tcPr>
          <w:p w14:paraId="35FBAA30" w14:textId="77777777" w:rsidR="00320354" w:rsidRPr="009E2358" w:rsidRDefault="00320354" w:rsidP="00320354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35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9E23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87" w:type="pct"/>
          </w:tcPr>
          <w:p w14:paraId="12BCD6CC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7188FE0A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4.525</w:t>
            </w:r>
          </w:p>
        </w:tc>
        <w:tc>
          <w:tcPr>
            <w:tcW w:w="125" w:type="pct"/>
          </w:tcPr>
          <w:p w14:paraId="2F86ACBC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5C9D7FBD" w14:textId="77777777" w:rsidR="00320354" w:rsidRPr="00282EF1" w:rsidRDefault="00217E51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3.288</w:t>
            </w:r>
          </w:p>
        </w:tc>
        <w:tc>
          <w:tcPr>
            <w:tcW w:w="125" w:type="pct"/>
          </w:tcPr>
          <w:p w14:paraId="213A4E87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54E354DA" w14:textId="77777777" w:rsidR="00320354" w:rsidRPr="007F7704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F77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03B17CC" w14:textId="77777777" w:rsidR="00320354" w:rsidRPr="007F7704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</w:tcPr>
          <w:p w14:paraId="660CB676" w14:textId="77777777" w:rsidR="00320354" w:rsidRPr="007F7704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F77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0354" w:rsidRPr="0043550E" w14:paraId="3117D1F5" w14:textId="77777777" w:rsidTr="00840A80">
        <w:tc>
          <w:tcPr>
            <w:tcW w:w="1741" w:type="pct"/>
          </w:tcPr>
          <w:p w14:paraId="4E8828B8" w14:textId="77777777" w:rsidR="00320354" w:rsidRPr="0043550E" w:rsidRDefault="00320354" w:rsidP="00320354">
            <w:pPr>
              <w:ind w:left="-18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487" w:type="pct"/>
          </w:tcPr>
          <w:p w14:paraId="588F09BD" w14:textId="77777777" w:rsidR="00320354" w:rsidRPr="0043550E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14:paraId="02756AE9" w14:textId="77777777" w:rsidR="00320354" w:rsidRPr="0043550E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6D93188D" w14:textId="77777777" w:rsidR="00320354" w:rsidRPr="0043550E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3F21C400" w14:textId="77777777" w:rsidR="00320354" w:rsidRPr="0043550E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14:paraId="0D68F843" w14:textId="77777777" w:rsidR="00320354" w:rsidRPr="0043550E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0F08E807" w14:textId="77777777" w:rsidR="00320354" w:rsidRPr="0043550E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14:paraId="63BA052B" w14:textId="77777777" w:rsidR="00320354" w:rsidRPr="0043550E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72653E66" w14:textId="77777777" w:rsidR="00320354" w:rsidRPr="0043550E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20354" w:rsidRPr="00EF646B" w14:paraId="1D73C506" w14:textId="77777777" w:rsidTr="00840A80">
        <w:tc>
          <w:tcPr>
            <w:tcW w:w="1741" w:type="pct"/>
          </w:tcPr>
          <w:p w14:paraId="79DE6410" w14:textId="77777777" w:rsidR="00320354" w:rsidRPr="00F224E1" w:rsidRDefault="00320354" w:rsidP="0032035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487" w:type="pct"/>
          </w:tcPr>
          <w:p w14:paraId="63B1C5A0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5F7893B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4586ACE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7F0660E3" w14:textId="77777777" w:rsidR="00320354" w:rsidRPr="00282EF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2BFCEA4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3672BE5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80B9A27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60259937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354" w:rsidRPr="00EF646B" w14:paraId="5CE039D8" w14:textId="77777777" w:rsidTr="00840A80">
        <w:tc>
          <w:tcPr>
            <w:tcW w:w="1741" w:type="pct"/>
          </w:tcPr>
          <w:p w14:paraId="7D5A3C2F" w14:textId="77777777" w:rsidR="00320354" w:rsidRPr="00F224E1" w:rsidRDefault="00320354" w:rsidP="0032035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ระหว่างการพัฒนาที่บันทึกเป็น</w:t>
            </w:r>
          </w:p>
        </w:tc>
        <w:tc>
          <w:tcPr>
            <w:tcW w:w="487" w:type="pct"/>
          </w:tcPr>
          <w:p w14:paraId="09C3E272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AD2DD32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67CA054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361F9633" w14:textId="77777777" w:rsidR="00320354" w:rsidRPr="00282EF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4D1FAA4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68956CC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4DD39545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491244A5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354" w:rsidRPr="00EF646B" w14:paraId="0FF60F5C" w14:textId="77777777" w:rsidTr="00840A80">
        <w:tc>
          <w:tcPr>
            <w:tcW w:w="2228" w:type="pct"/>
            <w:gridSpan w:val="2"/>
          </w:tcPr>
          <w:p w14:paraId="2117ED63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658" w:type="pct"/>
          </w:tcPr>
          <w:p w14:paraId="2DFAA13E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3089CCC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7C73E658" w14:textId="77777777" w:rsidR="00320354" w:rsidRPr="00282EF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558AC92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5E10520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48E7D49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39691922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354" w:rsidRPr="00EF646B" w14:paraId="15408657" w14:textId="77777777" w:rsidTr="00840A80">
        <w:tc>
          <w:tcPr>
            <w:tcW w:w="1741" w:type="pct"/>
          </w:tcPr>
          <w:p w14:paraId="6DB80660" w14:textId="77777777" w:rsidR="00320354" w:rsidRPr="007B35FE" w:rsidRDefault="00320354" w:rsidP="0032035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487" w:type="pct"/>
          </w:tcPr>
          <w:p w14:paraId="47D9756E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7C7ACDCE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10,465.78</w:t>
            </w:r>
          </w:p>
        </w:tc>
        <w:tc>
          <w:tcPr>
            <w:tcW w:w="125" w:type="pct"/>
          </w:tcPr>
          <w:p w14:paraId="0E3657AB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55CDEA1A" w14:textId="77777777" w:rsidR="00320354" w:rsidRPr="00282EF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9,488.25</w:t>
            </w:r>
          </w:p>
        </w:tc>
        <w:tc>
          <w:tcPr>
            <w:tcW w:w="125" w:type="pct"/>
          </w:tcPr>
          <w:p w14:paraId="579ABD03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6520690" w14:textId="77777777" w:rsidR="00320354" w:rsidRPr="00B9795B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979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3D2A06B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72612E77" w14:textId="77777777" w:rsidR="00320354" w:rsidRPr="00D238CA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38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0354" w:rsidRPr="00EF646B" w14:paraId="3B6BE758" w14:textId="77777777" w:rsidTr="00840A80">
        <w:tc>
          <w:tcPr>
            <w:tcW w:w="2228" w:type="pct"/>
            <w:gridSpan w:val="2"/>
          </w:tcPr>
          <w:p w14:paraId="676E7BDD" w14:textId="77777777" w:rsidR="00320354" w:rsidRPr="00E51F61" w:rsidRDefault="00320354" w:rsidP="0032035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58" w:type="pct"/>
          </w:tcPr>
          <w:p w14:paraId="1492B956" w14:textId="77777777" w:rsidR="00320354" w:rsidRPr="00217E5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52.8</w:t>
            </w:r>
            <w:r w:rsidR="00217E5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5" w:type="pct"/>
          </w:tcPr>
          <w:p w14:paraId="5BDCC8DF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4012E86E" w14:textId="77777777" w:rsidR="00320354" w:rsidRPr="00282EF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33.51</w:t>
            </w:r>
          </w:p>
        </w:tc>
        <w:tc>
          <w:tcPr>
            <w:tcW w:w="125" w:type="pct"/>
          </w:tcPr>
          <w:p w14:paraId="306BA080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BF90E7E" w14:textId="77777777" w:rsidR="00320354" w:rsidRPr="00B9795B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979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CADAFE6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7E41BFE6" w14:textId="77777777" w:rsidR="00320354" w:rsidRPr="00D238CA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38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0354" w:rsidRPr="00EF646B" w14:paraId="06592013" w14:textId="77777777" w:rsidTr="00840A80">
        <w:tc>
          <w:tcPr>
            <w:tcW w:w="1741" w:type="pct"/>
          </w:tcPr>
          <w:p w14:paraId="3597007F" w14:textId="77777777" w:rsidR="00320354" w:rsidRPr="007B35FE" w:rsidRDefault="00320354" w:rsidP="00320354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487" w:type="pct"/>
          </w:tcPr>
          <w:p w14:paraId="7CFAE6B1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40711D58" w14:textId="77777777" w:rsidR="00320354" w:rsidRPr="00E51F61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(65.23)</w:t>
            </w:r>
          </w:p>
        </w:tc>
        <w:tc>
          <w:tcPr>
            <w:tcW w:w="125" w:type="pct"/>
          </w:tcPr>
          <w:p w14:paraId="4E7F9B59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10779222" w14:textId="77777777" w:rsidR="00320354" w:rsidRPr="00282EF1" w:rsidRDefault="00320354" w:rsidP="007F7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(6.22)</w:t>
            </w:r>
          </w:p>
        </w:tc>
        <w:tc>
          <w:tcPr>
            <w:tcW w:w="125" w:type="pct"/>
          </w:tcPr>
          <w:p w14:paraId="562DCBF0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5F588C2" w14:textId="77777777" w:rsidR="00320354" w:rsidRPr="00B9795B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979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78C5AC3" w14:textId="77777777" w:rsidR="00320354" w:rsidRPr="009E2358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4E82ADFA" w14:textId="77777777" w:rsidR="00320354" w:rsidRPr="00D238CA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238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0354" w:rsidRPr="00EF646B" w14:paraId="0EDEC3BE" w14:textId="77777777" w:rsidTr="00840A80">
        <w:tc>
          <w:tcPr>
            <w:tcW w:w="1741" w:type="pct"/>
          </w:tcPr>
          <w:p w14:paraId="24301A9F" w14:textId="77777777" w:rsidR="00320354" w:rsidRPr="00B45957" w:rsidRDefault="00320354" w:rsidP="00320354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14:paraId="647A158F" w14:textId="77777777" w:rsidR="00320354" w:rsidRPr="00B45957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3A99F9F3" w14:textId="77777777" w:rsidR="00320354" w:rsidRPr="00B9795B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795B">
              <w:rPr>
                <w:rFonts w:ascii="Angsana New" w:hAnsi="Angsana New"/>
                <w:b/>
                <w:bCs/>
                <w:sz w:val="30"/>
                <w:szCs w:val="30"/>
              </w:rPr>
              <w:t>10,453.35</w:t>
            </w:r>
          </w:p>
        </w:tc>
        <w:tc>
          <w:tcPr>
            <w:tcW w:w="125" w:type="pct"/>
          </w:tcPr>
          <w:p w14:paraId="4016A170" w14:textId="77777777" w:rsidR="00320354" w:rsidRPr="00B9795B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F3C2E70" w14:textId="77777777" w:rsidR="00320354" w:rsidRPr="00B45957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9,515.54</w:t>
            </w:r>
          </w:p>
        </w:tc>
        <w:tc>
          <w:tcPr>
            <w:tcW w:w="125" w:type="pct"/>
          </w:tcPr>
          <w:p w14:paraId="02CE55FC" w14:textId="77777777" w:rsidR="00320354" w:rsidRPr="00B45957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40C5491D" w14:textId="77777777" w:rsidR="00320354" w:rsidRPr="00B45957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B92A996" w14:textId="77777777" w:rsidR="00320354" w:rsidRPr="00B45957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480DE58" w14:textId="77777777" w:rsidR="00320354" w:rsidRPr="00B45957" w:rsidRDefault="00320354" w:rsidP="0032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308078C" w14:textId="77777777" w:rsidR="009C0044" w:rsidRPr="00B14CE5" w:rsidRDefault="009C0044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8"/>
          <w:szCs w:val="28"/>
        </w:rPr>
      </w:pPr>
    </w:p>
    <w:p w14:paraId="36165030" w14:textId="77777777" w:rsidR="00723B21" w:rsidRPr="00EF646B" w:rsidRDefault="00723B21" w:rsidP="00723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 w:hint="cs"/>
          <w:sz w:val="30"/>
          <w:szCs w:val="30"/>
          <w:cs/>
        </w:rPr>
        <w:t>โครงการอสังหาริมทรัพย์ระหว่างพัฒนา ประกอบด้วย บ้านเดี่ยว บ้านแฝด ทาวน์เฮ้าส์</w:t>
      </w:r>
      <w:r w:rsidRPr="00EF646B">
        <w:rPr>
          <w:rFonts w:ascii="Angsana New" w:hAnsi="Angsana New"/>
          <w:sz w:val="30"/>
          <w:szCs w:val="30"/>
        </w:rPr>
        <w:t xml:space="preserve"> 2 </w:t>
      </w:r>
      <w:r w:rsidRPr="00EF646B">
        <w:rPr>
          <w:rFonts w:ascii="Angsana New" w:hAnsi="Angsana New" w:hint="cs"/>
          <w:sz w:val="30"/>
          <w:szCs w:val="30"/>
          <w:cs/>
        </w:rPr>
        <w:t xml:space="preserve">ชั้น ทาวน์เฮ้าส์ </w:t>
      </w:r>
      <w:r w:rsidRPr="00EF646B">
        <w:rPr>
          <w:rFonts w:ascii="Angsana New" w:hAnsi="Angsana New"/>
          <w:sz w:val="30"/>
          <w:szCs w:val="30"/>
        </w:rPr>
        <w:t xml:space="preserve">3 </w:t>
      </w:r>
      <w:r w:rsidR="008C1A83" w:rsidRPr="00EF646B">
        <w:rPr>
          <w:rFonts w:ascii="Angsana New" w:hAnsi="Angsana New" w:hint="cs"/>
          <w:sz w:val="30"/>
          <w:szCs w:val="30"/>
          <w:cs/>
        </w:rPr>
        <w:t>ชั้น อาคารพาณิชย์ และห้องชุดซึ่ง</w:t>
      </w:r>
      <w:r w:rsidR="00772125" w:rsidRPr="00EF646B">
        <w:rPr>
          <w:rFonts w:ascii="Angsana New" w:hAnsi="Angsana New" w:hint="cs"/>
          <w:sz w:val="30"/>
          <w:szCs w:val="30"/>
          <w:cs/>
        </w:rPr>
        <w:t>เป็นโครงการ</w:t>
      </w:r>
      <w:r w:rsidR="008C1A83" w:rsidRPr="00EF646B">
        <w:rPr>
          <w:rFonts w:ascii="Angsana New" w:hAnsi="Angsana New" w:hint="cs"/>
          <w:sz w:val="30"/>
          <w:szCs w:val="30"/>
          <w:cs/>
        </w:rPr>
        <w:t>บ้าน</w:t>
      </w:r>
      <w:r w:rsidR="00772125" w:rsidRPr="00EF646B">
        <w:rPr>
          <w:rFonts w:ascii="Angsana New" w:hAnsi="Angsana New" w:hint="cs"/>
          <w:sz w:val="30"/>
          <w:szCs w:val="30"/>
          <w:cs/>
        </w:rPr>
        <w:t>ที่</w:t>
      </w:r>
      <w:r w:rsidR="008C1A83" w:rsidRPr="00EF646B">
        <w:rPr>
          <w:rFonts w:ascii="Angsana New" w:hAnsi="Angsana New" w:hint="cs"/>
          <w:sz w:val="30"/>
          <w:szCs w:val="30"/>
          <w:cs/>
        </w:rPr>
        <w:t>ดำเนินการและ</w:t>
      </w:r>
      <w:r w:rsidR="008C1A83" w:rsidRPr="006B2510">
        <w:rPr>
          <w:rFonts w:ascii="Angsana New" w:hAnsi="Angsana New" w:hint="cs"/>
          <w:sz w:val="30"/>
          <w:szCs w:val="30"/>
          <w:cs/>
        </w:rPr>
        <w:t xml:space="preserve">เริ่มขายแล้วรวม </w:t>
      </w:r>
      <w:r w:rsidR="00217E51">
        <w:rPr>
          <w:rFonts w:ascii="Angsana New" w:hAnsi="Angsana New"/>
          <w:sz w:val="30"/>
          <w:szCs w:val="30"/>
        </w:rPr>
        <w:t>53</w:t>
      </w:r>
      <w:r w:rsidRPr="006B2510">
        <w:rPr>
          <w:rFonts w:ascii="Angsana New" w:hAnsi="Angsana New"/>
          <w:sz w:val="30"/>
          <w:szCs w:val="30"/>
        </w:rPr>
        <w:t xml:space="preserve"> </w:t>
      </w:r>
      <w:r w:rsidRPr="006B2510">
        <w:rPr>
          <w:rFonts w:ascii="Angsana New" w:hAnsi="Angsana New" w:hint="cs"/>
          <w:sz w:val="30"/>
          <w:szCs w:val="30"/>
          <w:cs/>
        </w:rPr>
        <w:t>โครงการ</w:t>
      </w:r>
      <w:r w:rsidR="008C1A83" w:rsidRPr="006B2510">
        <w:rPr>
          <w:rFonts w:ascii="Angsana New" w:hAnsi="Angsana New"/>
          <w:sz w:val="30"/>
          <w:szCs w:val="30"/>
        </w:rPr>
        <w:t xml:space="preserve"> </w:t>
      </w:r>
      <w:r w:rsidR="008C1A83" w:rsidRPr="006B2510">
        <w:rPr>
          <w:rFonts w:ascii="Angsana New" w:hAnsi="Angsana New" w:hint="cs"/>
          <w:sz w:val="30"/>
          <w:szCs w:val="30"/>
          <w:cs/>
        </w:rPr>
        <w:t>และ</w:t>
      </w:r>
      <w:r w:rsidR="000D4435" w:rsidRPr="006B2510">
        <w:rPr>
          <w:rFonts w:ascii="Angsana New" w:hAnsi="Angsana New" w:hint="cs"/>
          <w:sz w:val="30"/>
          <w:szCs w:val="30"/>
          <w:cs/>
        </w:rPr>
        <w:t>ส่วน</w:t>
      </w:r>
      <w:r w:rsidR="000D4435" w:rsidRPr="00EF646B">
        <w:rPr>
          <w:rFonts w:ascii="Angsana New" w:hAnsi="Angsana New" w:hint="cs"/>
          <w:sz w:val="30"/>
          <w:szCs w:val="30"/>
          <w:cs/>
        </w:rPr>
        <w:t>หนึ่ง</w:t>
      </w:r>
      <w:r w:rsidR="008C1A83" w:rsidRPr="00EF646B">
        <w:rPr>
          <w:rFonts w:ascii="Angsana New" w:hAnsi="Angsana New" w:hint="cs"/>
          <w:sz w:val="30"/>
          <w:szCs w:val="30"/>
          <w:cs/>
        </w:rPr>
        <w:t>เป็นโครงการที่อ</w:t>
      </w:r>
      <w:r w:rsidRPr="00EF646B">
        <w:rPr>
          <w:rFonts w:ascii="Angsana New" w:hAnsi="Angsana New" w:hint="cs"/>
          <w:sz w:val="30"/>
          <w:szCs w:val="30"/>
          <w:cs/>
        </w:rPr>
        <w:t>ยู่</w:t>
      </w:r>
      <w:r w:rsidR="008C1A83" w:rsidRPr="00EF646B">
        <w:rPr>
          <w:rFonts w:ascii="Angsana New" w:hAnsi="Angsana New" w:hint="cs"/>
          <w:sz w:val="30"/>
          <w:szCs w:val="30"/>
          <w:cs/>
        </w:rPr>
        <w:t>ในระหว่างการ</w:t>
      </w:r>
      <w:r w:rsidRPr="00EF646B">
        <w:rPr>
          <w:rFonts w:ascii="Angsana New" w:hAnsi="Angsana New" w:hint="cs"/>
          <w:sz w:val="30"/>
          <w:szCs w:val="30"/>
          <w:cs/>
        </w:rPr>
        <w:t xml:space="preserve">พัฒนา </w:t>
      </w:r>
    </w:p>
    <w:p w14:paraId="110F2279" w14:textId="2A7206A2" w:rsidR="001C570F" w:rsidRDefault="001C570F" w:rsidP="001C5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0"/>
          <w:szCs w:val="20"/>
        </w:rPr>
      </w:pPr>
    </w:p>
    <w:p w14:paraId="6744DDDB" w14:textId="57FFFD63" w:rsidR="00B14CE5" w:rsidRDefault="00B14CE5" w:rsidP="00B1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77"/>
        <w:jc w:val="thaiDistribute"/>
        <w:rPr>
          <w:rFonts w:ascii="Angsana New" w:hAnsi="Angsana New"/>
          <w:sz w:val="20"/>
          <w:szCs w:val="20"/>
        </w:rPr>
      </w:pPr>
    </w:p>
    <w:p w14:paraId="12A8AF36" w14:textId="77777777" w:rsidR="00B14CE5" w:rsidRPr="001C570F" w:rsidRDefault="00B14CE5" w:rsidP="00B1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77"/>
        <w:jc w:val="thaiDistribute"/>
        <w:rPr>
          <w:rFonts w:ascii="Angsana New" w:hAnsi="Angsana New"/>
          <w:sz w:val="20"/>
          <w:szCs w:val="20"/>
        </w:rPr>
      </w:pPr>
    </w:p>
    <w:p w14:paraId="0CAA380E" w14:textId="77777777" w:rsidR="00DD6F14" w:rsidRPr="00EF646B" w:rsidRDefault="008C1A83" w:rsidP="001C570F">
      <w:pPr>
        <w:autoSpaceDE w:val="0"/>
        <w:autoSpaceDN w:val="0"/>
        <w:spacing w:line="240" w:lineRule="auto"/>
        <w:ind w:left="720" w:hanging="180"/>
        <w:rPr>
          <w:rFonts w:ascii="Calibri" w:hAnsi="Calibri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การพิจารณาค่าเผื่อการลดมูลค่าโครงการอสังหาริมทรัพย์ระหว่างการพัฒนา</w:t>
      </w:r>
    </w:p>
    <w:p w14:paraId="7935181F" w14:textId="77777777" w:rsidR="001C570F" w:rsidRPr="001C570F" w:rsidRDefault="001C570F" w:rsidP="001C5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0"/>
          <w:szCs w:val="20"/>
        </w:rPr>
      </w:pPr>
    </w:p>
    <w:p w14:paraId="04EB4F75" w14:textId="77777777" w:rsidR="008C1A83" w:rsidRPr="00EF646B" w:rsidRDefault="008C1A83" w:rsidP="001C570F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Calibri" w:hAnsi="Calibri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กลุ่มบริษัทมีการประเมินมูลค่าสุทธิที่จะได้รับของโครงการอสังหาริมทรัพย์ระหว่างการพัฒนา ณ ทุกรอบระยะเวลาที่รายงานโดยพิจารณาจากประสบการณ์ที่ผ่านมาของกลุ่มบริษัทในการประมาณการราคาขายและต้นทุนการก่อสร้างที่จะเกิดขึ้นในอนาคตซึ่งเกี่ยวข้องกับการใช้ดุลยพินิจของผู้บริหารและขึ้นอยู่กับหลายตัวแปรรวมถึงเงื่อนไขสภาพการตลาดที่เกี่ยวข้องกับวัสดุก่อสร้าง ต้นทุนการจ้างผู้รับเหมาและประเด็นในด้านการก่อสร้าง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 ซึ่</w:t>
      </w:r>
      <w:r w:rsidR="00AA332B" w:rsidRPr="00EF646B">
        <w:rPr>
          <w:rFonts w:ascii="Angsana New" w:hAnsi="Angsana New"/>
          <w:sz w:val="30"/>
          <w:szCs w:val="30"/>
          <w:cs/>
        </w:rPr>
        <w:t>งจะส่งผลต่อการพิจารณา</w:t>
      </w:r>
      <w:r w:rsidR="00202EBF" w:rsidRPr="00EF646B">
        <w:rPr>
          <w:rFonts w:ascii="Angsana New" w:hAnsi="Angsana New" w:hint="cs"/>
          <w:sz w:val="30"/>
          <w:szCs w:val="30"/>
          <w:cs/>
        </w:rPr>
        <w:t>ต่อ</w:t>
      </w:r>
      <w:r w:rsidRPr="00EF646B">
        <w:rPr>
          <w:rFonts w:ascii="Angsana New" w:hAnsi="Angsana New"/>
          <w:sz w:val="30"/>
          <w:szCs w:val="30"/>
          <w:cs/>
        </w:rPr>
        <w:t>มูลค่า</w:t>
      </w:r>
      <w:r w:rsidR="00F42EC0" w:rsidRPr="00EF646B">
        <w:rPr>
          <w:rFonts w:ascii="Angsana New" w:hAnsi="Angsana New" w:hint="cs"/>
          <w:sz w:val="30"/>
          <w:szCs w:val="30"/>
          <w:cs/>
        </w:rPr>
        <w:t>ตามบัญชี</w:t>
      </w:r>
      <w:r w:rsidRPr="00EF646B">
        <w:rPr>
          <w:rFonts w:ascii="Angsana New" w:hAnsi="Angsana New"/>
          <w:sz w:val="30"/>
          <w:szCs w:val="30"/>
          <w:cs/>
        </w:rPr>
        <w:t>ของโครงการอสังหาริมทรัพย์ระหว่างการพัฒนาในอนาคต</w:t>
      </w:r>
    </w:p>
    <w:p w14:paraId="5253E816" w14:textId="77777777" w:rsidR="00102E8A" w:rsidRPr="006454DD" w:rsidRDefault="00102E8A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0"/>
          <w:szCs w:val="20"/>
        </w:rPr>
      </w:pPr>
    </w:p>
    <w:p w14:paraId="77FB70C0" w14:textId="77777777" w:rsidR="00B90D77" w:rsidRPr="00EF646B" w:rsidRDefault="008177B5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  <w:r w:rsidRPr="00C95D4C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04217103" w14:textId="77777777" w:rsidR="00B90D77" w:rsidRPr="00447F37" w:rsidRDefault="00B90D77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0"/>
          <w:szCs w:val="20"/>
        </w:rPr>
      </w:pPr>
    </w:p>
    <w:p w14:paraId="11F92BED" w14:textId="77777777" w:rsidR="00FB76E7" w:rsidRPr="00EF646B" w:rsidRDefault="00FB76E7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บริษัทและ</w:t>
      </w:r>
      <w:r w:rsidRPr="00EF646B">
        <w:rPr>
          <w:rFonts w:ascii="Angsana New" w:hAnsi="Angsana New"/>
          <w:sz w:val="30"/>
          <w:szCs w:val="30"/>
          <w:cs/>
        </w:rPr>
        <w:t>บริษัทย่อยได้นำที่ดิน</w:t>
      </w:r>
      <w:r w:rsidRPr="00EF646B">
        <w:rPr>
          <w:rFonts w:ascii="Angsana New" w:hAnsi="Angsana New" w:hint="cs"/>
          <w:sz w:val="30"/>
          <w:szCs w:val="30"/>
          <w:cs/>
        </w:rPr>
        <w:t>พร้อม</w:t>
      </w:r>
      <w:r w:rsidRPr="00EF646B">
        <w:rPr>
          <w:rFonts w:ascii="Angsana New" w:hAnsi="Angsana New"/>
          <w:sz w:val="30"/>
          <w:szCs w:val="30"/>
          <w:cs/>
        </w:rPr>
        <w:t>สิ่งปลูกสร้าง</w:t>
      </w:r>
      <w:r w:rsidRPr="00EF646B">
        <w:rPr>
          <w:rFonts w:ascii="Angsana New" w:hAnsi="Angsana New" w:hint="cs"/>
          <w:sz w:val="30"/>
          <w:szCs w:val="30"/>
          <w:cs/>
        </w:rPr>
        <w:t>ส่วนใหญ่</w:t>
      </w:r>
      <w:r w:rsidR="001C4418" w:rsidRPr="00EF646B">
        <w:rPr>
          <w:rFonts w:ascii="Angsana New" w:hAnsi="Angsana New" w:hint="cs"/>
          <w:sz w:val="30"/>
          <w:szCs w:val="30"/>
          <w:cs/>
        </w:rPr>
        <w:t>และสิ่งปลูกสร้างที่มีในภายหน้า</w:t>
      </w:r>
      <w:r w:rsidRPr="00EF646B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ไปจดจำนองเพื่อใช้เป็นหลักประกันเงินเบิกเกินบัญชีธนาคาร</w:t>
      </w:r>
      <w:r w:rsidR="008177B5" w:rsidRPr="00EF646B">
        <w:rPr>
          <w:rFonts w:ascii="Angsana New" w:hAnsi="Angsana New" w:hint="cs"/>
          <w:sz w:val="30"/>
          <w:szCs w:val="30"/>
          <w:cs/>
        </w:rPr>
        <w:t xml:space="preserve"> เ</w:t>
      </w:r>
      <w:r w:rsidRPr="00EF646B">
        <w:rPr>
          <w:rFonts w:ascii="Angsana New" w:hAnsi="Angsana New" w:hint="cs"/>
          <w:sz w:val="30"/>
          <w:szCs w:val="30"/>
          <w:cs/>
        </w:rPr>
        <w:t>งินกู้ยืมจากสถาบันการเงิน</w:t>
      </w:r>
      <w:r w:rsidR="008177B5" w:rsidRPr="00EF646B">
        <w:rPr>
          <w:rFonts w:ascii="Angsana New" w:hAnsi="Angsana New" w:hint="cs"/>
          <w:sz w:val="30"/>
          <w:szCs w:val="30"/>
          <w:cs/>
        </w:rPr>
        <w:t xml:space="preserve"> และการอาวัลตั๋วเงินจ่ายเพื่อการซื้อที่ดิน</w:t>
      </w:r>
      <w:r w:rsidRPr="00EF646B">
        <w:rPr>
          <w:rFonts w:ascii="Angsana New" w:hAnsi="Angsana New" w:hint="cs"/>
          <w:sz w:val="30"/>
          <w:szCs w:val="30"/>
          <w:cs/>
        </w:rPr>
        <w:t xml:space="preserve">ของบริษัทและบริษัทย่อย (ดูหมายเหตุข้อ </w:t>
      </w:r>
      <w:r w:rsidRPr="00EF646B">
        <w:rPr>
          <w:rFonts w:ascii="Angsana New" w:hAnsi="Angsana New"/>
          <w:sz w:val="30"/>
          <w:szCs w:val="30"/>
        </w:rPr>
        <w:t>19</w:t>
      </w:r>
      <w:r w:rsidRPr="00EF646B">
        <w:rPr>
          <w:rFonts w:ascii="Angsana New" w:hAnsi="Angsana New" w:hint="cs"/>
          <w:sz w:val="30"/>
          <w:szCs w:val="30"/>
          <w:cs/>
        </w:rPr>
        <w:t>)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</w:p>
    <w:p w14:paraId="1F16E08B" w14:textId="77777777" w:rsidR="00723B21" w:rsidRDefault="00723B21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20"/>
          <w:szCs w:val="20"/>
        </w:rPr>
      </w:pPr>
    </w:p>
    <w:p w14:paraId="4BB0E5E0" w14:textId="77777777" w:rsidR="0091390D" w:rsidRPr="00EF646B" w:rsidRDefault="00FD1DC3" w:rsidP="00B674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สินทรัพย์หมุนเวียนอื่น</w:t>
      </w:r>
    </w:p>
    <w:p w14:paraId="5C6F90C0" w14:textId="77777777" w:rsidR="00FD1DC3" w:rsidRPr="00447F37" w:rsidRDefault="00FD1DC3" w:rsidP="00B9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79"/>
        <w:gridCol w:w="270"/>
        <w:gridCol w:w="1169"/>
        <w:gridCol w:w="270"/>
        <w:gridCol w:w="1077"/>
        <w:gridCol w:w="270"/>
        <w:gridCol w:w="1081"/>
      </w:tblGrid>
      <w:tr w:rsidR="00FD1DC3" w:rsidRPr="00EF646B" w14:paraId="46ABFB3D" w14:textId="77777777" w:rsidTr="00A02BC5">
        <w:tc>
          <w:tcPr>
            <w:tcW w:w="2158" w:type="pct"/>
          </w:tcPr>
          <w:p w14:paraId="3F10EF71" w14:textId="77777777" w:rsidR="00FD1DC3" w:rsidRPr="00EF646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07BE85CA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31F51A7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538C4125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BC5" w:rsidRPr="00EF646B" w14:paraId="0EA5A2F6" w14:textId="77777777" w:rsidTr="00A02BC5">
        <w:tc>
          <w:tcPr>
            <w:tcW w:w="2158" w:type="pct"/>
          </w:tcPr>
          <w:p w14:paraId="4ED221FC" w14:textId="77777777"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E6E9DAE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5337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4A413F3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59E0EF1" w14:textId="77777777" w:rsidR="00A02BC5" w:rsidRPr="00EF646B" w:rsidRDefault="005337F3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5BB02032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D0068B" w14:textId="77777777" w:rsidR="00A02BC5" w:rsidRPr="00EF646B" w:rsidRDefault="005337F3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D97B6F2" w14:textId="77777777" w:rsidR="00A02BC5" w:rsidRPr="00EF646B" w:rsidRDefault="00A02BC5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0524173" w14:textId="77777777" w:rsidR="00A02BC5" w:rsidRPr="00EF646B" w:rsidRDefault="005337F3" w:rsidP="00A0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02BC5" w:rsidRPr="00EF646B" w14:paraId="01E1AE50" w14:textId="77777777" w:rsidTr="00A02BC5">
        <w:trPr>
          <w:trHeight w:val="317"/>
        </w:trPr>
        <w:tc>
          <w:tcPr>
            <w:tcW w:w="2158" w:type="pct"/>
          </w:tcPr>
          <w:p w14:paraId="0369641A" w14:textId="77777777" w:rsidR="00A02BC5" w:rsidRPr="00EF646B" w:rsidRDefault="00A02BC5" w:rsidP="00A02BC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7"/>
          </w:tcPr>
          <w:p w14:paraId="7D31FDC7" w14:textId="77777777" w:rsidR="00A02BC5" w:rsidRPr="00EF646B" w:rsidRDefault="00A02BC5" w:rsidP="00A02BC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4BAC" w:rsidRPr="00EF646B" w14:paraId="20820B3C" w14:textId="77777777" w:rsidTr="00A02BC5">
        <w:trPr>
          <w:trHeight w:val="290"/>
        </w:trPr>
        <w:tc>
          <w:tcPr>
            <w:tcW w:w="2158" w:type="pct"/>
          </w:tcPr>
          <w:p w14:paraId="49E8DFA5" w14:textId="77777777" w:rsidR="00C24BAC" w:rsidRPr="0011045F" w:rsidRDefault="00C24BAC" w:rsidP="00C24BAC">
            <w:pPr>
              <w:ind w:right="-173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045F">
              <w:rPr>
                <w:rFonts w:ascii="Angsana New" w:hAnsi="Angsana New"/>
                <w:sz w:val="30"/>
                <w:szCs w:val="30"/>
                <w:cs/>
              </w:rPr>
              <w:t>เงินฝากเพื่อนิติบุคคล</w:t>
            </w:r>
          </w:p>
        </w:tc>
        <w:tc>
          <w:tcPr>
            <w:tcW w:w="588" w:type="pct"/>
          </w:tcPr>
          <w:p w14:paraId="05D899B5" w14:textId="77777777" w:rsidR="00C24BAC" w:rsidRPr="00EF646B" w:rsidRDefault="006E6566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226.94</w:t>
            </w:r>
          </w:p>
        </w:tc>
        <w:tc>
          <w:tcPr>
            <w:tcW w:w="147" w:type="pct"/>
          </w:tcPr>
          <w:p w14:paraId="618D7A49" w14:textId="77777777" w:rsidR="00C24BAC" w:rsidRPr="00EF646B" w:rsidRDefault="00C24BAC" w:rsidP="00C24BA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0B9931F1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191.24</w:t>
            </w:r>
          </w:p>
        </w:tc>
        <w:tc>
          <w:tcPr>
            <w:tcW w:w="147" w:type="pct"/>
          </w:tcPr>
          <w:p w14:paraId="0F1DA1DA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D6DD9E" w14:textId="77777777" w:rsidR="00C24BAC" w:rsidRPr="00EF646B" w:rsidRDefault="0091287E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00E3CC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12FC415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BAC" w:rsidRPr="00EF646B" w14:paraId="30B49A98" w14:textId="77777777" w:rsidTr="00A02BC5">
        <w:trPr>
          <w:trHeight w:val="290"/>
        </w:trPr>
        <w:tc>
          <w:tcPr>
            <w:tcW w:w="2158" w:type="pct"/>
          </w:tcPr>
          <w:p w14:paraId="37F5B9B7" w14:textId="77777777" w:rsidR="00C24BAC" w:rsidRPr="0011045F" w:rsidRDefault="00C24BAC" w:rsidP="00C24BAC">
            <w:pPr>
              <w:ind w:right="-173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045F">
              <w:rPr>
                <w:rFonts w:ascii="Angsana New" w:hAnsi="Angsana New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588" w:type="pct"/>
          </w:tcPr>
          <w:p w14:paraId="68E27A4E" w14:textId="77777777" w:rsidR="00C24BAC" w:rsidRPr="00EF646B" w:rsidRDefault="0091287E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3.04</w:t>
            </w:r>
          </w:p>
        </w:tc>
        <w:tc>
          <w:tcPr>
            <w:tcW w:w="147" w:type="pct"/>
          </w:tcPr>
          <w:p w14:paraId="537AFC2B" w14:textId="77777777" w:rsidR="00C24BAC" w:rsidRPr="00EF646B" w:rsidRDefault="00C24BAC" w:rsidP="00C24BA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3028E4CC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4.11</w:t>
            </w:r>
          </w:p>
        </w:tc>
        <w:tc>
          <w:tcPr>
            <w:tcW w:w="147" w:type="pct"/>
          </w:tcPr>
          <w:p w14:paraId="2BDE4485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F77710" w14:textId="77777777" w:rsidR="00C24BAC" w:rsidRPr="00EF646B" w:rsidRDefault="0091287E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1.69</w:t>
            </w:r>
          </w:p>
        </w:tc>
        <w:tc>
          <w:tcPr>
            <w:tcW w:w="147" w:type="pct"/>
          </w:tcPr>
          <w:p w14:paraId="189F6500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5F26FB7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2.28</w:t>
            </w:r>
          </w:p>
        </w:tc>
      </w:tr>
      <w:tr w:rsidR="00C24BAC" w:rsidRPr="00EF646B" w14:paraId="3F5028F6" w14:textId="77777777" w:rsidTr="00A02BC5">
        <w:trPr>
          <w:trHeight w:val="290"/>
        </w:trPr>
        <w:tc>
          <w:tcPr>
            <w:tcW w:w="2158" w:type="pct"/>
          </w:tcPr>
          <w:p w14:paraId="1B9B8E44" w14:textId="77777777" w:rsidR="00C24BAC" w:rsidRPr="00EF646B" w:rsidRDefault="00C24BAC" w:rsidP="00C24BAC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88" w:type="pct"/>
          </w:tcPr>
          <w:p w14:paraId="39AD8066" w14:textId="77777777" w:rsidR="00C24BAC" w:rsidRPr="00EF646B" w:rsidRDefault="0091287E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10.05</w:t>
            </w:r>
          </w:p>
        </w:tc>
        <w:tc>
          <w:tcPr>
            <w:tcW w:w="147" w:type="pct"/>
          </w:tcPr>
          <w:p w14:paraId="50239DA6" w14:textId="77777777" w:rsidR="00C24BAC" w:rsidRPr="00EF646B" w:rsidRDefault="00C24BAC" w:rsidP="00C24BA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0163C5EC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0.61</w:t>
            </w:r>
          </w:p>
        </w:tc>
        <w:tc>
          <w:tcPr>
            <w:tcW w:w="147" w:type="pct"/>
          </w:tcPr>
          <w:p w14:paraId="6BAC8F53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0363E1" w14:textId="77777777" w:rsidR="00C24BAC" w:rsidRPr="00EF646B" w:rsidRDefault="0091287E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1.74</w:t>
            </w:r>
          </w:p>
        </w:tc>
        <w:tc>
          <w:tcPr>
            <w:tcW w:w="147" w:type="pct"/>
          </w:tcPr>
          <w:p w14:paraId="5B1B965D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644FA4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BAC" w:rsidRPr="00EF646B" w14:paraId="17DF08C3" w14:textId="77777777" w:rsidTr="00A02BC5">
        <w:trPr>
          <w:trHeight w:val="155"/>
        </w:trPr>
        <w:tc>
          <w:tcPr>
            <w:tcW w:w="2158" w:type="pct"/>
          </w:tcPr>
          <w:p w14:paraId="01402BCE" w14:textId="77777777" w:rsidR="00C24BAC" w:rsidRPr="00EF646B" w:rsidRDefault="00C24BAC" w:rsidP="00C24BAC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5DD276D" w14:textId="77777777" w:rsidR="00C24BAC" w:rsidRPr="00EF646B" w:rsidRDefault="0091287E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240.03</w:t>
            </w:r>
          </w:p>
        </w:tc>
        <w:tc>
          <w:tcPr>
            <w:tcW w:w="147" w:type="pct"/>
          </w:tcPr>
          <w:p w14:paraId="603E2CCE" w14:textId="77777777" w:rsidR="00C24BAC" w:rsidRPr="00EF646B" w:rsidRDefault="00C24BAC" w:rsidP="00C24BA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C49C69F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195.96</w:t>
            </w:r>
          </w:p>
        </w:tc>
        <w:tc>
          <w:tcPr>
            <w:tcW w:w="147" w:type="pct"/>
          </w:tcPr>
          <w:p w14:paraId="45559395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F0BA274" w14:textId="77777777" w:rsidR="00C24BAC" w:rsidRPr="00EF646B" w:rsidRDefault="0091287E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3.43</w:t>
            </w:r>
          </w:p>
        </w:tc>
        <w:tc>
          <w:tcPr>
            <w:tcW w:w="147" w:type="pct"/>
          </w:tcPr>
          <w:p w14:paraId="7C64287C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9721010" w14:textId="77777777" w:rsidR="00C24BAC" w:rsidRPr="00EF646B" w:rsidRDefault="00C24BAC" w:rsidP="00C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2.28</w:t>
            </w:r>
          </w:p>
        </w:tc>
      </w:tr>
    </w:tbl>
    <w:p w14:paraId="625FD73C" w14:textId="77777777" w:rsidR="00B6748C" w:rsidRPr="00447F37" w:rsidRDefault="00B6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11D1140F" w14:textId="77777777" w:rsidR="00E55D50" w:rsidRPr="00447F37" w:rsidRDefault="00DB60A1">
      <w:pPr>
        <w:rPr>
          <w:rFonts w:asciiTheme="majorBidi" w:hAnsiTheme="majorBidi" w:cstheme="majorBidi"/>
          <w:sz w:val="20"/>
          <w:szCs w:val="2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1CFB2F36" w14:textId="77777777" w:rsidR="007E7E87" w:rsidRPr="00EF646B" w:rsidRDefault="007E7E87" w:rsidP="007E7E87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  <w:sectPr w:rsidR="007E7E87" w:rsidRPr="00EF646B" w:rsidSect="007B0EE0">
          <w:headerReference w:type="default" r:id="rId10"/>
          <w:footerReference w:type="default" r:id="rId11"/>
          <w:pgSz w:w="11907" w:h="16840" w:code="9"/>
          <w:pgMar w:top="691" w:right="1152" w:bottom="720" w:left="1152" w:header="720" w:footer="504" w:gutter="0"/>
          <w:pgNumType w:start="20"/>
          <w:cols w:space="708"/>
          <w:docGrid w:linePitch="360"/>
        </w:sectPr>
      </w:pPr>
      <w:r w:rsidRPr="00EF646B">
        <w:rPr>
          <w:rFonts w:asciiTheme="majorBidi" w:hAnsiTheme="majorBidi" w:cstheme="majorBidi"/>
          <w:sz w:val="30"/>
          <w:szCs w:val="30"/>
        </w:rPr>
        <w:t xml:space="preserve"> </w:t>
      </w:r>
    </w:p>
    <w:p w14:paraId="6B4EE116" w14:textId="77777777" w:rsidR="00040C1C" w:rsidRPr="00EF646B" w:rsidRDefault="00040C1C" w:rsidP="00040C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4C1E0B38" w14:textId="77777777" w:rsidR="002938EC" w:rsidRPr="002938EC" w:rsidRDefault="002938EC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37A1317F" w14:textId="77777777" w:rsidR="00FD1DC3" w:rsidRDefault="00FD1DC3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เงินลงทุน</w:t>
      </w:r>
      <w:r w:rsidR="005072B0" w:rsidRPr="00EF646B">
        <w:rPr>
          <w:rFonts w:ascii="Angsana New" w:hAnsi="Angsana New" w:hint="cs"/>
          <w:sz w:val="30"/>
          <w:szCs w:val="30"/>
          <w:cs/>
        </w:rPr>
        <w:t>ในบริษัทร่วม</w:t>
      </w:r>
      <w:r w:rsidR="00F45591" w:rsidRPr="00EF646B">
        <w:rPr>
          <w:rFonts w:ascii="Angsana New" w:hAnsi="Angsana New" w:hint="cs"/>
          <w:sz w:val="30"/>
          <w:szCs w:val="30"/>
          <w:cs/>
        </w:rPr>
        <w:t>และการร่วม</w:t>
      </w:r>
      <w:r w:rsidR="00F45591" w:rsidRPr="00E159AF">
        <w:rPr>
          <w:rFonts w:ascii="Angsana New" w:hAnsi="Angsana New" w:hint="cs"/>
          <w:sz w:val="30"/>
          <w:szCs w:val="30"/>
          <w:cs/>
        </w:rPr>
        <w:t>ค้า</w:t>
      </w:r>
      <w:r w:rsidRPr="00E159AF">
        <w:rPr>
          <w:rFonts w:ascii="Angsana New" w:hAnsi="Angsana New"/>
          <w:sz w:val="30"/>
          <w:szCs w:val="30"/>
          <w:cs/>
        </w:rPr>
        <w:t xml:space="preserve"> </w:t>
      </w:r>
      <w:r w:rsidR="00F76C89" w:rsidRPr="00E159AF">
        <w:rPr>
          <w:rFonts w:ascii="Angsana New" w:hAnsi="Angsana New" w:hint="cs"/>
          <w:sz w:val="30"/>
          <w:szCs w:val="30"/>
          <w:cs/>
        </w:rPr>
        <w:t xml:space="preserve">ณ </w:t>
      </w:r>
      <w:r w:rsidRPr="00E159AF">
        <w:rPr>
          <w:rFonts w:ascii="Angsana New" w:hAnsi="Angsana New"/>
          <w:sz w:val="30"/>
          <w:szCs w:val="30"/>
          <w:cs/>
        </w:rPr>
        <w:t xml:space="preserve">วันที่ </w:t>
      </w:r>
      <w:r w:rsidR="009421E1" w:rsidRPr="00E159AF">
        <w:rPr>
          <w:rFonts w:ascii="Angsana New" w:hAnsi="Angsana New"/>
          <w:sz w:val="30"/>
          <w:szCs w:val="30"/>
        </w:rPr>
        <w:t xml:space="preserve">30 </w:t>
      </w:r>
      <w:r w:rsidR="009421E1" w:rsidRPr="00E159A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159AF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E159AF">
        <w:rPr>
          <w:rFonts w:ascii="Angsana New" w:hAnsi="Angsana New"/>
          <w:sz w:val="30"/>
          <w:szCs w:val="30"/>
          <w:cs/>
        </w:rPr>
        <w:t>สำหรับ</w:t>
      </w:r>
      <w:r w:rsidR="00B04A22" w:rsidRPr="00E159AF">
        <w:rPr>
          <w:rFonts w:ascii="Angsana New" w:hAnsi="Angsana New" w:hint="cs"/>
          <w:sz w:val="30"/>
          <w:szCs w:val="30"/>
          <w:cs/>
        </w:rPr>
        <w:t>ปีสิ้นสุดวันที่ 30 กันยายน</w:t>
      </w:r>
      <w:r w:rsidR="00B537D0" w:rsidRPr="00E159AF">
        <w:rPr>
          <w:rFonts w:ascii="Angsana New" w:hAnsi="Angsana New"/>
          <w:sz w:val="30"/>
          <w:szCs w:val="30"/>
          <w:cs/>
        </w:rPr>
        <w:t xml:space="preserve"> </w:t>
      </w:r>
      <w:r w:rsidRPr="00E159AF">
        <w:rPr>
          <w:rFonts w:ascii="Angsana New" w:hAnsi="Angsana New"/>
          <w:sz w:val="30"/>
          <w:szCs w:val="30"/>
          <w:cs/>
        </w:rPr>
        <w:t>มีดังนี้</w:t>
      </w:r>
    </w:p>
    <w:p w14:paraId="3DF499EC" w14:textId="77777777" w:rsidR="007411CA" w:rsidRPr="007411CA" w:rsidRDefault="007411CA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4883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2582"/>
        <w:gridCol w:w="454"/>
        <w:gridCol w:w="1800"/>
        <w:gridCol w:w="643"/>
        <w:gridCol w:w="258"/>
        <w:gridCol w:w="651"/>
        <w:gridCol w:w="258"/>
        <w:gridCol w:w="724"/>
        <w:gridCol w:w="266"/>
        <w:gridCol w:w="735"/>
        <w:gridCol w:w="258"/>
        <w:gridCol w:w="718"/>
        <w:gridCol w:w="237"/>
        <w:gridCol w:w="758"/>
        <w:gridCol w:w="246"/>
        <w:gridCol w:w="758"/>
        <w:gridCol w:w="269"/>
        <w:gridCol w:w="712"/>
        <w:gridCol w:w="266"/>
        <w:gridCol w:w="810"/>
        <w:gridCol w:w="278"/>
        <w:gridCol w:w="790"/>
      </w:tblGrid>
      <w:tr w:rsidR="009E0271" w:rsidRPr="00EF3608" w14:paraId="590E19BD" w14:textId="77777777" w:rsidTr="00024C2C">
        <w:tc>
          <w:tcPr>
            <w:tcW w:w="892" w:type="pct"/>
          </w:tcPr>
          <w:p w14:paraId="6BC1C2D5" w14:textId="77777777" w:rsidR="009E0271" w:rsidRPr="00EF3608" w:rsidRDefault="009E0271" w:rsidP="003726C8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" w:type="pct"/>
          </w:tcPr>
          <w:p w14:paraId="035C45E4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</w:tcPr>
          <w:p w14:paraId="05F1ED82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9" w:type="pct"/>
            <w:gridSpan w:val="19"/>
          </w:tcPr>
          <w:p w14:paraId="2D31581D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E0271" w:rsidRPr="00EF3608" w14:paraId="6D762643" w14:textId="77777777" w:rsidTr="00024C2C">
        <w:tc>
          <w:tcPr>
            <w:tcW w:w="892" w:type="pct"/>
          </w:tcPr>
          <w:p w14:paraId="0CFE5343" w14:textId="77777777" w:rsidR="009E0271" w:rsidRPr="00EF3608" w:rsidRDefault="009E0271" w:rsidP="003726C8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" w:type="pct"/>
          </w:tcPr>
          <w:p w14:paraId="13CCDE86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5818276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  <w:vAlign w:val="bottom"/>
          </w:tcPr>
          <w:p w14:paraId="4476C328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29AAA7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36" w:type="pct"/>
            <w:gridSpan w:val="3"/>
            <w:vAlign w:val="bottom"/>
          </w:tcPr>
          <w:p w14:paraId="28848955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89" w:type="pct"/>
            <w:vAlign w:val="bottom"/>
          </w:tcPr>
          <w:p w14:paraId="7F955259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hanging="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96" w:type="pct"/>
            <w:gridSpan w:val="3"/>
            <w:vAlign w:val="bottom"/>
          </w:tcPr>
          <w:p w14:paraId="1E8523AF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4B6B415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89" w:type="pct"/>
            <w:vAlign w:val="bottom"/>
          </w:tcPr>
          <w:p w14:paraId="20277CB9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25E878AF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6AA33F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5" w:type="pct"/>
            <w:vAlign w:val="bottom"/>
          </w:tcPr>
          <w:p w14:paraId="30058147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gridSpan w:val="3"/>
            <w:shd w:val="clear" w:color="auto" w:fill="auto"/>
            <w:vAlign w:val="bottom"/>
          </w:tcPr>
          <w:p w14:paraId="5E3D4F04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710D3E91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92" w:type="pct"/>
          </w:tcPr>
          <w:p w14:paraId="24263305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9" w:type="pct"/>
            <w:gridSpan w:val="3"/>
          </w:tcPr>
          <w:p w14:paraId="6880017C" w14:textId="77777777" w:rsidR="007411CA" w:rsidRDefault="007411CA" w:rsidP="003726C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  <w:p w14:paraId="11C5D481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เงินปันผลรับสำหรับ</w:t>
            </w:r>
            <w:r w:rsidR="007411C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9E0271" w:rsidRPr="00EF3608" w14:paraId="19301D78" w14:textId="77777777" w:rsidTr="00024C2C">
        <w:tc>
          <w:tcPr>
            <w:tcW w:w="892" w:type="pct"/>
          </w:tcPr>
          <w:p w14:paraId="68A6CA87" w14:textId="77777777" w:rsidR="009E0271" w:rsidRPr="00EF3608" w:rsidRDefault="009E0271" w:rsidP="003726C8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61B4965A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pct"/>
          </w:tcPr>
          <w:p w14:paraId="67F8D774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506E7866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9" w:type="pct"/>
          </w:tcPr>
          <w:p w14:paraId="390DB32D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5D9FA22F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9" w:type="pct"/>
          </w:tcPr>
          <w:p w14:paraId="501DC0F0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0" w:type="pct"/>
          </w:tcPr>
          <w:p w14:paraId="207F8531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2" w:type="pct"/>
          </w:tcPr>
          <w:p w14:paraId="57255FA6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4FD33BA5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9" w:type="pct"/>
          </w:tcPr>
          <w:p w14:paraId="75A408B2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</w:tcPr>
          <w:p w14:paraId="30EE9A1D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2" w:type="pct"/>
          </w:tcPr>
          <w:p w14:paraId="4C9B1158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3F52965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5" w:type="pct"/>
          </w:tcPr>
          <w:p w14:paraId="1F41EC06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3F085E0C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3" w:type="pct"/>
            <w:shd w:val="clear" w:color="auto" w:fill="auto"/>
          </w:tcPr>
          <w:p w14:paraId="3F0CD138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69C32988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2" w:type="pct"/>
          </w:tcPr>
          <w:p w14:paraId="7F1D3E96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0" w:type="pct"/>
          </w:tcPr>
          <w:p w14:paraId="1FF70E2F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6" w:type="pct"/>
          </w:tcPr>
          <w:p w14:paraId="63E7E721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29AD6D2" w14:textId="77777777" w:rsidR="009E0271" w:rsidRPr="00EF3608" w:rsidRDefault="009E0271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9E0271" w:rsidRPr="00EF3608" w14:paraId="544D0420" w14:textId="77777777" w:rsidTr="00024C2C">
        <w:tc>
          <w:tcPr>
            <w:tcW w:w="892" w:type="pct"/>
          </w:tcPr>
          <w:p w14:paraId="65E73CA3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7" w:type="pct"/>
          </w:tcPr>
          <w:p w14:paraId="730E3452" w14:textId="77777777" w:rsidR="009E0271" w:rsidRPr="00EF3608" w:rsidRDefault="009E0271" w:rsidP="003726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22" w:type="pct"/>
          </w:tcPr>
          <w:p w14:paraId="02FA1857" w14:textId="77777777" w:rsidR="009E0271" w:rsidRPr="00EF3608" w:rsidRDefault="009E0271" w:rsidP="003726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36" w:type="pct"/>
            <w:gridSpan w:val="3"/>
          </w:tcPr>
          <w:p w14:paraId="4F848078" w14:textId="77777777" w:rsidR="009E0271" w:rsidRPr="00EF3608" w:rsidRDefault="009E0271" w:rsidP="003726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" w:type="pct"/>
          </w:tcPr>
          <w:p w14:paraId="294164A6" w14:textId="77777777" w:rsidR="009E0271" w:rsidRPr="00EF3608" w:rsidRDefault="009E0271" w:rsidP="003726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704" w:type="pct"/>
            <w:gridSpan w:val="15"/>
            <w:shd w:val="clear" w:color="auto" w:fill="auto"/>
          </w:tcPr>
          <w:p w14:paraId="4CBEF1BF" w14:textId="77777777" w:rsidR="009E0271" w:rsidRPr="00EF3608" w:rsidRDefault="009E0271" w:rsidP="003726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E0271" w:rsidRPr="00EF3608" w14:paraId="597411A4" w14:textId="77777777" w:rsidTr="00024C2C">
        <w:tc>
          <w:tcPr>
            <w:tcW w:w="892" w:type="pct"/>
          </w:tcPr>
          <w:p w14:paraId="29A4345D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7" w:type="pct"/>
          </w:tcPr>
          <w:p w14:paraId="1B79AD7A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</w:tcPr>
          <w:p w14:paraId="2600E50F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</w:tcPr>
          <w:p w14:paraId="0B602BB9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0379FF53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7A44BF95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3A76AC51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75BD7C8F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016071B0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6BF62A9A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5DCD4297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26808EC5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2CF1F555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595D8895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744D99A3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600BF66D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14:paraId="45F9A94F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15E12341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79122923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48C10A37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30B1CC67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2FFB5EE4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E0271" w:rsidRPr="00EF3608" w14:paraId="536469AD" w14:textId="77777777" w:rsidTr="00024C2C">
        <w:tc>
          <w:tcPr>
            <w:tcW w:w="892" w:type="pct"/>
          </w:tcPr>
          <w:p w14:paraId="54D59EFD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กองทุนรวมสิทธิการเช่า</w:t>
            </w:r>
          </w:p>
          <w:p w14:paraId="224124A8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อสังหาริมทรัพย์โกลด์</w:t>
            </w:r>
          </w:p>
        </w:tc>
        <w:tc>
          <w:tcPr>
            <w:tcW w:w="157" w:type="pct"/>
          </w:tcPr>
          <w:p w14:paraId="38280538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3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2" w:type="pct"/>
          </w:tcPr>
          <w:p w14:paraId="725CF40E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222" w:type="pct"/>
          </w:tcPr>
          <w:p w14:paraId="48F449ED" w14:textId="77777777" w:rsidR="00B14CE5" w:rsidRDefault="00B14CE5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0F7C35" w14:textId="77777777" w:rsidR="00B14CE5" w:rsidRDefault="00B14CE5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30BBE8F" w14:textId="5EC4D440" w:rsidR="009E0271" w:rsidRPr="00EF3608" w:rsidRDefault="00F0172D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33.00</w:t>
            </w:r>
          </w:p>
        </w:tc>
        <w:tc>
          <w:tcPr>
            <w:tcW w:w="89" w:type="pct"/>
          </w:tcPr>
          <w:p w14:paraId="249A6F5C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46B3C28C" w14:textId="77777777" w:rsidR="00B14CE5" w:rsidRDefault="00B14CE5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11F1387" w14:textId="77777777" w:rsidR="00B14CE5" w:rsidRDefault="00B14CE5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3AED631" w14:textId="793B404F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89" w:type="pct"/>
          </w:tcPr>
          <w:p w14:paraId="755BF15C" w14:textId="77777777" w:rsidR="009E0271" w:rsidRPr="00EF3608" w:rsidRDefault="009E0271" w:rsidP="003726C8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522435FB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FE620FB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3475546" w14:textId="5237C0A3" w:rsidR="009E0271" w:rsidRPr="00EF3608" w:rsidRDefault="00F0172D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2" w:type="pct"/>
          </w:tcPr>
          <w:p w14:paraId="429F4C33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69428B09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61CA8AD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43B1E56" w14:textId="38DCB51B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89" w:type="pct"/>
          </w:tcPr>
          <w:p w14:paraId="1B07B2F8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7EA31E41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F7BDD43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16992F6" w14:textId="52CCA251" w:rsidR="009E0271" w:rsidRPr="00EF3608" w:rsidRDefault="00F017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2" w:type="pct"/>
          </w:tcPr>
          <w:p w14:paraId="1A37AA0E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51BADC84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4CEB6BC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483A7E3" w14:textId="08AAA02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5" w:type="pct"/>
          </w:tcPr>
          <w:p w14:paraId="29CC9046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4AA25A3E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83A5604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7C79AFB" w14:textId="516CDBD5" w:rsidR="009E0271" w:rsidRPr="00C56717" w:rsidRDefault="00F017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202.48</w:t>
            </w:r>
          </w:p>
        </w:tc>
        <w:tc>
          <w:tcPr>
            <w:tcW w:w="93" w:type="pct"/>
            <w:shd w:val="clear" w:color="auto" w:fill="auto"/>
          </w:tcPr>
          <w:p w14:paraId="2F9168F3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702FF237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1E9C946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73FCFA" w14:textId="7A6C258F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206.00</w:t>
            </w:r>
          </w:p>
        </w:tc>
        <w:tc>
          <w:tcPr>
            <w:tcW w:w="92" w:type="pct"/>
          </w:tcPr>
          <w:p w14:paraId="14BD06B2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18FFA54B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D42D6FE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2B6A884" w14:textId="2274FE0C" w:rsidR="009E0271" w:rsidRPr="00EF3608" w:rsidRDefault="00F0172D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26.18</w:t>
            </w:r>
          </w:p>
        </w:tc>
        <w:tc>
          <w:tcPr>
            <w:tcW w:w="96" w:type="pct"/>
          </w:tcPr>
          <w:p w14:paraId="246B9F3B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68F798EF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357FDCC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FC854A7" w14:textId="7DB2E715" w:rsidR="009E0271" w:rsidRPr="00EF3608" w:rsidRDefault="00F0172D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</w:tr>
      <w:tr w:rsidR="009E0271" w:rsidRPr="00EF3608" w14:paraId="7F96E0E6" w14:textId="77777777" w:rsidTr="00024C2C">
        <w:trPr>
          <w:trHeight w:val="254"/>
        </w:trPr>
        <w:tc>
          <w:tcPr>
            <w:tcW w:w="892" w:type="pct"/>
            <w:vAlign w:val="bottom"/>
          </w:tcPr>
          <w:p w14:paraId="4E36F7F9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157" w:type="pct"/>
          </w:tcPr>
          <w:p w14:paraId="2DD3FB67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22" w:type="pct"/>
            <w:vAlign w:val="center"/>
          </w:tcPr>
          <w:p w14:paraId="38606022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22" w:type="pct"/>
            <w:vAlign w:val="center"/>
          </w:tcPr>
          <w:p w14:paraId="6454B74A" w14:textId="77777777" w:rsidR="009E0271" w:rsidRPr="00EF3608" w:rsidRDefault="00F0172D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89" w:type="pct"/>
            <w:vAlign w:val="center"/>
          </w:tcPr>
          <w:p w14:paraId="210881E7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5E6C4399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89" w:type="pct"/>
            <w:vAlign w:val="center"/>
          </w:tcPr>
          <w:p w14:paraId="7A6A25C3" w14:textId="77777777" w:rsidR="009E0271" w:rsidRPr="00EF3608" w:rsidRDefault="009E0271" w:rsidP="003726C8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55379A3B" w14:textId="77777777" w:rsidR="009E0271" w:rsidRPr="00EF3608" w:rsidRDefault="00F0172D" w:rsidP="00F0172D">
            <w:pPr>
              <w:tabs>
                <w:tab w:val="clear" w:pos="227"/>
                <w:tab w:val="clear" w:pos="454"/>
                <w:tab w:val="left" w:pos="520"/>
                <w:tab w:val="left" w:pos="610"/>
              </w:tabs>
              <w:spacing w:line="240" w:lineRule="auto"/>
              <w:ind w:left="-108" w:right="-126" w:hanging="9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1,450.00</w:t>
            </w:r>
          </w:p>
        </w:tc>
        <w:tc>
          <w:tcPr>
            <w:tcW w:w="92" w:type="pct"/>
            <w:vAlign w:val="center"/>
          </w:tcPr>
          <w:p w14:paraId="5124B4F4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083EE796" w14:textId="77777777" w:rsidR="009E0271" w:rsidRPr="00EF3608" w:rsidRDefault="009E0271" w:rsidP="003726C8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89" w:type="pct"/>
            <w:vAlign w:val="center"/>
          </w:tcPr>
          <w:p w14:paraId="70470B07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707F0BD1" w14:textId="77777777" w:rsidR="009E0271" w:rsidRPr="00EF3608" w:rsidRDefault="00F017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2" w:type="pct"/>
            <w:vAlign w:val="center"/>
          </w:tcPr>
          <w:p w14:paraId="54F54FEE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620832CD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5" w:type="pct"/>
            <w:vAlign w:val="center"/>
          </w:tcPr>
          <w:p w14:paraId="6F91DE67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A0DFFE4" w14:textId="77777777" w:rsidR="009E0271" w:rsidRPr="00C56717" w:rsidRDefault="00F017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22"/>
                <w:tab w:val="left" w:pos="612"/>
              </w:tabs>
              <w:spacing w:line="240" w:lineRule="auto"/>
              <w:ind w:left="-108" w:right="-2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3" w:type="pct"/>
            <w:shd w:val="clear" w:color="auto" w:fill="auto"/>
            <w:vAlign w:val="center"/>
          </w:tcPr>
          <w:p w14:paraId="161EAC04" w14:textId="77777777" w:rsidR="009E0271" w:rsidRPr="00EF3608" w:rsidRDefault="009E0271" w:rsidP="003726C8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31B9D54B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2" w:type="pct"/>
            <w:vAlign w:val="center"/>
          </w:tcPr>
          <w:p w14:paraId="41386ECB" w14:textId="77777777" w:rsidR="009E0271" w:rsidRPr="00EF3608" w:rsidRDefault="009E0271" w:rsidP="003726C8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2CFF45B4" w14:textId="77777777" w:rsidR="009E0271" w:rsidRPr="00EF3608" w:rsidRDefault="00F0172D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center"/>
          </w:tcPr>
          <w:p w14:paraId="5821C9B4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2343EAE4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E0271" w:rsidRPr="00EF3608" w14:paraId="35511302" w14:textId="77777777" w:rsidTr="00024C2C">
        <w:tc>
          <w:tcPr>
            <w:tcW w:w="892" w:type="pct"/>
          </w:tcPr>
          <w:p w14:paraId="5A3EE0F9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14:paraId="39498F64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อสังหาริมทรัพย์โกลเด้นเวนเจอร์</w:t>
            </w:r>
          </w:p>
          <w:p w14:paraId="560ECE7C" w14:textId="77777777" w:rsidR="009E0271" w:rsidRPr="00EF3608" w:rsidRDefault="009E0271" w:rsidP="003726C8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57" w:type="pct"/>
          </w:tcPr>
          <w:p w14:paraId="11145F1D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55919CDF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14:paraId="4E3BFFD6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14:paraId="6ED29300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222" w:type="pct"/>
          </w:tcPr>
          <w:p w14:paraId="1877D4C2" w14:textId="77777777" w:rsidR="00B14CE5" w:rsidRDefault="00B14CE5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6D66013" w14:textId="77777777" w:rsidR="00B14CE5" w:rsidRDefault="00B14CE5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F5E542C" w14:textId="4829CE26" w:rsidR="009E0271" w:rsidRPr="00EF3608" w:rsidRDefault="00F0172D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89" w:type="pct"/>
            <w:vAlign w:val="center"/>
          </w:tcPr>
          <w:p w14:paraId="00CFE87E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019258BA" w14:textId="77777777" w:rsidR="00B14CE5" w:rsidRDefault="00B14CE5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A91BEA8" w14:textId="77777777" w:rsidR="00B14CE5" w:rsidRDefault="00B14CE5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316C858" w14:textId="66627790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89" w:type="pct"/>
          </w:tcPr>
          <w:p w14:paraId="5C10B601" w14:textId="77777777" w:rsidR="009E0271" w:rsidRPr="00EF3608" w:rsidRDefault="009E0271" w:rsidP="003726C8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25D5AA55" w14:textId="77777777" w:rsidR="00B14CE5" w:rsidRDefault="00B14CE5" w:rsidP="00A42D3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39E5A56" w14:textId="77777777" w:rsidR="00B14CE5" w:rsidRDefault="00B14CE5" w:rsidP="00A42D3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8232819" w14:textId="10F434E8" w:rsidR="009E0271" w:rsidRPr="00EF3608" w:rsidRDefault="00F0172D" w:rsidP="00A42D3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2" w:type="pct"/>
          </w:tcPr>
          <w:p w14:paraId="47C5F17E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276CF646" w14:textId="77777777" w:rsidR="00B14CE5" w:rsidRDefault="00B14CE5" w:rsidP="003726C8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6DE09CF" w14:textId="77777777" w:rsidR="00B14CE5" w:rsidRDefault="00B14CE5" w:rsidP="003726C8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FCE4146" w14:textId="1A30A2B0" w:rsidR="009E0271" w:rsidRPr="00EF3608" w:rsidRDefault="009E0271" w:rsidP="003726C8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89" w:type="pct"/>
          </w:tcPr>
          <w:p w14:paraId="76AACD61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58AFFBA9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67A115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195EFDD" w14:textId="72566B84" w:rsidR="009E0271" w:rsidRPr="00EF3608" w:rsidRDefault="00496FF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2" w:type="pct"/>
          </w:tcPr>
          <w:p w14:paraId="401F9ADF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362FC3C4" w14:textId="77777777" w:rsidR="00B14CE5" w:rsidRDefault="00B14CE5" w:rsidP="003726C8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58F52FF" w14:textId="77777777" w:rsidR="00B14CE5" w:rsidRDefault="00B14CE5" w:rsidP="003726C8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7852F96" w14:textId="6175F6F1" w:rsidR="009E0271" w:rsidRPr="00EF3608" w:rsidRDefault="009E0271" w:rsidP="003726C8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5" w:type="pct"/>
          </w:tcPr>
          <w:p w14:paraId="6B7F4769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66382FE3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0195588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CE370A6" w14:textId="14920011" w:rsidR="009E0271" w:rsidRPr="00C56717" w:rsidRDefault="00F017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1,616.22</w:t>
            </w:r>
          </w:p>
        </w:tc>
        <w:tc>
          <w:tcPr>
            <w:tcW w:w="93" w:type="pct"/>
            <w:shd w:val="clear" w:color="auto" w:fill="auto"/>
          </w:tcPr>
          <w:p w14:paraId="0C653A31" w14:textId="77777777" w:rsidR="009E0271" w:rsidRPr="00EF3608" w:rsidRDefault="009E0271" w:rsidP="003726C8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14:paraId="568F9A11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D631EC9" w14:textId="77777777" w:rsidR="00B14CE5" w:rsidRDefault="00B14CE5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7631E2" w14:textId="5E166D11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1,689.09</w:t>
            </w:r>
          </w:p>
        </w:tc>
        <w:tc>
          <w:tcPr>
            <w:tcW w:w="92" w:type="pct"/>
          </w:tcPr>
          <w:p w14:paraId="2B647AE7" w14:textId="77777777" w:rsidR="009E0271" w:rsidRPr="00EF3608" w:rsidRDefault="009E0271" w:rsidP="003726C8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B701CA7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FA8B15D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8CBB48D" w14:textId="17082CBB" w:rsidR="009E0271" w:rsidRPr="00EF3608" w:rsidRDefault="00496FFD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155.70</w:t>
            </w:r>
          </w:p>
        </w:tc>
        <w:tc>
          <w:tcPr>
            <w:tcW w:w="96" w:type="pct"/>
          </w:tcPr>
          <w:p w14:paraId="49DA6DBF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72B62B37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DC31A71" w14:textId="77777777" w:rsidR="00B14CE5" w:rsidRDefault="00B14CE5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BB12123" w14:textId="51A4E3C7" w:rsidR="009E0271" w:rsidRPr="00EF3608" w:rsidRDefault="009E0271" w:rsidP="003726C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496FFD">
              <w:rPr>
                <w:rFonts w:ascii="Angsana New" w:hAnsi="Angsana New"/>
                <w:color w:val="000000"/>
                <w:sz w:val="24"/>
                <w:szCs w:val="24"/>
              </w:rPr>
              <w:t>41.92</w:t>
            </w:r>
          </w:p>
        </w:tc>
      </w:tr>
      <w:tr w:rsidR="009E0271" w:rsidRPr="00EF3608" w14:paraId="5D873B0C" w14:textId="77777777" w:rsidTr="00024C2C">
        <w:trPr>
          <w:trHeight w:val="289"/>
        </w:trPr>
        <w:tc>
          <w:tcPr>
            <w:tcW w:w="892" w:type="pct"/>
          </w:tcPr>
          <w:p w14:paraId="0252FEA9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7" w:type="pct"/>
          </w:tcPr>
          <w:p w14:paraId="45003F15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3580F07C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2E968616" w14:textId="77777777" w:rsidR="009E0271" w:rsidRPr="00EF3608" w:rsidRDefault="009E0271" w:rsidP="003726C8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5FA2C6F1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02B6FA4D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40ACFAEB" w14:textId="77777777" w:rsidR="009E0271" w:rsidRPr="00EF3608" w:rsidRDefault="009E0271" w:rsidP="003726C8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4722E3E3" w14:textId="77777777" w:rsidR="009E0271" w:rsidRPr="00EF3608" w:rsidRDefault="009E0271" w:rsidP="003726C8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208D5621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692E0195" w14:textId="77777777" w:rsidR="009E0271" w:rsidRPr="00EF3608" w:rsidRDefault="009E0271" w:rsidP="003726C8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24FFA9EA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</w:tcPr>
          <w:p w14:paraId="7F26485A" w14:textId="77777777" w:rsidR="009E0271" w:rsidRPr="00EF3608" w:rsidRDefault="00496FFD" w:rsidP="003726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2" w:type="pct"/>
          </w:tcPr>
          <w:p w14:paraId="7AB2966F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</w:tcPr>
          <w:p w14:paraId="30421656" w14:textId="77777777" w:rsidR="009E0271" w:rsidRPr="00EF3608" w:rsidRDefault="009E0271" w:rsidP="003726C8">
            <w:pPr>
              <w:tabs>
                <w:tab w:val="clear" w:pos="227"/>
                <w:tab w:val="clear" w:pos="680"/>
                <w:tab w:val="left" w:pos="184"/>
                <w:tab w:val="decimal" w:pos="28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5" w:type="pct"/>
          </w:tcPr>
          <w:p w14:paraId="725FBE60" w14:textId="77777777" w:rsidR="009E0271" w:rsidRPr="00EF3608" w:rsidRDefault="009E0271" w:rsidP="003726C8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7609C" w14:textId="77777777" w:rsidR="009E0271" w:rsidRPr="00C56717" w:rsidRDefault="00A42D38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1,888.70</w:t>
            </w:r>
          </w:p>
        </w:tc>
        <w:tc>
          <w:tcPr>
            <w:tcW w:w="93" w:type="pct"/>
            <w:shd w:val="clear" w:color="auto" w:fill="auto"/>
          </w:tcPr>
          <w:p w14:paraId="41E224B4" w14:textId="77777777" w:rsidR="009E0271" w:rsidRPr="00EF3608" w:rsidRDefault="009E0271" w:rsidP="003726C8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6D3AD" w14:textId="77777777" w:rsidR="009E0271" w:rsidRPr="00EF3608" w:rsidRDefault="00A42D38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7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1,965.09</w:t>
            </w:r>
          </w:p>
        </w:tc>
        <w:tc>
          <w:tcPr>
            <w:tcW w:w="92" w:type="pct"/>
          </w:tcPr>
          <w:p w14:paraId="6A1355DB" w14:textId="77777777" w:rsidR="009E0271" w:rsidRPr="00EF3608" w:rsidRDefault="009E0271" w:rsidP="003726C8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02D1B3BD" w14:textId="77777777" w:rsidR="009E0271" w:rsidRPr="00EF3608" w:rsidRDefault="00496FFD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181.88</w:t>
            </w:r>
          </w:p>
        </w:tc>
        <w:tc>
          <w:tcPr>
            <w:tcW w:w="96" w:type="pct"/>
          </w:tcPr>
          <w:p w14:paraId="41E912D5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25843F90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496FF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55.18</w:t>
            </w:r>
          </w:p>
        </w:tc>
      </w:tr>
      <w:tr w:rsidR="009E0271" w:rsidRPr="00EF3608" w14:paraId="258D80A9" w14:textId="77777777" w:rsidTr="00024C2C">
        <w:trPr>
          <w:trHeight w:val="389"/>
        </w:trPr>
        <w:tc>
          <w:tcPr>
            <w:tcW w:w="892" w:type="pct"/>
          </w:tcPr>
          <w:p w14:paraId="27F11CFE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7" w:type="pct"/>
          </w:tcPr>
          <w:p w14:paraId="67F209BF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4B6CDD8C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2A7C12B0" w14:textId="77777777" w:rsidR="009E0271" w:rsidRPr="00EF3608" w:rsidRDefault="009E0271" w:rsidP="003726C8">
            <w:pPr>
              <w:spacing w:line="240" w:lineRule="auto"/>
              <w:ind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74E5A0B5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2853377E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1B849A71" w14:textId="77777777" w:rsidR="009E0271" w:rsidRPr="00EF3608" w:rsidRDefault="009E0271" w:rsidP="003726C8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4925A755" w14:textId="77777777" w:rsidR="009E0271" w:rsidRPr="00EF3608" w:rsidRDefault="009E0271" w:rsidP="003726C8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44915041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15C0A86E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</w:tcPr>
          <w:p w14:paraId="1B0A3D22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72D80B87" w14:textId="77777777" w:rsidR="009E0271" w:rsidRPr="00EF3608" w:rsidRDefault="009E0271" w:rsidP="003726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653F3380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</w:tcPr>
          <w:p w14:paraId="44A7A046" w14:textId="77777777" w:rsidR="009E0271" w:rsidRPr="00EF3608" w:rsidRDefault="009E0271" w:rsidP="003726C8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6DBC710C" w14:textId="77777777" w:rsidR="009E0271" w:rsidRPr="00EF3608" w:rsidRDefault="009E0271" w:rsidP="003726C8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7149CE78" w14:textId="77777777" w:rsidR="009E0271" w:rsidRPr="00C56717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auto"/>
          </w:tcPr>
          <w:p w14:paraId="3782CE33" w14:textId="77777777" w:rsidR="009E0271" w:rsidRPr="00EF3608" w:rsidRDefault="009E0271" w:rsidP="003726C8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302D5711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5671E72A" w14:textId="77777777" w:rsidR="009E0271" w:rsidRPr="00EF3608" w:rsidRDefault="009E0271" w:rsidP="003726C8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14:paraId="6ABE14BD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192E98BD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2BA64ABA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E0271" w:rsidRPr="00EF3608" w14:paraId="0E2F19B1" w14:textId="77777777" w:rsidTr="00024C2C">
        <w:tc>
          <w:tcPr>
            <w:tcW w:w="892" w:type="pct"/>
          </w:tcPr>
          <w:p w14:paraId="408DAAFC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157" w:type="pct"/>
          </w:tcPr>
          <w:p w14:paraId="15E56C5A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  <w:vAlign w:val="center"/>
          </w:tcPr>
          <w:p w14:paraId="1D7A7444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22" w:type="pct"/>
          </w:tcPr>
          <w:p w14:paraId="7DCB17B0" w14:textId="77777777" w:rsidR="009E0271" w:rsidRPr="00EF3608" w:rsidRDefault="00F0172D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89" w:type="pct"/>
            <w:vAlign w:val="center"/>
          </w:tcPr>
          <w:p w14:paraId="7358A39C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</w:tcPr>
          <w:p w14:paraId="2A898E6F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89" w:type="pct"/>
          </w:tcPr>
          <w:p w14:paraId="7A2A0E6A" w14:textId="77777777" w:rsidR="009E0271" w:rsidRPr="00EF3608" w:rsidRDefault="009E0271" w:rsidP="003726C8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</w:tcPr>
          <w:p w14:paraId="3A77ED66" w14:textId="77777777" w:rsidR="009E0271" w:rsidRPr="00EF3608" w:rsidRDefault="00F0172D" w:rsidP="00A42D3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2" w:type="pct"/>
          </w:tcPr>
          <w:p w14:paraId="25DB2352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</w:tcPr>
          <w:p w14:paraId="62E6BC48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89" w:type="pct"/>
          </w:tcPr>
          <w:p w14:paraId="48D1F889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3A388C91" w14:textId="77777777" w:rsidR="009E0271" w:rsidRPr="00EF3608" w:rsidRDefault="00496FFD" w:rsidP="003726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</w:tcPr>
          <w:p w14:paraId="267566A0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00EEDAB3" w14:textId="77777777" w:rsidR="009E0271" w:rsidRPr="00EF3608" w:rsidRDefault="009E0271" w:rsidP="003726C8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5" w:type="pct"/>
          </w:tcPr>
          <w:p w14:paraId="6648BEF2" w14:textId="77777777" w:rsidR="009E0271" w:rsidRPr="00EF3608" w:rsidRDefault="009E0271" w:rsidP="003726C8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0FD2336B" w14:textId="77777777" w:rsidR="009E0271" w:rsidRPr="00C56717" w:rsidRDefault="00496FF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1,299.49</w:t>
            </w:r>
          </w:p>
        </w:tc>
        <w:tc>
          <w:tcPr>
            <w:tcW w:w="93" w:type="pct"/>
            <w:shd w:val="clear" w:color="auto" w:fill="auto"/>
          </w:tcPr>
          <w:p w14:paraId="0E0B4539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14:paraId="616B5BC5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1,435.22</w:t>
            </w:r>
          </w:p>
        </w:tc>
        <w:tc>
          <w:tcPr>
            <w:tcW w:w="92" w:type="pct"/>
          </w:tcPr>
          <w:p w14:paraId="6EAC7A04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93" w:right="-201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69D1E968" w14:textId="77777777" w:rsidR="009E0271" w:rsidRPr="00EF3608" w:rsidRDefault="00496FFD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34F421A9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14BC12EF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E0271" w:rsidRPr="00EF3608" w14:paraId="241686FD" w14:textId="77777777" w:rsidTr="00024C2C">
        <w:tc>
          <w:tcPr>
            <w:tcW w:w="892" w:type="pct"/>
            <w:vAlign w:val="bottom"/>
          </w:tcPr>
          <w:p w14:paraId="3FF95DFD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" w:type="pct"/>
          </w:tcPr>
          <w:p w14:paraId="5C977FB6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vAlign w:val="bottom"/>
          </w:tcPr>
          <w:p w14:paraId="3B0B49ED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3B1FD6A6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4F7A7811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285D153F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1604C909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50A12C1F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vAlign w:val="center"/>
          </w:tcPr>
          <w:p w14:paraId="52267089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27B8185B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5C8B13B4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C684" w14:textId="77777777" w:rsidR="009E0271" w:rsidRPr="00EF3608" w:rsidRDefault="00496FFD" w:rsidP="003726C8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2" w:type="pct"/>
            <w:vAlign w:val="center"/>
          </w:tcPr>
          <w:p w14:paraId="66EFA5E5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12BC2A45" w14:textId="77777777" w:rsidR="009E0271" w:rsidRPr="00EF3608" w:rsidRDefault="009E0271" w:rsidP="003726C8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5" w:type="pct"/>
          </w:tcPr>
          <w:p w14:paraId="57AE5801" w14:textId="77777777" w:rsidR="009E0271" w:rsidRPr="00EF3608" w:rsidRDefault="009E0271" w:rsidP="003726C8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56730E61" w14:textId="77777777" w:rsidR="009E0271" w:rsidRPr="00C56717" w:rsidRDefault="00496FF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1,299.49</w:t>
            </w:r>
          </w:p>
        </w:tc>
        <w:tc>
          <w:tcPr>
            <w:tcW w:w="93" w:type="pct"/>
            <w:shd w:val="clear" w:color="auto" w:fill="auto"/>
          </w:tcPr>
          <w:p w14:paraId="16FB8E49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E4156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1,435.22</w:t>
            </w:r>
          </w:p>
        </w:tc>
        <w:tc>
          <w:tcPr>
            <w:tcW w:w="92" w:type="pct"/>
            <w:vAlign w:val="center"/>
          </w:tcPr>
          <w:p w14:paraId="2B6D70A3" w14:textId="77777777" w:rsidR="009E0271" w:rsidRPr="00EF3608" w:rsidRDefault="009E0271" w:rsidP="003726C8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2086E260" w14:textId="77777777" w:rsidR="009E0271" w:rsidRPr="00EF3608" w:rsidRDefault="00496FFD" w:rsidP="00496FFD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center"/>
          </w:tcPr>
          <w:p w14:paraId="71A74973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39B9B30B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9E0271" w:rsidRPr="00EF3608" w14:paraId="23743818" w14:textId="77777777" w:rsidTr="00024C2C">
        <w:tc>
          <w:tcPr>
            <w:tcW w:w="892" w:type="pct"/>
            <w:vAlign w:val="bottom"/>
          </w:tcPr>
          <w:p w14:paraId="0F455129" w14:textId="77777777" w:rsidR="009E0271" w:rsidRPr="00EF3608" w:rsidRDefault="009E0271" w:rsidP="003726C8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" w:type="pct"/>
          </w:tcPr>
          <w:p w14:paraId="71473CAD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vAlign w:val="bottom"/>
          </w:tcPr>
          <w:p w14:paraId="54EFAE2F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09FA2C4D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5D8236AD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6778673B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111D4137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14:paraId="2A5B9B58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vAlign w:val="center"/>
          </w:tcPr>
          <w:p w14:paraId="176359EF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597DECEE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vAlign w:val="center"/>
          </w:tcPr>
          <w:p w14:paraId="4EF74EC3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9562B0" w14:textId="77777777" w:rsidR="009E0271" w:rsidRPr="00EF3608" w:rsidRDefault="00496FFD" w:rsidP="003726C8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2" w:type="pct"/>
            <w:vAlign w:val="center"/>
          </w:tcPr>
          <w:p w14:paraId="7DF7B73A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3D1C3E" w14:textId="77777777" w:rsidR="009E0271" w:rsidRPr="00EF3608" w:rsidRDefault="009E0271" w:rsidP="003726C8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5" w:type="pct"/>
          </w:tcPr>
          <w:p w14:paraId="7A713263" w14:textId="77777777" w:rsidR="009E0271" w:rsidRPr="00EF3608" w:rsidRDefault="009E0271" w:rsidP="003726C8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7052F" w14:textId="77777777" w:rsidR="009E0271" w:rsidRPr="00C56717" w:rsidRDefault="00496FF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3,188.19</w:t>
            </w:r>
          </w:p>
        </w:tc>
        <w:tc>
          <w:tcPr>
            <w:tcW w:w="93" w:type="pct"/>
            <w:shd w:val="clear" w:color="auto" w:fill="auto"/>
          </w:tcPr>
          <w:p w14:paraId="197EDAC8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9BE40D" w14:textId="77777777" w:rsidR="009E0271" w:rsidRPr="00EF3608" w:rsidRDefault="009E0271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3,400.31</w:t>
            </w:r>
          </w:p>
        </w:tc>
        <w:tc>
          <w:tcPr>
            <w:tcW w:w="92" w:type="pct"/>
            <w:vAlign w:val="center"/>
          </w:tcPr>
          <w:p w14:paraId="2188A5CF" w14:textId="77777777" w:rsidR="009E0271" w:rsidRPr="00EF3608" w:rsidRDefault="009E0271" w:rsidP="003726C8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4DBCEF" w14:textId="77777777" w:rsidR="009E0271" w:rsidRPr="00EF3608" w:rsidRDefault="00496FFD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181.88</w:t>
            </w:r>
          </w:p>
        </w:tc>
        <w:tc>
          <w:tcPr>
            <w:tcW w:w="96" w:type="pct"/>
            <w:vAlign w:val="center"/>
          </w:tcPr>
          <w:p w14:paraId="4B55E248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6CC9B" w14:textId="77777777" w:rsidR="009E0271" w:rsidRPr="00EF3608" w:rsidRDefault="009E0271" w:rsidP="003726C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496FF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55.18</w:t>
            </w:r>
          </w:p>
        </w:tc>
      </w:tr>
    </w:tbl>
    <w:p w14:paraId="3C98A5C5" w14:textId="77777777" w:rsidR="005931F8" w:rsidRDefault="005931F8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471C411F" w14:textId="77777777" w:rsidR="0078725F" w:rsidRDefault="0078725F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21FB11D6" w14:textId="77777777" w:rsidR="0078725F" w:rsidRDefault="0078725F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4418" w:type="dxa"/>
        <w:tblInd w:w="1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0"/>
        <w:gridCol w:w="378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592640" w:rsidRPr="00EF3608" w14:paraId="5AD1745F" w14:textId="77777777" w:rsidTr="003726C8">
        <w:tc>
          <w:tcPr>
            <w:tcW w:w="2430" w:type="dxa"/>
          </w:tcPr>
          <w:p w14:paraId="37E814D6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378" w:type="dxa"/>
          </w:tcPr>
          <w:p w14:paraId="5D742444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10" w:type="dxa"/>
            <w:gridSpan w:val="23"/>
          </w:tcPr>
          <w:p w14:paraId="4BA02C54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2640" w:rsidRPr="00EF3608" w14:paraId="46BC655C" w14:textId="77777777" w:rsidTr="003726C8">
        <w:tc>
          <w:tcPr>
            <w:tcW w:w="2430" w:type="dxa"/>
          </w:tcPr>
          <w:p w14:paraId="306A42E5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7795119F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2CD1F713" w14:textId="77777777" w:rsidR="00592640" w:rsidRPr="00EF3608" w:rsidRDefault="00592640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E00668D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406AF01C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618A478C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10E7BCD9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5449565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323FEE2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6F610F9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8F5F760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1F1FEC54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6BA0CD0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A8A472D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35D96B5B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0F84C03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088F3A6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0F7D1CB" w14:textId="77777777" w:rsidR="00592640" w:rsidRPr="00EF3608" w:rsidRDefault="0059264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E380BD9" w14:textId="77777777" w:rsidR="00024C2C" w:rsidRDefault="00024C2C" w:rsidP="00024C2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  <w:p w14:paraId="272B6487" w14:textId="77777777" w:rsidR="00592640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024C2C" w:rsidRPr="00EF3608" w14:paraId="1D995CA8" w14:textId="77777777" w:rsidTr="003726C8">
        <w:tc>
          <w:tcPr>
            <w:tcW w:w="2430" w:type="dxa"/>
          </w:tcPr>
          <w:p w14:paraId="44895DDA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64E24F75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90F1E7C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41152DD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A4BDA2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260B9F0F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6E1C690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E8B3A0F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3F30AE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593B7E3E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66F440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AB53263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5AD276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3B48D22F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3B41C54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FAFB8C0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4F8FDD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4E4F03A0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4AF228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E38CAFC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D0194F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4167DDF7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8BB26A5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EC66095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740966" w14:textId="77777777" w:rsidR="00024C2C" w:rsidRPr="00EF3608" w:rsidRDefault="00024C2C" w:rsidP="00024C2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024C2C" w:rsidRPr="00EF3608" w14:paraId="0C08A672" w14:textId="77777777" w:rsidTr="003726C8">
        <w:tc>
          <w:tcPr>
            <w:tcW w:w="2430" w:type="dxa"/>
          </w:tcPr>
          <w:p w14:paraId="1F846144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78" w:type="dxa"/>
          </w:tcPr>
          <w:p w14:paraId="3494251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25F2CA9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0841124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630" w:type="dxa"/>
            <w:gridSpan w:val="19"/>
          </w:tcPr>
          <w:p w14:paraId="43681C0B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024C2C" w:rsidRPr="00EF3608" w14:paraId="0588C9D9" w14:textId="77777777" w:rsidTr="003726C8">
        <w:tc>
          <w:tcPr>
            <w:tcW w:w="2430" w:type="dxa"/>
          </w:tcPr>
          <w:p w14:paraId="42E60BBA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78" w:type="dxa"/>
          </w:tcPr>
          <w:p w14:paraId="0E5CADC6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83382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0F1FD8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4560D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A1A507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44AD80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C0C492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41C9F1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CDF2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3A4C6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933A09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26317A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4F6BB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BA1C82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E46006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4493E1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EA0671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05DF8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5C82DA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14AC01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76ECB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021FB6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76B46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2B3479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24C2C" w:rsidRPr="00EF3608" w14:paraId="5CEABBD4" w14:textId="77777777" w:rsidTr="003726C8">
        <w:tc>
          <w:tcPr>
            <w:tcW w:w="2430" w:type="dxa"/>
          </w:tcPr>
          <w:p w14:paraId="6BB42CA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กองทุนรวมสิทธิการเช่า</w:t>
            </w:r>
          </w:p>
          <w:p w14:paraId="7A22AE14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อสังหาริมทรัพย์โกลด์</w:t>
            </w:r>
          </w:p>
        </w:tc>
        <w:tc>
          <w:tcPr>
            <w:tcW w:w="378" w:type="dxa"/>
          </w:tcPr>
          <w:p w14:paraId="1F7D2F2D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714140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0879935" w14:textId="00DA3008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0D0D4127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25201E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0891FCD" w14:textId="0CE123BF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3795E2E0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BC54DEC" w14:textId="77777777" w:rsidR="00B14CE5" w:rsidRDefault="00B14CE5" w:rsidP="00024C2C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C2D7854" w14:textId="0F4DEE8D" w:rsidR="00024C2C" w:rsidRPr="00EF3608" w:rsidRDefault="00496FFD" w:rsidP="00024C2C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476DF6E5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C4323B8" w14:textId="77777777" w:rsidR="00B14CE5" w:rsidRDefault="00B14CE5" w:rsidP="00024C2C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0A59ADD" w14:textId="1B4B2124" w:rsidR="00024C2C" w:rsidRPr="00EF3608" w:rsidRDefault="00024C2C" w:rsidP="00024C2C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4C32EAC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2587CB3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8667E22" w14:textId="26BE01D1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6F01B90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E440A5D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023A00D" w14:textId="77B4CDB1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61BFE538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8FB6061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9C96EA9" w14:textId="434E96C8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(144.51)</w:t>
            </w:r>
          </w:p>
        </w:tc>
        <w:tc>
          <w:tcPr>
            <w:tcW w:w="270" w:type="dxa"/>
            <w:tcBorders>
              <w:bottom w:val="nil"/>
            </w:tcBorders>
          </w:tcPr>
          <w:p w14:paraId="5FA710A6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9A53468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736A68B" w14:textId="1EAD4E65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(164.91)</w:t>
            </w:r>
          </w:p>
        </w:tc>
        <w:tc>
          <w:tcPr>
            <w:tcW w:w="270" w:type="dxa"/>
            <w:tcBorders>
              <w:bottom w:val="nil"/>
            </w:tcBorders>
          </w:tcPr>
          <w:p w14:paraId="769FEE19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776799B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07E197C" w14:textId="51D87111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510.00</w:t>
            </w:r>
          </w:p>
        </w:tc>
        <w:tc>
          <w:tcPr>
            <w:tcW w:w="270" w:type="dxa"/>
            <w:tcBorders>
              <w:bottom w:val="nil"/>
            </w:tcBorders>
          </w:tcPr>
          <w:p w14:paraId="30A4932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0EF358A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4AED2D5" w14:textId="172426BF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489.60</w:t>
            </w:r>
          </w:p>
        </w:tc>
        <w:tc>
          <w:tcPr>
            <w:tcW w:w="270" w:type="dxa"/>
            <w:tcBorders>
              <w:bottom w:val="nil"/>
            </w:tcBorders>
          </w:tcPr>
          <w:p w14:paraId="31DAF2A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6A5AD38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79C7A4A" w14:textId="53E5EC43" w:rsidR="00024C2C" w:rsidRPr="00EF3608" w:rsidRDefault="00D91CDE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26.18</w:t>
            </w:r>
          </w:p>
        </w:tc>
        <w:tc>
          <w:tcPr>
            <w:tcW w:w="270" w:type="dxa"/>
            <w:tcBorders>
              <w:bottom w:val="nil"/>
            </w:tcBorders>
          </w:tcPr>
          <w:p w14:paraId="090C3F81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14F3FF7" w14:textId="77777777" w:rsidR="00B14CE5" w:rsidRDefault="00B14CE5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5ECEA71" w14:textId="0CF2FFE2" w:rsidR="00024C2C" w:rsidRPr="00EF3608" w:rsidRDefault="00F078D4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</w:tr>
      <w:tr w:rsidR="00024C2C" w:rsidRPr="00EF3608" w14:paraId="3204B343" w14:textId="77777777" w:rsidTr="003726C8">
        <w:tc>
          <w:tcPr>
            <w:tcW w:w="2430" w:type="dxa"/>
            <w:tcBorders>
              <w:bottom w:val="nil"/>
            </w:tcBorders>
          </w:tcPr>
          <w:p w14:paraId="3434987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378" w:type="dxa"/>
            <w:tcBorders>
              <w:bottom w:val="nil"/>
            </w:tcBorders>
          </w:tcPr>
          <w:p w14:paraId="60CB09DD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846594C" w14:textId="77777777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DDC95AB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266B1E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78C33989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7483486F" w14:textId="77777777" w:rsidR="00024C2C" w:rsidRPr="00EF3608" w:rsidRDefault="00496FFD" w:rsidP="00024C2C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B7EBA57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77BF8AB9" w14:textId="77777777" w:rsidR="00024C2C" w:rsidRPr="00EF3608" w:rsidRDefault="00024C2C" w:rsidP="00024C2C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0A39C370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650B4646" w14:textId="77777777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7C93DA2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4F25B5A8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74B6C89E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33B4664" w14:textId="77777777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340840D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BAD7CF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09A09E7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1EB5F84" w14:textId="77777777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66.</w:t>
            </w:r>
            <w:r w:rsidR="004C0DB4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6DBC3E91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9B92501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7ECD7997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BBE9B14" w14:textId="77777777" w:rsidR="00024C2C" w:rsidRPr="00EF3608" w:rsidRDefault="00D91CDE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50269B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FE5E810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24C2C" w:rsidRPr="00EF3608" w14:paraId="224D3DBF" w14:textId="77777777" w:rsidTr="003726C8">
        <w:tc>
          <w:tcPr>
            <w:tcW w:w="2430" w:type="dxa"/>
            <w:tcBorders>
              <w:bottom w:val="nil"/>
            </w:tcBorders>
          </w:tcPr>
          <w:p w14:paraId="795DD825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378" w:type="dxa"/>
            <w:tcBorders>
              <w:bottom w:val="nil"/>
            </w:tcBorders>
          </w:tcPr>
          <w:p w14:paraId="2039F63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AA819C3" w14:textId="77777777" w:rsidR="00024C2C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DF12FFF" w14:textId="77777777" w:rsidR="00496FFD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38CB2187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3D2145A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D63B882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45AA17B6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95C7BB5" w14:textId="77777777" w:rsidR="00024C2C" w:rsidRDefault="00024C2C" w:rsidP="00024C2C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C029962" w14:textId="3F338B20" w:rsidR="00496FFD" w:rsidRPr="00EF3608" w:rsidRDefault="00496FFD" w:rsidP="00024C2C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8,0</w:t>
            </w:r>
            <w:r w:rsidR="008C0107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C31B24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9F52C69" w14:textId="77777777" w:rsidR="00024C2C" w:rsidRPr="00EF3608" w:rsidRDefault="00024C2C" w:rsidP="00024C2C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DB5AD69" w14:textId="77777777" w:rsidR="00024C2C" w:rsidRPr="00EF3608" w:rsidRDefault="00024C2C" w:rsidP="00024C2C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A52E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5DA9BB7" w14:textId="77777777" w:rsidR="00024C2C" w:rsidRDefault="00024C2C" w:rsidP="00024C2C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E949FBB" w14:textId="77777777" w:rsidR="00496FFD" w:rsidRPr="00EF3608" w:rsidRDefault="00496FFD" w:rsidP="00024C2C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0CA7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D24D322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8C4A242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918ED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D210E1D" w14:textId="77777777" w:rsidR="00024C2C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276A17" w14:textId="77777777" w:rsidR="00496FFD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1DE26D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48442FE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10AEA7B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25337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51CF3959" w14:textId="77777777" w:rsidR="00024C2C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5D7F968" w14:textId="77777777" w:rsidR="00496FFD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7B7BE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6A0A6E7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C2FAC34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E4140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E49FF7A" w14:textId="77777777" w:rsidR="00024C2C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7DAD33F" w14:textId="77777777" w:rsidR="00D91CDE" w:rsidRPr="00EF3608" w:rsidRDefault="00D91CDE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155.70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6EF55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6784262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E976D69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078D4">
              <w:rPr>
                <w:rFonts w:ascii="Angsana New" w:hAnsi="Angsana New"/>
                <w:color w:val="000000"/>
                <w:sz w:val="24"/>
                <w:szCs w:val="24"/>
              </w:rPr>
              <w:t>41.92</w:t>
            </w:r>
          </w:p>
        </w:tc>
      </w:tr>
      <w:tr w:rsidR="00024C2C" w:rsidRPr="00EF3608" w14:paraId="167CE6C8" w14:textId="77777777" w:rsidTr="003726C8">
        <w:tc>
          <w:tcPr>
            <w:tcW w:w="2430" w:type="dxa"/>
            <w:tcBorders>
              <w:bottom w:val="nil"/>
            </w:tcBorders>
          </w:tcPr>
          <w:p w14:paraId="084691B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78" w:type="dxa"/>
            <w:tcBorders>
              <w:bottom w:val="nil"/>
            </w:tcBorders>
          </w:tcPr>
          <w:p w14:paraId="1651F932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1D1BE77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84CA20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F4B00DE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6D3D49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8D4DE15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5886D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439132A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A0E2C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32A1402" w14:textId="77777777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304E97D3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223404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2D66FB8E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2CD3CCB" w14:textId="77777777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(367.91)</w:t>
            </w:r>
          </w:p>
        </w:tc>
        <w:tc>
          <w:tcPr>
            <w:tcW w:w="270" w:type="dxa"/>
            <w:tcBorders>
              <w:bottom w:val="nil"/>
            </w:tcBorders>
          </w:tcPr>
          <w:p w14:paraId="76A21926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3ABCC1A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(388.31)</w:t>
            </w:r>
          </w:p>
        </w:tc>
        <w:tc>
          <w:tcPr>
            <w:tcW w:w="270" w:type="dxa"/>
            <w:tcBorders>
              <w:bottom w:val="nil"/>
            </w:tcBorders>
          </w:tcPr>
          <w:p w14:paraId="30C1E0AE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8D547E2" w14:textId="77777777" w:rsidR="00024C2C" w:rsidRPr="00EF3608" w:rsidRDefault="00496FFD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2,398.54</w:t>
            </w:r>
          </w:p>
        </w:tc>
        <w:tc>
          <w:tcPr>
            <w:tcW w:w="270" w:type="dxa"/>
            <w:tcBorders>
              <w:bottom w:val="nil"/>
            </w:tcBorders>
          </w:tcPr>
          <w:p w14:paraId="49336651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3E91AA0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2,378.14</w:t>
            </w:r>
          </w:p>
        </w:tc>
        <w:tc>
          <w:tcPr>
            <w:tcW w:w="270" w:type="dxa"/>
            <w:tcBorders>
              <w:bottom w:val="nil"/>
            </w:tcBorders>
          </w:tcPr>
          <w:p w14:paraId="30AF46DD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F3E64DA" w14:textId="77777777" w:rsidR="00024C2C" w:rsidRPr="00EF3608" w:rsidRDefault="00D91CDE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181.88</w:t>
            </w:r>
          </w:p>
        </w:tc>
        <w:tc>
          <w:tcPr>
            <w:tcW w:w="270" w:type="dxa"/>
            <w:tcBorders>
              <w:bottom w:val="nil"/>
            </w:tcBorders>
          </w:tcPr>
          <w:p w14:paraId="27AFCD7F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6B53DC" w14:textId="77777777" w:rsidR="00024C2C" w:rsidRPr="00EF3608" w:rsidRDefault="00024C2C" w:rsidP="0002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078D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55.18</w:t>
            </w:r>
          </w:p>
        </w:tc>
      </w:tr>
    </w:tbl>
    <w:p w14:paraId="50AE418D" w14:textId="77777777" w:rsidR="009E0271" w:rsidRPr="00E159AF" w:rsidRDefault="009E0271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48158F38" w14:textId="77777777" w:rsidR="00FD1DC3" w:rsidRPr="00EF646B" w:rsidRDefault="00FD1DC3" w:rsidP="00D33978">
      <w:pPr>
        <w:spacing w:line="240" w:lineRule="auto"/>
        <w:rPr>
          <w:rFonts w:ascii="Angsana New" w:hAnsi="Angsana New"/>
          <w:sz w:val="2"/>
          <w:szCs w:val="2"/>
        </w:rPr>
      </w:pPr>
    </w:p>
    <w:p w14:paraId="7E243EBE" w14:textId="77777777" w:rsidR="00B35E9E" w:rsidRPr="00EF646B" w:rsidRDefault="00B35E9E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บริษัทร่วมทั้งหมดดำเนินธุรกิจในไทย</w:t>
      </w:r>
    </w:p>
    <w:p w14:paraId="4F87F256" w14:textId="77777777" w:rsidR="00B35E9E" w:rsidRPr="00EF646B" w:rsidRDefault="00B35E9E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both"/>
        <w:rPr>
          <w:rFonts w:ascii="Angsana New" w:hAnsi="Angsana New"/>
          <w:sz w:val="20"/>
          <w:szCs w:val="20"/>
        </w:rPr>
      </w:pPr>
    </w:p>
    <w:p w14:paraId="2D68BC10" w14:textId="66DB1018" w:rsidR="007707EE" w:rsidRDefault="007707EE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</w:p>
    <w:p w14:paraId="7D054F38" w14:textId="77777777" w:rsidR="004502DC" w:rsidRPr="00EF646B" w:rsidRDefault="004502DC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thaiDistribute"/>
        <w:rPr>
          <w:rFonts w:ascii="Angsana New" w:hAnsi="Angsana New"/>
          <w:sz w:val="30"/>
          <w:szCs w:val="30"/>
        </w:rPr>
      </w:pPr>
    </w:p>
    <w:p w14:paraId="26037E17" w14:textId="1EE42AEF" w:rsidR="007707EE" w:rsidRPr="001E2946" w:rsidRDefault="007707EE" w:rsidP="00E159AF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3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วันที่ </w:t>
      </w:r>
      <w:r w:rsidR="00290C7B" w:rsidRPr="00EF646B">
        <w:rPr>
          <w:rFonts w:ascii="Angsana New" w:hAnsi="Angsana New"/>
          <w:sz w:val="30"/>
          <w:szCs w:val="30"/>
        </w:rPr>
        <w:t xml:space="preserve">30 </w:t>
      </w:r>
      <w:r w:rsidR="00290C7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90C7B" w:rsidRPr="00EF646B">
        <w:rPr>
          <w:rFonts w:ascii="Angsana New" w:hAnsi="Angsana New"/>
          <w:sz w:val="30"/>
          <w:szCs w:val="30"/>
        </w:rPr>
        <w:t>256</w:t>
      </w:r>
      <w:r w:rsidR="009A6FFF">
        <w:rPr>
          <w:rFonts w:ascii="Angsana New" w:hAnsi="Angsana New"/>
          <w:sz w:val="30"/>
          <w:szCs w:val="30"/>
        </w:rPr>
        <w:t>2</w:t>
      </w:r>
      <w:r w:rsidR="00290C7B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มีราคาปิด</w:t>
      </w:r>
      <w:r w:rsidRPr="00EF646B">
        <w:rPr>
          <w:rFonts w:ascii="Angsana New" w:hAnsi="Angsana New" w:hint="cs"/>
          <w:sz w:val="30"/>
          <w:szCs w:val="30"/>
          <w:cs/>
        </w:rPr>
        <w:t>ต่อหน่วย</w:t>
      </w:r>
      <w:r w:rsidRPr="00EF646B">
        <w:rPr>
          <w:rFonts w:ascii="Angsana New" w:hAnsi="Angsana New"/>
          <w:sz w:val="30"/>
          <w:szCs w:val="30"/>
          <w:cs/>
        </w:rPr>
        <w:t>อยู่ที่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4C0DB4">
        <w:rPr>
          <w:rFonts w:ascii="Angsana New" w:hAnsi="Angsana New"/>
          <w:sz w:val="30"/>
          <w:szCs w:val="30"/>
        </w:rPr>
        <w:t xml:space="preserve">7.50 </w:t>
      </w:r>
      <w:r w:rsidRPr="00EF646B">
        <w:rPr>
          <w:rFonts w:ascii="Angsana New" w:hAnsi="Angsana New"/>
          <w:sz w:val="30"/>
          <w:szCs w:val="30"/>
          <w:cs/>
        </w:rPr>
        <w:t xml:space="preserve">บาท </w:t>
      </w:r>
      <w:r w:rsidRPr="00EF646B">
        <w:rPr>
          <w:rFonts w:ascii="Angsana New" w:hAnsi="Angsana New"/>
          <w:sz w:val="30"/>
          <w:szCs w:val="30"/>
        </w:rPr>
        <w:br/>
      </w:r>
      <w:r w:rsidRPr="00EF646B">
        <w:rPr>
          <w:rFonts w:ascii="Angsana New" w:hAnsi="Angsana New"/>
          <w:i/>
          <w:iCs/>
          <w:sz w:val="30"/>
          <w:szCs w:val="30"/>
          <w:cs/>
        </w:rPr>
        <w:t>(</w:t>
      </w:r>
      <w:r w:rsidRPr="00EF646B">
        <w:rPr>
          <w:rFonts w:ascii="Angsana New" w:hAnsi="Angsana New"/>
          <w:i/>
          <w:iCs/>
          <w:sz w:val="30"/>
          <w:szCs w:val="30"/>
        </w:rPr>
        <w:t>3</w:t>
      </w:r>
      <w:r w:rsidR="00CB28F8" w:rsidRPr="00EF646B">
        <w:rPr>
          <w:rFonts w:ascii="Angsana New" w:hAnsi="Angsana New"/>
          <w:i/>
          <w:iCs/>
          <w:sz w:val="30"/>
          <w:szCs w:val="30"/>
        </w:rPr>
        <w:t xml:space="preserve">0 </w:t>
      </w:r>
      <w:r w:rsidR="00CB28F8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CB28F8" w:rsidRPr="00EF646B">
        <w:rPr>
          <w:rFonts w:ascii="Angsana New" w:hAnsi="Angsana New"/>
          <w:i/>
          <w:iCs/>
          <w:sz w:val="30"/>
          <w:szCs w:val="30"/>
        </w:rPr>
        <w:t>256</w:t>
      </w:r>
      <w:r w:rsidR="009A6FFF">
        <w:rPr>
          <w:rFonts w:ascii="Angsana New" w:hAnsi="Angsana New"/>
          <w:i/>
          <w:iCs/>
          <w:sz w:val="30"/>
          <w:szCs w:val="30"/>
        </w:rPr>
        <w:t>1</w:t>
      </w:r>
      <w:r w:rsidRPr="00EF646B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="009A6FFF">
        <w:rPr>
          <w:rFonts w:ascii="Angsana New" w:hAnsi="Angsana New"/>
          <w:i/>
          <w:iCs/>
          <w:sz w:val="30"/>
          <w:szCs w:val="30"/>
        </w:rPr>
        <w:t>7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.</w:t>
      </w:r>
      <w:r w:rsidR="009A6FFF">
        <w:rPr>
          <w:rFonts w:ascii="Angsana New" w:hAnsi="Angsana New"/>
          <w:i/>
          <w:iCs/>
          <w:sz w:val="30"/>
          <w:szCs w:val="30"/>
        </w:rPr>
        <w:t>2</w:t>
      </w:r>
      <w:r w:rsidRPr="00EF646B">
        <w:rPr>
          <w:rFonts w:ascii="Angsana New" w:hAnsi="Angsana New"/>
          <w:i/>
          <w:iCs/>
          <w:sz w:val="30"/>
          <w:szCs w:val="30"/>
        </w:rPr>
        <w:t>0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EF646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431081">
        <w:rPr>
          <w:rFonts w:ascii="Angsana New" w:hAnsi="Angsana New"/>
          <w:sz w:val="30"/>
          <w:szCs w:val="30"/>
        </w:rPr>
        <w:t>510.00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F646B">
        <w:rPr>
          <w:rFonts w:ascii="Angsana New" w:hAnsi="Angsana New"/>
          <w:i/>
          <w:iCs/>
          <w:sz w:val="30"/>
          <w:szCs w:val="30"/>
          <w:cs/>
        </w:rPr>
        <w:t>(</w:t>
      </w:r>
      <w:r w:rsidR="00CB28F8" w:rsidRPr="00EF646B">
        <w:rPr>
          <w:rFonts w:ascii="Angsana New" w:hAnsi="Angsana New"/>
          <w:i/>
          <w:iCs/>
          <w:sz w:val="30"/>
          <w:szCs w:val="30"/>
        </w:rPr>
        <w:t xml:space="preserve">30 </w:t>
      </w:r>
      <w:r w:rsidR="00CB28F8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CB28F8" w:rsidRPr="00EF646B">
        <w:rPr>
          <w:rFonts w:ascii="Angsana New" w:hAnsi="Angsana New"/>
          <w:i/>
          <w:iCs/>
          <w:sz w:val="30"/>
          <w:szCs w:val="30"/>
        </w:rPr>
        <w:t>256</w:t>
      </w:r>
      <w:r w:rsidR="009A6FFF">
        <w:rPr>
          <w:rFonts w:ascii="Angsana New" w:hAnsi="Angsana New"/>
          <w:i/>
          <w:iCs/>
          <w:sz w:val="30"/>
          <w:szCs w:val="30"/>
        </w:rPr>
        <w:t>1</w:t>
      </w:r>
      <w:r w:rsidRPr="00EF646B">
        <w:rPr>
          <w:rFonts w:ascii="Angsana New" w:hAnsi="Angsana New"/>
          <w:i/>
          <w:iCs/>
          <w:sz w:val="30"/>
          <w:szCs w:val="30"/>
          <w:cs/>
        </w:rPr>
        <w:t>:</w:t>
      </w:r>
      <w:r w:rsidR="004C0DB4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4</w:t>
      </w:r>
      <w:r w:rsidR="009A6FFF">
        <w:rPr>
          <w:rFonts w:ascii="Angsana New" w:hAnsi="Angsana New"/>
          <w:i/>
          <w:iCs/>
          <w:sz w:val="30"/>
          <w:szCs w:val="30"/>
        </w:rPr>
        <w:t>8</w:t>
      </w:r>
      <w:r w:rsidR="00CB28F8" w:rsidRPr="00EF646B">
        <w:rPr>
          <w:rFonts w:ascii="Angsana New" w:hAnsi="Angsana New"/>
          <w:i/>
          <w:iCs/>
          <w:sz w:val="30"/>
          <w:szCs w:val="30"/>
        </w:rPr>
        <w:t>9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.</w:t>
      </w:r>
      <w:r w:rsidR="009A6FFF">
        <w:rPr>
          <w:rFonts w:ascii="Angsana New" w:hAnsi="Angsana New"/>
          <w:i/>
          <w:iCs/>
          <w:sz w:val="30"/>
          <w:szCs w:val="30"/>
        </w:rPr>
        <w:t>6</w:t>
      </w:r>
      <w:r w:rsidR="00CB28F8" w:rsidRPr="00EF646B">
        <w:rPr>
          <w:rFonts w:ascii="Angsana New" w:hAnsi="Angsana New"/>
          <w:i/>
          <w:iCs/>
          <w:sz w:val="30"/>
          <w:szCs w:val="30"/>
        </w:rPr>
        <w:t>0</w:t>
      </w:r>
      <w:r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Pr="00EF646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EF646B">
        <w:rPr>
          <w:rFonts w:ascii="Angsana New" w:hAnsi="Angsana New"/>
          <w:sz w:val="30"/>
          <w:szCs w:val="30"/>
          <w:cs/>
        </w:rPr>
        <w:t>และ</w:t>
      </w:r>
    </w:p>
    <w:p w14:paraId="324FC2B4" w14:textId="77777777" w:rsidR="001E2946" w:rsidRPr="001E2946" w:rsidRDefault="001E2946" w:rsidP="001E2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31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F090EBF" w14:textId="0C9C3AC5" w:rsidR="00AF2A2B" w:rsidRPr="00EF646B" w:rsidRDefault="007707EE" w:rsidP="00E159AF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310" w:hanging="27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ณ วันที่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3</w:t>
      </w:r>
      <w:r w:rsidR="00290C7B" w:rsidRPr="00EF646B">
        <w:rPr>
          <w:rFonts w:ascii="Angsana New" w:hAnsi="Angsana New"/>
          <w:sz w:val="30"/>
          <w:szCs w:val="30"/>
        </w:rPr>
        <w:t xml:space="preserve">0 </w:t>
      </w:r>
      <w:r w:rsidR="00290C7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90C7B" w:rsidRPr="00EF646B">
        <w:rPr>
          <w:rFonts w:ascii="Angsana New" w:hAnsi="Angsana New"/>
          <w:sz w:val="30"/>
          <w:szCs w:val="30"/>
        </w:rPr>
        <w:t>256</w:t>
      </w:r>
      <w:r w:rsidR="0050740A">
        <w:rPr>
          <w:rFonts w:ascii="Angsana New" w:hAnsi="Angsana New"/>
          <w:sz w:val="30"/>
          <w:szCs w:val="30"/>
        </w:rPr>
        <w:t>2</w:t>
      </w:r>
      <w:r w:rsidR="00290C7B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มีราคาปิด</w:t>
      </w:r>
      <w:r w:rsidRPr="00EF646B">
        <w:rPr>
          <w:rFonts w:ascii="Angsana New" w:hAnsi="Angsana New" w:hint="cs"/>
          <w:sz w:val="30"/>
          <w:szCs w:val="30"/>
          <w:cs/>
        </w:rPr>
        <w:t>ต่อหน่วย</w:t>
      </w:r>
      <w:r w:rsidRPr="00EF646B">
        <w:rPr>
          <w:rFonts w:ascii="Angsana New" w:hAnsi="Angsana New"/>
          <w:sz w:val="30"/>
          <w:szCs w:val="30"/>
          <w:cs/>
        </w:rPr>
        <w:t>อยู่ที่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431081">
        <w:rPr>
          <w:rFonts w:ascii="Angsana New" w:hAnsi="Angsana New"/>
          <w:sz w:val="30"/>
          <w:szCs w:val="30"/>
        </w:rPr>
        <w:t>16.80</w:t>
      </w:r>
      <w:r w:rsidRPr="00EF646B">
        <w:rPr>
          <w:rFonts w:ascii="Angsana New" w:hAnsi="Angsana New"/>
          <w:sz w:val="30"/>
          <w:szCs w:val="30"/>
          <w:cs/>
        </w:rPr>
        <w:t xml:space="preserve"> บาท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(</w:t>
      </w:r>
      <w:r w:rsidR="00984746" w:rsidRPr="00EF646B">
        <w:rPr>
          <w:rFonts w:ascii="Angsana New" w:hAnsi="Angsana New"/>
          <w:i/>
          <w:iCs/>
          <w:sz w:val="30"/>
          <w:szCs w:val="30"/>
        </w:rPr>
        <w:t xml:space="preserve">30 </w:t>
      </w:r>
      <w:r w:rsidR="00984746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984746" w:rsidRPr="00EF646B">
        <w:rPr>
          <w:rFonts w:ascii="Angsana New" w:hAnsi="Angsana New"/>
          <w:i/>
          <w:iCs/>
          <w:sz w:val="30"/>
          <w:szCs w:val="30"/>
        </w:rPr>
        <w:t>256</w:t>
      </w:r>
      <w:r w:rsidR="0050740A">
        <w:rPr>
          <w:rFonts w:ascii="Angsana New" w:hAnsi="Angsana New"/>
          <w:i/>
          <w:iCs/>
          <w:sz w:val="30"/>
          <w:szCs w:val="30"/>
        </w:rPr>
        <w:t>1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EF646B">
        <w:rPr>
          <w:rFonts w:ascii="Angsana New" w:hAnsi="Angsana New"/>
          <w:i/>
          <w:iCs/>
          <w:sz w:val="30"/>
          <w:szCs w:val="30"/>
        </w:rPr>
        <w:t xml:space="preserve"> 1</w:t>
      </w:r>
      <w:r w:rsidR="0050740A">
        <w:rPr>
          <w:rFonts w:ascii="Angsana New" w:hAnsi="Angsana New"/>
          <w:i/>
          <w:iCs/>
          <w:sz w:val="30"/>
          <w:szCs w:val="30"/>
        </w:rPr>
        <w:t>5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.</w:t>
      </w:r>
      <w:r w:rsidR="0050740A">
        <w:rPr>
          <w:rFonts w:ascii="Angsana New" w:hAnsi="Angsana New"/>
          <w:i/>
          <w:iCs/>
          <w:sz w:val="30"/>
          <w:szCs w:val="30"/>
        </w:rPr>
        <w:t>1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0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="00290C7B"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เท่ากับ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431081">
        <w:rPr>
          <w:rFonts w:ascii="Angsana New" w:hAnsi="Angsana New"/>
          <w:sz w:val="30"/>
          <w:szCs w:val="30"/>
        </w:rPr>
        <w:t>3,099.60</w:t>
      </w:r>
      <w:r w:rsidR="00D047A9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ล้านบาท</w:t>
      </w:r>
      <w:r w:rsidR="00290C7B" w:rsidRPr="00EF646B">
        <w:rPr>
          <w:rFonts w:ascii="Angsana New" w:hAnsi="Angsana New"/>
          <w:sz w:val="30"/>
          <w:szCs w:val="30"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(</w:t>
      </w:r>
      <w:r w:rsidR="00984746" w:rsidRPr="00EF646B">
        <w:rPr>
          <w:rFonts w:ascii="Angsana New" w:hAnsi="Angsana New"/>
          <w:i/>
          <w:iCs/>
          <w:sz w:val="30"/>
          <w:szCs w:val="30"/>
        </w:rPr>
        <w:t xml:space="preserve">30 </w:t>
      </w:r>
      <w:r w:rsidR="00984746"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984746" w:rsidRPr="00EF646B">
        <w:rPr>
          <w:rFonts w:ascii="Angsana New" w:hAnsi="Angsana New"/>
          <w:i/>
          <w:iCs/>
          <w:sz w:val="30"/>
          <w:szCs w:val="30"/>
        </w:rPr>
        <w:t>256</w:t>
      </w:r>
      <w:r w:rsidR="0050740A">
        <w:rPr>
          <w:rFonts w:ascii="Angsana New" w:hAnsi="Angsana New"/>
          <w:i/>
          <w:iCs/>
          <w:sz w:val="30"/>
          <w:szCs w:val="30"/>
        </w:rPr>
        <w:t>1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:</w:t>
      </w:r>
      <w:r w:rsidR="00C76B84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2,</w:t>
      </w:r>
      <w:r w:rsidR="00984746" w:rsidRPr="00EF646B">
        <w:rPr>
          <w:rFonts w:ascii="Angsana New" w:hAnsi="Angsana New"/>
          <w:i/>
          <w:iCs/>
          <w:sz w:val="30"/>
          <w:szCs w:val="30"/>
        </w:rPr>
        <w:t>7</w:t>
      </w:r>
      <w:r w:rsidR="0050740A">
        <w:rPr>
          <w:rFonts w:ascii="Angsana New" w:hAnsi="Angsana New"/>
          <w:i/>
          <w:iCs/>
          <w:sz w:val="30"/>
          <w:szCs w:val="30"/>
        </w:rPr>
        <w:t>85</w:t>
      </w:r>
      <w:r w:rsidR="00290C7B" w:rsidRPr="00EF646B">
        <w:rPr>
          <w:rFonts w:ascii="Angsana New" w:hAnsi="Angsana New"/>
          <w:i/>
          <w:iCs/>
          <w:sz w:val="30"/>
          <w:szCs w:val="30"/>
        </w:rPr>
        <w:t>.</w:t>
      </w:r>
      <w:r w:rsidR="0050740A">
        <w:rPr>
          <w:rFonts w:ascii="Angsana New" w:hAnsi="Angsana New"/>
          <w:i/>
          <w:iCs/>
          <w:sz w:val="30"/>
          <w:szCs w:val="30"/>
        </w:rPr>
        <w:t>95</w:t>
      </w:r>
      <w:r w:rsidR="00290C7B" w:rsidRPr="00EF646B">
        <w:rPr>
          <w:rFonts w:ascii="Angsana New" w:hAnsi="Angsana New"/>
          <w:i/>
          <w:iCs/>
          <w:sz w:val="30"/>
          <w:szCs w:val="30"/>
        </w:rPr>
        <w:t xml:space="preserve"> </w:t>
      </w:r>
      <w:r w:rsidR="00290C7B" w:rsidRPr="00EF646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57113D40" w14:textId="77777777" w:rsidR="00AF2A2B" w:rsidRPr="00EF646B" w:rsidRDefault="00AF2A2B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บริษัทร่วมและการร่วมค้า</w:t>
      </w:r>
    </w:p>
    <w:p w14:paraId="4B6794B2" w14:textId="77777777" w:rsidR="00AF2A2B" w:rsidRPr="00EF646B" w:rsidRDefault="00AF2A2B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10" w:firstLine="180"/>
        <w:jc w:val="both"/>
        <w:rPr>
          <w:rFonts w:ascii="Angsana New" w:hAnsi="Angsana New"/>
          <w:sz w:val="20"/>
          <w:szCs w:val="20"/>
        </w:rPr>
      </w:pPr>
    </w:p>
    <w:p w14:paraId="5FC03F56" w14:textId="031D3D95" w:rsidR="00AF2A2B" w:rsidRPr="001E2946" w:rsidRDefault="00AF2A2B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80" w:right="310"/>
        <w:jc w:val="both"/>
        <w:rPr>
          <w:rFonts w:ascii="Angsana New" w:hAnsi="Angsana New"/>
          <w:spacing w:val="-2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ตาราง</w:t>
      </w:r>
      <w:r w:rsidRPr="001E2946">
        <w:rPr>
          <w:rFonts w:ascii="Angsana New" w:hAnsi="Angsana New" w:hint="cs"/>
          <w:spacing w:val="-2"/>
          <w:sz w:val="30"/>
          <w:szCs w:val="30"/>
          <w:cs/>
        </w:rPr>
        <w:t>ต่อไปนี้สรุป</w:t>
      </w:r>
      <w:r w:rsidRPr="001E2946">
        <w:rPr>
          <w:rFonts w:ascii="Angsana New" w:hAnsi="Angsana New"/>
          <w:spacing w:val="-2"/>
          <w:sz w:val="30"/>
          <w:szCs w:val="30"/>
          <w:cs/>
        </w:rPr>
        <w:t>ข้อมูลทางการเงินของบริษัทร่วมและการร่วมค้าที่รวมอยู่ในงบการเงินของบริษัทร่วมและการร่วมค้า</w:t>
      </w:r>
      <w:r w:rsidR="001E2946" w:rsidRPr="001E2946">
        <w:rPr>
          <w:rFonts w:ascii="Angsana New" w:hAnsi="Angsana New"/>
          <w:spacing w:val="-2"/>
          <w:sz w:val="30"/>
          <w:szCs w:val="30"/>
        </w:rPr>
        <w:t xml:space="preserve"> </w:t>
      </w:r>
      <w:r w:rsidRPr="001E2946">
        <w:rPr>
          <w:rFonts w:ascii="Angsana New" w:hAnsi="Angsana New"/>
          <w:spacing w:val="-2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1E2946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1E2946">
        <w:rPr>
          <w:rFonts w:ascii="Angsana New" w:hAnsi="Angsana New"/>
          <w:spacing w:val="-2"/>
          <w:sz w:val="30"/>
          <w:szCs w:val="30"/>
          <w:cs/>
        </w:rPr>
        <w:t>กิจการในกิจการเหล่านี้</w:t>
      </w:r>
    </w:p>
    <w:p w14:paraId="6D4ABBCD" w14:textId="77777777" w:rsidR="009F1703" w:rsidRPr="009F1703" w:rsidRDefault="009F1703" w:rsidP="00E15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80" w:right="310"/>
        <w:jc w:val="both"/>
        <w:rPr>
          <w:rFonts w:ascii="Angsana New" w:hAnsi="Angsana New"/>
          <w:sz w:val="20"/>
          <w:szCs w:val="20"/>
        </w:rPr>
      </w:pPr>
    </w:p>
    <w:p w14:paraId="6713A773" w14:textId="77777777" w:rsidR="00040C1C" w:rsidRDefault="00040C1C" w:rsidP="001E2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80" w:right="31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2946">
        <w:rPr>
          <w:rFonts w:ascii="Angsana New" w:hAnsi="Angsana New" w:hint="cs"/>
          <w:spacing w:val="-4"/>
          <w:sz w:val="30"/>
          <w:szCs w:val="30"/>
          <w:cs/>
        </w:rPr>
        <w:t>บริษัท นอร์ท สาธร โฮเต็ล จำกัด ซึ่ง</w:t>
      </w:r>
      <w:r w:rsidRPr="001E2946">
        <w:rPr>
          <w:rFonts w:ascii="Angsana New" w:hAnsi="Angsana New" w:hint="cs"/>
          <w:spacing w:val="-3"/>
          <w:sz w:val="30"/>
          <w:szCs w:val="30"/>
          <w:cs/>
        </w:rPr>
        <w:t>เป็น</w:t>
      </w:r>
      <w:r w:rsidRPr="001E2946">
        <w:rPr>
          <w:rFonts w:ascii="Angsana New" w:hAnsi="Angsana New"/>
          <w:spacing w:val="-3"/>
          <w:sz w:val="30"/>
          <w:szCs w:val="30"/>
          <w:cs/>
        </w:rPr>
        <w:t>บริษัท</w:t>
      </w:r>
      <w:r w:rsidRPr="00EF646B">
        <w:rPr>
          <w:rFonts w:ascii="Angsana New" w:hAnsi="Angsana New" w:hint="cs"/>
          <w:sz w:val="30"/>
          <w:szCs w:val="30"/>
          <w:cs/>
        </w:rPr>
        <w:t>ร่วมไ</w:t>
      </w:r>
      <w:r w:rsidRPr="00EF646B">
        <w:rPr>
          <w:rFonts w:ascii="Angsana New" w:hAnsi="Angsana New"/>
          <w:sz w:val="30"/>
          <w:szCs w:val="30"/>
          <w:cs/>
        </w:rPr>
        <w:t>ด้ทำสัญญากู้ยืมกับ</w:t>
      </w:r>
      <w:r w:rsidRPr="00EF646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EF646B">
        <w:rPr>
          <w:rFonts w:ascii="Angsana New" w:hAnsi="Angsana New"/>
          <w:sz w:val="30"/>
          <w:szCs w:val="30"/>
          <w:cs/>
        </w:rPr>
        <w:t>แห่งหนึ่ง</w:t>
      </w:r>
      <w:r w:rsidRPr="00EF646B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EF646B">
        <w:rPr>
          <w:rFonts w:ascii="Angsana New" w:hAnsi="Angsana New"/>
          <w:sz w:val="30"/>
          <w:szCs w:val="30"/>
          <w:cs/>
        </w:rPr>
        <w:t>บริษัทค้ำประกันเงินกู้</w:t>
      </w:r>
      <w:r w:rsidRPr="00EF646B">
        <w:rPr>
          <w:rFonts w:ascii="Angsana New" w:hAnsi="Angsana New" w:hint="cs"/>
          <w:sz w:val="30"/>
          <w:szCs w:val="30"/>
          <w:cs/>
        </w:rPr>
        <w:t>ยืม</w:t>
      </w:r>
      <w:r w:rsidRPr="00EF646B">
        <w:rPr>
          <w:rFonts w:ascii="Angsana New" w:hAnsi="Angsana New"/>
          <w:sz w:val="30"/>
          <w:szCs w:val="30"/>
          <w:cs/>
        </w:rPr>
        <w:t>ดังกล่าว</w:t>
      </w:r>
      <w:r w:rsidRPr="00EF646B">
        <w:rPr>
          <w:rFonts w:ascii="Angsana New" w:hAnsi="Angsana New" w:hint="cs"/>
          <w:sz w:val="30"/>
          <w:szCs w:val="30"/>
          <w:cs/>
        </w:rPr>
        <w:t>และ</w:t>
      </w:r>
      <w:r w:rsidRPr="00EF646B">
        <w:rPr>
          <w:rFonts w:ascii="Angsana New" w:hAnsi="Angsana New"/>
          <w:sz w:val="30"/>
          <w:szCs w:val="30"/>
          <w:cs/>
        </w:rPr>
        <w:t>จำนำใบหุ้นของบริษัท</w:t>
      </w:r>
      <w:r w:rsidRPr="00EF646B">
        <w:rPr>
          <w:rFonts w:ascii="Angsana New" w:hAnsi="Angsana New" w:hint="cs"/>
          <w:sz w:val="30"/>
          <w:szCs w:val="30"/>
          <w:cs/>
        </w:rPr>
        <w:t>ร่วม</w:t>
      </w:r>
      <w:r w:rsidRPr="00EF646B">
        <w:rPr>
          <w:rFonts w:ascii="Angsana New" w:hAnsi="Angsana New"/>
          <w:sz w:val="30"/>
          <w:szCs w:val="30"/>
          <w:cs/>
        </w:rPr>
        <w:t>ที่ถือโดยบริษัททั้งจำนวนกับ</w:t>
      </w:r>
      <w:r w:rsidRPr="00EF646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EF646B">
        <w:rPr>
          <w:rFonts w:ascii="Angsana New" w:hAnsi="Angsana New"/>
          <w:sz w:val="30"/>
          <w:szCs w:val="30"/>
          <w:cs/>
        </w:rPr>
        <w:t>ดังกล่าว</w:t>
      </w:r>
    </w:p>
    <w:p w14:paraId="780BC9E8" w14:textId="77777777" w:rsidR="00040C1C" w:rsidRPr="00AA50FA" w:rsidRDefault="00040C1C" w:rsidP="00040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74DAF08" w14:textId="77777777" w:rsidR="00040C1C" w:rsidRPr="00EF646B" w:rsidRDefault="00040C1C" w:rsidP="009F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80" w:right="310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7A40B984" w14:textId="77777777" w:rsidR="00040C1C" w:rsidRPr="00AA50FA" w:rsidRDefault="00040C1C" w:rsidP="00040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01A07A6" w14:textId="77777777" w:rsidR="00040C1C" w:rsidRPr="009F1703" w:rsidRDefault="00040C1C" w:rsidP="009F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80" w:right="310"/>
        <w:jc w:val="both"/>
        <w:rPr>
          <w:rFonts w:ascii="Angsana New" w:hAnsi="Angsana New"/>
          <w:i/>
          <w:iCs/>
          <w:sz w:val="30"/>
          <w:szCs w:val="30"/>
        </w:rPr>
      </w:pPr>
      <w:r w:rsidRPr="009F1703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</w:p>
    <w:p w14:paraId="21A4272D" w14:textId="77777777" w:rsidR="00040C1C" w:rsidRPr="00AA50FA" w:rsidRDefault="00040C1C" w:rsidP="00040C1C">
      <w:pPr>
        <w:rPr>
          <w:rFonts w:asciiTheme="majorBidi" w:hAnsiTheme="majorBidi" w:cstheme="majorBidi"/>
          <w:sz w:val="20"/>
          <w:szCs w:val="20"/>
        </w:rPr>
      </w:pPr>
    </w:p>
    <w:p w14:paraId="317FA1D8" w14:textId="77777777" w:rsidR="00040C1C" w:rsidRPr="00EF646B" w:rsidRDefault="00040C1C" w:rsidP="00040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80" w:right="31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Theme="majorBidi" w:hAnsiTheme="majorBidi" w:cstheme="majorBidi" w:hint="cs"/>
          <w:sz w:val="30"/>
          <w:szCs w:val="30"/>
          <w:cs/>
        </w:rPr>
        <w:t>การพิจารณาการด้อยค่าเงินลงทุนในบริษัทร่วมและการร่วมค้า</w:t>
      </w:r>
      <w:r w:rsidRPr="00EF646B">
        <w:rPr>
          <w:rFonts w:asciiTheme="majorBidi" w:hAnsiTheme="majorBidi" w:cstheme="majorBidi"/>
          <w:sz w:val="30"/>
          <w:szCs w:val="30"/>
        </w:rPr>
        <w:t xml:space="preserve"> </w:t>
      </w:r>
      <w:r w:rsidRPr="00EF646B">
        <w:rPr>
          <w:rFonts w:asciiTheme="majorBidi" w:hAnsiTheme="majorBidi" w:cstheme="majorBidi" w:hint="cs"/>
          <w:sz w:val="30"/>
          <w:szCs w:val="30"/>
          <w:cs/>
        </w:rPr>
        <w:t>(ดูหมายเหตุ</w:t>
      </w:r>
      <w:r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EF6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646B">
        <w:rPr>
          <w:rFonts w:asciiTheme="majorBidi" w:hAnsiTheme="majorBidi" w:cstheme="majorBidi"/>
          <w:sz w:val="30"/>
          <w:szCs w:val="30"/>
        </w:rPr>
        <w:t>11</w:t>
      </w:r>
      <w:r w:rsidRPr="00EF646B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0870B3AA" w14:textId="77777777" w:rsidR="00AF2A2B" w:rsidRPr="00EF646B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20"/>
          <w:szCs w:val="20"/>
        </w:rPr>
      </w:pPr>
    </w:p>
    <w:p w14:paraId="66A92C37" w14:textId="77777777" w:rsidR="00AE474B" w:rsidRPr="00EF646B" w:rsidRDefault="00AE474B">
      <w:r w:rsidRPr="00EF646B">
        <w:br w:type="page"/>
      </w:r>
    </w:p>
    <w:tbl>
      <w:tblPr>
        <w:tblStyle w:val="TableGridLight1"/>
        <w:tblW w:w="149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6"/>
        <w:gridCol w:w="1057"/>
        <w:gridCol w:w="236"/>
        <w:gridCol w:w="1183"/>
        <w:gridCol w:w="236"/>
        <w:gridCol w:w="1045"/>
        <w:gridCol w:w="245"/>
        <w:gridCol w:w="1207"/>
        <w:gridCol w:w="236"/>
        <w:gridCol w:w="1021"/>
        <w:gridCol w:w="236"/>
        <w:gridCol w:w="1190"/>
        <w:gridCol w:w="236"/>
        <w:gridCol w:w="1056"/>
        <w:gridCol w:w="236"/>
        <w:gridCol w:w="1213"/>
      </w:tblGrid>
      <w:tr w:rsidR="00AB4E0F" w:rsidRPr="00EF646B" w14:paraId="27D9E1DC" w14:textId="77777777" w:rsidTr="00E159AF">
        <w:trPr>
          <w:trHeight w:val="440"/>
          <w:tblHeader/>
        </w:trPr>
        <w:tc>
          <w:tcPr>
            <w:tcW w:w="4316" w:type="dxa"/>
          </w:tcPr>
          <w:p w14:paraId="03122150" w14:textId="77777777" w:rsidR="00AB4E0F" w:rsidRPr="00EF646B" w:rsidRDefault="00AB4E0F" w:rsidP="00D76EAD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7892" w:type="dxa"/>
            <w:gridSpan w:val="11"/>
          </w:tcPr>
          <w:p w14:paraId="699499AE" w14:textId="77777777" w:rsidR="00AB4E0F" w:rsidRPr="00EF646B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236" w:type="dxa"/>
          </w:tcPr>
          <w:p w14:paraId="04D89B15" w14:textId="77777777" w:rsidR="00AB4E0F" w:rsidRPr="00EF646B" w:rsidRDefault="00AB4E0F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14:paraId="04C22A35" w14:textId="77777777" w:rsidR="00AB4E0F" w:rsidRPr="00EF646B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AF2A2B" w:rsidRPr="009E2358" w14:paraId="512B6B35" w14:textId="77777777" w:rsidTr="00E159AF">
        <w:trPr>
          <w:trHeight w:val="440"/>
          <w:tblHeader/>
        </w:trPr>
        <w:tc>
          <w:tcPr>
            <w:tcW w:w="4316" w:type="dxa"/>
          </w:tcPr>
          <w:p w14:paraId="6CBA8E02" w14:textId="77777777" w:rsidR="00AF2A2B" w:rsidRPr="00EF646B" w:rsidRDefault="00AF2A2B" w:rsidP="00D76EAD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76" w:type="dxa"/>
            <w:gridSpan w:val="3"/>
            <w:tcBorders>
              <w:top w:val="single" w:sz="4" w:space="0" w:color="auto"/>
            </w:tcBorders>
          </w:tcPr>
          <w:p w14:paraId="4BE6E1CE" w14:textId="77777777" w:rsidR="00F45591" w:rsidRPr="00CA1578" w:rsidRDefault="00F45591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717812" w14:textId="77777777" w:rsidR="00AF2A2B" w:rsidRPr="00CA1578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กองทุนรวมสิทธิการเช่าอสังหาริมทรัพย์โกลด์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183B61" w14:textId="77777777" w:rsidR="00AF2A2B" w:rsidRPr="009E2358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97" w:type="dxa"/>
            <w:gridSpan w:val="3"/>
            <w:tcBorders>
              <w:top w:val="single" w:sz="4" w:space="0" w:color="auto"/>
            </w:tcBorders>
          </w:tcPr>
          <w:p w14:paraId="33AAE75C" w14:textId="77777777" w:rsidR="00F45591" w:rsidRPr="00266703" w:rsidRDefault="00F45591" w:rsidP="004306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7A7636" w14:textId="77777777" w:rsidR="00AF2A2B" w:rsidRPr="00266703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นอร์ท สาธร โฮเต็ล จ</w:t>
            </w:r>
            <w:r w:rsidRPr="0026670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15BB86" w14:textId="77777777" w:rsidR="00AF2A2B" w:rsidRPr="009E2358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</w:tcBorders>
          </w:tcPr>
          <w:p w14:paraId="0BC7EF94" w14:textId="77777777" w:rsidR="00AF2A2B" w:rsidRPr="00CA7B92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B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36" w:type="dxa"/>
          </w:tcPr>
          <w:p w14:paraId="103EC9D3" w14:textId="77777777" w:rsidR="00AF2A2B" w:rsidRPr="009E2358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</w:tcBorders>
          </w:tcPr>
          <w:p w14:paraId="53D15AF3" w14:textId="77777777" w:rsidR="00F45591" w:rsidRPr="00266703" w:rsidRDefault="00F45591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9AF811" w14:textId="77777777" w:rsidR="00AF2A2B" w:rsidRPr="00266703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7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เกษมทรัพย์ภักดี จำกัด</w:t>
            </w:r>
          </w:p>
        </w:tc>
      </w:tr>
      <w:tr w:rsidR="002F71C7" w:rsidRPr="009E2358" w14:paraId="6ABDE418" w14:textId="77777777" w:rsidTr="00E159AF">
        <w:trPr>
          <w:tblHeader/>
        </w:trPr>
        <w:tc>
          <w:tcPr>
            <w:tcW w:w="4316" w:type="dxa"/>
          </w:tcPr>
          <w:p w14:paraId="09BCB197" w14:textId="77777777" w:rsidR="002F71C7" w:rsidRPr="009E2358" w:rsidRDefault="002F71C7" w:rsidP="002F71C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57" w:type="dxa"/>
          </w:tcPr>
          <w:p w14:paraId="26F59F76" w14:textId="77777777" w:rsidR="002F71C7" w:rsidRPr="0078725F" w:rsidRDefault="0078725F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7F32EC9" w14:textId="77777777" w:rsidR="002F71C7" w:rsidRPr="0078725F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14:paraId="0756A259" w14:textId="77777777" w:rsidR="002F71C7" w:rsidRPr="0078725F" w:rsidRDefault="0078725F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19EF531" w14:textId="77777777" w:rsidR="002F71C7" w:rsidRPr="0078725F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</w:tcPr>
          <w:p w14:paraId="6A312FDD" w14:textId="77777777" w:rsidR="002F71C7" w:rsidRPr="0078725F" w:rsidRDefault="0078725F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7C063408" w14:textId="77777777" w:rsidR="002F71C7" w:rsidRPr="0078725F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150715B0" w14:textId="77777777" w:rsidR="002F71C7" w:rsidRPr="0078725F" w:rsidRDefault="0078725F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BD7C14D" w14:textId="77777777" w:rsidR="002F71C7" w:rsidRPr="0078725F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14:paraId="2F1F81F0" w14:textId="77777777" w:rsidR="002F71C7" w:rsidRPr="0078725F" w:rsidRDefault="0078725F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6C89B4B" w14:textId="77777777" w:rsidR="002F71C7" w:rsidRPr="0078725F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38FA748C" w14:textId="77777777" w:rsidR="002F71C7" w:rsidRPr="0078725F" w:rsidRDefault="0078725F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B55F2B3" w14:textId="77777777" w:rsidR="002F71C7" w:rsidRPr="0078725F" w:rsidRDefault="002F71C7" w:rsidP="002F71C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6" w:type="dxa"/>
          </w:tcPr>
          <w:p w14:paraId="2B4CC70C" w14:textId="77777777" w:rsidR="002F71C7" w:rsidRPr="0078725F" w:rsidRDefault="0078725F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B7CE150" w14:textId="77777777" w:rsidR="002F71C7" w:rsidRPr="0078725F" w:rsidRDefault="002F71C7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40DC9E9E" w14:textId="77777777" w:rsidR="002F71C7" w:rsidRPr="0078725F" w:rsidRDefault="0078725F" w:rsidP="002F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F71C7" w:rsidRPr="009E2358" w14:paraId="20234D0E" w14:textId="77777777" w:rsidTr="00E159AF">
        <w:trPr>
          <w:trHeight w:val="422"/>
          <w:tblHeader/>
        </w:trPr>
        <w:tc>
          <w:tcPr>
            <w:tcW w:w="4316" w:type="dxa"/>
          </w:tcPr>
          <w:p w14:paraId="11E45E9D" w14:textId="77777777" w:rsidR="002F71C7" w:rsidRPr="009E2358" w:rsidRDefault="002F71C7" w:rsidP="002F71C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633" w:type="dxa"/>
            <w:gridSpan w:val="15"/>
          </w:tcPr>
          <w:p w14:paraId="010E641D" w14:textId="77777777" w:rsidR="002F71C7" w:rsidRPr="00CA1578" w:rsidRDefault="002F71C7" w:rsidP="002F71C7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CA1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1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B280D" w:rsidRPr="00E159AF" w14:paraId="34463224" w14:textId="77777777" w:rsidTr="00E159AF">
        <w:trPr>
          <w:trHeight w:val="422"/>
        </w:trPr>
        <w:tc>
          <w:tcPr>
            <w:tcW w:w="4316" w:type="dxa"/>
          </w:tcPr>
          <w:p w14:paraId="054FE57C" w14:textId="77777777" w:rsidR="007B280D" w:rsidRPr="00E159AF" w:rsidRDefault="007B280D" w:rsidP="007B28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57" w:type="dxa"/>
          </w:tcPr>
          <w:p w14:paraId="65238B64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85.21</w:t>
            </w:r>
          </w:p>
        </w:tc>
        <w:tc>
          <w:tcPr>
            <w:tcW w:w="236" w:type="dxa"/>
          </w:tcPr>
          <w:p w14:paraId="1FA76C8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4FA8C0B" w14:textId="77777777" w:rsidR="007B280D" w:rsidRPr="00E159AF" w:rsidRDefault="007B280D" w:rsidP="00320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91.56</w:t>
            </w:r>
          </w:p>
        </w:tc>
        <w:tc>
          <w:tcPr>
            <w:tcW w:w="236" w:type="dxa"/>
          </w:tcPr>
          <w:p w14:paraId="4ADB7383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5FEB499F" w14:textId="77777777" w:rsidR="007B280D" w:rsidRPr="00E159AF" w:rsidRDefault="004E1C4A" w:rsidP="00320354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112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937.67</w:t>
            </w:r>
          </w:p>
        </w:tc>
        <w:tc>
          <w:tcPr>
            <w:tcW w:w="245" w:type="dxa"/>
          </w:tcPr>
          <w:p w14:paraId="60743B3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610A0BE" w14:textId="77777777" w:rsidR="007B280D" w:rsidRPr="00E159AF" w:rsidRDefault="007B280D" w:rsidP="00320354">
            <w:pPr>
              <w:pStyle w:val="acctfourfigures"/>
              <w:tabs>
                <w:tab w:val="clear" w:pos="765"/>
                <w:tab w:val="decimal" w:pos="551"/>
                <w:tab w:val="left" w:pos="7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858.05</w:t>
            </w:r>
          </w:p>
        </w:tc>
        <w:tc>
          <w:tcPr>
            <w:tcW w:w="236" w:type="dxa"/>
          </w:tcPr>
          <w:p w14:paraId="26F38B3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68308FED" w14:textId="77777777" w:rsidR="007B280D" w:rsidRPr="00E159AF" w:rsidRDefault="004E1C4A" w:rsidP="00490A5D">
            <w:pPr>
              <w:pStyle w:val="acctfourfigures"/>
              <w:tabs>
                <w:tab w:val="clear" w:pos="765"/>
                <w:tab w:val="left" w:pos="48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1,212.75</w:t>
            </w:r>
          </w:p>
        </w:tc>
        <w:tc>
          <w:tcPr>
            <w:tcW w:w="236" w:type="dxa"/>
          </w:tcPr>
          <w:p w14:paraId="2A0E53DC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2B3F3D2" w14:textId="77777777" w:rsidR="007B280D" w:rsidRPr="00E159AF" w:rsidRDefault="007B280D" w:rsidP="007B280D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1,136.85</w:t>
            </w:r>
          </w:p>
        </w:tc>
        <w:tc>
          <w:tcPr>
            <w:tcW w:w="236" w:type="dxa"/>
          </w:tcPr>
          <w:p w14:paraId="4C9D6B0C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E208833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649.41</w:t>
            </w:r>
          </w:p>
        </w:tc>
        <w:tc>
          <w:tcPr>
            <w:tcW w:w="236" w:type="dxa"/>
          </w:tcPr>
          <w:p w14:paraId="5115D90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E33CCD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0.64</w:t>
            </w:r>
          </w:p>
        </w:tc>
      </w:tr>
      <w:tr w:rsidR="007B280D" w:rsidRPr="00E159AF" w14:paraId="097EF1D5" w14:textId="77777777" w:rsidTr="00E159AF">
        <w:trPr>
          <w:trHeight w:val="422"/>
        </w:trPr>
        <w:tc>
          <w:tcPr>
            <w:tcW w:w="4316" w:type="dxa"/>
          </w:tcPr>
          <w:p w14:paraId="03FE6759" w14:textId="77777777" w:rsidR="007B280D" w:rsidRPr="00E159AF" w:rsidRDefault="007B280D" w:rsidP="007B28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51CF73C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E98BCAF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48B4BEE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EECD8CE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6F462D8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24D73F3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0661E4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52E8B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3F7314F" w14:textId="77777777" w:rsidR="007B280D" w:rsidRPr="00E159AF" w:rsidRDefault="007B280D" w:rsidP="007B280D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B80FB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90022DC" w14:textId="77777777" w:rsidR="007B280D" w:rsidRPr="00E159AF" w:rsidRDefault="007B280D" w:rsidP="007B280D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46073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A8EE89F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F0555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EFC8B76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80D" w:rsidRPr="00E159AF" w14:paraId="46498102" w14:textId="77777777" w:rsidTr="00E159AF">
        <w:tc>
          <w:tcPr>
            <w:tcW w:w="4316" w:type="dxa"/>
          </w:tcPr>
          <w:p w14:paraId="66102230" w14:textId="77777777" w:rsidR="007B280D" w:rsidRPr="00E159AF" w:rsidRDefault="007B280D" w:rsidP="007B28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057" w:type="dxa"/>
          </w:tcPr>
          <w:p w14:paraId="13FC72EB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78.76</w:t>
            </w:r>
          </w:p>
        </w:tc>
        <w:tc>
          <w:tcPr>
            <w:tcW w:w="236" w:type="dxa"/>
          </w:tcPr>
          <w:p w14:paraId="56D14EE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6CDC4B9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34.72</w:t>
            </w:r>
          </w:p>
        </w:tc>
        <w:tc>
          <w:tcPr>
            <w:tcW w:w="236" w:type="dxa"/>
          </w:tcPr>
          <w:p w14:paraId="0F00B2E5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28DBABD2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(58.58)</w:t>
            </w:r>
          </w:p>
        </w:tc>
        <w:tc>
          <w:tcPr>
            <w:tcW w:w="245" w:type="dxa"/>
          </w:tcPr>
          <w:p w14:paraId="0E5B6CB6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466384A" w14:textId="77777777" w:rsidR="007B280D" w:rsidRPr="00E159AF" w:rsidRDefault="007B280D" w:rsidP="00320354">
            <w:pPr>
              <w:pStyle w:val="acctfourfigures"/>
              <w:tabs>
                <w:tab w:val="clear" w:pos="765"/>
                <w:tab w:val="decimal" w:pos="551"/>
                <w:tab w:val="left" w:pos="755"/>
              </w:tabs>
              <w:spacing w:line="240" w:lineRule="atLeast"/>
              <w:ind w:right="-3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(95.49)</w:t>
            </w:r>
          </w:p>
        </w:tc>
        <w:tc>
          <w:tcPr>
            <w:tcW w:w="236" w:type="dxa"/>
          </w:tcPr>
          <w:p w14:paraId="408A553C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5F4BD49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765.02</w:t>
            </w:r>
          </w:p>
        </w:tc>
        <w:tc>
          <w:tcPr>
            <w:tcW w:w="236" w:type="dxa"/>
          </w:tcPr>
          <w:p w14:paraId="690E4EDE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4F48113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1,059.21</w:t>
            </w:r>
          </w:p>
        </w:tc>
        <w:tc>
          <w:tcPr>
            <w:tcW w:w="236" w:type="dxa"/>
          </w:tcPr>
          <w:p w14:paraId="13089B5C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C3CC9A6" w14:textId="77777777" w:rsidR="007B280D" w:rsidRPr="00E159AF" w:rsidRDefault="004E1C4A" w:rsidP="004E1C4A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(254.47)</w:t>
            </w:r>
          </w:p>
        </w:tc>
        <w:tc>
          <w:tcPr>
            <w:tcW w:w="236" w:type="dxa"/>
          </w:tcPr>
          <w:p w14:paraId="5310CC1B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67309B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(28.73)</w:t>
            </w:r>
          </w:p>
        </w:tc>
      </w:tr>
      <w:tr w:rsidR="007B280D" w:rsidRPr="00E159AF" w14:paraId="5730FA0E" w14:textId="77777777" w:rsidTr="00E159AF">
        <w:tc>
          <w:tcPr>
            <w:tcW w:w="4316" w:type="dxa"/>
          </w:tcPr>
          <w:p w14:paraId="0CE71268" w14:textId="77777777" w:rsidR="007B280D" w:rsidRPr="00E159AF" w:rsidRDefault="007B280D" w:rsidP="007B28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E159A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159AF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7B9C9BE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78.76</w:t>
            </w:r>
          </w:p>
        </w:tc>
        <w:tc>
          <w:tcPr>
            <w:tcW w:w="236" w:type="dxa"/>
          </w:tcPr>
          <w:p w14:paraId="4D7D4D13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5B029D94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34.72</w:t>
            </w:r>
          </w:p>
        </w:tc>
        <w:tc>
          <w:tcPr>
            <w:tcW w:w="236" w:type="dxa"/>
          </w:tcPr>
          <w:p w14:paraId="0E642224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327E7DB8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(58.58)</w:t>
            </w:r>
          </w:p>
        </w:tc>
        <w:tc>
          <w:tcPr>
            <w:tcW w:w="245" w:type="dxa"/>
          </w:tcPr>
          <w:p w14:paraId="39A9CFF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429CF613" w14:textId="77777777" w:rsidR="007B280D" w:rsidRPr="00E159AF" w:rsidRDefault="007B280D" w:rsidP="00320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(95.49)</w:t>
            </w:r>
          </w:p>
        </w:tc>
        <w:tc>
          <w:tcPr>
            <w:tcW w:w="236" w:type="dxa"/>
          </w:tcPr>
          <w:p w14:paraId="1A99169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E04509B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765.02</w:t>
            </w:r>
          </w:p>
        </w:tc>
        <w:tc>
          <w:tcPr>
            <w:tcW w:w="236" w:type="dxa"/>
          </w:tcPr>
          <w:p w14:paraId="06953B8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6196F34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1,059.21</w:t>
            </w:r>
          </w:p>
        </w:tc>
        <w:tc>
          <w:tcPr>
            <w:tcW w:w="236" w:type="dxa"/>
          </w:tcPr>
          <w:p w14:paraId="38CBEA78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01EEC980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(254.47)</w:t>
            </w:r>
          </w:p>
        </w:tc>
        <w:tc>
          <w:tcPr>
            <w:tcW w:w="236" w:type="dxa"/>
          </w:tcPr>
          <w:p w14:paraId="40B4E70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7710B65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(28.73)</w:t>
            </w:r>
          </w:p>
        </w:tc>
      </w:tr>
      <w:tr w:rsidR="007B280D" w:rsidRPr="00E159AF" w14:paraId="6D54B281" w14:textId="77777777" w:rsidTr="00E159AF">
        <w:tc>
          <w:tcPr>
            <w:tcW w:w="4316" w:type="dxa"/>
          </w:tcPr>
          <w:p w14:paraId="0CF5D710" w14:textId="77777777" w:rsidR="007B280D" w:rsidRPr="00E159AF" w:rsidRDefault="007B280D" w:rsidP="007B28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4E482A79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1923D7F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224E0D4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761067C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50428FC6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49278C5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22FEF3E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9D08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1C27F73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A02A8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48C6F6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99E37B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CB8E090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8BF051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28F44F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80D" w:rsidRPr="00E159AF" w14:paraId="3B992972" w14:textId="77777777" w:rsidTr="00E159AF">
        <w:tc>
          <w:tcPr>
            <w:tcW w:w="4316" w:type="dxa"/>
          </w:tcPr>
          <w:p w14:paraId="655100B6" w14:textId="77777777" w:rsidR="007B280D" w:rsidRPr="00E159AF" w:rsidRDefault="007B280D" w:rsidP="007B280D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ตามวิธีส่วนได้เสียของกลุ่มบริษัท</w:t>
            </w:r>
          </w:p>
        </w:tc>
        <w:tc>
          <w:tcPr>
            <w:tcW w:w="1057" w:type="dxa"/>
          </w:tcPr>
          <w:p w14:paraId="6F953E13" w14:textId="77777777" w:rsidR="007B280D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7B57B0" w14:textId="77777777" w:rsidR="004E1C4A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25.99</w:t>
            </w:r>
          </w:p>
        </w:tc>
        <w:tc>
          <w:tcPr>
            <w:tcW w:w="236" w:type="dxa"/>
          </w:tcPr>
          <w:p w14:paraId="55DFCD48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5D334E7" w14:textId="77777777" w:rsidR="007B280D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A12B0F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11.46</w:t>
            </w:r>
          </w:p>
        </w:tc>
        <w:tc>
          <w:tcPr>
            <w:tcW w:w="236" w:type="dxa"/>
          </w:tcPr>
          <w:p w14:paraId="4BFD8736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5838F543" w14:textId="77777777" w:rsidR="007B280D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5F298" w14:textId="77777777" w:rsidR="004E1C4A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(11.72)</w:t>
            </w:r>
          </w:p>
        </w:tc>
        <w:tc>
          <w:tcPr>
            <w:tcW w:w="245" w:type="dxa"/>
          </w:tcPr>
          <w:p w14:paraId="76D8703B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8567E6B" w14:textId="77777777" w:rsidR="007B280D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3CB9CB" w14:textId="77777777" w:rsidR="007B280D" w:rsidRPr="00E159AF" w:rsidRDefault="007B280D" w:rsidP="00320354">
            <w:pPr>
              <w:pStyle w:val="acctfourfigures"/>
              <w:tabs>
                <w:tab w:val="clear" w:pos="765"/>
                <w:tab w:val="decimal" w:pos="551"/>
                <w:tab w:val="left" w:pos="75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(19.10)</w:t>
            </w:r>
          </w:p>
        </w:tc>
        <w:tc>
          <w:tcPr>
            <w:tcW w:w="236" w:type="dxa"/>
          </w:tcPr>
          <w:p w14:paraId="09B0824E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383B0D8" w14:textId="77777777" w:rsidR="007B280D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42562" w14:textId="77777777" w:rsidR="004E1C4A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173.20</w:t>
            </w:r>
          </w:p>
        </w:tc>
        <w:tc>
          <w:tcPr>
            <w:tcW w:w="236" w:type="dxa"/>
          </w:tcPr>
          <w:p w14:paraId="4BBB156A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331643D" w14:textId="77777777" w:rsidR="007B280D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DF651A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239.81</w:t>
            </w:r>
          </w:p>
        </w:tc>
        <w:tc>
          <w:tcPr>
            <w:tcW w:w="236" w:type="dxa"/>
          </w:tcPr>
          <w:p w14:paraId="2D369AB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2D96912" w14:textId="77777777" w:rsidR="007B280D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A0992E" w14:textId="77777777" w:rsidR="004E1C4A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(124.69)</w:t>
            </w:r>
          </w:p>
        </w:tc>
        <w:tc>
          <w:tcPr>
            <w:tcW w:w="236" w:type="dxa"/>
          </w:tcPr>
          <w:p w14:paraId="712131AE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17BD45A" w14:textId="77777777" w:rsidR="007B280D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8E492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(14.08)</w:t>
            </w:r>
          </w:p>
        </w:tc>
      </w:tr>
      <w:tr w:rsidR="007B280D" w:rsidRPr="00E159AF" w14:paraId="777B522D" w14:textId="77777777" w:rsidTr="00E159AF">
        <w:tc>
          <w:tcPr>
            <w:tcW w:w="4316" w:type="dxa"/>
            <w:vAlign w:val="bottom"/>
          </w:tcPr>
          <w:p w14:paraId="7DD7D0CE" w14:textId="77777777" w:rsidR="007B280D" w:rsidRPr="00E159AF" w:rsidRDefault="007B280D" w:rsidP="007B280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การปรับปรุงนโยบายการบัญชีและอื่นๆ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B72593C" w14:textId="77777777" w:rsidR="007B280D" w:rsidRPr="00E159AF" w:rsidRDefault="004E1C4A" w:rsidP="00ED2F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(3.3</w:t>
            </w:r>
            <w:r w:rsidR="00C76B8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CD629F0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F13BF8B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12.50</w:t>
            </w:r>
          </w:p>
        </w:tc>
        <w:tc>
          <w:tcPr>
            <w:tcW w:w="236" w:type="dxa"/>
            <w:vAlign w:val="bottom"/>
          </w:tcPr>
          <w:p w14:paraId="43A80BCA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20D92B7D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11.72</w:t>
            </w:r>
          </w:p>
        </w:tc>
        <w:tc>
          <w:tcPr>
            <w:tcW w:w="245" w:type="dxa"/>
            <w:vAlign w:val="bottom"/>
          </w:tcPr>
          <w:p w14:paraId="46660B7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3D39346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19.10</w:t>
            </w:r>
          </w:p>
        </w:tc>
        <w:tc>
          <w:tcPr>
            <w:tcW w:w="236" w:type="dxa"/>
            <w:vAlign w:val="bottom"/>
          </w:tcPr>
          <w:p w14:paraId="76C5CE9A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3D28C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left" w:pos="67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(90.37)</w:t>
            </w:r>
          </w:p>
        </w:tc>
        <w:tc>
          <w:tcPr>
            <w:tcW w:w="236" w:type="dxa"/>
            <w:vAlign w:val="bottom"/>
          </w:tcPr>
          <w:p w14:paraId="4B010E3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28B2728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left" w:pos="67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(162.91)</w:t>
            </w:r>
          </w:p>
        </w:tc>
        <w:tc>
          <w:tcPr>
            <w:tcW w:w="236" w:type="dxa"/>
            <w:vAlign w:val="bottom"/>
          </w:tcPr>
          <w:p w14:paraId="2F69CE79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0922C07E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(11.04)</w:t>
            </w:r>
          </w:p>
        </w:tc>
        <w:tc>
          <w:tcPr>
            <w:tcW w:w="236" w:type="dxa"/>
            <w:vAlign w:val="bottom"/>
          </w:tcPr>
          <w:p w14:paraId="153F65A9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C2BCD9A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(11.14)</w:t>
            </w:r>
          </w:p>
        </w:tc>
      </w:tr>
      <w:tr w:rsidR="007B280D" w:rsidRPr="00EF646B" w14:paraId="683F3ABD" w14:textId="77777777" w:rsidTr="00E159AF">
        <w:tc>
          <w:tcPr>
            <w:tcW w:w="4316" w:type="dxa"/>
          </w:tcPr>
          <w:p w14:paraId="510C8241" w14:textId="77777777" w:rsidR="007B280D" w:rsidRPr="00E159AF" w:rsidRDefault="007B280D" w:rsidP="007B28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67EDE5D5" w14:textId="77777777" w:rsidR="007B280D" w:rsidRPr="008F01EB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22.6</w:t>
            </w:r>
            <w:r w:rsidR="00C76B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C96FDA3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378D2737" w14:textId="77777777" w:rsidR="007B280D" w:rsidRPr="008F01EB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0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23.96</w:t>
            </w:r>
          </w:p>
        </w:tc>
        <w:tc>
          <w:tcPr>
            <w:tcW w:w="236" w:type="dxa"/>
          </w:tcPr>
          <w:p w14:paraId="3D262A05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7C26CEC4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7D723F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38AE6B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C2A2D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D3B0B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82.83</w:t>
            </w:r>
          </w:p>
        </w:tc>
        <w:tc>
          <w:tcPr>
            <w:tcW w:w="236" w:type="dxa"/>
          </w:tcPr>
          <w:p w14:paraId="1AFEC5ED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AFBE007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76.90</w:t>
            </w:r>
          </w:p>
        </w:tc>
        <w:tc>
          <w:tcPr>
            <w:tcW w:w="236" w:type="dxa"/>
          </w:tcPr>
          <w:p w14:paraId="6BCE3898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615E0711" w14:textId="77777777" w:rsidR="007B280D" w:rsidRPr="00E159AF" w:rsidRDefault="004E1C4A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(135.73)</w:t>
            </w:r>
          </w:p>
        </w:tc>
        <w:tc>
          <w:tcPr>
            <w:tcW w:w="236" w:type="dxa"/>
          </w:tcPr>
          <w:p w14:paraId="6F420E16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42345F2" w14:textId="77777777" w:rsidR="007B280D" w:rsidRPr="00E159AF" w:rsidRDefault="007B280D" w:rsidP="007B28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(25.22)</w:t>
            </w:r>
          </w:p>
        </w:tc>
      </w:tr>
    </w:tbl>
    <w:p w14:paraId="5CBD5F17" w14:textId="77777777" w:rsidR="001319FC" w:rsidRPr="00EF646B" w:rsidRDefault="001319FC">
      <w:r w:rsidRPr="00EF646B">
        <w:br w:type="page"/>
      </w:r>
    </w:p>
    <w:tbl>
      <w:tblPr>
        <w:tblStyle w:val="TableGridLight1"/>
        <w:tblW w:w="148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1058"/>
        <w:gridCol w:w="236"/>
        <w:gridCol w:w="1016"/>
        <w:gridCol w:w="236"/>
        <w:gridCol w:w="1085"/>
        <w:gridCol w:w="245"/>
        <w:gridCol w:w="1091"/>
        <w:gridCol w:w="236"/>
        <w:gridCol w:w="1170"/>
        <w:gridCol w:w="236"/>
        <w:gridCol w:w="1091"/>
        <w:gridCol w:w="236"/>
        <w:gridCol w:w="1047"/>
        <w:gridCol w:w="236"/>
        <w:gridCol w:w="1114"/>
      </w:tblGrid>
      <w:tr w:rsidR="001319FC" w:rsidRPr="00EF646B" w14:paraId="333881CF" w14:textId="77777777" w:rsidTr="00E159AF">
        <w:trPr>
          <w:trHeight w:val="440"/>
          <w:tblHeader/>
        </w:trPr>
        <w:tc>
          <w:tcPr>
            <w:tcW w:w="4517" w:type="dxa"/>
          </w:tcPr>
          <w:p w14:paraId="67F5EDEA" w14:textId="77777777" w:rsidR="001319FC" w:rsidRPr="00EF646B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7700" w:type="dxa"/>
            <w:gridSpan w:val="11"/>
            <w:tcBorders>
              <w:bottom w:val="single" w:sz="4" w:space="0" w:color="auto"/>
            </w:tcBorders>
          </w:tcPr>
          <w:p w14:paraId="60B50DD0" w14:textId="77777777" w:rsidR="001319FC" w:rsidRPr="00EF646B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236" w:type="dxa"/>
          </w:tcPr>
          <w:p w14:paraId="1CDFBC4E" w14:textId="77777777" w:rsidR="001319FC" w:rsidRPr="00EF646B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7" w:type="dxa"/>
            <w:gridSpan w:val="3"/>
            <w:tcBorders>
              <w:bottom w:val="single" w:sz="4" w:space="0" w:color="auto"/>
            </w:tcBorders>
          </w:tcPr>
          <w:p w14:paraId="4E47CAB6" w14:textId="77777777" w:rsidR="001319FC" w:rsidRPr="00EF646B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1319FC" w:rsidRPr="009E2358" w14:paraId="7DA3AA33" w14:textId="77777777" w:rsidTr="00E159AF">
        <w:trPr>
          <w:trHeight w:val="440"/>
          <w:tblHeader/>
        </w:trPr>
        <w:tc>
          <w:tcPr>
            <w:tcW w:w="4517" w:type="dxa"/>
          </w:tcPr>
          <w:p w14:paraId="19D8A5F0" w14:textId="77777777" w:rsidR="001319FC" w:rsidRPr="00EF646B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</w:tcBorders>
          </w:tcPr>
          <w:p w14:paraId="2762A375" w14:textId="77777777" w:rsidR="001319FC" w:rsidRPr="00F12F64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258CFC" w14:textId="77777777" w:rsidR="001319FC" w:rsidRPr="00F12F64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F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กองทุนรวมสิทธิการเช่าอสังหาริมทรัพย์โกลด์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9E4BFB" w14:textId="77777777" w:rsidR="001319FC" w:rsidRPr="009E2358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</w:tcBorders>
          </w:tcPr>
          <w:p w14:paraId="40D5AB02" w14:textId="77777777" w:rsidR="001319FC" w:rsidRPr="00266703" w:rsidRDefault="001319FC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0E48DC" w14:textId="77777777" w:rsidR="001319FC" w:rsidRPr="00266703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67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นอร์ท สาธร โฮเต็ล จ</w:t>
            </w:r>
            <w:r w:rsidRPr="00266703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0E17A9" w14:textId="77777777" w:rsidR="001319FC" w:rsidRPr="009E2358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97" w:type="dxa"/>
            <w:gridSpan w:val="3"/>
            <w:tcBorders>
              <w:top w:val="single" w:sz="4" w:space="0" w:color="auto"/>
            </w:tcBorders>
          </w:tcPr>
          <w:p w14:paraId="7AAE6BE8" w14:textId="77777777" w:rsidR="001319FC" w:rsidRPr="005F4444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4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36" w:type="dxa"/>
          </w:tcPr>
          <w:p w14:paraId="106EA85B" w14:textId="77777777" w:rsidR="001319FC" w:rsidRPr="009E2358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97" w:type="dxa"/>
            <w:gridSpan w:val="3"/>
            <w:tcBorders>
              <w:top w:val="single" w:sz="4" w:space="0" w:color="auto"/>
            </w:tcBorders>
          </w:tcPr>
          <w:p w14:paraId="003D7551" w14:textId="77777777" w:rsidR="001319FC" w:rsidRPr="00B947A0" w:rsidRDefault="001319FC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0CA5820" w14:textId="77777777" w:rsidR="001319FC" w:rsidRPr="00B947A0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เกษมทรัพย์ภักดี จำกัด</w:t>
            </w:r>
          </w:p>
        </w:tc>
      </w:tr>
      <w:tr w:rsidR="00C155C3" w:rsidRPr="009E2358" w14:paraId="5585F29A" w14:textId="77777777" w:rsidTr="003726C8">
        <w:trPr>
          <w:tblHeader/>
        </w:trPr>
        <w:tc>
          <w:tcPr>
            <w:tcW w:w="4517" w:type="dxa"/>
          </w:tcPr>
          <w:p w14:paraId="0AC5684F" w14:textId="77777777" w:rsidR="00C155C3" w:rsidRPr="009E2358" w:rsidRDefault="00C155C3" w:rsidP="00C155C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58" w:type="dxa"/>
          </w:tcPr>
          <w:p w14:paraId="523F42E4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FF5F466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79ADE982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FE4151E" w14:textId="77777777" w:rsidR="00C155C3" w:rsidRPr="0078725F" w:rsidRDefault="00C155C3" w:rsidP="00C155C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14:paraId="0C0AE12A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186CC3C1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1F9E7F22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E8001C9" w14:textId="77777777" w:rsidR="00C155C3" w:rsidRPr="0078725F" w:rsidRDefault="00C155C3" w:rsidP="00C155C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FD14BF8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B5C3BAB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6C69C90A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31526E22" w14:textId="77777777" w:rsidR="00C155C3" w:rsidRPr="0078725F" w:rsidRDefault="00C155C3" w:rsidP="00C155C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14:paraId="4257DE9A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0038207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1A01657" w14:textId="77777777" w:rsidR="00C155C3" w:rsidRPr="0078725F" w:rsidRDefault="00C155C3" w:rsidP="00C1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E474B" w:rsidRPr="009E2358" w14:paraId="36257143" w14:textId="77777777" w:rsidTr="00E159AF">
        <w:trPr>
          <w:trHeight w:val="422"/>
          <w:tblHeader/>
        </w:trPr>
        <w:tc>
          <w:tcPr>
            <w:tcW w:w="4517" w:type="dxa"/>
          </w:tcPr>
          <w:p w14:paraId="0EB8E679" w14:textId="77777777" w:rsidR="00AE474B" w:rsidRPr="009E2358" w:rsidRDefault="00AE474B" w:rsidP="00AE474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333" w:type="dxa"/>
            <w:gridSpan w:val="15"/>
          </w:tcPr>
          <w:p w14:paraId="666E7257" w14:textId="77777777" w:rsidR="00AE474B" w:rsidRPr="00F12F64" w:rsidRDefault="00AE474B" w:rsidP="00AE474B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12F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2F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155C3" w:rsidRPr="009E2358" w14:paraId="19F987D2" w14:textId="77777777" w:rsidTr="00E159AF">
        <w:tc>
          <w:tcPr>
            <w:tcW w:w="4517" w:type="dxa"/>
          </w:tcPr>
          <w:p w14:paraId="5576E244" w14:textId="77777777" w:rsidR="00C155C3" w:rsidRPr="002F0C69" w:rsidRDefault="00C155C3" w:rsidP="00C155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58" w:type="dxa"/>
          </w:tcPr>
          <w:p w14:paraId="4CD33D1E" w14:textId="77777777" w:rsidR="00C155C3" w:rsidRPr="00F12F64" w:rsidRDefault="007656B2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53.89</w:t>
            </w:r>
          </w:p>
        </w:tc>
        <w:tc>
          <w:tcPr>
            <w:tcW w:w="236" w:type="dxa"/>
          </w:tcPr>
          <w:p w14:paraId="5EDC8FBF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E838926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50.22</w:t>
            </w:r>
          </w:p>
        </w:tc>
        <w:tc>
          <w:tcPr>
            <w:tcW w:w="236" w:type="dxa"/>
          </w:tcPr>
          <w:p w14:paraId="27314CD3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14:paraId="295D0236" w14:textId="77777777" w:rsidR="00C155C3" w:rsidRPr="00266703" w:rsidRDefault="002B007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132.46</w:t>
            </w:r>
          </w:p>
        </w:tc>
        <w:tc>
          <w:tcPr>
            <w:tcW w:w="245" w:type="dxa"/>
          </w:tcPr>
          <w:p w14:paraId="702A9700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CEFBC7C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150.66</w:t>
            </w:r>
          </w:p>
        </w:tc>
        <w:tc>
          <w:tcPr>
            <w:tcW w:w="236" w:type="dxa"/>
          </w:tcPr>
          <w:p w14:paraId="041EA0AA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6065567" w14:textId="77777777" w:rsidR="00C155C3" w:rsidRPr="005F4444" w:rsidRDefault="00C76B8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135.24</w:t>
            </w:r>
          </w:p>
        </w:tc>
        <w:tc>
          <w:tcPr>
            <w:tcW w:w="236" w:type="dxa"/>
          </w:tcPr>
          <w:p w14:paraId="5C071A5F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</w:tcPr>
          <w:p w14:paraId="178B9311" w14:textId="77777777" w:rsidR="00C155C3" w:rsidRPr="005F444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197.28</w:t>
            </w:r>
          </w:p>
        </w:tc>
        <w:tc>
          <w:tcPr>
            <w:tcW w:w="236" w:type="dxa"/>
          </w:tcPr>
          <w:p w14:paraId="6095C3DF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14:paraId="6C8833E6" w14:textId="77777777" w:rsidR="00C155C3" w:rsidRPr="00B947A0" w:rsidRDefault="002B0074" w:rsidP="002B007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886.32</w:t>
            </w:r>
          </w:p>
        </w:tc>
        <w:tc>
          <w:tcPr>
            <w:tcW w:w="236" w:type="dxa"/>
          </w:tcPr>
          <w:p w14:paraId="403C025B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332404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47.72</w:t>
            </w:r>
          </w:p>
        </w:tc>
      </w:tr>
      <w:tr w:rsidR="00C155C3" w:rsidRPr="009E2358" w14:paraId="45AA8D86" w14:textId="77777777" w:rsidTr="00E159AF">
        <w:tc>
          <w:tcPr>
            <w:tcW w:w="4517" w:type="dxa"/>
          </w:tcPr>
          <w:p w14:paraId="14DC3904" w14:textId="77777777" w:rsidR="00C155C3" w:rsidRPr="002F0C69" w:rsidRDefault="00C155C3" w:rsidP="00C155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58" w:type="dxa"/>
          </w:tcPr>
          <w:p w14:paraId="5F840AFE" w14:textId="77777777" w:rsidR="00C155C3" w:rsidRPr="00F12F64" w:rsidRDefault="007656B2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1,927.00</w:t>
            </w:r>
          </w:p>
        </w:tc>
        <w:tc>
          <w:tcPr>
            <w:tcW w:w="236" w:type="dxa"/>
          </w:tcPr>
          <w:p w14:paraId="67A6A97B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FC0D382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1,932.00</w:t>
            </w:r>
          </w:p>
        </w:tc>
        <w:tc>
          <w:tcPr>
            <w:tcW w:w="236" w:type="dxa"/>
          </w:tcPr>
          <w:p w14:paraId="237F1DC9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14:paraId="5EA66FB9" w14:textId="77777777" w:rsidR="00C155C3" w:rsidRPr="00266703" w:rsidRDefault="002B007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3,682.21</w:t>
            </w:r>
          </w:p>
        </w:tc>
        <w:tc>
          <w:tcPr>
            <w:tcW w:w="245" w:type="dxa"/>
          </w:tcPr>
          <w:p w14:paraId="321905E4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503D512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3,850.15</w:t>
            </w:r>
          </w:p>
        </w:tc>
        <w:tc>
          <w:tcPr>
            <w:tcW w:w="236" w:type="dxa"/>
          </w:tcPr>
          <w:p w14:paraId="7F11D3D3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9F84002" w14:textId="77777777" w:rsidR="00C155C3" w:rsidRPr="005F4444" w:rsidRDefault="00C76B84" w:rsidP="00C155C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11,124.01</w:t>
            </w:r>
          </w:p>
        </w:tc>
        <w:tc>
          <w:tcPr>
            <w:tcW w:w="236" w:type="dxa"/>
          </w:tcPr>
          <w:p w14:paraId="73BC7E64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</w:tcPr>
          <w:p w14:paraId="2149B139" w14:textId="77777777" w:rsidR="00C155C3" w:rsidRPr="005F4444" w:rsidRDefault="00C155C3" w:rsidP="00C155C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10,840.20</w:t>
            </w:r>
          </w:p>
        </w:tc>
        <w:tc>
          <w:tcPr>
            <w:tcW w:w="236" w:type="dxa"/>
          </w:tcPr>
          <w:p w14:paraId="2320AAF4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14:paraId="374B24EA" w14:textId="77777777" w:rsidR="00C155C3" w:rsidRPr="00B947A0" w:rsidRDefault="002B0074" w:rsidP="002B007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7,089.51</w:t>
            </w:r>
          </w:p>
        </w:tc>
        <w:tc>
          <w:tcPr>
            <w:tcW w:w="236" w:type="dxa"/>
          </w:tcPr>
          <w:p w14:paraId="58D3E96B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AE817D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4,154.01</w:t>
            </w:r>
          </w:p>
        </w:tc>
      </w:tr>
      <w:tr w:rsidR="00C155C3" w:rsidRPr="009E2358" w14:paraId="16FBCFF6" w14:textId="77777777" w:rsidTr="00E159AF">
        <w:tc>
          <w:tcPr>
            <w:tcW w:w="4517" w:type="dxa"/>
          </w:tcPr>
          <w:p w14:paraId="3B0423D9" w14:textId="77777777" w:rsidR="00C155C3" w:rsidRPr="002F0C69" w:rsidRDefault="00C155C3" w:rsidP="00C155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58" w:type="dxa"/>
          </w:tcPr>
          <w:p w14:paraId="28E01154" w14:textId="77777777" w:rsidR="00C155C3" w:rsidRPr="00F12F64" w:rsidRDefault="007656B2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(7.37)</w:t>
            </w:r>
          </w:p>
        </w:tc>
        <w:tc>
          <w:tcPr>
            <w:tcW w:w="236" w:type="dxa"/>
          </w:tcPr>
          <w:p w14:paraId="370580A8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9258F43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</w:rPr>
              <w:t>(2.47)</w:t>
            </w:r>
          </w:p>
        </w:tc>
        <w:tc>
          <w:tcPr>
            <w:tcW w:w="236" w:type="dxa"/>
          </w:tcPr>
          <w:p w14:paraId="60F5DC33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14:paraId="530D68B8" w14:textId="77777777" w:rsidR="00C155C3" w:rsidRPr="00266703" w:rsidRDefault="002B007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(1,678.46)</w:t>
            </w:r>
          </w:p>
        </w:tc>
        <w:tc>
          <w:tcPr>
            <w:tcW w:w="245" w:type="dxa"/>
          </w:tcPr>
          <w:p w14:paraId="44772CAA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AF95D16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(1,601.03)</w:t>
            </w:r>
          </w:p>
        </w:tc>
        <w:tc>
          <w:tcPr>
            <w:tcW w:w="236" w:type="dxa"/>
          </w:tcPr>
          <w:p w14:paraId="3B74DAFA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D017553" w14:textId="77777777" w:rsidR="00C155C3" w:rsidRPr="005F4444" w:rsidRDefault="002B007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(86.75)</w:t>
            </w:r>
          </w:p>
        </w:tc>
        <w:tc>
          <w:tcPr>
            <w:tcW w:w="236" w:type="dxa"/>
          </w:tcPr>
          <w:p w14:paraId="0BFEB617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</w:tcPr>
          <w:p w14:paraId="459C4807" w14:textId="77777777" w:rsidR="00C155C3" w:rsidRPr="005F444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(81.14)</w:t>
            </w:r>
          </w:p>
        </w:tc>
        <w:tc>
          <w:tcPr>
            <w:tcW w:w="236" w:type="dxa"/>
          </w:tcPr>
          <w:p w14:paraId="17840CD0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14:paraId="3FEC39FD" w14:textId="77777777" w:rsidR="00C155C3" w:rsidRPr="00B947A0" w:rsidRDefault="002B0074" w:rsidP="002B007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 w:hanging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(1,100.27)</w:t>
            </w:r>
          </w:p>
        </w:tc>
        <w:tc>
          <w:tcPr>
            <w:tcW w:w="236" w:type="dxa"/>
          </w:tcPr>
          <w:p w14:paraId="6479821D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817F42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(444.44)</w:t>
            </w:r>
          </w:p>
        </w:tc>
      </w:tr>
      <w:tr w:rsidR="00C155C3" w:rsidRPr="009E2358" w14:paraId="49E25E04" w14:textId="77777777" w:rsidTr="00E159AF">
        <w:tc>
          <w:tcPr>
            <w:tcW w:w="4517" w:type="dxa"/>
          </w:tcPr>
          <w:p w14:paraId="5565C0B2" w14:textId="77777777" w:rsidR="00C155C3" w:rsidRPr="002F0C69" w:rsidRDefault="00C155C3" w:rsidP="00C155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B9E4C93" w14:textId="77777777" w:rsidR="00C155C3" w:rsidRPr="00F12F64" w:rsidRDefault="007656B2" w:rsidP="00C155C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2EC6A0F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2ADA64F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2F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AD1C48B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C6DE9E8" w14:textId="77777777" w:rsidR="00C155C3" w:rsidRPr="00266703" w:rsidRDefault="002B007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(1,682.50)</w:t>
            </w:r>
          </w:p>
        </w:tc>
        <w:tc>
          <w:tcPr>
            <w:tcW w:w="245" w:type="dxa"/>
          </w:tcPr>
          <w:p w14:paraId="5FB338DA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998FFA6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(1,887.50)</w:t>
            </w:r>
          </w:p>
        </w:tc>
        <w:tc>
          <w:tcPr>
            <w:tcW w:w="236" w:type="dxa"/>
          </w:tcPr>
          <w:p w14:paraId="7D947830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D3D76D" w14:textId="77777777" w:rsidR="00C155C3" w:rsidRPr="005F4444" w:rsidRDefault="002B007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(2,323.65)</w:t>
            </w:r>
          </w:p>
        </w:tc>
        <w:tc>
          <w:tcPr>
            <w:tcW w:w="236" w:type="dxa"/>
          </w:tcPr>
          <w:p w14:paraId="30FC5288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AF6EE64" w14:textId="77777777" w:rsidR="00C155C3" w:rsidRPr="005F444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(2,308.19)</w:t>
            </w:r>
          </w:p>
        </w:tc>
        <w:tc>
          <w:tcPr>
            <w:tcW w:w="236" w:type="dxa"/>
          </w:tcPr>
          <w:p w14:paraId="4E245B01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3C405AF" w14:textId="77777777" w:rsidR="00C155C3" w:rsidRPr="00B947A0" w:rsidRDefault="002B0074" w:rsidP="002B007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 w:hanging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(4,182.12)</w:t>
            </w:r>
          </w:p>
        </w:tc>
        <w:tc>
          <w:tcPr>
            <w:tcW w:w="236" w:type="dxa"/>
          </w:tcPr>
          <w:p w14:paraId="721AFFFC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0DB5897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(805.53)</w:t>
            </w:r>
          </w:p>
        </w:tc>
      </w:tr>
      <w:tr w:rsidR="00C155C3" w:rsidRPr="009E2358" w14:paraId="115B11E1" w14:textId="77777777" w:rsidTr="00E159AF">
        <w:tc>
          <w:tcPr>
            <w:tcW w:w="4517" w:type="dxa"/>
          </w:tcPr>
          <w:p w14:paraId="0C3D8C09" w14:textId="77777777" w:rsidR="00C155C3" w:rsidRPr="002F0C69" w:rsidRDefault="00C155C3" w:rsidP="00C155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2F0C69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031DACF" w14:textId="77777777" w:rsidR="00C155C3" w:rsidRPr="00F12F64" w:rsidRDefault="007656B2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1,973.52</w:t>
            </w:r>
          </w:p>
        </w:tc>
        <w:tc>
          <w:tcPr>
            <w:tcW w:w="236" w:type="dxa"/>
          </w:tcPr>
          <w:p w14:paraId="03A4111E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48315E2D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F12F6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1,979.75</w:t>
            </w:r>
          </w:p>
        </w:tc>
        <w:tc>
          <w:tcPr>
            <w:tcW w:w="236" w:type="dxa"/>
          </w:tcPr>
          <w:p w14:paraId="28F6B99E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C3BB100" w14:textId="77777777" w:rsidR="00C155C3" w:rsidRPr="00266703" w:rsidRDefault="002B007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453.71</w:t>
            </w:r>
          </w:p>
        </w:tc>
        <w:tc>
          <w:tcPr>
            <w:tcW w:w="245" w:type="dxa"/>
          </w:tcPr>
          <w:p w14:paraId="3902153B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1FF5562C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512.28</w:t>
            </w:r>
          </w:p>
        </w:tc>
        <w:tc>
          <w:tcPr>
            <w:tcW w:w="236" w:type="dxa"/>
          </w:tcPr>
          <w:p w14:paraId="21F79261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B75627" w14:textId="77777777" w:rsidR="00C155C3" w:rsidRPr="005F4444" w:rsidRDefault="002B0074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8,848.85</w:t>
            </w:r>
          </w:p>
        </w:tc>
        <w:tc>
          <w:tcPr>
            <w:tcW w:w="236" w:type="dxa"/>
          </w:tcPr>
          <w:p w14:paraId="6170D182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0226309" w14:textId="77777777" w:rsidR="00C155C3" w:rsidRPr="005F444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8,648.15</w:t>
            </w:r>
          </w:p>
        </w:tc>
        <w:tc>
          <w:tcPr>
            <w:tcW w:w="236" w:type="dxa"/>
          </w:tcPr>
          <w:p w14:paraId="023E1EF3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2435F91E" w14:textId="77777777" w:rsidR="00C155C3" w:rsidRPr="00660C08" w:rsidRDefault="002B0074" w:rsidP="0046340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2,693.44</w:t>
            </w:r>
          </w:p>
        </w:tc>
        <w:tc>
          <w:tcPr>
            <w:tcW w:w="236" w:type="dxa"/>
          </w:tcPr>
          <w:p w14:paraId="45A2A727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BF356F1" w14:textId="77777777" w:rsidR="00C155C3" w:rsidRPr="00660C0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0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2,951.76</w:t>
            </w:r>
          </w:p>
        </w:tc>
      </w:tr>
      <w:tr w:rsidR="00C155C3" w:rsidRPr="009E2358" w14:paraId="45C058BE" w14:textId="77777777" w:rsidTr="00E159AF">
        <w:tc>
          <w:tcPr>
            <w:tcW w:w="4517" w:type="dxa"/>
          </w:tcPr>
          <w:p w14:paraId="6DC98C4C" w14:textId="77777777" w:rsidR="00C155C3" w:rsidRPr="002F0C69" w:rsidRDefault="00C155C3" w:rsidP="00C155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8183C37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CAE685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76FA3C4D" w14:textId="77777777" w:rsidR="00C155C3" w:rsidRPr="00F12F6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8E85AD1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4F10615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D82F460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3E5C8D1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155A768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04246F" w14:textId="77777777" w:rsidR="00C155C3" w:rsidRPr="005F444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F6A6A3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463C635" w14:textId="77777777" w:rsidR="00C155C3" w:rsidRPr="005F444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2B7B6FE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CF42304" w14:textId="77777777" w:rsidR="00C155C3" w:rsidRPr="00660C0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003EF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ED39321" w14:textId="77777777" w:rsidR="00C155C3" w:rsidRPr="00660C0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5C3" w:rsidRPr="009E2358" w14:paraId="51638566" w14:textId="77777777" w:rsidTr="00E159AF">
        <w:tc>
          <w:tcPr>
            <w:tcW w:w="4517" w:type="dxa"/>
          </w:tcPr>
          <w:p w14:paraId="7F193F52" w14:textId="77777777" w:rsidR="00C155C3" w:rsidRPr="002F0C69" w:rsidRDefault="00C155C3" w:rsidP="00C155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058" w:type="dxa"/>
          </w:tcPr>
          <w:p w14:paraId="069F25E1" w14:textId="77777777" w:rsidR="00C155C3" w:rsidRPr="00E159AF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651.26</w:t>
            </w:r>
          </w:p>
        </w:tc>
        <w:tc>
          <w:tcPr>
            <w:tcW w:w="236" w:type="dxa"/>
          </w:tcPr>
          <w:p w14:paraId="227CCA3C" w14:textId="77777777" w:rsidR="00C155C3" w:rsidRPr="00E159AF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8671AB1" w14:textId="77777777" w:rsidR="00C155C3" w:rsidRPr="00E159AF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653.31</w:t>
            </w:r>
          </w:p>
        </w:tc>
        <w:tc>
          <w:tcPr>
            <w:tcW w:w="236" w:type="dxa"/>
          </w:tcPr>
          <w:p w14:paraId="1677C94D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14:paraId="0C725004" w14:textId="77777777" w:rsidR="00C155C3" w:rsidRPr="00266703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90.74</w:t>
            </w:r>
          </w:p>
        </w:tc>
        <w:tc>
          <w:tcPr>
            <w:tcW w:w="245" w:type="dxa"/>
          </w:tcPr>
          <w:p w14:paraId="1874500B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12F7E61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102.46</w:t>
            </w:r>
          </w:p>
        </w:tc>
        <w:tc>
          <w:tcPr>
            <w:tcW w:w="236" w:type="dxa"/>
          </w:tcPr>
          <w:p w14:paraId="5610148C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41F1195F" w14:textId="77777777" w:rsidR="00C155C3" w:rsidRPr="005F4444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2,003.38</w:t>
            </w:r>
          </w:p>
        </w:tc>
        <w:tc>
          <w:tcPr>
            <w:tcW w:w="236" w:type="dxa"/>
          </w:tcPr>
          <w:p w14:paraId="59673B89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</w:tcPr>
          <w:p w14:paraId="6863D16E" w14:textId="77777777" w:rsidR="00C155C3" w:rsidRPr="005F4444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1,957.94</w:t>
            </w:r>
          </w:p>
        </w:tc>
        <w:tc>
          <w:tcPr>
            <w:tcW w:w="236" w:type="dxa"/>
          </w:tcPr>
          <w:p w14:paraId="586660EC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</w:tcPr>
          <w:p w14:paraId="6AA11027" w14:textId="77777777" w:rsidR="00C155C3" w:rsidRPr="00B947A0" w:rsidRDefault="0046340F" w:rsidP="0046340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1,319.79</w:t>
            </w:r>
          </w:p>
        </w:tc>
        <w:tc>
          <w:tcPr>
            <w:tcW w:w="236" w:type="dxa"/>
          </w:tcPr>
          <w:p w14:paraId="3FF5A0E1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29A31E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47A0">
              <w:rPr>
                <w:rFonts w:asciiTheme="majorBidi" w:hAnsiTheme="majorBidi" w:cstheme="majorBidi"/>
                <w:sz w:val="30"/>
                <w:szCs w:val="30"/>
              </w:rPr>
              <w:t>1,446.36</w:t>
            </w:r>
          </w:p>
        </w:tc>
      </w:tr>
      <w:tr w:rsidR="00C155C3" w:rsidRPr="009E2358" w14:paraId="1A7EEA56" w14:textId="77777777" w:rsidTr="00E159AF">
        <w:tc>
          <w:tcPr>
            <w:tcW w:w="4517" w:type="dxa"/>
            <w:vAlign w:val="bottom"/>
          </w:tcPr>
          <w:p w14:paraId="7201692D" w14:textId="77777777" w:rsidR="00C155C3" w:rsidRPr="002F0C69" w:rsidRDefault="00C155C3" w:rsidP="00C155C3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2F0C6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การปรับปรุงนโยบายการบัญชีและอื่นๆ 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B2CDC5C" w14:textId="77777777" w:rsidR="00C155C3" w:rsidRPr="00E159AF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(448.78)</w:t>
            </w:r>
          </w:p>
        </w:tc>
        <w:tc>
          <w:tcPr>
            <w:tcW w:w="236" w:type="dxa"/>
            <w:vAlign w:val="bottom"/>
          </w:tcPr>
          <w:p w14:paraId="430E7663" w14:textId="77777777" w:rsidR="00C155C3" w:rsidRPr="00E159AF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CE079F3" w14:textId="77777777" w:rsidR="00C155C3" w:rsidRPr="00E159AF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sz w:val="30"/>
                <w:szCs w:val="30"/>
              </w:rPr>
              <w:t>(447.31)</w:t>
            </w:r>
          </w:p>
        </w:tc>
        <w:tc>
          <w:tcPr>
            <w:tcW w:w="236" w:type="dxa"/>
            <w:vAlign w:val="bottom"/>
          </w:tcPr>
          <w:p w14:paraId="6AB32BC7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6A35C96" w14:textId="77777777" w:rsidR="00C155C3" w:rsidRPr="00266703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(20.74)</w:t>
            </w:r>
          </w:p>
        </w:tc>
        <w:tc>
          <w:tcPr>
            <w:tcW w:w="245" w:type="dxa"/>
            <w:vAlign w:val="bottom"/>
          </w:tcPr>
          <w:p w14:paraId="7423EAE3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0F7052C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(32.46)</w:t>
            </w:r>
          </w:p>
        </w:tc>
        <w:tc>
          <w:tcPr>
            <w:tcW w:w="236" w:type="dxa"/>
            <w:vAlign w:val="bottom"/>
          </w:tcPr>
          <w:p w14:paraId="3F8E2274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CA231" w14:textId="77777777" w:rsidR="00C155C3" w:rsidRPr="00CA7B92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(387.16)</w:t>
            </w:r>
          </w:p>
        </w:tc>
        <w:tc>
          <w:tcPr>
            <w:tcW w:w="236" w:type="dxa"/>
            <w:vAlign w:val="bottom"/>
          </w:tcPr>
          <w:p w14:paraId="27771AC7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F4B0A21" w14:textId="77777777" w:rsidR="00C155C3" w:rsidRPr="00CA7B92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B92">
              <w:rPr>
                <w:rFonts w:asciiTheme="majorBidi" w:hAnsiTheme="majorBidi" w:cstheme="majorBidi"/>
                <w:sz w:val="30"/>
                <w:szCs w:val="30"/>
              </w:rPr>
              <w:t>(268.85)</w:t>
            </w:r>
          </w:p>
        </w:tc>
        <w:tc>
          <w:tcPr>
            <w:tcW w:w="236" w:type="dxa"/>
          </w:tcPr>
          <w:p w14:paraId="1CD0528E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EFBDEC2" w14:textId="77777777" w:rsidR="00C155C3" w:rsidRPr="00B947A0" w:rsidRDefault="0046340F" w:rsidP="0046340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(20.30)</w:t>
            </w:r>
          </w:p>
        </w:tc>
        <w:tc>
          <w:tcPr>
            <w:tcW w:w="236" w:type="dxa"/>
          </w:tcPr>
          <w:p w14:paraId="1F9DBC21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146F703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(11.14)</w:t>
            </w:r>
          </w:p>
        </w:tc>
      </w:tr>
      <w:tr w:rsidR="00C155C3" w:rsidRPr="00EF646B" w14:paraId="01B6BBAD" w14:textId="77777777" w:rsidTr="00E159AF">
        <w:tc>
          <w:tcPr>
            <w:tcW w:w="4517" w:type="dxa"/>
          </w:tcPr>
          <w:p w14:paraId="11F09A39" w14:textId="77777777" w:rsidR="00C155C3" w:rsidRPr="002F0C69" w:rsidRDefault="00C155C3" w:rsidP="00C155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C6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659256E" w14:textId="77777777" w:rsidR="00C155C3" w:rsidRPr="00E159AF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202.48</w:t>
            </w:r>
          </w:p>
        </w:tc>
        <w:tc>
          <w:tcPr>
            <w:tcW w:w="236" w:type="dxa"/>
          </w:tcPr>
          <w:p w14:paraId="34FDCF4E" w14:textId="77777777" w:rsidR="00C155C3" w:rsidRPr="00E159AF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0806B982" w14:textId="77777777" w:rsidR="00C155C3" w:rsidRPr="00E159AF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206.00</w:t>
            </w:r>
          </w:p>
        </w:tc>
        <w:tc>
          <w:tcPr>
            <w:tcW w:w="236" w:type="dxa"/>
          </w:tcPr>
          <w:p w14:paraId="05075F5C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6E20991" w14:textId="77777777" w:rsidR="00C155C3" w:rsidRPr="00266703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70.00</w:t>
            </w:r>
          </w:p>
        </w:tc>
        <w:tc>
          <w:tcPr>
            <w:tcW w:w="245" w:type="dxa"/>
          </w:tcPr>
          <w:p w14:paraId="2895BB8C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1348A25C" w14:textId="77777777" w:rsidR="00C155C3" w:rsidRPr="00266703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70.00</w:t>
            </w:r>
          </w:p>
        </w:tc>
        <w:tc>
          <w:tcPr>
            <w:tcW w:w="236" w:type="dxa"/>
          </w:tcPr>
          <w:p w14:paraId="6489553F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84A13" w14:textId="77777777" w:rsidR="00C155C3" w:rsidRPr="00CA7B92" w:rsidRDefault="0046340F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1,616.22</w:t>
            </w:r>
          </w:p>
        </w:tc>
        <w:tc>
          <w:tcPr>
            <w:tcW w:w="236" w:type="dxa"/>
          </w:tcPr>
          <w:p w14:paraId="045E7BDF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7C2B9A2" w14:textId="77777777" w:rsidR="00C155C3" w:rsidRPr="00CA7B92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1,689.09</w:t>
            </w:r>
          </w:p>
        </w:tc>
        <w:tc>
          <w:tcPr>
            <w:tcW w:w="236" w:type="dxa"/>
          </w:tcPr>
          <w:p w14:paraId="4458485A" w14:textId="77777777" w:rsidR="00C155C3" w:rsidRPr="009E235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9DC8FFF" w14:textId="77777777" w:rsidR="00C155C3" w:rsidRPr="00660C08" w:rsidRDefault="0046340F" w:rsidP="0046340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1,299.49</w:t>
            </w:r>
          </w:p>
        </w:tc>
        <w:tc>
          <w:tcPr>
            <w:tcW w:w="236" w:type="dxa"/>
          </w:tcPr>
          <w:p w14:paraId="6D8CE14E" w14:textId="77777777" w:rsidR="00C155C3" w:rsidRPr="00B947A0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0AC6BF7" w14:textId="77777777" w:rsidR="00C155C3" w:rsidRPr="00660C08" w:rsidRDefault="00C155C3" w:rsidP="00C155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0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1,435.22</w:t>
            </w:r>
          </w:p>
        </w:tc>
      </w:tr>
      <w:tr w:rsidR="00AE474B" w:rsidRPr="00EF646B" w14:paraId="19C0C5EB" w14:textId="77777777" w:rsidTr="00E159AF">
        <w:tc>
          <w:tcPr>
            <w:tcW w:w="4517" w:type="dxa"/>
          </w:tcPr>
          <w:p w14:paraId="5A4A8043" w14:textId="77777777" w:rsidR="00AE474B" w:rsidRPr="00EF646B" w:rsidRDefault="00AE474B" w:rsidP="00AE474B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7276ED1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34F06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B8B5FD6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E87999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D8DA8CA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E912EC9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2BCDA52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034A9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C10C11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8A564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7EDD687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BEAC8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D7AF085" w14:textId="77777777" w:rsidR="00AE474B" w:rsidRPr="00EF646B" w:rsidRDefault="00AE474B" w:rsidP="00660C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69ED70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AC6DAB2" w14:textId="77777777" w:rsidR="00AE474B" w:rsidRPr="00EF646B" w:rsidRDefault="00AE474B" w:rsidP="00AE47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3758764" w14:textId="77777777" w:rsidR="00AF2A2B" w:rsidRPr="00EF646B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30"/>
          <w:szCs w:val="30"/>
          <w:cs/>
        </w:rPr>
        <w:sectPr w:rsidR="00AF2A2B" w:rsidRPr="00EF646B" w:rsidSect="00BE1996">
          <w:headerReference w:type="default" r:id="rId12"/>
          <w:footerReference w:type="default" r:id="rId13"/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p w14:paraId="1ED7B197" w14:textId="77777777" w:rsidR="00FD1DC3" w:rsidRPr="00EF646B" w:rsidRDefault="00FD1DC3" w:rsidP="001E61F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3C4B26A" w14:textId="77777777" w:rsidR="00FD1DC3" w:rsidRPr="00EF646B" w:rsidRDefault="00FD1DC3" w:rsidP="00134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5"/>
        <w:gridCol w:w="1260"/>
        <w:gridCol w:w="1250"/>
        <w:gridCol w:w="267"/>
        <w:gridCol w:w="1319"/>
      </w:tblGrid>
      <w:tr w:rsidR="001410D9" w:rsidRPr="00EF646B" w14:paraId="55250839" w14:textId="77777777" w:rsidTr="00811B2A">
        <w:tc>
          <w:tcPr>
            <w:tcW w:w="2805" w:type="pct"/>
          </w:tcPr>
          <w:p w14:paraId="3BFD6E11" w14:textId="77777777" w:rsidR="0024432E" w:rsidRPr="00EF646B" w:rsidRDefault="0024432E" w:rsidP="001349E8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047448B0" w14:textId="77777777" w:rsidR="0024432E" w:rsidRPr="00EF646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7C15387D" w14:textId="77777777" w:rsidR="0024432E" w:rsidRPr="00EF646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FD0" w:rsidRPr="00EF646B" w14:paraId="1D06AE02" w14:textId="77777777" w:rsidTr="000D429D">
        <w:tc>
          <w:tcPr>
            <w:tcW w:w="2805" w:type="pct"/>
          </w:tcPr>
          <w:p w14:paraId="08B95371" w14:textId="77777777" w:rsidR="001C5FD0" w:rsidRPr="00EF646B" w:rsidRDefault="001C5FD0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48C2DCA2" w14:textId="77777777"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0" w:type="pct"/>
          </w:tcPr>
          <w:p w14:paraId="769710BC" w14:textId="77777777"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42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C69ECFE" w14:textId="77777777" w:rsidR="001C5FD0" w:rsidRPr="00EF646B" w:rsidRDefault="001C5FD0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7" w:type="pct"/>
          </w:tcPr>
          <w:p w14:paraId="26B586F2" w14:textId="77777777" w:rsidR="001C5FD0" w:rsidRPr="00EF646B" w:rsidRDefault="000D429D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4500D" w:rsidRPr="00EF646B" w14:paraId="380D50D9" w14:textId="77777777" w:rsidTr="00811B2A">
        <w:tc>
          <w:tcPr>
            <w:tcW w:w="2805" w:type="pct"/>
          </w:tcPr>
          <w:p w14:paraId="244E5021" w14:textId="77777777" w:rsidR="00B4500D" w:rsidRPr="00EF646B" w:rsidRDefault="00B4500D" w:rsidP="00B4500D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6B64CDD0" w14:textId="77777777"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15389DE0" w14:textId="77777777" w:rsidR="00B4500D" w:rsidRPr="00EF646B" w:rsidRDefault="00B4500D" w:rsidP="00B4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D429D" w:rsidRPr="00EF646B" w14:paraId="5D2D18EA" w14:textId="77777777" w:rsidTr="000D429D">
        <w:trPr>
          <w:trHeight w:val="290"/>
        </w:trPr>
        <w:tc>
          <w:tcPr>
            <w:tcW w:w="2805" w:type="pct"/>
          </w:tcPr>
          <w:p w14:paraId="71E370B1" w14:textId="77777777" w:rsidR="000D429D" w:rsidRPr="00EF646B" w:rsidRDefault="000D429D" w:rsidP="000D429D">
            <w:pPr>
              <w:pStyle w:val="Heading8"/>
              <w:tabs>
                <w:tab w:val="left" w:pos="450"/>
              </w:tabs>
              <w:ind w:right="-2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ตุลาคม</w:t>
            </w:r>
            <w:r w:rsidR="005619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2561/2560</w:t>
            </w:r>
          </w:p>
        </w:tc>
        <w:tc>
          <w:tcPr>
            <w:tcW w:w="675" w:type="pct"/>
          </w:tcPr>
          <w:p w14:paraId="3D672AAA" w14:textId="77777777" w:rsidR="000D429D" w:rsidRPr="00EF646B" w:rsidRDefault="000D429D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9DC990B" w14:textId="77777777" w:rsidR="000D429D" w:rsidRPr="00380107" w:rsidRDefault="005619C1" w:rsidP="0056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14:paraId="5EE81A4E" w14:textId="77777777" w:rsidR="000D429D" w:rsidRPr="00EF646B" w:rsidRDefault="000D429D" w:rsidP="000D429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7" w:type="pct"/>
          </w:tcPr>
          <w:p w14:paraId="0945FDFA" w14:textId="77777777" w:rsidR="000D429D" w:rsidRPr="00380107" w:rsidRDefault="000D429D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380107">
              <w:rPr>
                <w:rFonts w:ascii="Angsana New" w:hAnsi="Angsana New"/>
                <w:sz w:val="30"/>
                <w:szCs w:val="30"/>
              </w:rPr>
              <w:t>5,245.26</w:t>
            </w:r>
          </w:p>
        </w:tc>
      </w:tr>
      <w:tr w:rsidR="000D429D" w:rsidRPr="00EF646B" w14:paraId="78BE604A" w14:textId="77777777" w:rsidTr="000D429D">
        <w:tc>
          <w:tcPr>
            <w:tcW w:w="2805" w:type="pct"/>
          </w:tcPr>
          <w:p w14:paraId="2621B295" w14:textId="77777777" w:rsidR="000D429D" w:rsidRPr="00EF646B" w:rsidRDefault="000D429D" w:rsidP="000D429D">
            <w:pPr>
              <w:tabs>
                <w:tab w:val="clear" w:pos="454"/>
                <w:tab w:val="left" w:pos="45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675" w:type="pct"/>
          </w:tcPr>
          <w:p w14:paraId="75CCD558" w14:textId="77777777" w:rsidR="000D429D" w:rsidRPr="00EF646B" w:rsidRDefault="000D429D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4E217B4B" w14:textId="77777777" w:rsidR="000D429D" w:rsidRPr="00EF646B" w:rsidRDefault="005619C1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83BC7E" w14:textId="77777777" w:rsidR="000D429D" w:rsidRPr="00EF646B" w:rsidRDefault="000D429D" w:rsidP="000D429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7" w:type="pct"/>
          </w:tcPr>
          <w:p w14:paraId="59E31C37" w14:textId="77777777" w:rsidR="000D429D" w:rsidRPr="00EF646B" w:rsidRDefault="000D429D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544.50</w:t>
            </w:r>
          </w:p>
        </w:tc>
      </w:tr>
      <w:tr w:rsidR="005619C1" w:rsidRPr="00EF646B" w14:paraId="3E3AE4D6" w14:textId="77777777" w:rsidTr="000D429D">
        <w:tc>
          <w:tcPr>
            <w:tcW w:w="2805" w:type="pct"/>
          </w:tcPr>
          <w:p w14:paraId="3A80EFD1" w14:textId="77777777" w:rsidR="005619C1" w:rsidRPr="00EF646B" w:rsidRDefault="005619C1" w:rsidP="000D429D">
            <w:pPr>
              <w:tabs>
                <w:tab w:val="clear" w:pos="454"/>
                <w:tab w:val="left" w:pos="45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675" w:type="pct"/>
          </w:tcPr>
          <w:p w14:paraId="7F7D055B" w14:textId="77777777" w:rsidR="005619C1" w:rsidRPr="00EF646B" w:rsidRDefault="005619C1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7A436B7E" w14:textId="77777777" w:rsidR="005619C1" w:rsidRDefault="005619C1" w:rsidP="0056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 w:firstLine="3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(225.00) </w:t>
            </w:r>
          </w:p>
        </w:tc>
        <w:tc>
          <w:tcPr>
            <w:tcW w:w="143" w:type="pct"/>
          </w:tcPr>
          <w:p w14:paraId="077FAF4C" w14:textId="77777777" w:rsidR="005619C1" w:rsidRPr="00EF646B" w:rsidRDefault="005619C1" w:rsidP="000D429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7" w:type="pct"/>
          </w:tcPr>
          <w:p w14:paraId="4874A716" w14:textId="77777777" w:rsidR="005619C1" w:rsidRDefault="005619C1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29D" w:rsidRPr="00EF646B" w14:paraId="228BE65D" w14:textId="77777777" w:rsidTr="000D429D">
        <w:tc>
          <w:tcPr>
            <w:tcW w:w="2805" w:type="pct"/>
          </w:tcPr>
          <w:p w14:paraId="7469CA85" w14:textId="77777777" w:rsidR="000D429D" w:rsidRPr="00EF646B" w:rsidRDefault="000D429D" w:rsidP="000D429D">
            <w:pPr>
              <w:tabs>
                <w:tab w:val="clear" w:pos="454"/>
                <w:tab w:val="left" w:pos="45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75" w:type="pct"/>
          </w:tcPr>
          <w:p w14:paraId="198B35EC" w14:textId="77777777" w:rsidR="000D429D" w:rsidRPr="00EF646B" w:rsidRDefault="000D429D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CA05DE7" w14:textId="77777777" w:rsidR="000D429D" w:rsidRPr="00EF646B" w:rsidRDefault="005619C1" w:rsidP="0056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225.00</w:t>
            </w:r>
          </w:p>
        </w:tc>
        <w:tc>
          <w:tcPr>
            <w:tcW w:w="143" w:type="pct"/>
          </w:tcPr>
          <w:p w14:paraId="7F3F1F1C" w14:textId="77777777" w:rsidR="000D429D" w:rsidRPr="00EF646B" w:rsidRDefault="000D429D" w:rsidP="000D429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7" w:type="pct"/>
          </w:tcPr>
          <w:p w14:paraId="33997E38" w14:textId="77777777" w:rsidR="000D429D" w:rsidRPr="00EF646B" w:rsidRDefault="000D429D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41.13</w:t>
            </w:r>
          </w:p>
        </w:tc>
      </w:tr>
      <w:tr w:rsidR="000D429D" w:rsidRPr="00EF646B" w14:paraId="06A37D54" w14:textId="77777777" w:rsidTr="000D429D">
        <w:trPr>
          <w:trHeight w:val="70"/>
        </w:trPr>
        <w:tc>
          <w:tcPr>
            <w:tcW w:w="2805" w:type="pct"/>
          </w:tcPr>
          <w:p w14:paraId="6C114437" w14:textId="77777777" w:rsidR="000D429D" w:rsidRPr="00EF646B" w:rsidRDefault="000D429D" w:rsidP="000D429D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5" w:type="pct"/>
          </w:tcPr>
          <w:p w14:paraId="6D72E84A" w14:textId="77777777" w:rsidR="000D429D" w:rsidRPr="00EF646B" w:rsidRDefault="000D429D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C4657E4" w14:textId="77777777" w:rsidR="000D429D" w:rsidRPr="00EF646B" w:rsidRDefault="005619C1" w:rsidP="00561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14:paraId="61A6AD27" w14:textId="77777777" w:rsidR="000D429D" w:rsidRPr="00EF646B" w:rsidRDefault="000D429D" w:rsidP="000D429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524D9D97" w14:textId="77777777" w:rsidR="000D429D" w:rsidRPr="00EF646B" w:rsidRDefault="000D429D" w:rsidP="000D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</w:tr>
    </w:tbl>
    <w:p w14:paraId="490BC054" w14:textId="77777777" w:rsidR="00777EC5" w:rsidRPr="003F3BCC" w:rsidRDefault="00777EC5" w:rsidP="00B12EE0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2DE34EC" w14:textId="1A7D634E" w:rsidR="009971A1" w:rsidRDefault="00426E04" w:rsidP="006C05D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867E0">
        <w:rPr>
          <w:rFonts w:ascii="Angsana New" w:hAnsi="Angsana New"/>
          <w:sz w:val="30"/>
          <w:szCs w:val="30"/>
        </w:rPr>
        <w:t xml:space="preserve">26 </w:t>
      </w:r>
      <w:r w:rsidRPr="009867E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867E0">
        <w:rPr>
          <w:rFonts w:ascii="Angsana New" w:hAnsi="Angsana New"/>
          <w:sz w:val="30"/>
          <w:szCs w:val="30"/>
        </w:rPr>
        <w:t xml:space="preserve">2562 </w:t>
      </w:r>
      <w:r w:rsidRPr="009867E0">
        <w:rPr>
          <w:rFonts w:ascii="Angsana New" w:hAnsi="Angsana New"/>
          <w:sz w:val="30"/>
          <w:szCs w:val="30"/>
          <w:cs/>
        </w:rPr>
        <w:t xml:space="preserve">บริษัทขายเงินลงทุนในบริษัท บ้านฉาง เอสเตท จำกัด จำนวน </w:t>
      </w:r>
      <w:r w:rsidRPr="009867E0">
        <w:rPr>
          <w:rFonts w:ascii="Angsana New" w:hAnsi="Angsana New"/>
          <w:sz w:val="30"/>
          <w:szCs w:val="30"/>
        </w:rPr>
        <w:t xml:space="preserve">23.85 </w:t>
      </w:r>
      <w:r w:rsidRPr="009867E0">
        <w:rPr>
          <w:rFonts w:ascii="Angsana New" w:hAnsi="Angsana New"/>
          <w:sz w:val="30"/>
          <w:szCs w:val="30"/>
          <w:cs/>
        </w:rPr>
        <w:t>ล้านบาท (หุ้นสามัญ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</w:rPr>
        <w:t xml:space="preserve">2.25 </w:t>
      </w:r>
      <w:r w:rsidRPr="00EF3608">
        <w:rPr>
          <w:rFonts w:ascii="Angsana New" w:hAnsi="Angsana New"/>
          <w:sz w:val="30"/>
          <w:szCs w:val="30"/>
          <w:cs/>
        </w:rPr>
        <w:t xml:space="preserve">ล้านหุ้น ในราคาหุ้นละ </w:t>
      </w:r>
      <w:r w:rsidRPr="00EF3608">
        <w:rPr>
          <w:rFonts w:ascii="Angsana New" w:hAnsi="Angsana New"/>
          <w:sz w:val="30"/>
          <w:szCs w:val="30"/>
        </w:rPr>
        <w:t xml:space="preserve">10.60 </w:t>
      </w:r>
      <w:r w:rsidRPr="00EF3608">
        <w:rPr>
          <w:rFonts w:ascii="Angsana New" w:hAnsi="Angsana New"/>
          <w:sz w:val="30"/>
          <w:szCs w:val="30"/>
          <w:cs/>
        </w:rPr>
        <w:t>บาท</w:t>
      </w:r>
      <w:r w:rsidR="005C2CED">
        <w:rPr>
          <w:rFonts w:ascii="Angsana New" w:hAnsi="Angsana New"/>
          <w:sz w:val="30"/>
          <w:szCs w:val="30"/>
        </w:rPr>
        <w:t xml:space="preserve">) </w:t>
      </w:r>
      <w:r w:rsidR="00E1038C">
        <w:rPr>
          <w:rFonts w:ascii="Angsana New" w:hAnsi="Angsana New" w:hint="cs"/>
          <w:sz w:val="30"/>
          <w:szCs w:val="30"/>
          <w:cs/>
        </w:rPr>
        <w:t>ให้แก่บริษัทแห่งหนึ่ง</w:t>
      </w:r>
      <w:r w:rsidR="00281DCA">
        <w:rPr>
          <w:rFonts w:ascii="Angsana New" w:hAnsi="Angsana New" w:hint="cs"/>
          <w:sz w:val="30"/>
          <w:szCs w:val="30"/>
          <w:cs/>
        </w:rPr>
        <w:t>ซึ่ง</w:t>
      </w:r>
      <w:r w:rsidR="00862F97">
        <w:rPr>
          <w:rFonts w:ascii="Angsana New" w:hAnsi="Angsana New" w:hint="cs"/>
          <w:sz w:val="30"/>
          <w:szCs w:val="30"/>
          <w:cs/>
        </w:rPr>
        <w:t>มีราคาทุน</w:t>
      </w:r>
      <w:r w:rsidR="00E77A0A">
        <w:rPr>
          <w:rFonts w:ascii="Angsana New" w:hAnsi="Angsana New" w:hint="cs"/>
          <w:sz w:val="30"/>
          <w:szCs w:val="30"/>
          <w:cs/>
        </w:rPr>
        <w:t xml:space="preserve"> </w:t>
      </w:r>
      <w:r w:rsidR="00E77A0A">
        <w:rPr>
          <w:rFonts w:ascii="Angsana New" w:hAnsi="Angsana New"/>
          <w:sz w:val="30"/>
          <w:szCs w:val="30"/>
        </w:rPr>
        <w:t xml:space="preserve">225 </w:t>
      </w:r>
      <w:r w:rsidR="00E77A0A">
        <w:rPr>
          <w:rFonts w:ascii="Angsana New" w:hAnsi="Angsana New" w:hint="cs"/>
          <w:sz w:val="30"/>
          <w:szCs w:val="30"/>
          <w:cs/>
        </w:rPr>
        <w:t xml:space="preserve">ล้านบาท และได้ตั้งค่าเผื่อการด้อยค่าแล้วทั้งจำนวน </w:t>
      </w:r>
      <w:r w:rsidRPr="00EF3608">
        <w:rPr>
          <w:rFonts w:ascii="Angsana New" w:hAnsi="Angsana New"/>
          <w:sz w:val="30"/>
          <w:szCs w:val="30"/>
          <w:cs/>
        </w:rPr>
        <w:t xml:space="preserve">กลุ่มบริษัทและบริษัทรับรู้กำไรจากการขายเงินลงทุนในบริษัทย่อยจำนวน </w:t>
      </w:r>
      <w:r w:rsidRPr="00EF3608">
        <w:rPr>
          <w:rFonts w:ascii="Angsana New" w:hAnsi="Angsana New"/>
          <w:sz w:val="30"/>
          <w:szCs w:val="30"/>
        </w:rPr>
        <w:t xml:space="preserve">18.06 </w:t>
      </w:r>
      <w:r w:rsidRPr="00EF3608">
        <w:rPr>
          <w:rFonts w:ascii="Angsana New" w:hAnsi="Angsana New"/>
          <w:sz w:val="30"/>
          <w:szCs w:val="30"/>
          <w:cs/>
        </w:rPr>
        <w:t xml:space="preserve">ล้านบาทในงบการเงินรวมและ </w:t>
      </w:r>
      <w:r w:rsidRPr="00EF3608">
        <w:rPr>
          <w:rFonts w:ascii="Angsana New" w:hAnsi="Angsana New"/>
          <w:sz w:val="30"/>
          <w:szCs w:val="30"/>
        </w:rPr>
        <w:t xml:space="preserve">23.85 </w:t>
      </w:r>
      <w:r w:rsidRPr="00EF3608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A7A074C" w14:textId="77777777" w:rsidR="00E77A0A" w:rsidRPr="00E77A0A" w:rsidRDefault="00E77A0A" w:rsidP="006C05D2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D6EBAE" w14:textId="3439A9ED" w:rsidR="00E77A0A" w:rsidRDefault="00E77A0A" w:rsidP="006C05D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Pr="00EF646B">
        <w:rPr>
          <w:rFonts w:ascii="Angsana New" w:hAnsi="Angsana New"/>
          <w:sz w:val="30"/>
          <w:szCs w:val="30"/>
        </w:rPr>
        <w:t>10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F646B">
        <w:rPr>
          <w:rFonts w:ascii="Angsana New" w:hAnsi="Angsana New"/>
          <w:sz w:val="30"/>
          <w:szCs w:val="30"/>
        </w:rPr>
        <w:t>2560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บริษัท โกลเด้น พร็อพเพอร์ตี้ เซอร์วิสเซส จำกัด ซึ่งเป็นบริษัทย่อยของบริษัทได้จดทะเบียนเพิ่มทุนจากเดิม </w:t>
      </w:r>
      <w:r w:rsidRPr="00EF646B">
        <w:rPr>
          <w:rFonts w:ascii="Angsana New" w:hAnsi="Angsana New"/>
          <w:sz w:val="30"/>
          <w:szCs w:val="30"/>
        </w:rPr>
        <w:t xml:space="preserve">490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F646B">
        <w:rPr>
          <w:rFonts w:ascii="Angsana New" w:hAnsi="Angsana New"/>
          <w:sz w:val="30"/>
          <w:szCs w:val="30"/>
        </w:rPr>
        <w:t xml:space="preserve">(49,000,000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EF646B">
        <w:rPr>
          <w:rFonts w:ascii="Angsana New" w:hAnsi="Angsana New"/>
          <w:sz w:val="30"/>
          <w:szCs w:val="30"/>
        </w:rPr>
        <w:t>10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EF646B">
        <w:rPr>
          <w:rFonts w:ascii="Angsana New" w:hAnsi="Angsana New"/>
          <w:sz w:val="30"/>
          <w:szCs w:val="30"/>
        </w:rPr>
        <w:t xml:space="preserve">) </w:t>
      </w:r>
      <w:r w:rsidRPr="00EF646B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EF646B">
        <w:rPr>
          <w:rFonts w:ascii="Angsana New" w:hAnsi="Angsana New"/>
          <w:sz w:val="30"/>
          <w:szCs w:val="30"/>
        </w:rPr>
        <w:t>1,480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F646B">
        <w:rPr>
          <w:rFonts w:ascii="Angsana New" w:hAnsi="Angsana New"/>
          <w:sz w:val="30"/>
          <w:szCs w:val="30"/>
        </w:rPr>
        <w:t xml:space="preserve"> (148,000,000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EF646B">
        <w:rPr>
          <w:rFonts w:ascii="Angsana New" w:hAnsi="Angsana New"/>
          <w:sz w:val="30"/>
          <w:szCs w:val="30"/>
        </w:rPr>
        <w:t xml:space="preserve">10 </w:t>
      </w:r>
      <w:r w:rsidRPr="00EF646B">
        <w:rPr>
          <w:rFonts w:ascii="Angsana New" w:hAnsi="Angsana New" w:hint="cs"/>
          <w:sz w:val="30"/>
          <w:szCs w:val="30"/>
          <w:cs/>
        </w:rPr>
        <w:t>บาท</w:t>
      </w:r>
      <w:r w:rsidRPr="00EF646B">
        <w:rPr>
          <w:rFonts w:ascii="Angsana New" w:hAnsi="Angsana New"/>
          <w:sz w:val="30"/>
          <w:szCs w:val="30"/>
        </w:rPr>
        <w:t xml:space="preserve">) </w:t>
      </w:r>
      <w:r w:rsidRPr="00EF646B">
        <w:rPr>
          <w:rFonts w:ascii="Angsana New" w:hAnsi="Angsana New" w:hint="cs"/>
          <w:sz w:val="30"/>
          <w:szCs w:val="30"/>
          <w:cs/>
        </w:rPr>
        <w:t>โดยเรียกชำระหุ้นเพิ่มทุนใน</w:t>
      </w:r>
      <w:r w:rsidRPr="00E159AF">
        <w:rPr>
          <w:rFonts w:ascii="Angsana New" w:hAnsi="Angsana New" w:hint="cs"/>
          <w:sz w:val="30"/>
          <w:szCs w:val="30"/>
          <w:cs/>
        </w:rPr>
        <w:t xml:space="preserve">ระหว่างปี สิ้นสุดวันที่ </w:t>
      </w:r>
      <w:r w:rsidRPr="00E159AF">
        <w:rPr>
          <w:rFonts w:ascii="Angsana New" w:hAnsi="Angsana New"/>
          <w:sz w:val="30"/>
          <w:szCs w:val="30"/>
        </w:rPr>
        <w:t xml:space="preserve">30 </w:t>
      </w:r>
      <w:r w:rsidRPr="00E159A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159AF">
        <w:rPr>
          <w:rFonts w:ascii="Angsana New" w:hAnsi="Angsana New"/>
          <w:sz w:val="30"/>
          <w:szCs w:val="30"/>
        </w:rPr>
        <w:t xml:space="preserve">2561 </w:t>
      </w:r>
      <w:r w:rsidRPr="00E159AF">
        <w:rPr>
          <w:rFonts w:ascii="Angsana New" w:hAnsi="Angsana New" w:hint="cs"/>
          <w:spacing w:val="-2"/>
          <w:sz w:val="30"/>
          <w:szCs w:val="30"/>
          <w:cs/>
        </w:rPr>
        <w:t xml:space="preserve">จำนวนทั้งสิ้น </w:t>
      </w:r>
      <w:r w:rsidRPr="00E159AF">
        <w:rPr>
          <w:rFonts w:ascii="Angsana New" w:hAnsi="Angsana New"/>
          <w:spacing w:val="-2"/>
          <w:sz w:val="30"/>
          <w:szCs w:val="30"/>
        </w:rPr>
        <w:t xml:space="preserve">544.50 </w:t>
      </w:r>
      <w:r w:rsidRPr="00E159A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01A13CD8" w14:textId="77777777" w:rsidR="00426E04" w:rsidRPr="003F3BCC" w:rsidRDefault="00426E04" w:rsidP="006C05D2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1A7EEA8" w14:textId="77777777" w:rsidR="00F45591" w:rsidRPr="00EF646B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sz w:val="20"/>
          <w:szCs w:val="20"/>
          <w:cs/>
        </w:rPr>
        <w:tab/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  <w:r w:rsidR="008533AB" w:rsidRPr="00EF646B">
        <w:rPr>
          <w:rFonts w:ascii="Angsana New" w:hAnsi="Angsana New" w:hint="cs"/>
          <w:i/>
          <w:iCs/>
          <w:sz w:val="30"/>
          <w:szCs w:val="30"/>
          <w:cs/>
        </w:rPr>
        <w:t>ของเงินลงทุนในบริษัทย่อยแล</w:t>
      </w:r>
      <w:r w:rsidR="00831CD3" w:rsidRPr="00EF646B">
        <w:rPr>
          <w:rFonts w:ascii="Angsana New" w:hAnsi="Angsana New" w:hint="cs"/>
          <w:i/>
          <w:iCs/>
          <w:sz w:val="30"/>
          <w:szCs w:val="30"/>
          <w:cs/>
        </w:rPr>
        <w:t>ะบริษัท</w:t>
      </w:r>
      <w:r w:rsidR="008533AB" w:rsidRPr="00EF646B">
        <w:rPr>
          <w:rFonts w:ascii="Angsana New" w:hAnsi="Angsana New" w:hint="cs"/>
          <w:i/>
          <w:iCs/>
          <w:sz w:val="30"/>
          <w:szCs w:val="30"/>
          <w:cs/>
        </w:rPr>
        <w:t>ร่วมและเงินให้กู้ยืมแก่กิจการที่เกี่ยวข้องกัน</w:t>
      </w:r>
    </w:p>
    <w:p w14:paraId="427B61BF" w14:textId="77777777" w:rsidR="00F45591" w:rsidRPr="003F3BCC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0"/>
          <w:szCs w:val="20"/>
        </w:rPr>
      </w:pPr>
    </w:p>
    <w:p w14:paraId="1261C301" w14:textId="42DC1C99" w:rsidR="00F45591" w:rsidRPr="00EF646B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เงินลงทุนในบริษัทร่วมและเงินให้กู้ยืมแก่กิจการที่เกี่ยวข้องกัน โดยมูลค่าที่คาดว่าจะได้รับคืน</w:t>
      </w:r>
      <w:r w:rsidR="00ED2F1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พิจารณาจาก</w:t>
      </w:r>
      <w:r w:rsidR="00F15121">
        <w:rPr>
          <w:rFonts w:ascii="Angsana New" w:hAnsi="Angsana New" w:hint="cs"/>
          <w:sz w:val="30"/>
          <w:szCs w:val="30"/>
          <w:cs/>
        </w:rPr>
        <w:t>มูลค่า</w:t>
      </w:r>
      <w:r w:rsidR="00F15121" w:rsidRPr="00ED2F1B">
        <w:rPr>
          <w:rFonts w:ascii="Angsana New" w:hAnsi="Angsana New" w:hint="cs"/>
          <w:sz w:val="30"/>
          <w:szCs w:val="30"/>
          <w:cs/>
        </w:rPr>
        <w:t>ยุติธรรมของสินทรัพย์หักต้นทุน</w:t>
      </w:r>
      <w:r w:rsidR="00ED2F1B">
        <w:rPr>
          <w:rFonts w:ascii="Angsana New" w:hAnsi="Angsana New" w:hint="cs"/>
          <w:sz w:val="30"/>
          <w:szCs w:val="30"/>
          <w:cs/>
        </w:rPr>
        <w:t>ในการขาย</w:t>
      </w:r>
      <w:r w:rsidR="00F15121" w:rsidRPr="00ED2F1B">
        <w:rPr>
          <w:rFonts w:ascii="Angsana New" w:hAnsi="Angsana New" w:hint="cs"/>
          <w:sz w:val="30"/>
          <w:szCs w:val="30"/>
          <w:cs/>
        </w:rPr>
        <w:t>หรือ</w:t>
      </w:r>
      <w:r w:rsidRPr="00EF646B">
        <w:rPr>
          <w:rFonts w:ascii="Angsana New" w:hAnsi="Angsana New" w:hint="cs"/>
          <w:sz w:val="30"/>
          <w:szCs w:val="30"/>
          <w:cs/>
        </w:rPr>
        <w:t>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4B82BAA7" w14:textId="77777777" w:rsidR="006C05D2" w:rsidRPr="003F3BCC" w:rsidRDefault="006C0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13F88D5" w14:textId="77777777" w:rsidR="00390FF1" w:rsidRPr="00EF646B" w:rsidRDefault="00F51C33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การประมาณคิดลดกระแสเงินสดในอนาคตจำเป็นต้องใช้ข้อ</w:t>
      </w:r>
      <w:r w:rsidR="00390FF1" w:rsidRPr="00EF646B">
        <w:rPr>
          <w:rFonts w:ascii="Angsana New" w:hAnsi="Angsana New" w:hint="cs"/>
          <w:sz w:val="30"/>
          <w:szCs w:val="30"/>
          <w:cs/>
        </w:rPr>
        <w:t>สมมติฐาน</w:t>
      </w:r>
      <w:r w:rsidRPr="00EF646B">
        <w:rPr>
          <w:rFonts w:ascii="Angsana New" w:hAnsi="Angsana New" w:hint="cs"/>
          <w:sz w:val="30"/>
          <w:szCs w:val="30"/>
          <w:cs/>
        </w:rPr>
        <w:t>และดุลยพินิจของผู้บริหาร ซึ่ง</w:t>
      </w:r>
      <w:r w:rsidR="00390FF1" w:rsidRPr="00EF646B">
        <w:rPr>
          <w:rFonts w:ascii="Angsana New" w:hAnsi="Angsana New" w:hint="cs"/>
          <w:sz w:val="30"/>
          <w:szCs w:val="30"/>
          <w:cs/>
        </w:rPr>
        <w:t>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</w:t>
      </w:r>
      <w:r w:rsidR="00390FF1" w:rsidRPr="00F019EE">
        <w:rPr>
          <w:rFonts w:ascii="Angsana New" w:hAnsi="Angsana New" w:hint="cs"/>
          <w:spacing w:val="-8"/>
          <w:sz w:val="30"/>
          <w:szCs w:val="30"/>
          <w:cs/>
        </w:rPr>
        <w:t xml:space="preserve"> และอัตราคิดลดที่จะนำมาใช้ในการคำนวณประมาณการกระแสเงินสดในอนาคตคิดลด</w:t>
      </w:r>
    </w:p>
    <w:p w14:paraId="6F24B25C" w14:textId="77777777" w:rsidR="00390FF1" w:rsidRPr="00EF646B" w:rsidRDefault="00390FF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lastRenderedPageBreak/>
        <w:t xml:space="preserve">จากการทดสอบการด้อยค่าดังกล่าว </w:t>
      </w:r>
      <w:r w:rsidR="00A6331F" w:rsidRPr="00EF646B">
        <w:rPr>
          <w:rFonts w:ascii="Angsana New" w:hAnsi="Angsana New" w:hint="cs"/>
          <w:sz w:val="30"/>
          <w:szCs w:val="30"/>
          <w:cs/>
        </w:rPr>
        <w:t>หาก</w:t>
      </w:r>
      <w:r w:rsidRPr="00EF646B">
        <w:rPr>
          <w:rFonts w:ascii="Angsana New" w:hAnsi="Angsana New" w:hint="cs"/>
          <w:sz w:val="30"/>
          <w:szCs w:val="30"/>
          <w:cs/>
        </w:rPr>
        <w:t>การประมาณการมูลค่าที่จะได้รับคืนต่ำก</w:t>
      </w:r>
      <w:r w:rsidR="00A6331F" w:rsidRPr="00EF646B">
        <w:rPr>
          <w:rFonts w:ascii="Angsana New" w:hAnsi="Angsana New" w:hint="cs"/>
          <w:sz w:val="30"/>
          <w:szCs w:val="30"/>
          <w:cs/>
        </w:rPr>
        <w:t>ว่ามูลค่าตามบัญชี กลุ่มบริษัทจะ</w:t>
      </w:r>
      <w:r w:rsidRPr="00EF646B">
        <w:rPr>
          <w:rFonts w:ascii="Angsana New" w:hAnsi="Angsana New" w:hint="cs"/>
          <w:sz w:val="30"/>
          <w:szCs w:val="30"/>
          <w:cs/>
        </w:rPr>
        <w:t>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</w:t>
      </w:r>
      <w:r w:rsidR="00CD60BE" w:rsidRPr="00EF646B">
        <w:rPr>
          <w:rFonts w:ascii="Angsana New" w:hAnsi="Angsana New" w:hint="cs"/>
          <w:sz w:val="30"/>
          <w:szCs w:val="30"/>
          <w:cs/>
        </w:rPr>
        <w:t>คืนเพิ่มขึ้นในภายหลัง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831CD3" w:rsidRPr="00EF646B">
        <w:rPr>
          <w:rFonts w:ascii="Angsana New" w:hAnsi="Angsana New" w:hint="cs"/>
          <w:sz w:val="30"/>
          <w:szCs w:val="30"/>
          <w:cs/>
        </w:rPr>
        <w:t>ผลขาดทุนและ</w:t>
      </w:r>
      <w:r w:rsidR="00CD60BE" w:rsidRPr="00EF646B">
        <w:rPr>
          <w:rFonts w:ascii="Angsana New" w:hAnsi="Angsana New" w:hint="cs"/>
          <w:sz w:val="30"/>
          <w:szCs w:val="30"/>
          <w:cs/>
        </w:rPr>
        <w:t>การกลับรายการ</w:t>
      </w:r>
      <w:r w:rsidR="00831CD3" w:rsidRPr="00EF646B">
        <w:rPr>
          <w:rFonts w:ascii="Angsana New" w:hAnsi="Angsana New" w:hint="cs"/>
          <w:sz w:val="30"/>
          <w:szCs w:val="30"/>
          <w:cs/>
        </w:rPr>
        <w:t>ค่าเผื่อ</w:t>
      </w:r>
      <w:r w:rsidRPr="00EF646B">
        <w:rPr>
          <w:rFonts w:ascii="Angsana New" w:hAnsi="Angsana New" w:hint="cs"/>
          <w:sz w:val="30"/>
          <w:szCs w:val="30"/>
          <w:cs/>
        </w:rPr>
        <w:t xml:space="preserve">ผลขาดทุนดังกล่าวจะถูกรับรู้ในกำไรหรือขาดทุน </w:t>
      </w:r>
    </w:p>
    <w:p w14:paraId="6DDB6490" w14:textId="77777777" w:rsidR="00390FF1" w:rsidRPr="00EF646B" w:rsidRDefault="00390FF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4ADCCF2" w14:textId="77777777" w:rsidR="00390FF1" w:rsidRPr="00EF646B" w:rsidRDefault="008F01EB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Pr="00EF646B">
        <w:rPr>
          <w:rFonts w:ascii="Angsana New" w:hAnsi="Angsana New" w:hint="cs"/>
          <w:sz w:val="30"/>
          <w:szCs w:val="30"/>
          <w:cs/>
        </w:rPr>
        <w:t>กลับรายการค่าเผื่อผลขาดทุนจากการด้อยค่าและหนี้สูญและหนี้สงสัยจะสูญ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B12EE0" w:rsidRPr="00EF646B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811B2A" w:rsidRPr="00EF646B">
        <w:rPr>
          <w:rFonts w:ascii="Angsana New" w:hAnsi="Angsana New"/>
          <w:sz w:val="30"/>
          <w:szCs w:val="30"/>
        </w:rPr>
        <w:t xml:space="preserve">30 </w:t>
      </w:r>
      <w:r w:rsidR="00811B2A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="00B12EE0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B12EE0" w:rsidRPr="00EF646B">
        <w:rPr>
          <w:rFonts w:ascii="Angsana New" w:hAnsi="Angsana New"/>
          <w:sz w:val="30"/>
          <w:szCs w:val="30"/>
        </w:rPr>
        <w:t>256</w:t>
      </w:r>
      <w:r w:rsidR="001A535D">
        <w:rPr>
          <w:rFonts w:ascii="Angsana New" w:hAnsi="Angsana New"/>
          <w:sz w:val="30"/>
          <w:szCs w:val="30"/>
        </w:rPr>
        <w:t>2</w:t>
      </w:r>
      <w:r w:rsidR="00B12EE0" w:rsidRPr="00EF646B">
        <w:rPr>
          <w:rFonts w:ascii="Angsana New" w:hAnsi="Angsana New"/>
          <w:sz w:val="30"/>
          <w:szCs w:val="30"/>
        </w:rPr>
        <w:t xml:space="preserve"> </w:t>
      </w:r>
      <w:r w:rsidR="00B12EE0" w:rsidRPr="00F019E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1A535D">
        <w:rPr>
          <w:rFonts w:ascii="Angsana New" w:hAnsi="Angsana New"/>
          <w:spacing w:val="-8"/>
          <w:sz w:val="30"/>
          <w:szCs w:val="30"/>
        </w:rPr>
        <w:t xml:space="preserve"> 2561</w:t>
      </w:r>
      <w:r w:rsidR="00B12EE0" w:rsidRPr="00F019EE">
        <w:rPr>
          <w:rFonts w:ascii="Angsana New" w:hAnsi="Angsana New"/>
          <w:spacing w:val="-8"/>
          <w:sz w:val="30"/>
          <w:szCs w:val="30"/>
        </w:rPr>
        <w:t xml:space="preserve"> </w:t>
      </w:r>
      <w:r w:rsidR="00390FF1" w:rsidRPr="00F019EE">
        <w:rPr>
          <w:rFonts w:ascii="Angsana New" w:hAnsi="Angsana New" w:hint="cs"/>
          <w:spacing w:val="-8"/>
          <w:sz w:val="30"/>
          <w:szCs w:val="30"/>
          <w:cs/>
        </w:rPr>
        <w:t>สามารถสรุปได้ดังต่อไปนี้</w:t>
      </w:r>
    </w:p>
    <w:p w14:paraId="6A9C114A" w14:textId="77777777" w:rsidR="008D26B0" w:rsidRPr="00EF646B" w:rsidRDefault="008D26B0" w:rsidP="008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695"/>
        <w:gridCol w:w="1217"/>
        <w:gridCol w:w="237"/>
        <w:gridCol w:w="1088"/>
        <w:gridCol w:w="237"/>
        <w:gridCol w:w="1200"/>
        <w:gridCol w:w="241"/>
        <w:gridCol w:w="1113"/>
      </w:tblGrid>
      <w:tr w:rsidR="006C05D2" w:rsidRPr="00EF646B" w14:paraId="665093B1" w14:textId="77777777" w:rsidTr="00F15121">
        <w:trPr>
          <w:tblHeader/>
        </w:trPr>
        <w:tc>
          <w:tcPr>
            <w:tcW w:w="1870" w:type="pct"/>
          </w:tcPr>
          <w:p w14:paraId="005038A0" w14:textId="77777777" w:rsidR="00831CD3" w:rsidRPr="00EF646B" w:rsidRDefault="00831CD3" w:rsidP="00ED370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1" w:type="pct"/>
          </w:tcPr>
          <w:p w14:paraId="20990574" w14:textId="77777777" w:rsidR="00831CD3" w:rsidRPr="00EF646B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2972F6E1" w14:textId="77777777" w:rsidR="00831CD3" w:rsidRPr="00EF646B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3A75DF65" w14:textId="77777777" w:rsidR="00831CD3" w:rsidRPr="00EF646B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5707EE5F" w14:textId="77777777" w:rsidR="00831CD3" w:rsidRPr="00EF646B" w:rsidRDefault="00831CD3" w:rsidP="00811B2A">
            <w:pPr>
              <w:pStyle w:val="BodyText"/>
              <w:spacing w:after="0"/>
              <w:ind w:left="-108" w:right="-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145" w:rsidRPr="00EF646B" w14:paraId="0CEB6A95" w14:textId="77777777" w:rsidTr="00F15121">
        <w:trPr>
          <w:tblHeader/>
        </w:trPr>
        <w:tc>
          <w:tcPr>
            <w:tcW w:w="2231" w:type="pct"/>
            <w:gridSpan w:val="2"/>
          </w:tcPr>
          <w:p w14:paraId="3C3EDDB2" w14:textId="77777777" w:rsidR="00154145" w:rsidRPr="00154145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7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1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14:paraId="52CBBAD2" w14:textId="77777777" w:rsidR="00154145" w:rsidRPr="00154145" w:rsidRDefault="00154145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" w:type="pct"/>
          </w:tcPr>
          <w:p w14:paraId="6CCAFD3A" w14:textId="77777777" w:rsidR="00154145" w:rsidRPr="00154145" w:rsidRDefault="00154145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42618C56" w14:textId="77777777" w:rsidR="00154145" w:rsidRPr="00154145" w:rsidRDefault="00154145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3" w:type="pct"/>
          </w:tcPr>
          <w:p w14:paraId="3351993B" w14:textId="77777777" w:rsidR="00154145" w:rsidRPr="00154145" w:rsidRDefault="00154145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C704C0A" w14:textId="77777777" w:rsidR="00154145" w:rsidRPr="00154145" w:rsidRDefault="00154145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5B221324" w14:textId="77777777" w:rsidR="00154145" w:rsidRPr="00154145" w:rsidRDefault="00154145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545416A" w14:textId="77777777" w:rsidR="00154145" w:rsidRPr="00154145" w:rsidRDefault="00154145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C5FD0" w:rsidRPr="00EF646B" w14:paraId="018C8E3B" w14:textId="77777777" w:rsidTr="00F15121">
        <w:trPr>
          <w:trHeight w:val="335"/>
          <w:tblHeader/>
        </w:trPr>
        <w:tc>
          <w:tcPr>
            <w:tcW w:w="1870" w:type="pct"/>
          </w:tcPr>
          <w:p w14:paraId="3E649F42" w14:textId="77777777" w:rsidR="001C5FD0" w:rsidRPr="00EF646B" w:rsidRDefault="001C5FD0" w:rsidP="001C5FD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1" w:type="pct"/>
          </w:tcPr>
          <w:p w14:paraId="353E8B9B" w14:textId="77777777" w:rsidR="001C5FD0" w:rsidRPr="00EF646B" w:rsidRDefault="001C5FD0" w:rsidP="001C5FD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3B7E90FA" w14:textId="77777777" w:rsidR="001C5FD0" w:rsidRPr="00EF646B" w:rsidRDefault="001C5FD0" w:rsidP="001C5FD0">
            <w:pPr>
              <w:pStyle w:val="BodyText"/>
              <w:spacing w:after="0"/>
              <w:ind w:left="-10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5FD0" w:rsidRPr="00EF646B" w14:paraId="69EB64CA" w14:textId="77777777" w:rsidTr="00F15121">
        <w:trPr>
          <w:trHeight w:val="290"/>
        </w:trPr>
        <w:tc>
          <w:tcPr>
            <w:tcW w:w="1870" w:type="pct"/>
          </w:tcPr>
          <w:p w14:paraId="083924E2" w14:textId="77777777" w:rsidR="001C5FD0" w:rsidRPr="00EF646B" w:rsidRDefault="001C5FD0" w:rsidP="008F01EB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กลับรายการขาดทุนจาก</w:t>
            </w:r>
          </w:p>
        </w:tc>
        <w:tc>
          <w:tcPr>
            <w:tcW w:w="361" w:type="pct"/>
          </w:tcPr>
          <w:p w14:paraId="1348B577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666085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5D91BF0B" w14:textId="77777777" w:rsidR="001C5FD0" w:rsidRPr="00EF646B" w:rsidRDefault="001C5FD0" w:rsidP="001C5FD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3B5B00BB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2D37E9D1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511AF45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27DDAB0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3B45A3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5FD0" w:rsidRPr="00EF646B" w14:paraId="7B524DEE" w14:textId="77777777" w:rsidTr="00F15121">
        <w:trPr>
          <w:trHeight w:val="290"/>
        </w:trPr>
        <w:tc>
          <w:tcPr>
            <w:tcW w:w="1870" w:type="pct"/>
          </w:tcPr>
          <w:p w14:paraId="06868CC7" w14:textId="77777777" w:rsidR="001C5FD0" w:rsidRPr="00EF646B" w:rsidRDefault="001C5FD0" w:rsidP="001C5FD0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646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การด้อยค่าของเงินลงทุน</w:t>
            </w:r>
          </w:p>
        </w:tc>
        <w:tc>
          <w:tcPr>
            <w:tcW w:w="361" w:type="pct"/>
          </w:tcPr>
          <w:p w14:paraId="72D35747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C82658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0973D903" w14:textId="77777777" w:rsidR="001C5FD0" w:rsidRPr="00EF646B" w:rsidRDefault="001C5FD0" w:rsidP="001C5FD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3C58EFCD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3AF46FA7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E6C2DE3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7293D9A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2CF224" w14:textId="77777777" w:rsidR="001C5FD0" w:rsidRPr="00EF646B" w:rsidRDefault="001C5FD0" w:rsidP="001C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4145" w:rsidRPr="00EF646B" w14:paraId="6069DA6F" w14:textId="77777777" w:rsidTr="00F15121">
        <w:trPr>
          <w:trHeight w:val="290"/>
        </w:trPr>
        <w:tc>
          <w:tcPr>
            <w:tcW w:w="1870" w:type="pct"/>
          </w:tcPr>
          <w:p w14:paraId="1F84913C" w14:textId="77777777" w:rsidR="00154145" w:rsidRPr="00EF646B" w:rsidRDefault="00154145" w:rsidP="00154145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361" w:type="pct"/>
          </w:tcPr>
          <w:p w14:paraId="3BC46252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FCAE1D" w14:textId="77777777" w:rsidR="00154145" w:rsidRPr="00EF646B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33B095EF" w14:textId="77777777" w:rsidR="00154145" w:rsidRPr="00EF646B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1874ADFF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F43BDA4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4CF2AA5" w14:textId="22DEDB57" w:rsidR="00154145" w:rsidRPr="00EF646B" w:rsidRDefault="00ED59B7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AA3F5A0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12D45E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(41.13)</w:t>
            </w:r>
          </w:p>
        </w:tc>
      </w:tr>
      <w:tr w:rsidR="00154145" w:rsidRPr="00EF646B" w14:paraId="7C89B553" w14:textId="77777777" w:rsidTr="00F15121">
        <w:trPr>
          <w:trHeight w:val="290"/>
        </w:trPr>
        <w:tc>
          <w:tcPr>
            <w:tcW w:w="1870" w:type="pct"/>
          </w:tcPr>
          <w:p w14:paraId="57EDCEAE" w14:textId="77777777" w:rsidR="00154145" w:rsidRPr="00EF646B" w:rsidRDefault="00154145" w:rsidP="00154145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361" w:type="pct"/>
          </w:tcPr>
          <w:p w14:paraId="591EDACD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FBCD267" w14:textId="77777777" w:rsidR="00154145" w:rsidRPr="00EF646B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9E06A6B" w14:textId="77777777" w:rsidR="00154145" w:rsidRPr="00EF646B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15F8322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8367749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7C8AED61" w14:textId="77777777" w:rsidR="00154145" w:rsidRPr="00EF646B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(20.40)</w:t>
            </w:r>
          </w:p>
        </w:tc>
        <w:tc>
          <w:tcPr>
            <w:tcW w:w="125" w:type="pct"/>
          </w:tcPr>
          <w:p w14:paraId="78C1957A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90513F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(25.22)</w:t>
            </w:r>
          </w:p>
        </w:tc>
      </w:tr>
      <w:tr w:rsidR="00154145" w:rsidRPr="00EF646B" w14:paraId="75C80DC5" w14:textId="77777777" w:rsidTr="00F15121">
        <w:trPr>
          <w:trHeight w:val="290"/>
        </w:trPr>
        <w:tc>
          <w:tcPr>
            <w:tcW w:w="1870" w:type="pct"/>
          </w:tcPr>
          <w:p w14:paraId="49FE3061" w14:textId="77777777" w:rsidR="00154145" w:rsidRPr="00EF646B" w:rsidRDefault="00154145" w:rsidP="00154145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61" w:type="pct"/>
          </w:tcPr>
          <w:p w14:paraId="3792E390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930DB7D" w14:textId="77777777" w:rsidR="00154145" w:rsidRPr="00EF646B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02610B87" w14:textId="77777777" w:rsidR="00154145" w:rsidRPr="00EF646B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6003E799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10D8C336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66C5A4F0" w14:textId="59446D30" w:rsidR="00154145" w:rsidRPr="00EF646B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</w:t>
            </w:r>
            <w:r w:rsidR="00ED59B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.40)</w:t>
            </w:r>
          </w:p>
        </w:tc>
        <w:tc>
          <w:tcPr>
            <w:tcW w:w="125" w:type="pct"/>
          </w:tcPr>
          <w:p w14:paraId="47557F7A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6084190" w14:textId="77777777" w:rsidR="00154145" w:rsidRPr="00EF646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(66.35)</w:t>
            </w:r>
          </w:p>
        </w:tc>
      </w:tr>
      <w:tr w:rsidR="00154145" w:rsidRPr="001F3BDD" w14:paraId="02CFF3D9" w14:textId="77777777" w:rsidTr="00F15121">
        <w:trPr>
          <w:trHeight w:val="290"/>
        </w:trPr>
        <w:tc>
          <w:tcPr>
            <w:tcW w:w="1870" w:type="pct"/>
          </w:tcPr>
          <w:p w14:paraId="16C54451" w14:textId="77777777" w:rsidR="00154145" w:rsidRPr="001F3BDD" w:rsidRDefault="00154145" w:rsidP="00154145">
            <w:pPr>
              <w:pStyle w:val="Heading8"/>
              <w:tabs>
                <w:tab w:val="left" w:pos="450"/>
              </w:tabs>
              <w:ind w:right="-89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กลับรายการ) </w:t>
            </w:r>
            <w:r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หนี้สูญและหนี้สงสัย</w:t>
            </w:r>
          </w:p>
        </w:tc>
        <w:tc>
          <w:tcPr>
            <w:tcW w:w="361" w:type="pct"/>
          </w:tcPr>
          <w:p w14:paraId="28DA93BF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462C254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3BC5F658" w14:textId="77777777" w:rsidR="00154145" w:rsidRPr="001F3BDD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3488620A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6F25EBD4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CD507D3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399DB08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749048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145" w:rsidRPr="001F3BDD" w14:paraId="504A0032" w14:textId="77777777" w:rsidTr="00F15121">
        <w:trPr>
          <w:trHeight w:val="290"/>
        </w:trPr>
        <w:tc>
          <w:tcPr>
            <w:tcW w:w="1870" w:type="pct"/>
          </w:tcPr>
          <w:p w14:paraId="7ECA8F90" w14:textId="77777777" w:rsidR="00154145" w:rsidRPr="001F3BDD" w:rsidRDefault="00154145" w:rsidP="00154145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3B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F15121"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จะ</w:t>
            </w:r>
            <w:r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สูญของ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ลูกหนี้และ</w:t>
            </w:r>
            <w:r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61" w:type="pct"/>
          </w:tcPr>
          <w:p w14:paraId="3BF28F4F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2" w:type="pct"/>
          </w:tcPr>
          <w:p w14:paraId="6370AE2D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74D6E470" w14:textId="77777777" w:rsidR="00154145" w:rsidRPr="001F3BDD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730692B2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5E36BA29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490AEB4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D8B1A3C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7A70E7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145" w:rsidRPr="001F3BDD" w14:paraId="31C49D4E" w14:textId="77777777" w:rsidTr="00F15121">
        <w:trPr>
          <w:trHeight w:val="290"/>
        </w:trPr>
        <w:tc>
          <w:tcPr>
            <w:tcW w:w="1870" w:type="pct"/>
          </w:tcPr>
          <w:p w14:paraId="41F6536F" w14:textId="77777777" w:rsidR="00154145" w:rsidRDefault="00154145" w:rsidP="00154145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47" w:hanging="27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ลูกหนี้และเงินทดรองจ่ายแก่</w:t>
            </w:r>
          </w:p>
          <w:p w14:paraId="21EB97ED" w14:textId="77777777" w:rsidR="00154145" w:rsidRPr="001F3BDD" w:rsidRDefault="00154145" w:rsidP="00154145">
            <w:pPr>
              <w:pStyle w:val="Heading8"/>
              <w:tabs>
                <w:tab w:val="left" w:pos="450"/>
              </w:tabs>
              <w:ind w:left="432" w:right="-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บริษัทย่อย</w:t>
            </w:r>
          </w:p>
        </w:tc>
        <w:tc>
          <w:tcPr>
            <w:tcW w:w="361" w:type="pct"/>
          </w:tcPr>
          <w:p w14:paraId="66302754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619F40" w14:textId="77777777" w:rsidR="00154145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273D02" w14:textId="77777777" w:rsidR="003E0708" w:rsidRPr="001F3BDD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85C38A4" w14:textId="77777777" w:rsidR="00154145" w:rsidRPr="001F3BDD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74F5A6EB" w14:textId="77777777" w:rsidR="00154145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11802F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D6F3376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E160C0A" w14:textId="77777777" w:rsidR="00154145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  <w:p w14:paraId="4ED88AC3" w14:textId="77777777" w:rsidR="003E0708" w:rsidRPr="001F3BDD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4503E58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749832" w14:textId="77777777" w:rsidR="00154145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  <w:p w14:paraId="14FFBB64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(13.70)</w:t>
            </w:r>
          </w:p>
        </w:tc>
      </w:tr>
      <w:tr w:rsidR="00154145" w:rsidRPr="001F3BDD" w14:paraId="689F5368" w14:textId="77777777" w:rsidTr="00F15121">
        <w:trPr>
          <w:trHeight w:val="290"/>
        </w:trPr>
        <w:tc>
          <w:tcPr>
            <w:tcW w:w="1870" w:type="pct"/>
          </w:tcPr>
          <w:p w14:paraId="5ED39918" w14:textId="77777777" w:rsidR="00154145" w:rsidRPr="001F3BDD" w:rsidRDefault="00154145" w:rsidP="00154145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361" w:type="pct"/>
          </w:tcPr>
          <w:p w14:paraId="76A50CCD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4E90192" w14:textId="77777777" w:rsidR="00154145" w:rsidRPr="001F3BDD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9EE037F" w14:textId="77777777" w:rsidR="00154145" w:rsidRPr="001F3BDD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6B090796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474E746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3D943EB" w14:textId="77777777" w:rsidR="00154145" w:rsidRPr="001F3BDD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37.44</w:t>
            </w:r>
          </w:p>
        </w:tc>
        <w:tc>
          <w:tcPr>
            <w:tcW w:w="125" w:type="pct"/>
          </w:tcPr>
          <w:p w14:paraId="610F5FE4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DE9FA5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69.44</w:t>
            </w:r>
          </w:p>
        </w:tc>
      </w:tr>
      <w:tr w:rsidR="00154145" w:rsidRPr="001F3BDD" w14:paraId="26B7ECF6" w14:textId="77777777" w:rsidTr="00F15121">
        <w:trPr>
          <w:trHeight w:val="290"/>
        </w:trPr>
        <w:tc>
          <w:tcPr>
            <w:tcW w:w="1870" w:type="pct"/>
          </w:tcPr>
          <w:p w14:paraId="434FAE26" w14:textId="77777777" w:rsidR="00154145" w:rsidRPr="001F3BDD" w:rsidRDefault="00154145" w:rsidP="00154145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เงินให้กู้ยืมแก่บริษัทร่วม</w:t>
            </w:r>
          </w:p>
        </w:tc>
        <w:tc>
          <w:tcPr>
            <w:tcW w:w="361" w:type="pct"/>
          </w:tcPr>
          <w:p w14:paraId="62D8BAD3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F841462" w14:textId="77777777" w:rsidR="00154145" w:rsidRPr="001F3BDD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10.70</w:t>
            </w:r>
          </w:p>
        </w:tc>
        <w:tc>
          <w:tcPr>
            <w:tcW w:w="123" w:type="pct"/>
          </w:tcPr>
          <w:p w14:paraId="790EC45F" w14:textId="77777777" w:rsidR="00154145" w:rsidRPr="001F3BDD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690695F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10.70</w:t>
            </w:r>
          </w:p>
        </w:tc>
        <w:tc>
          <w:tcPr>
            <w:tcW w:w="123" w:type="pct"/>
          </w:tcPr>
          <w:p w14:paraId="2D273AE7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50B7E24" w14:textId="77777777" w:rsidR="00154145" w:rsidRPr="001F3BDD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10.70</w:t>
            </w:r>
          </w:p>
        </w:tc>
        <w:tc>
          <w:tcPr>
            <w:tcW w:w="125" w:type="pct"/>
          </w:tcPr>
          <w:p w14:paraId="34F31D32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DB3D324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sz w:val="30"/>
                <w:szCs w:val="30"/>
              </w:rPr>
            </w:pPr>
            <w:r w:rsidRPr="001F3BDD">
              <w:rPr>
                <w:rFonts w:ascii="Angsana New" w:hAnsi="Angsana New"/>
                <w:sz w:val="30"/>
                <w:szCs w:val="30"/>
              </w:rPr>
              <w:t>10.70</w:t>
            </w:r>
          </w:p>
        </w:tc>
      </w:tr>
      <w:tr w:rsidR="00154145" w:rsidRPr="001F3BDD" w14:paraId="6759AA16" w14:textId="77777777" w:rsidTr="00F15121">
        <w:trPr>
          <w:trHeight w:val="290"/>
        </w:trPr>
        <w:tc>
          <w:tcPr>
            <w:tcW w:w="1870" w:type="pct"/>
          </w:tcPr>
          <w:p w14:paraId="790A6DF5" w14:textId="77777777" w:rsidR="00154145" w:rsidRPr="001F3BDD" w:rsidRDefault="00154145" w:rsidP="00154145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61" w:type="pct"/>
          </w:tcPr>
          <w:p w14:paraId="202952FB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C612E23" w14:textId="77777777" w:rsidR="00154145" w:rsidRPr="001F3BDD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10.70</w:t>
            </w:r>
          </w:p>
        </w:tc>
        <w:tc>
          <w:tcPr>
            <w:tcW w:w="123" w:type="pct"/>
          </w:tcPr>
          <w:p w14:paraId="6733F571" w14:textId="77777777" w:rsidR="00154145" w:rsidRPr="001F3BDD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F5BCC49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BDD">
              <w:rPr>
                <w:rFonts w:ascii="Angsana New" w:hAnsi="Angsana New"/>
                <w:b/>
                <w:bCs/>
                <w:sz w:val="30"/>
                <w:szCs w:val="30"/>
              </w:rPr>
              <w:t>10.70</w:t>
            </w:r>
          </w:p>
        </w:tc>
        <w:tc>
          <w:tcPr>
            <w:tcW w:w="123" w:type="pct"/>
          </w:tcPr>
          <w:p w14:paraId="0FB8FD5D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46DCA164" w14:textId="77777777" w:rsidR="00154145" w:rsidRPr="001F3BDD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48.14</w:t>
            </w:r>
          </w:p>
        </w:tc>
        <w:tc>
          <w:tcPr>
            <w:tcW w:w="125" w:type="pct"/>
          </w:tcPr>
          <w:p w14:paraId="1928538B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B19C9A6" w14:textId="77777777" w:rsidR="00154145" w:rsidRPr="001F3BD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66.44</w:t>
            </w:r>
          </w:p>
        </w:tc>
      </w:tr>
      <w:tr w:rsidR="00154145" w:rsidRPr="00054EFD" w14:paraId="5A7E1D49" w14:textId="77777777" w:rsidTr="00F15121">
        <w:trPr>
          <w:trHeight w:val="290"/>
        </w:trPr>
        <w:tc>
          <w:tcPr>
            <w:tcW w:w="1870" w:type="pct"/>
          </w:tcPr>
          <w:p w14:paraId="75DF0473" w14:textId="77777777" w:rsidR="00154145" w:rsidRPr="00054EFD" w:rsidRDefault="00154145" w:rsidP="00154145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07BAB6A7" w14:textId="77777777" w:rsidR="00154145" w:rsidRPr="00054EF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0FDD659" w14:textId="77777777" w:rsidR="00154145" w:rsidRPr="00054EF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</w:tcPr>
          <w:p w14:paraId="4514D838" w14:textId="77777777" w:rsidR="00154145" w:rsidRPr="00054EFD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BB7A58C" w14:textId="77777777" w:rsidR="00154145" w:rsidRPr="00054EF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</w:tcPr>
          <w:p w14:paraId="5F56D774" w14:textId="77777777" w:rsidR="00154145" w:rsidRPr="00054EF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2194770D" w14:textId="77777777" w:rsidR="00154145" w:rsidRPr="00054EF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14:paraId="57A7F581" w14:textId="77777777" w:rsidR="00154145" w:rsidRPr="00054EF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1823026" w14:textId="77777777" w:rsidR="00154145" w:rsidRPr="00054EFD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54145" w:rsidRPr="00EF646B" w14:paraId="1C7AA62A" w14:textId="77777777" w:rsidTr="00F15121">
        <w:trPr>
          <w:trHeight w:val="155"/>
        </w:trPr>
        <w:tc>
          <w:tcPr>
            <w:tcW w:w="1870" w:type="pct"/>
          </w:tcPr>
          <w:p w14:paraId="3336608C" w14:textId="77777777" w:rsidR="00154145" w:rsidRPr="00C0188B" w:rsidRDefault="00154145" w:rsidP="00154145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1" w:type="pct"/>
          </w:tcPr>
          <w:p w14:paraId="4822AB55" w14:textId="77777777" w:rsidR="00154145" w:rsidRPr="00C0188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7513B8DD" w14:textId="77777777" w:rsidR="00154145" w:rsidRPr="00C0188B" w:rsidRDefault="003E0708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10.70</w:t>
            </w:r>
          </w:p>
        </w:tc>
        <w:tc>
          <w:tcPr>
            <w:tcW w:w="123" w:type="pct"/>
          </w:tcPr>
          <w:p w14:paraId="10A7E016" w14:textId="77777777" w:rsidR="00154145" w:rsidRPr="00C0188B" w:rsidRDefault="00154145" w:rsidP="0015414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134C71C1" w14:textId="77777777" w:rsidR="00154145" w:rsidRPr="00C0188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88B">
              <w:rPr>
                <w:rFonts w:ascii="Angsana New" w:hAnsi="Angsana New"/>
                <w:b/>
                <w:bCs/>
                <w:sz w:val="30"/>
                <w:szCs w:val="30"/>
              </w:rPr>
              <w:t>10.70</w:t>
            </w:r>
          </w:p>
        </w:tc>
        <w:tc>
          <w:tcPr>
            <w:tcW w:w="123" w:type="pct"/>
          </w:tcPr>
          <w:p w14:paraId="76B4B0B5" w14:textId="77777777" w:rsidR="00154145" w:rsidRPr="00C0188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0CEC076B" w14:textId="0C353FF6" w:rsidR="00154145" w:rsidRPr="00C0188B" w:rsidRDefault="00ED59B7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E0708">
              <w:rPr>
                <w:rFonts w:ascii="Angsana New" w:hAnsi="Angsana New"/>
                <w:b/>
                <w:bCs/>
                <w:sz w:val="30"/>
                <w:szCs w:val="30"/>
              </w:rPr>
              <w:t>7.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25" w:type="pct"/>
          </w:tcPr>
          <w:p w14:paraId="55E54A7E" w14:textId="77777777" w:rsidR="00154145" w:rsidRPr="00C0188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867AD92" w14:textId="77777777" w:rsidR="00154145" w:rsidRPr="00C0188B" w:rsidRDefault="00154145" w:rsidP="0015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0.09</w:t>
            </w:r>
          </w:p>
        </w:tc>
      </w:tr>
    </w:tbl>
    <w:p w14:paraId="284550DB" w14:textId="77777777" w:rsidR="00032907" w:rsidRPr="00EF646B" w:rsidRDefault="00032907" w:rsidP="00496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032907" w:rsidRPr="00EF646B" w:rsidSect="00837DB6">
          <w:headerReference w:type="default" r:id="rId14"/>
          <w:footerReference w:type="default" r:id="rId15"/>
          <w:pgSz w:w="11907" w:h="16840" w:code="9"/>
          <w:pgMar w:top="691" w:right="1152" w:bottom="900" w:left="1152" w:header="720" w:footer="504" w:gutter="0"/>
          <w:cols w:space="708"/>
          <w:docGrid w:linePitch="360"/>
        </w:sectPr>
      </w:pPr>
    </w:p>
    <w:p w14:paraId="063BB2DC" w14:textId="77777777" w:rsidR="00FD1DC3" w:rsidRPr="00EF646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1834E9" w:rsidRPr="00EF646B">
        <w:rPr>
          <w:rFonts w:ascii="Angsana New" w:hAnsi="Angsana New"/>
          <w:sz w:val="30"/>
          <w:szCs w:val="30"/>
        </w:rPr>
        <w:t xml:space="preserve">30 </w:t>
      </w:r>
      <w:r w:rsidR="001834E9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EF646B">
        <w:rPr>
          <w:rFonts w:ascii="Angsana New" w:hAnsi="Angsana New" w:hint="cs"/>
          <w:sz w:val="30"/>
          <w:szCs w:val="30"/>
          <w:cs/>
        </w:rPr>
        <w:t>รับ</w:t>
      </w:r>
      <w:r w:rsidR="00D76EAD" w:rsidRPr="00EF646B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AE474B" w:rsidRPr="00EF646B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EF7326" w:rsidRPr="00EF646B">
        <w:rPr>
          <w:rFonts w:ascii="Angsana New" w:hAnsi="Angsana New"/>
          <w:sz w:val="30"/>
          <w:szCs w:val="30"/>
        </w:rPr>
        <w:t>30</w:t>
      </w:r>
      <w:r w:rsidR="00AE474B" w:rsidRPr="00EF646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14:paraId="3B495878" w14:textId="77777777" w:rsidR="00FD1DC3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10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502"/>
        <w:gridCol w:w="1602"/>
        <w:gridCol w:w="712"/>
        <w:gridCol w:w="712"/>
        <w:gridCol w:w="750"/>
        <w:gridCol w:w="269"/>
        <w:gridCol w:w="674"/>
        <w:gridCol w:w="269"/>
        <w:gridCol w:w="236"/>
        <w:gridCol w:w="269"/>
        <w:gridCol w:w="211"/>
        <w:gridCol w:w="269"/>
        <w:gridCol w:w="302"/>
        <w:gridCol w:w="410"/>
        <w:gridCol w:w="269"/>
        <w:gridCol w:w="32"/>
        <w:gridCol w:w="446"/>
        <w:gridCol w:w="243"/>
        <w:gridCol w:w="266"/>
        <w:gridCol w:w="127"/>
        <w:gridCol w:w="239"/>
        <w:gridCol w:w="423"/>
        <w:gridCol w:w="49"/>
        <w:gridCol w:w="220"/>
        <w:gridCol w:w="6"/>
        <w:gridCol w:w="419"/>
        <w:gridCol w:w="296"/>
        <w:gridCol w:w="236"/>
        <w:gridCol w:w="754"/>
        <w:gridCol w:w="236"/>
        <w:gridCol w:w="754"/>
        <w:gridCol w:w="236"/>
        <w:gridCol w:w="664"/>
      </w:tblGrid>
      <w:tr w:rsidR="000B209E" w:rsidRPr="00EF3608" w14:paraId="08118F1B" w14:textId="77777777" w:rsidTr="00187EC0">
        <w:trPr>
          <w:trHeight w:val="227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7D3D66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4D5DD7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98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7B9E6EE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B209E" w:rsidRPr="00EF3608" w14:paraId="3F02C7AB" w14:textId="77777777" w:rsidTr="00187EC0">
        <w:trPr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4ABA39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7B0058A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right w:val="nil"/>
            </w:tcBorders>
          </w:tcPr>
          <w:p w14:paraId="66D15A9E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88E574A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B756F9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2F9064ED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17CA31A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89EF78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B48BF7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A2D2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529092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28130B8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</w:tcBorders>
          </w:tcPr>
          <w:p w14:paraId="7136CA19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DF41751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72" w:type="dxa"/>
            <w:gridSpan w:val="2"/>
            <w:tcBorders>
              <w:top w:val="nil"/>
            </w:tcBorders>
          </w:tcPr>
          <w:p w14:paraId="782F708A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5" w:type="dxa"/>
            <w:gridSpan w:val="3"/>
            <w:tcBorders>
              <w:top w:val="nil"/>
            </w:tcBorders>
          </w:tcPr>
          <w:p w14:paraId="4EFD5079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96" w:type="dxa"/>
            <w:tcBorders>
              <w:top w:val="nil"/>
            </w:tcBorders>
          </w:tcPr>
          <w:p w14:paraId="670512FD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48B6565E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161C218D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3"/>
            <w:tcBorders>
              <w:top w:val="nil"/>
              <w:right w:val="nil"/>
            </w:tcBorders>
          </w:tcPr>
          <w:p w14:paraId="503FEA0D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0B209E" w:rsidRPr="00EF3608" w14:paraId="61997BE6" w14:textId="77777777" w:rsidTr="00187EC0">
        <w:trPr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8B2C7E1" w14:textId="77777777" w:rsidR="000B209E" w:rsidRPr="00EF3608" w:rsidRDefault="000B209E" w:rsidP="000B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DAAFDFF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24" w:type="dxa"/>
            <w:gridSpan w:val="2"/>
            <w:tcBorders>
              <w:left w:val="nil"/>
              <w:bottom w:val="nil"/>
              <w:right w:val="nil"/>
            </w:tcBorders>
          </w:tcPr>
          <w:p w14:paraId="13DEF1C3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93" w:type="dxa"/>
            <w:gridSpan w:val="3"/>
            <w:tcBorders>
              <w:top w:val="nil"/>
              <w:bottom w:val="nil"/>
              <w:right w:val="nil"/>
            </w:tcBorders>
          </w:tcPr>
          <w:p w14:paraId="6AED7C4F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3C6E4ED" w14:textId="77777777" w:rsidR="000B209E" w:rsidRPr="00EF3608" w:rsidRDefault="000B209E" w:rsidP="000B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49263F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2A09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44" w:type="dxa"/>
            <w:gridSpan w:val="6"/>
            <w:tcBorders>
              <w:top w:val="nil"/>
              <w:left w:val="nil"/>
            </w:tcBorders>
          </w:tcPr>
          <w:p w14:paraId="48526B84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</w:tcBorders>
          </w:tcPr>
          <w:p w14:paraId="1CF39566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5" w:type="dxa"/>
            <w:gridSpan w:val="4"/>
            <w:tcBorders>
              <w:top w:val="nil"/>
              <w:left w:val="nil"/>
            </w:tcBorders>
          </w:tcPr>
          <w:p w14:paraId="47B739DA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tcBorders>
              <w:right w:val="nil"/>
            </w:tcBorders>
          </w:tcPr>
          <w:p w14:paraId="5B334B31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54" w:type="dxa"/>
            <w:gridSpan w:val="3"/>
          </w:tcPr>
          <w:p w14:paraId="59D87F53" w14:textId="77777777" w:rsidR="000B209E" w:rsidRPr="00EF3608" w:rsidRDefault="000B209E" w:rsidP="000B209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0B209E" w:rsidRPr="00EF3608" w14:paraId="60FD3AA5" w14:textId="77777777" w:rsidTr="00187EC0">
        <w:trPr>
          <w:trHeight w:val="32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833243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D00F68C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8FF24E9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F37E67F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3E926689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746BCA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3A57EBF1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A0341E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54F4E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C0493D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68433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A669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F0621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D2ACDD7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7B799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04BB6A96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24F4B5AA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top w:val="nil"/>
            </w:tcBorders>
          </w:tcPr>
          <w:p w14:paraId="5AEA04EF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5ECC3E48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5C7E3ADA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1A4B035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08DA7D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CB2C35B" w14:textId="77777777" w:rsidR="000B209E" w:rsidRPr="00EF3608" w:rsidRDefault="000B209E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0B209E" w:rsidRPr="00EF3608" w14:paraId="4F385555" w14:textId="77777777" w:rsidTr="00187EC0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DBFBBC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F94D54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7FAC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574" w:type="dxa"/>
            <w:gridSpan w:val="29"/>
            <w:tcBorders>
              <w:top w:val="nil"/>
              <w:bottom w:val="nil"/>
              <w:right w:val="nil"/>
            </w:tcBorders>
          </w:tcPr>
          <w:p w14:paraId="01EBD43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B209E" w:rsidRPr="00EF3608" w14:paraId="176EA6A4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F2E8F8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845CD6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8E565D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381EF4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2AC4894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0D220A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283BC70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84EB33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DA81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E651CF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42D0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1545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C864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F1876B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EF5F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DDF8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2AF490F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6913B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7125323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B0505D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ABD94B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F369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ADE910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09E" w:rsidRPr="00EF3608" w14:paraId="4AB0AE62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AFBA70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บ้านฉางเอสเตท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343ECB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FDD30A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39F459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003E699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645E6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66BE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5BCD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EBC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8449C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EFCE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225.00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9312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FECC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1B63E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5B94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(225.00)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313FB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036548EA" w14:textId="77777777" w:rsidR="000B209E" w:rsidRPr="00114C5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14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AAE3C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39F1B1B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83BCAE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8E4627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A3AD2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E35A2B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2D093296" w14:textId="77777777" w:rsidTr="00187EC0">
        <w:trPr>
          <w:trHeight w:val="33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71EC64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นารายณ์ พาวิลเลียน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2A8B7F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DA5EDB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19DA33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478AE94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24AF3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1FFE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352F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352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6AE033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D498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B0BB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CA05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D5F895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390E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A319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0ACDB252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3EB14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5024DC0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11A829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1119B19" w14:textId="77777777" w:rsidR="000B209E" w:rsidRPr="00EF3608" w:rsidRDefault="00AC2EE7" w:rsidP="0030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77F4A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3F1C46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</w:t>
            </w:r>
            <w:r w:rsidR="00D54538">
              <w:rPr>
                <w:rFonts w:ascii="Angsana New" w:hAnsi="Angsana New"/>
                <w:sz w:val="24"/>
                <w:szCs w:val="24"/>
              </w:rPr>
              <w:t>28.47</w:t>
            </w:r>
          </w:p>
        </w:tc>
      </w:tr>
      <w:tr w:rsidR="000B209E" w:rsidRPr="00EF3608" w14:paraId="7361FAD1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4E665A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ยูไนเต็ด โฮมส์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5D79F1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BFF689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05C088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15C0DCB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2DF59A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3B7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5D7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A3CE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FDE426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5576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623C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6F5E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2F3DD9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867F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9F3A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4D46A76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051E2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0363F1C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C4021B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35A0D99" w14:textId="77777777" w:rsidR="000B209E" w:rsidRPr="00EF3608" w:rsidRDefault="00AC2EE7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297.00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C86F3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45E5EA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165.00</w:t>
            </w:r>
          </w:p>
        </w:tc>
      </w:tr>
      <w:tr w:rsidR="000B209E" w:rsidRPr="00EF3608" w14:paraId="2ED0DD14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0E00F1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แลนด์ (เมย์แฟร์) </w:t>
            </w:r>
          </w:p>
          <w:p w14:paraId="7EAF1C2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ED7CC4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57C3833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28D0E1A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862B55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DD49A4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02FC9D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245F4FE4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788B14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20697C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9D88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8F3A89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6F5D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AB78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5FBF22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D86DBE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E024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9B53C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9292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B5676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</w:p>
          <w:p w14:paraId="4090E2A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1540F3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77B3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59E60C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3281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765652AC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8AE7988" w14:textId="77777777" w:rsidR="000B209E" w:rsidRPr="00114C5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14C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7949B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300E069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51F942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783E9C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AAC1497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69EBF8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32622E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bottom w:val="nil"/>
              <w:right w:val="nil"/>
            </w:tcBorders>
          </w:tcPr>
          <w:p w14:paraId="59163D6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53F774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4B0A349E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DBE17C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เรียลตี้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0A2895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67B2E2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EA6C22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2E72EAD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638.60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A74AE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1B79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638.60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173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41F7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22789F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5C1D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A5CD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9DC5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9E5A1E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2227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21F5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1529A8E6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4133E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32720A0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BF77CF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4082FCE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2E1C6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005D6B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5E9609D1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19175F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วิลเลจ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466E25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A05EF2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0B3C8C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3C2AB44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D52683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D76270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8C4383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CAB5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D36B00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CD57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5070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C3DA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9656DB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F7EC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F0B4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01FFA598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057B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21B0DFD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9892BD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3E63383C" w14:textId="77777777" w:rsidR="000B209E" w:rsidRPr="00EF3608" w:rsidRDefault="00AC2EE7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0B209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7135E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52EC70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</w:t>
            </w:r>
            <w:r w:rsidR="00D54538">
              <w:rPr>
                <w:rFonts w:ascii="Angsana New" w:hAnsi="Angsana New"/>
                <w:sz w:val="24"/>
                <w:szCs w:val="24"/>
              </w:rPr>
              <w:t>94.00</w:t>
            </w:r>
          </w:p>
        </w:tc>
      </w:tr>
      <w:tr w:rsidR="000B209E" w:rsidRPr="00EF3608" w14:paraId="4A70861E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D03928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แลนด์ โปโล จำกัด 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D1A468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บริการจ้างเหมาแรงงาน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411577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2854DAE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5A5DA62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5BB294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082AD10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DA28DC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26E68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F65FEF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24B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8418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77E5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377BD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6E0F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03E5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2A55432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9BD6E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49083D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71E5E6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3317FE4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824BA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39DDE9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76A1BBB7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9D6092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แกรนด์ พาราไดส์</w:t>
            </w:r>
          </w:p>
          <w:p w14:paraId="03294E3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พร็อพเพอร์ตี้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2A99CC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1FF00BC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5700DCCF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23D34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46D421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E8CD9B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3C88791A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A9AA27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5704F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A668D3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B4438D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345835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CCAEE6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35E5E8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65E65D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5FDC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F950A1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FFB0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F0980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A5C3CE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F9A509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E12EB2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D31A0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9AF5A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CF09D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1BB8845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10B91F20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8EBC03B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3A545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3C2CE0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366810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E7133B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57D9366A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09590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AC2EE7">
              <w:rPr>
                <w:rFonts w:ascii="Angsana New" w:hAnsi="Angsana New"/>
                <w:sz w:val="24"/>
                <w:szCs w:val="24"/>
              </w:rPr>
              <w:t>70.55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A81C5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453BFB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BEEE3B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564B342C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5AB411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14:paraId="05ECA82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2FBE51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บริการการบริหาร</w:t>
            </w:r>
            <w:r w:rsidRPr="00EF3608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4908608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6772E99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E77923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0C31B58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A0CE80F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C2F6B4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232745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34A6956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5BF9D0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2F7663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82111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0B97D0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6FDD56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086D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070D4F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70E2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6D9C5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F6D07C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4CF188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CF3B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84DC8C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C87A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408E150C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5CA4A7F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98BB8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6A5E4E1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EE7408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8A2F89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2F26D31B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F7D730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B27A3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C07129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61857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5B38FAB0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E1D706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แฮบิเทชั่น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A6EC36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64B8DB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B88F8B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20B9ECF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7C4252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5AD150A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B11206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5705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84117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F349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0377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D21E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(31.48)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019976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D2C64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(31.48)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0C721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6582E62D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C5412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4F61A28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FA5E13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49BD438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D4A8B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59A5C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7E4ABA6D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3F60B6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สาธรทอง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120439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DCEA5A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BB65D7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E2CD3C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C57DE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5B7C675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E94DBE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422D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153.92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278DB8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BCDC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153.92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2E49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7B09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6EA54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7DB3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1332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21835FA4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F8EA9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334BD4A2" w14:textId="77777777" w:rsidR="000B209E" w:rsidRPr="00EF3608" w:rsidRDefault="000B209E" w:rsidP="0030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F290C6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64CE15D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2A046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3F8791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59264D21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3DEDB9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สาธรทรัพย์สิน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79AEA3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D1879A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EFFD98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6849E6E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62C800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2438E21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4659E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F3F30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BFDE1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6E95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1E30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E6CA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96A89C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5361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A030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3102ED33" w14:textId="77777777" w:rsidR="000B209E" w:rsidRPr="00FA3CE7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52863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70F3806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89312B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4D41E20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3880CF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565457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C532D" w:rsidRPr="00EF3608" w14:paraId="081DECCB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D69CA99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E8E20BB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D8A74E9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03B3D35C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24C01331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ACFD10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42754CD8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911C207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D4BEE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566A495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4A7AC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12629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1C0F8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C54CE46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A27A5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FEB6F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16080354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7466AF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2894381E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939A9FE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143B5FF9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4DDA01C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54250C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532D" w:rsidRPr="00EF3608" w14:paraId="728AF423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F11DA65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AF44CCD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393334E8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C81796D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0E1C3FF0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CD9F0B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275B666E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8754022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A3EB4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0B45E07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7F5D5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EA433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E2A3B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46F898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BBACEB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E59B12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1C7AEA5E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7DD01F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1FA6030A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ECF5EF0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347A01E4" w14:textId="77777777" w:rsidR="001C532D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7A76676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C12A683" w14:textId="77777777" w:rsidR="001C532D" w:rsidRPr="00EF3608" w:rsidRDefault="001C532D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09E" w:rsidRPr="00EF3608" w14:paraId="32723C97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7C4C8F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35F8FD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41EF81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632045E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6827582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6DE62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3B24188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2CEA8A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8B07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0675B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E8EA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4483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3E0E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7856E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B03A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91EA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52D9AA7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6E2B4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347EAFD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B2C804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754308D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B6746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D9D311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09E" w:rsidRPr="00EF3608" w14:paraId="004ABB8E" w14:textId="77777777" w:rsidTr="00187EC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38B4DE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วอคเกอร์ โฮมส์ จำกัด</w:t>
            </w:r>
          </w:p>
          <w:p w14:paraId="7237DFE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</w:p>
          <w:p w14:paraId="64962E2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เลียน จำกัด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ในอัตราร้อยละ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50)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074C09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A0E4750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0D2A0B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B6BEEA9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6AF9800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966D9D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9C0F76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ADF4D5C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3A7855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50" w:type="dxa"/>
            <w:tcBorders>
              <w:top w:val="nil"/>
              <w:bottom w:val="nil"/>
              <w:right w:val="nil"/>
            </w:tcBorders>
          </w:tcPr>
          <w:p w14:paraId="4CB2EF96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79E21F1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888C2D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5F6ADF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A8677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0496D9A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A290B87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3ABF97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8CE46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3FFEA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71D9770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5477F0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E0F32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C0CA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6DF6B4A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423EE4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9891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DFD84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843A4F2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61B924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AC7C11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47E05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C75E734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233BD49" w14:textId="77777777" w:rsidR="000B209E" w:rsidRPr="00EF3608" w:rsidRDefault="000B209E" w:rsidP="00EF4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17C0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</w:tcBorders>
          </w:tcPr>
          <w:p w14:paraId="3C30D318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81F076D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96CB3EC" w14:textId="77777777" w:rsidR="000B209E" w:rsidRPr="00475F6B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3F179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</w:tcPr>
          <w:p w14:paraId="6179A25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2551E4D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67822C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9DAE59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nil"/>
              <w:right w:val="nil"/>
            </w:tcBorders>
          </w:tcPr>
          <w:p w14:paraId="4DA79026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051F306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2E4F24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EE05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602D1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5AE7E88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239039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B209E" w:rsidRPr="00EF3608" w14:paraId="7C928F60" w14:textId="77777777" w:rsidTr="00187EC0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4E09DCF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แลนด์ เรสซิเด้นซ์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B6E301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จำกัด 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  <w:p w14:paraId="7D38CEF4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 w:hanging="3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เลียน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จำกัด ในอัตราร้อยละ 25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  <w:p w14:paraId="076861C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 w:hanging="36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วิลเลจ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ในอัตรา</w:t>
            </w:r>
          </w:p>
          <w:p w14:paraId="4A7AC70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25)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633183C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7D9919E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7584482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6ED0DCB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5DAFCBD1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C2AF67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573D9EB3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1FE1BB5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C79D10F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8561247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90801DE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33C4D7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0B754B7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DDDD22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1D3F08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ABFDE3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DBB9B2D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13CC89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53E922E0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1EBBE2C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EB6CCF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1BA1E56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2A9A9D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97A5CE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264B5BCB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40D4BF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D283F0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0C07233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8DF0B5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FC3B77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262316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C0E799D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25C482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9493BB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right w:val="nil"/>
            </w:tcBorders>
          </w:tcPr>
          <w:p w14:paraId="5984A7C2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12493DE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349960D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90E2180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E280EDB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1CED2D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467BF99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right w:val="nil"/>
            </w:tcBorders>
          </w:tcPr>
          <w:p w14:paraId="1D23147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D5B1D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21441F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E32CDA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E07AF32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7D8E80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right w:val="nil"/>
            </w:tcBorders>
          </w:tcPr>
          <w:p w14:paraId="57495C3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right w:val="nil"/>
            </w:tcBorders>
          </w:tcPr>
          <w:p w14:paraId="3463422F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EEED240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B04BE8A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00E6D14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47B73E7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F1A446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4DBE007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right w:val="nil"/>
            </w:tcBorders>
          </w:tcPr>
          <w:p w14:paraId="0D2412F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F9849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E60B1C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E90209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3F14DA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10FBA6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036FA92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6DB96155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BD7F91B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77C6B22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B26C799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9C42707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51A077F" w14:textId="77777777" w:rsidR="000B209E" w:rsidRPr="00475F6B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36" w:type="dxa"/>
            <w:tcBorders>
              <w:top w:val="nil"/>
            </w:tcBorders>
          </w:tcPr>
          <w:p w14:paraId="529E3F5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14:paraId="1BF0F34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5B0C7C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EBE0F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923851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B5466E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F5BAE9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7B45E5B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right w:val="nil"/>
            </w:tcBorders>
          </w:tcPr>
          <w:p w14:paraId="438BA9C7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FFD0597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CC6AF1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2F6769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9EE20A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8526AA2" w14:textId="77777777" w:rsidR="000B209E" w:rsidRPr="00EF3608" w:rsidRDefault="00EF4DB4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252.50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D189E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1DA3BCC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2D8E0D0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3D96FDF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6498E11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rPr>
                <w:rFonts w:ascii="Angsana New" w:hAnsi="Angsana New"/>
                <w:sz w:val="24"/>
                <w:szCs w:val="24"/>
              </w:rPr>
            </w:pPr>
          </w:p>
          <w:p w14:paraId="57FF0CD6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9C4867" w14:textId="77777777" w:rsidR="000B209E" w:rsidRPr="00EF3608" w:rsidRDefault="00EF4DB4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375.00</w:t>
            </w:r>
          </w:p>
        </w:tc>
      </w:tr>
      <w:tr w:rsidR="000B209E" w:rsidRPr="00EF3608" w14:paraId="5EFAE3CC" w14:textId="77777777" w:rsidTr="00187EC0">
        <w:tc>
          <w:tcPr>
            <w:tcW w:w="2502" w:type="dxa"/>
            <w:tcBorders>
              <w:top w:val="nil"/>
              <w:left w:val="nil"/>
              <w:right w:val="nil"/>
            </w:tcBorders>
            <w:vAlign w:val="center"/>
          </w:tcPr>
          <w:p w14:paraId="1D934EBD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กรุงเทพบ้านและที่ดิน จำกัด</w:t>
            </w:r>
          </w:p>
          <w:p w14:paraId="37405BB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3B0A3D2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12D9400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33797F11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70C900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17FF63F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AAF6B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50" w:type="dxa"/>
            <w:tcBorders>
              <w:top w:val="nil"/>
              <w:right w:val="nil"/>
            </w:tcBorders>
          </w:tcPr>
          <w:p w14:paraId="28C87BBD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E3FDBA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2DA4EE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6C12382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201258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5108B11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E700F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E9DCBD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36A1A92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34A4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4A4A0F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301" w:type="dxa"/>
            <w:gridSpan w:val="2"/>
            <w:tcBorders>
              <w:top w:val="nil"/>
              <w:left w:val="nil"/>
              <w:right w:val="nil"/>
            </w:tcBorders>
          </w:tcPr>
          <w:p w14:paraId="0ABF04D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84912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D882981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BAD1E4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EFFD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C593BC9" w14:textId="77777777" w:rsidR="000B209E" w:rsidRPr="00EF3608" w:rsidRDefault="000B209E" w:rsidP="00EF4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75" w:type="dxa"/>
            <w:gridSpan w:val="3"/>
            <w:tcBorders>
              <w:top w:val="nil"/>
              <w:left w:val="nil"/>
              <w:right w:val="nil"/>
            </w:tcBorders>
          </w:tcPr>
          <w:p w14:paraId="16576AB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</w:tcBorders>
          </w:tcPr>
          <w:p w14:paraId="32A56FAE" w14:textId="77777777" w:rsidR="000B209E" w:rsidRPr="00E4219D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FBA3C75" w14:textId="77777777" w:rsidR="000B209E" w:rsidRPr="00475F6B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A0C1F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36" w:type="dxa"/>
            <w:tcBorders>
              <w:top w:val="nil"/>
            </w:tcBorders>
          </w:tcPr>
          <w:p w14:paraId="76AE0A9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0DD9955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F429A32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6922527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  <w:right w:val="nil"/>
            </w:tcBorders>
          </w:tcPr>
          <w:p w14:paraId="64C2AB6B" w14:textId="77777777" w:rsidR="000B209E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37224E" w14:textId="77777777" w:rsidR="000B209E" w:rsidRPr="00EF3608" w:rsidRDefault="00EF4DB4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605.20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2BDC8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8313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44BC5B" w14:textId="77777777" w:rsidR="000B209E" w:rsidRPr="00EF3608" w:rsidRDefault="00EF4DB4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818.80</w:t>
            </w:r>
          </w:p>
        </w:tc>
      </w:tr>
      <w:tr w:rsidR="000B209E" w:rsidRPr="00EF3608" w14:paraId="0C20459E" w14:textId="77777777" w:rsidTr="00187EC0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5A01E2CC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1566963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1B9D50E3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7D34E1F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70CCAD5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7722FE3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14:paraId="1480019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DCAB85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0E559E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7,118.60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1F765D8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0AC1F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7,343.60</w:t>
            </w:r>
          </w:p>
        </w:tc>
        <w:tc>
          <w:tcPr>
            <w:tcW w:w="269" w:type="dxa"/>
            <w:tcBorders>
              <w:right w:val="nil"/>
            </w:tcBorders>
          </w:tcPr>
          <w:p w14:paraId="36C03145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062EFD4D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(1,287.71)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3B823FA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5A48FFB7" w14:textId="77777777" w:rsidR="000B209E" w:rsidRPr="00EF3608" w:rsidRDefault="000B209E" w:rsidP="00EF4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(1,512.71)</w:t>
            </w:r>
          </w:p>
        </w:tc>
        <w:tc>
          <w:tcPr>
            <w:tcW w:w="269" w:type="dxa"/>
            <w:gridSpan w:val="2"/>
            <w:tcBorders>
              <w:left w:val="nil"/>
              <w:right w:val="nil"/>
            </w:tcBorders>
          </w:tcPr>
          <w:p w14:paraId="3D86FDC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27D27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483469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F61B6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24341F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F05B28" w14:textId="77777777" w:rsidR="000B209E" w:rsidRPr="00EF3608" w:rsidRDefault="00EF4DB4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1,328.50</w:t>
            </w:r>
          </w:p>
        </w:tc>
        <w:tc>
          <w:tcPr>
            <w:tcW w:w="236" w:type="dxa"/>
          </w:tcPr>
          <w:p w14:paraId="22E5FBD4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</w:tcPr>
          <w:p w14:paraId="6BFAB5E0" w14:textId="77777777" w:rsidR="000B209E" w:rsidRPr="00EF3608" w:rsidRDefault="000B209E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F4DB4">
              <w:rPr>
                <w:rFonts w:ascii="Angsana New" w:hAnsi="Angsana New"/>
                <w:b/>
                <w:bCs/>
                <w:sz w:val="24"/>
                <w:szCs w:val="24"/>
              </w:rPr>
              <w:t>1,781.27</w:t>
            </w:r>
          </w:p>
        </w:tc>
      </w:tr>
    </w:tbl>
    <w:p w14:paraId="4D1B7FF6" w14:textId="77777777" w:rsidR="00D8500A" w:rsidRDefault="00D8500A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3308D7BC" w14:textId="77777777" w:rsidR="00D8500A" w:rsidRDefault="00D8500A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75491931" w14:textId="77777777" w:rsidR="00D8500A" w:rsidRDefault="00D8500A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10585B19" w14:textId="77777777" w:rsidR="00D8500A" w:rsidRPr="00EF646B" w:rsidRDefault="00D8500A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28AB8FF2" w14:textId="77777777" w:rsidR="00DB1105" w:rsidRPr="00EF646B" w:rsidRDefault="00DB1105" w:rsidP="00DB1105">
      <w:pPr>
        <w:spacing w:line="240" w:lineRule="auto"/>
        <w:rPr>
          <w:rFonts w:ascii="Angsana New" w:hAnsi="Angsana New"/>
          <w:sz w:val="2"/>
          <w:szCs w:val="2"/>
        </w:rPr>
      </w:pPr>
      <w:r w:rsidRPr="00EF646B">
        <w:br w:type="page"/>
      </w:r>
    </w:p>
    <w:tbl>
      <w:tblPr>
        <w:tblW w:w="15030" w:type="dxa"/>
        <w:tblLayout w:type="fixed"/>
        <w:tblLook w:val="00A0" w:firstRow="1" w:lastRow="0" w:firstColumn="1" w:lastColumn="0" w:noHBand="0" w:noVBand="0"/>
      </w:tblPr>
      <w:tblGrid>
        <w:gridCol w:w="2515"/>
        <w:gridCol w:w="1715"/>
        <w:gridCol w:w="800"/>
        <w:gridCol w:w="720"/>
        <w:gridCol w:w="730"/>
        <w:gridCol w:w="60"/>
        <w:gridCol w:w="216"/>
        <w:gridCol w:w="20"/>
        <w:gridCol w:w="700"/>
        <w:gridCol w:w="264"/>
        <w:gridCol w:w="693"/>
        <w:gridCol w:w="236"/>
        <w:gridCol w:w="31"/>
        <w:gridCol w:w="660"/>
        <w:gridCol w:w="270"/>
        <w:gridCol w:w="720"/>
        <w:gridCol w:w="7"/>
        <w:gridCol w:w="263"/>
        <w:gridCol w:w="720"/>
        <w:gridCol w:w="270"/>
        <w:gridCol w:w="630"/>
        <w:gridCol w:w="270"/>
        <w:gridCol w:w="630"/>
        <w:gridCol w:w="263"/>
        <w:gridCol w:w="7"/>
        <w:gridCol w:w="702"/>
        <w:gridCol w:w="270"/>
        <w:gridCol w:w="648"/>
      </w:tblGrid>
      <w:tr w:rsidR="000545D0" w:rsidRPr="00EF3608" w14:paraId="2F7B244B" w14:textId="77777777" w:rsidTr="003726C8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8BE03C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0CA4442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080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14D7A25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45D0" w:rsidRPr="00EF3608" w14:paraId="6604778D" w14:textId="77777777" w:rsidTr="00187EC0">
        <w:trPr>
          <w:trHeight w:val="389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22C186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0B1FCDF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EA060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90" w:type="dxa"/>
            <w:gridSpan w:val="2"/>
            <w:tcBorders>
              <w:right w:val="nil"/>
            </w:tcBorders>
          </w:tcPr>
          <w:p w14:paraId="589B408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707DAC7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6360ECAB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86436F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79C4E5B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</w:tcPr>
          <w:p w14:paraId="2276E99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46EC8C0A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C5465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A27F787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A4FEF5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779E2C74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1C596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7C9E703F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5452B0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29918FD4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center"/>
          </w:tcPr>
          <w:p w14:paraId="50478664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center"/>
          </w:tcPr>
          <w:p w14:paraId="62FB8404" w14:textId="6BFF3DF1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0545D0" w:rsidRPr="00EF3608" w14:paraId="6E901164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46B3DD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3130C809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6D411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26" w:type="dxa"/>
            <w:gridSpan w:val="5"/>
            <w:tcBorders>
              <w:right w:val="nil"/>
            </w:tcBorders>
          </w:tcPr>
          <w:p w14:paraId="64B25F00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9F3602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tcBorders>
              <w:left w:val="nil"/>
              <w:right w:val="nil"/>
            </w:tcBorders>
          </w:tcPr>
          <w:p w14:paraId="78BBF015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65FD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4"/>
            <w:tcBorders>
              <w:left w:val="nil"/>
              <w:right w:val="nil"/>
            </w:tcBorders>
          </w:tcPr>
          <w:p w14:paraId="72C8CCCB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657F5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</w:tcBorders>
          </w:tcPr>
          <w:p w14:paraId="7CD2B5D1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263" w:type="dxa"/>
            <w:tcBorders>
              <w:right w:val="nil"/>
            </w:tcBorders>
          </w:tcPr>
          <w:p w14:paraId="3A96203E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396" w:hanging="19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7" w:type="dxa"/>
            <w:gridSpan w:val="4"/>
            <w:tcBorders>
              <w:right w:val="nil"/>
            </w:tcBorders>
          </w:tcPr>
          <w:p w14:paraId="2C5FB42E" w14:textId="39F829D5" w:rsidR="000545D0" w:rsidRPr="00EF3608" w:rsidRDefault="00187EC0" w:rsidP="00187EC0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 w:hanging="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0545D0" w:rsidRPr="00EF3608" w14:paraId="3D26B6D0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7F80A8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71B80DB1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CF231CB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6D0134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730" w:type="dxa"/>
            <w:tcBorders>
              <w:right w:val="nil"/>
            </w:tcBorders>
          </w:tcPr>
          <w:p w14:paraId="1AD3F42C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504AEC0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654D197C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59D7A78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143AF94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B3950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706A478C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47C3A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342A29B3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8E82C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63CFD52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ED62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55FA8C2E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7E09DD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4F145F34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63" w:type="dxa"/>
            <w:tcBorders>
              <w:right w:val="nil"/>
            </w:tcBorders>
          </w:tcPr>
          <w:p w14:paraId="5B9531C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05A33148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63B0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6434156C" w14:textId="77777777" w:rsidR="000545D0" w:rsidRPr="00EF3608" w:rsidRDefault="000545D0" w:rsidP="003726C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08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0545D0" w:rsidRPr="00EF3608" w14:paraId="5EDFCAC3" w14:textId="77777777" w:rsidTr="003726C8">
        <w:trPr>
          <w:tblHeader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140169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62AF6E3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3A87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280" w:type="dxa"/>
            <w:gridSpan w:val="24"/>
            <w:tcBorders>
              <w:top w:val="nil"/>
              <w:bottom w:val="nil"/>
              <w:right w:val="nil"/>
            </w:tcBorders>
          </w:tcPr>
          <w:p w14:paraId="1601D1F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545D0" w:rsidRPr="00EF3608" w14:paraId="2ED394FB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A728E3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7C73CC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173AC3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A2482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05B6739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437CE13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28D7C1E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7836C87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8B50EE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09FBC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6B0BDF4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824BB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3E9E7A2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0BFF9A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FD8BE2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03B32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1DFC1EC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369DA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649E65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right w:val="nil"/>
            </w:tcBorders>
          </w:tcPr>
          <w:p w14:paraId="5C16113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55A01A24" w14:textId="77777777" w:rsidR="000545D0" w:rsidRPr="009A0C1F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17ADC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79723E7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545D0" w:rsidRPr="00EF3608" w14:paraId="759FA621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06071FC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5A59D5E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8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Pr="00EF36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(เมย์ แฟร์)จำกัด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370C26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7DE08E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08AE4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7412DF9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131973C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527ABEB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49F2E87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6CC03D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BCA30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6EC62AE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92CC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34E772C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E2B4E1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E60276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503E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5C0341B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D7F1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F01A59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right w:val="nil"/>
            </w:tcBorders>
          </w:tcPr>
          <w:p w14:paraId="6D3A84F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790B11C0" w14:textId="77777777" w:rsidR="000545D0" w:rsidRPr="009A0C1F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B4EAD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FA2DA5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545D0" w:rsidRPr="00EF3608" w14:paraId="65E5BB48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08B52E5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แกรนด์ เมย์แฟร์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9C0485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0A38E3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949E3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3985841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5229020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0A3EBB2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39F8CE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AEC844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9B914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51202EF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ECE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104F395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A5747A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1656A8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3823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53988B3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22BA2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4BD12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right w:val="nil"/>
            </w:tcBorders>
          </w:tcPr>
          <w:p w14:paraId="38A338A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68C1520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75D8C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530AF1A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45D0" w:rsidRPr="00EF3608" w14:paraId="7F25990F" w14:textId="77777777" w:rsidTr="00187EC0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E9FA9" w14:textId="77777777" w:rsidR="000545D0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184FDC7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41335C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โปโล จำกัด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AC9219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1B44D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2E2D173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12E17A4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6F1C6D4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3098155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57712B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155F6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52F9CE5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E4E0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6B43BA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B608E9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24A2CE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9D79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68BF7EF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76806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E29C65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right w:val="nil"/>
            </w:tcBorders>
          </w:tcPr>
          <w:p w14:paraId="23ABC5C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0FCF8E5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9506D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7834080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45D0" w:rsidRPr="00EF3608" w14:paraId="2FB47398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606DD97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เอ็มเอสจีแอล พร็อพเพอร์ตี้ </w:t>
            </w:r>
          </w:p>
          <w:p w14:paraId="713BD42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F4627D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17451E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76039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3874DCC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764669C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0653D21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58AF0F5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EEBB69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C9D8F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31944D9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1BB5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32C49B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5143D1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4790FE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64A5C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5738A35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DF884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7C5B7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right w:val="nil"/>
            </w:tcBorders>
          </w:tcPr>
          <w:p w14:paraId="71CEDE1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282B191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6E16D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52700D2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45D0" w:rsidRPr="00EF3608" w14:paraId="33073517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8C3686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กรุงเทพบ้าน</w:t>
            </w:r>
          </w:p>
          <w:p w14:paraId="3B8A387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EF3608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 และที่ดิน จำกัด (มหาชน)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0A5651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4248CE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3E80C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14:paraId="5DDF9D6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66A7227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34E2B84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78C35AD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79810A6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77F31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22B5C10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BBE7B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10B42E3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B5DE7A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C8D765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01E51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25BF468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017D5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32335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right w:val="nil"/>
            </w:tcBorders>
          </w:tcPr>
          <w:p w14:paraId="0AE88E6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16AC2B1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DB5C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51332B0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45D0" w:rsidRPr="00EF3608" w14:paraId="51A21551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68C830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ไซด์วอล์ค แลนด์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478A9A6D" w14:textId="77777777" w:rsidR="000545D0" w:rsidRPr="00EF3608" w:rsidRDefault="000545D0" w:rsidP="003726C8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53120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E6720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1FB0485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48D3D90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02395D2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6DB652F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699AC5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766C7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6A2AD9C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F29AD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5E2BE0C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45A4F7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A74BA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0EA4E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44D829B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C4895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D5121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right w:val="nil"/>
            </w:tcBorders>
          </w:tcPr>
          <w:p w14:paraId="2A22D2A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14F7CDD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FCEE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6AD03C3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45D0" w:rsidRPr="00EF3608" w14:paraId="1BD040C0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218B0F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ไพร์ม พลัส แอสเซ็ท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184B080C" w14:textId="77777777" w:rsidR="000545D0" w:rsidRPr="00EF3608" w:rsidRDefault="000545D0" w:rsidP="003726C8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1806CE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DFC5A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51AD327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7C75C09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4C69638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021B03D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16EF68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F4149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46C8137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FB83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7E6BC73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C7492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34E167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1918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4DF8B2E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F3FDA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565F7C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right w:val="nil"/>
            </w:tcBorders>
          </w:tcPr>
          <w:p w14:paraId="4399E8E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028872A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A36C3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637BB4B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45D0" w:rsidRPr="00EF3608" w14:paraId="4642636F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F50B3A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เฟิร์ส แสควร์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760A014F" w14:textId="77777777" w:rsidR="000545D0" w:rsidRPr="00EF3608" w:rsidRDefault="000545D0" w:rsidP="003726C8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8E1318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34FAC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75867BB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4343FA7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21EC4D8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0166BA3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D01993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60457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055529F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38A74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2B75220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685C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A68434B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EA801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7B3FF49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98800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75828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right w:val="nil"/>
            </w:tcBorders>
          </w:tcPr>
          <w:p w14:paraId="4F1CA4D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18EDCB5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9F8C2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04D04DB9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45D0" w:rsidRPr="00EF3608" w14:paraId="154999D7" w14:textId="77777777" w:rsidTr="00187EC0"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BED801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บริษัท รีกัล รีเจี้ยน จำกัด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61592D8E" w14:textId="77777777" w:rsidR="000545D0" w:rsidRPr="00EF3608" w:rsidRDefault="000545D0" w:rsidP="003726C8">
            <w:pPr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5358A03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FC5E5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100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0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0" w:type="dxa"/>
            <w:tcBorders>
              <w:right w:val="nil"/>
            </w:tcBorders>
          </w:tcPr>
          <w:p w14:paraId="29BD2EB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14:paraId="59B5F1E7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340E1970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BF2B47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901AD0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575B5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gridSpan w:val="2"/>
            <w:tcBorders>
              <w:left w:val="nil"/>
              <w:right w:val="nil"/>
            </w:tcBorders>
          </w:tcPr>
          <w:p w14:paraId="125870ED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0F6C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683849D2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274DE18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87932A1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84A9E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49735A1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5474F4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17A8DA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right w:val="nil"/>
            </w:tcBorders>
          </w:tcPr>
          <w:p w14:paraId="6EB5A8D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</w:tcPr>
          <w:p w14:paraId="4A1AD3F6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26375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</w:tcPr>
          <w:p w14:paraId="47EE1FDF" w14:textId="77777777" w:rsidR="000545D0" w:rsidRPr="00EF3608" w:rsidRDefault="000545D0" w:rsidP="0037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39F7FD5" w14:textId="77777777" w:rsidR="000545D0" w:rsidRPr="00865AB2" w:rsidRDefault="000545D0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58F7E718" w14:textId="77777777" w:rsidR="00FD1DC3" w:rsidRPr="00EF646B" w:rsidRDefault="00FD1DC3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EF646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EF646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39695FF5" w14:textId="77777777" w:rsidR="00736576" w:rsidRPr="00EF646B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EF646B" w:rsidSect="00A66F35">
          <w:headerReference w:type="default" r:id="rId16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14:paraId="1A93047C" w14:textId="294F2E49" w:rsidR="00736576" w:rsidRPr="00EF646B" w:rsidRDefault="00736576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ส่วน</w:t>
      </w:r>
      <w:r w:rsidR="00187EC0">
        <w:rPr>
          <w:rFonts w:ascii="Angsana New" w:hAnsi="Angsana New" w:hint="cs"/>
          <w:b/>
          <w:bCs/>
          <w:sz w:val="30"/>
          <w:szCs w:val="30"/>
          <w:cs/>
        </w:rPr>
        <w:t>ได้เสีย</w:t>
      </w:r>
      <w:r w:rsidRPr="00EF646B">
        <w:rPr>
          <w:rFonts w:ascii="Angsana New" w:hAnsi="Angsana New"/>
          <w:b/>
          <w:bCs/>
          <w:sz w:val="30"/>
          <w:szCs w:val="30"/>
          <w:cs/>
        </w:rPr>
        <w:t xml:space="preserve">ที่ไม่มีอำนาจควบคุม </w:t>
      </w:r>
    </w:p>
    <w:p w14:paraId="151FD1A8" w14:textId="77777777" w:rsidR="00736576" w:rsidRPr="00EF646B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20"/>
          <w:szCs w:val="20"/>
        </w:rPr>
      </w:pPr>
    </w:p>
    <w:p w14:paraId="00BACDE3" w14:textId="77777777" w:rsidR="00736576" w:rsidRPr="00EF646B" w:rsidRDefault="00736576" w:rsidP="006736FF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</w:t>
      </w:r>
      <w:r w:rsidR="00A83621" w:rsidRPr="00EF646B">
        <w:rPr>
          <w:rFonts w:ascii="Angsana New" w:hAnsi="Angsana New"/>
          <w:sz w:val="30"/>
          <w:szCs w:val="30"/>
          <w:cs/>
        </w:rPr>
        <w:t>นได้เสียที่ไม่มีอำนาจควบคุมที่มี</w:t>
      </w:r>
      <w:r w:rsidRPr="00EF646B">
        <w:rPr>
          <w:rFonts w:ascii="Angsana New" w:hAnsi="Angsana New"/>
          <w:sz w:val="30"/>
          <w:szCs w:val="30"/>
          <w:cs/>
        </w:rPr>
        <w:t>สาระสำคัญ ก่อนการตัดรายการระหว่างกัน</w:t>
      </w:r>
    </w:p>
    <w:p w14:paraId="19792541" w14:textId="77777777" w:rsidR="00736576" w:rsidRPr="00EF646B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1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170"/>
        <w:gridCol w:w="900"/>
        <w:gridCol w:w="1170"/>
        <w:gridCol w:w="180"/>
        <w:gridCol w:w="1170"/>
        <w:gridCol w:w="900"/>
        <w:gridCol w:w="1260"/>
      </w:tblGrid>
      <w:tr w:rsidR="00807610" w:rsidRPr="00EF646B" w14:paraId="3A61C6C9" w14:textId="77777777" w:rsidTr="00DB4BD5">
        <w:trPr>
          <w:cantSplit/>
          <w:tblHeader/>
        </w:trPr>
        <w:tc>
          <w:tcPr>
            <w:tcW w:w="2711" w:type="dxa"/>
          </w:tcPr>
          <w:p w14:paraId="5796F366" w14:textId="77777777" w:rsidR="00807610" w:rsidRPr="00EF646B" w:rsidRDefault="00807610" w:rsidP="00406C23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</w:tcPr>
          <w:p w14:paraId="55046BA7" w14:textId="26E8A020" w:rsidR="00807610" w:rsidRPr="00BE7311" w:rsidRDefault="005B7DCE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BE7311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256</w:t>
            </w:r>
            <w:r w:rsidR="00B670DA" w:rsidRPr="00BE7311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5A2D4DD" w14:textId="77777777" w:rsidR="00807610" w:rsidRPr="00FC0230" w:rsidRDefault="00807610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72CCEB0A" w14:textId="50A84F8A" w:rsidR="00807610" w:rsidRPr="00BE7311" w:rsidRDefault="005B7DCE" w:rsidP="00406C2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BE7311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256</w:t>
            </w:r>
            <w:r w:rsidR="00B670DA" w:rsidRPr="00BE7311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1</w:t>
            </w:r>
          </w:p>
        </w:tc>
      </w:tr>
      <w:tr w:rsidR="00736576" w:rsidRPr="00EF646B" w14:paraId="29E855A7" w14:textId="77777777" w:rsidTr="00DB4BD5">
        <w:trPr>
          <w:cantSplit/>
          <w:tblHeader/>
        </w:trPr>
        <w:tc>
          <w:tcPr>
            <w:tcW w:w="2711" w:type="dxa"/>
            <w:vAlign w:val="bottom"/>
          </w:tcPr>
          <w:p w14:paraId="5413D314" w14:textId="77777777" w:rsidR="00736576" w:rsidRPr="00EF646B" w:rsidRDefault="00736576" w:rsidP="00406C23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9579BD" w14:textId="77777777" w:rsidR="00821325" w:rsidRPr="00996D0E" w:rsidRDefault="00736576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996D0E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14:paraId="5C6C0879" w14:textId="77777777" w:rsidR="00736576" w:rsidRPr="00996D0E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996D0E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996D0E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="00736576" w:rsidRPr="00996D0E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14:paraId="378DE85E" w14:textId="77777777" w:rsidR="00736576" w:rsidRPr="00EF646B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14:paraId="5A1832E4" w14:textId="77777777" w:rsidR="00736576" w:rsidRPr="00EF646B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14:paraId="6D653F60" w14:textId="77777777" w:rsidR="00736576" w:rsidRPr="00EF646B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3D2AF4" w14:textId="77777777" w:rsidR="00821325" w:rsidRPr="00EF646B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14:paraId="25A5ADD5" w14:textId="77777777" w:rsidR="00736576" w:rsidRPr="00EF646B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14:paraId="600A7A07" w14:textId="77777777" w:rsidR="00736576" w:rsidRPr="00EF646B" w:rsidRDefault="00736576" w:rsidP="00406C2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0CF83A7C" w14:textId="77777777" w:rsidR="00736576" w:rsidRPr="00EF646B" w:rsidRDefault="00736576" w:rsidP="00406C2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736576" w:rsidRPr="00EF646B" w14:paraId="3C81530A" w14:textId="77777777" w:rsidTr="00DB4BD5">
        <w:trPr>
          <w:cantSplit/>
          <w:tblHeader/>
        </w:trPr>
        <w:tc>
          <w:tcPr>
            <w:tcW w:w="2711" w:type="dxa"/>
            <w:shd w:val="clear" w:color="auto" w:fill="auto"/>
          </w:tcPr>
          <w:p w14:paraId="512AC0C2" w14:textId="77777777" w:rsidR="00736576" w:rsidRPr="00EF646B" w:rsidRDefault="00736576" w:rsidP="00406C23">
            <w:pPr>
              <w:pStyle w:val="acctfourfigures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14:paraId="7031AB30" w14:textId="77777777" w:rsidR="00736576" w:rsidRPr="00EF646B" w:rsidRDefault="00736576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i/>
                <w:iCs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i/>
                <w:iCs/>
                <w:sz w:val="26"/>
                <w:szCs w:val="26"/>
              </w:rPr>
              <w:t>(</w:t>
            </w:r>
            <w:r w:rsidRPr="00EF646B">
              <w:rPr>
                <w:rFonts w:ascii="Angsana New" w:hAnsi="Angsana New"/>
                <w:b w:val="0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B670DA" w:rsidRPr="00EF646B" w14:paraId="3A1A9723" w14:textId="77777777" w:rsidTr="00DB4BD5">
        <w:trPr>
          <w:cantSplit/>
        </w:trPr>
        <w:tc>
          <w:tcPr>
            <w:tcW w:w="2711" w:type="dxa"/>
            <w:vAlign w:val="bottom"/>
          </w:tcPr>
          <w:p w14:paraId="485B7130" w14:textId="77777777" w:rsidR="00B670DA" w:rsidRPr="00EF646B" w:rsidRDefault="00B670DA" w:rsidP="00B670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</w:tcPr>
          <w:p w14:paraId="77120E02" w14:textId="77777777" w:rsidR="00B670DA" w:rsidRPr="00EF646B" w:rsidRDefault="00B670DA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AB05F30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405CAD" w14:textId="77777777" w:rsidR="00B670DA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  <w:p w14:paraId="5F302114" w14:textId="77777777" w:rsidR="00427567" w:rsidRPr="00427567" w:rsidRDefault="00427567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 w:val="0"/>
                <w:sz w:val="26"/>
                <w:szCs w:val="26"/>
              </w:rPr>
              <w:t>40</w:t>
            </w:r>
            <w:r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180" w:type="dxa"/>
          </w:tcPr>
          <w:p w14:paraId="5471DA00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C514C2" w14:textId="77777777" w:rsidR="00B670DA" w:rsidRPr="00EF646B" w:rsidRDefault="00B670DA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9BA1963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6CCCAC" w14:textId="77777777" w:rsidR="00B670DA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  <w:p w14:paraId="0FF4B6EF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sz w:val="26"/>
                <w:szCs w:val="26"/>
              </w:rPr>
              <w:t>40.00</w:t>
            </w:r>
          </w:p>
        </w:tc>
      </w:tr>
      <w:tr w:rsidR="00B670DA" w:rsidRPr="00EF646B" w14:paraId="569E4970" w14:textId="77777777" w:rsidTr="00DB4BD5">
        <w:trPr>
          <w:cantSplit/>
        </w:trPr>
        <w:tc>
          <w:tcPr>
            <w:tcW w:w="2711" w:type="dxa"/>
          </w:tcPr>
          <w:p w14:paraId="2924E8EA" w14:textId="77777777" w:rsidR="00B670DA" w:rsidRPr="00EF646B" w:rsidRDefault="00B670DA" w:rsidP="00B670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080832A0" w14:textId="77777777" w:rsidR="00B670DA" w:rsidRPr="00EF646B" w:rsidRDefault="00427567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97.67</w:t>
            </w:r>
          </w:p>
        </w:tc>
        <w:tc>
          <w:tcPr>
            <w:tcW w:w="900" w:type="dxa"/>
          </w:tcPr>
          <w:p w14:paraId="3D8AE0E4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27095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05D13A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89AC1" w14:textId="77777777" w:rsidR="00B670DA" w:rsidRPr="00EF646B" w:rsidRDefault="00B670DA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108.29</w:t>
            </w:r>
          </w:p>
        </w:tc>
        <w:tc>
          <w:tcPr>
            <w:tcW w:w="900" w:type="dxa"/>
          </w:tcPr>
          <w:p w14:paraId="21959B2F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6F0EFA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B670DA" w:rsidRPr="00EF646B" w14:paraId="6E944BC8" w14:textId="77777777" w:rsidTr="00DB4BD5">
        <w:trPr>
          <w:cantSplit/>
        </w:trPr>
        <w:tc>
          <w:tcPr>
            <w:tcW w:w="2711" w:type="dxa"/>
          </w:tcPr>
          <w:p w14:paraId="11742582" w14:textId="77777777" w:rsidR="00B670DA" w:rsidRPr="00EF646B" w:rsidRDefault="00B670DA" w:rsidP="00B670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2FCF9B35" w14:textId="77777777" w:rsidR="00B670DA" w:rsidRPr="00EF646B" w:rsidRDefault="00427567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887.44</w:t>
            </w:r>
          </w:p>
        </w:tc>
        <w:tc>
          <w:tcPr>
            <w:tcW w:w="900" w:type="dxa"/>
          </w:tcPr>
          <w:p w14:paraId="4A8215D2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8C03C2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5792DF3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E4A283" w14:textId="77777777" w:rsidR="00B670DA" w:rsidRPr="00EF646B" w:rsidRDefault="00B670DA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909.56</w:t>
            </w:r>
          </w:p>
        </w:tc>
        <w:tc>
          <w:tcPr>
            <w:tcW w:w="900" w:type="dxa"/>
          </w:tcPr>
          <w:p w14:paraId="623B5042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82D78F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B670DA" w:rsidRPr="00EF646B" w14:paraId="61E1F847" w14:textId="77777777" w:rsidTr="00DB4BD5">
        <w:trPr>
          <w:cantSplit/>
        </w:trPr>
        <w:tc>
          <w:tcPr>
            <w:tcW w:w="2711" w:type="dxa"/>
          </w:tcPr>
          <w:p w14:paraId="4A2C38C2" w14:textId="77777777" w:rsidR="00B670DA" w:rsidRPr="00EF646B" w:rsidRDefault="00B670DA" w:rsidP="00B670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1D8A431F" w14:textId="78416544" w:rsidR="00B670DA" w:rsidRPr="00EF646B" w:rsidRDefault="00AC79F2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</w:t>
            </w:r>
            <w:r w:rsidR="00427567">
              <w:rPr>
                <w:rFonts w:ascii="Angsana New" w:hAnsi="Angsana New"/>
                <w:b w:val="0"/>
                <w:bCs/>
                <w:sz w:val="26"/>
                <w:szCs w:val="26"/>
              </w:rPr>
              <w:t>92.57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5C3DAB2A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DC5F39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3DD5F0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4535EC" w14:textId="02036939" w:rsidR="00B670DA" w:rsidRPr="00EF646B" w:rsidRDefault="007D3D97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</w:t>
            </w:r>
            <w:r w:rsidR="00B670DA">
              <w:rPr>
                <w:rFonts w:ascii="Angsana New" w:hAnsi="Angsana New"/>
                <w:b w:val="0"/>
                <w:bCs/>
                <w:sz w:val="26"/>
                <w:szCs w:val="26"/>
              </w:rPr>
              <w:t>96.52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3A32817E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9E81AF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B670DA" w:rsidRPr="00EF646B" w14:paraId="6FF15A21" w14:textId="77777777" w:rsidTr="00DB4BD5">
        <w:trPr>
          <w:cantSplit/>
        </w:trPr>
        <w:tc>
          <w:tcPr>
            <w:tcW w:w="2711" w:type="dxa"/>
          </w:tcPr>
          <w:p w14:paraId="34FEB69A" w14:textId="77777777" w:rsidR="00B670DA" w:rsidRPr="00EF646B" w:rsidRDefault="00B670DA" w:rsidP="00B670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B0009F" w14:textId="0461576E" w:rsidR="00B670DA" w:rsidRPr="00EF646B" w:rsidRDefault="007D3D97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</w:t>
            </w:r>
            <w:r w:rsidR="00902C9F">
              <w:rPr>
                <w:rFonts w:ascii="Angsana New" w:hAnsi="Angsana New"/>
                <w:b w:val="0"/>
                <w:bCs/>
                <w:sz w:val="26"/>
                <w:szCs w:val="26"/>
              </w:rPr>
              <w:t>1,681.31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3D14A2F6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BC90FB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C12D050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CE72D1" w14:textId="09B60DCE" w:rsidR="00B670DA" w:rsidRPr="00EF646B" w:rsidRDefault="007D3D97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</w:t>
            </w:r>
            <w:r w:rsidR="00B670DA">
              <w:rPr>
                <w:rFonts w:ascii="Angsana New" w:hAnsi="Angsana New"/>
                <w:b w:val="0"/>
                <w:bCs/>
                <w:sz w:val="26"/>
                <w:szCs w:val="26"/>
              </w:rPr>
              <w:t>1,685.99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317892E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F6679B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B670DA" w:rsidRPr="00EF646B" w14:paraId="51856761" w14:textId="77777777" w:rsidTr="00DB4BD5">
        <w:trPr>
          <w:cantSplit/>
        </w:trPr>
        <w:tc>
          <w:tcPr>
            <w:tcW w:w="2711" w:type="dxa"/>
          </w:tcPr>
          <w:p w14:paraId="191BA65E" w14:textId="77777777" w:rsidR="00B670DA" w:rsidRPr="00EF646B" w:rsidRDefault="00B670DA" w:rsidP="00B670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CA19B9" w14:textId="77777777" w:rsidR="00B670DA" w:rsidRPr="00EF646B" w:rsidRDefault="00902C9F" w:rsidP="00DE2065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(788.77)</w:t>
            </w:r>
          </w:p>
        </w:tc>
        <w:tc>
          <w:tcPr>
            <w:tcW w:w="900" w:type="dxa"/>
          </w:tcPr>
          <w:p w14:paraId="6849A32C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05CE6F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CD7767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6A86A8" w14:textId="77777777" w:rsidR="00B670DA" w:rsidRPr="00EF646B" w:rsidRDefault="00B670DA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(764.66)</w:t>
            </w:r>
          </w:p>
        </w:tc>
        <w:tc>
          <w:tcPr>
            <w:tcW w:w="900" w:type="dxa"/>
          </w:tcPr>
          <w:p w14:paraId="5FBCA582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3265B32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0DA" w:rsidRPr="00EF646B" w14:paraId="15EB523A" w14:textId="77777777" w:rsidTr="00DB4BD5">
        <w:trPr>
          <w:cantSplit/>
        </w:trPr>
        <w:tc>
          <w:tcPr>
            <w:tcW w:w="2711" w:type="dxa"/>
          </w:tcPr>
          <w:p w14:paraId="05DBC264" w14:textId="77777777" w:rsidR="00B670DA" w:rsidRPr="00EF646B" w:rsidRDefault="00B670DA" w:rsidP="00B670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BD3B1C" w14:textId="77777777" w:rsidR="00B670DA" w:rsidRDefault="00B670DA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289197A3" w14:textId="77777777" w:rsidR="00902C9F" w:rsidRPr="00EF646B" w:rsidRDefault="00902C9F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(315.51)</w:t>
            </w:r>
          </w:p>
        </w:tc>
        <w:tc>
          <w:tcPr>
            <w:tcW w:w="900" w:type="dxa"/>
          </w:tcPr>
          <w:p w14:paraId="7473025B" w14:textId="77777777" w:rsidR="00B670DA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7B2E5B76" w14:textId="77777777" w:rsidR="00902C9F" w:rsidRPr="00EF646B" w:rsidRDefault="00902C9F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7.42</w:t>
            </w:r>
          </w:p>
        </w:tc>
        <w:tc>
          <w:tcPr>
            <w:tcW w:w="1170" w:type="dxa"/>
          </w:tcPr>
          <w:p w14:paraId="3C77A831" w14:textId="77777777" w:rsidR="00B670DA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557C300C" w14:textId="77777777" w:rsidR="00902C9F" w:rsidRPr="00EF646B" w:rsidRDefault="00902C9F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(308.09)</w:t>
            </w:r>
          </w:p>
        </w:tc>
        <w:tc>
          <w:tcPr>
            <w:tcW w:w="180" w:type="dxa"/>
          </w:tcPr>
          <w:p w14:paraId="184C2ACE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12F0A3" w14:textId="77777777" w:rsidR="00B670DA" w:rsidRDefault="00B670DA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1AA661DA" w14:textId="77777777" w:rsidR="00B670DA" w:rsidRPr="00EF646B" w:rsidRDefault="00B670DA" w:rsidP="00B670DA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(305.86)</w:t>
            </w:r>
          </w:p>
        </w:tc>
        <w:tc>
          <w:tcPr>
            <w:tcW w:w="900" w:type="dxa"/>
          </w:tcPr>
          <w:p w14:paraId="7C04AA5B" w14:textId="77777777" w:rsidR="00B670DA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5A084DCF" w14:textId="77777777" w:rsidR="00B670DA" w:rsidRPr="00EF646B" w:rsidRDefault="00B670DA" w:rsidP="00B670DA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7.56</w:t>
            </w:r>
          </w:p>
        </w:tc>
        <w:tc>
          <w:tcPr>
            <w:tcW w:w="1260" w:type="dxa"/>
          </w:tcPr>
          <w:p w14:paraId="0B9DD5A5" w14:textId="77777777" w:rsidR="00B670DA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4119CD71" w14:textId="77777777" w:rsidR="00B670DA" w:rsidRPr="00EF646B" w:rsidRDefault="00B670DA" w:rsidP="00B670DA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(298.30)</w:t>
            </w:r>
          </w:p>
        </w:tc>
      </w:tr>
      <w:tr w:rsidR="005B7DCE" w:rsidRPr="00EF646B" w14:paraId="1929C0CD" w14:textId="77777777" w:rsidTr="00DB4BD5">
        <w:trPr>
          <w:cantSplit/>
        </w:trPr>
        <w:tc>
          <w:tcPr>
            <w:tcW w:w="2711" w:type="dxa"/>
          </w:tcPr>
          <w:p w14:paraId="7FBE3D4E" w14:textId="77777777" w:rsidR="005B7DCE" w:rsidRPr="00EF646B" w:rsidRDefault="005B7DCE" w:rsidP="005B7DCE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42C90E" w14:textId="77777777"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27F154" w14:textId="77777777"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621C26" w14:textId="77777777"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DEC894" w14:textId="77777777"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C1A963" w14:textId="77777777"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8C09B7" w14:textId="77777777"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5D87A6" w14:textId="77777777" w:rsidR="005B7DCE" w:rsidRPr="00EF646B" w:rsidRDefault="005B7DCE" w:rsidP="005B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0DA" w:rsidRPr="00EF646B" w14:paraId="7037D1A2" w14:textId="77777777" w:rsidTr="003726C8">
        <w:trPr>
          <w:cantSplit/>
        </w:trPr>
        <w:tc>
          <w:tcPr>
            <w:tcW w:w="2711" w:type="dxa"/>
          </w:tcPr>
          <w:p w14:paraId="71D6359D" w14:textId="77777777" w:rsidR="00B670DA" w:rsidRPr="00EF646B" w:rsidRDefault="00B670DA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7"/>
          </w:tcPr>
          <w:p w14:paraId="41D3AA44" w14:textId="6C9A0310" w:rsidR="00B670DA" w:rsidRPr="00EF646B" w:rsidRDefault="00B670DA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  <w:r w:rsidR="00BE7311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BE731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A7F70" w:rsidRPr="00EF646B" w14:paraId="4E76CBBB" w14:textId="77777777" w:rsidTr="00DB4BD5">
        <w:trPr>
          <w:cantSplit/>
        </w:trPr>
        <w:tc>
          <w:tcPr>
            <w:tcW w:w="2711" w:type="dxa"/>
          </w:tcPr>
          <w:p w14:paraId="28723960" w14:textId="77777777" w:rsidR="009A7F70" w:rsidRPr="00EF646B" w:rsidRDefault="009A7F70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410FE5BA" w14:textId="6400527F"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256</w:t>
            </w:r>
            <w:r w:rsidR="00B670D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19ECDFD9" w14:textId="77777777" w:rsidR="009A7F70" w:rsidRPr="00EF646B" w:rsidRDefault="009A7F70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2F54420D" w14:textId="7B69CB84" w:rsidR="009A7F70" w:rsidRPr="00EF646B" w:rsidRDefault="00B670DA" w:rsidP="009A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A7F70" w:rsidRPr="00EF646B" w14:paraId="361DB142" w14:textId="77777777" w:rsidTr="00DB4BD5">
        <w:trPr>
          <w:cantSplit/>
        </w:trPr>
        <w:tc>
          <w:tcPr>
            <w:tcW w:w="2711" w:type="dxa"/>
          </w:tcPr>
          <w:p w14:paraId="3E72AB10" w14:textId="77777777" w:rsidR="009A7F70" w:rsidRPr="00EF646B" w:rsidRDefault="009A7F70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194E64" w14:textId="77777777"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14:paraId="75E13A67" w14:textId="77777777" w:rsidR="009A7F70" w:rsidRPr="00EF646B" w:rsidRDefault="009A7F70" w:rsidP="00C90617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14:paraId="5C8A66B8" w14:textId="77777777"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14:paraId="449390DD" w14:textId="77777777"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14:paraId="6C2936F7" w14:textId="77777777"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2E82EB" w14:textId="77777777"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14:paraId="0761151E" w14:textId="77777777" w:rsidR="009A7F70" w:rsidRPr="00EF646B" w:rsidRDefault="009A7F70" w:rsidP="009A7F70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14:paraId="3273C5AA" w14:textId="77777777" w:rsidR="009A7F70" w:rsidRPr="00EF646B" w:rsidRDefault="009A7F70" w:rsidP="009A7F70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1E72D337" w14:textId="77777777" w:rsidR="009A7F70" w:rsidRPr="00EF646B" w:rsidRDefault="009A7F70" w:rsidP="009A7F70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9A7F70" w:rsidRPr="00EF646B" w14:paraId="6BF75100" w14:textId="77777777" w:rsidTr="00DB4BD5">
        <w:trPr>
          <w:cantSplit/>
        </w:trPr>
        <w:tc>
          <w:tcPr>
            <w:tcW w:w="2711" w:type="dxa"/>
          </w:tcPr>
          <w:p w14:paraId="2C26075F" w14:textId="77777777" w:rsidR="009A7F70" w:rsidRPr="00EF646B" w:rsidRDefault="009A7F70" w:rsidP="009A7F7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7"/>
          </w:tcPr>
          <w:p w14:paraId="49F58B8C" w14:textId="77777777" w:rsidR="009A7F70" w:rsidRPr="00EF646B" w:rsidRDefault="009A7F70" w:rsidP="009A7F70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i/>
                <w:iCs/>
                <w:sz w:val="26"/>
                <w:szCs w:val="26"/>
              </w:rPr>
              <w:t>(</w:t>
            </w:r>
            <w:r w:rsidRPr="00EF646B">
              <w:rPr>
                <w:rFonts w:ascii="Angsana New" w:hAnsi="Angsana New"/>
                <w:b w:val="0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DE6CFA" w:rsidRPr="00EF646B" w14:paraId="04BC13D0" w14:textId="77777777" w:rsidTr="00DB4BD5">
        <w:trPr>
          <w:cantSplit/>
        </w:trPr>
        <w:tc>
          <w:tcPr>
            <w:tcW w:w="2711" w:type="dxa"/>
          </w:tcPr>
          <w:p w14:paraId="09EB505C" w14:textId="77777777" w:rsidR="00DE6CFA" w:rsidRPr="00EF646B" w:rsidRDefault="00DE6CFA" w:rsidP="00DE6CFA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14:paraId="23768781" w14:textId="77777777" w:rsidR="00DE6CFA" w:rsidRPr="00EF646B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222.32</w:t>
            </w:r>
          </w:p>
        </w:tc>
        <w:tc>
          <w:tcPr>
            <w:tcW w:w="900" w:type="dxa"/>
          </w:tcPr>
          <w:p w14:paraId="15392E8A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BB3355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AD1D7F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514DE8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213.94</w:t>
            </w:r>
          </w:p>
        </w:tc>
        <w:tc>
          <w:tcPr>
            <w:tcW w:w="900" w:type="dxa"/>
          </w:tcPr>
          <w:p w14:paraId="0F267CAD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899F96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6CFA" w:rsidRPr="00EF646B" w14:paraId="1C31A465" w14:textId="77777777" w:rsidTr="00DB4BD5">
        <w:trPr>
          <w:cantSplit/>
        </w:trPr>
        <w:tc>
          <w:tcPr>
            <w:tcW w:w="2711" w:type="dxa"/>
          </w:tcPr>
          <w:p w14:paraId="3E50CFA1" w14:textId="77777777" w:rsidR="00DE6CFA" w:rsidRPr="00EF646B" w:rsidRDefault="00DE6CFA" w:rsidP="00DE6CF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1170" w:type="dxa"/>
          </w:tcPr>
          <w:p w14:paraId="3D3A2EC0" w14:textId="77777777" w:rsidR="00DE6CFA" w:rsidRPr="00EF646B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(24.12)</w:t>
            </w:r>
          </w:p>
        </w:tc>
        <w:tc>
          <w:tcPr>
            <w:tcW w:w="900" w:type="dxa"/>
          </w:tcPr>
          <w:p w14:paraId="7C205EBA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DF03C1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9FB219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80184A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(22.50)</w:t>
            </w:r>
          </w:p>
        </w:tc>
        <w:tc>
          <w:tcPr>
            <w:tcW w:w="900" w:type="dxa"/>
          </w:tcPr>
          <w:p w14:paraId="48309E7D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3D0691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6CFA" w:rsidRPr="00EF646B" w14:paraId="516D9803" w14:textId="77777777" w:rsidTr="00E856B2">
        <w:trPr>
          <w:cantSplit/>
        </w:trPr>
        <w:tc>
          <w:tcPr>
            <w:tcW w:w="2711" w:type="dxa"/>
            <w:vAlign w:val="bottom"/>
          </w:tcPr>
          <w:p w14:paraId="377C879D" w14:textId="77777777" w:rsidR="00DE6CFA" w:rsidRPr="00EF646B" w:rsidRDefault="00DE6CFA" w:rsidP="00DE6CF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6B7278" w14:textId="77777777" w:rsidR="00DE6CFA" w:rsidRPr="00DB4BD5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(0.35)</w:t>
            </w:r>
          </w:p>
        </w:tc>
        <w:tc>
          <w:tcPr>
            <w:tcW w:w="900" w:type="dxa"/>
          </w:tcPr>
          <w:p w14:paraId="181336AB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250621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68E8D2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8890B" w14:textId="77777777" w:rsidR="00DE6CFA" w:rsidRPr="00DB4BD5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0.54</w:t>
            </w:r>
          </w:p>
        </w:tc>
        <w:tc>
          <w:tcPr>
            <w:tcW w:w="900" w:type="dxa"/>
          </w:tcPr>
          <w:p w14:paraId="0C6E5326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789EB6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6CFA" w:rsidRPr="00EF646B" w14:paraId="604CB6B5" w14:textId="77777777" w:rsidTr="00E856B2">
        <w:trPr>
          <w:cantSplit/>
        </w:trPr>
        <w:tc>
          <w:tcPr>
            <w:tcW w:w="2711" w:type="dxa"/>
          </w:tcPr>
          <w:p w14:paraId="746D9A81" w14:textId="77777777" w:rsidR="00DE6CFA" w:rsidRPr="00EF646B" w:rsidRDefault="00DE6CFA" w:rsidP="00DE6CFA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CD4AE3" w14:textId="77777777" w:rsidR="00DE6CFA" w:rsidRPr="00DB4BD5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(24.47)</w:t>
            </w:r>
          </w:p>
        </w:tc>
        <w:tc>
          <w:tcPr>
            <w:tcW w:w="900" w:type="dxa"/>
          </w:tcPr>
          <w:p w14:paraId="7DBEC266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34BE64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78B534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CC728B" w14:textId="77777777" w:rsidR="00DE6CFA" w:rsidRPr="00DB4BD5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(21.96)</w:t>
            </w:r>
          </w:p>
        </w:tc>
        <w:tc>
          <w:tcPr>
            <w:tcW w:w="900" w:type="dxa"/>
          </w:tcPr>
          <w:p w14:paraId="1F5312A5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EF6BE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E6CFA" w:rsidRPr="00EF646B" w14:paraId="7B4037E2" w14:textId="77777777" w:rsidTr="00E856B2">
        <w:trPr>
          <w:cantSplit/>
        </w:trPr>
        <w:tc>
          <w:tcPr>
            <w:tcW w:w="2711" w:type="dxa"/>
          </w:tcPr>
          <w:p w14:paraId="7A0A15DE" w14:textId="77777777" w:rsidR="00DE6CFA" w:rsidRPr="00EF646B" w:rsidRDefault="00DE6CFA" w:rsidP="00DE6CFA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F5D6DD" w14:textId="77777777" w:rsidR="00902C9F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4540C7CF" w14:textId="77777777" w:rsidR="00DE6CFA" w:rsidRPr="00DB4BD5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(9.65)</w:t>
            </w:r>
          </w:p>
        </w:tc>
        <w:tc>
          <w:tcPr>
            <w:tcW w:w="900" w:type="dxa"/>
          </w:tcPr>
          <w:p w14:paraId="613E1CD9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E5AA11" w14:textId="77777777" w:rsidR="00DE6CFA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3BA23F8" w14:textId="77777777" w:rsidR="00902C9F" w:rsidRPr="00EF646B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(9.65)</w:t>
            </w:r>
          </w:p>
        </w:tc>
        <w:tc>
          <w:tcPr>
            <w:tcW w:w="180" w:type="dxa"/>
          </w:tcPr>
          <w:p w14:paraId="2702BA1C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AA95EC" w14:textId="77777777" w:rsidR="00DE6CFA" w:rsidRPr="00DB4BD5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14638BA" w14:textId="77777777" w:rsidR="00DE6CFA" w:rsidRPr="00DB4BD5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(9.00)</w:t>
            </w:r>
          </w:p>
        </w:tc>
        <w:tc>
          <w:tcPr>
            <w:tcW w:w="900" w:type="dxa"/>
          </w:tcPr>
          <w:p w14:paraId="5DFB2809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3BD3C4" w14:textId="77777777" w:rsidR="00DE6CFA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1D37A84C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(9.00)</w:t>
            </w:r>
          </w:p>
        </w:tc>
      </w:tr>
      <w:tr w:rsidR="00DE6CFA" w:rsidRPr="00EF646B" w14:paraId="23D374EF" w14:textId="77777777" w:rsidTr="00DB4BD5">
        <w:trPr>
          <w:cantSplit/>
        </w:trPr>
        <w:tc>
          <w:tcPr>
            <w:tcW w:w="2711" w:type="dxa"/>
          </w:tcPr>
          <w:p w14:paraId="69ACD5DB" w14:textId="77777777" w:rsidR="00DE6CFA" w:rsidRPr="00EF646B" w:rsidRDefault="00DE6CFA" w:rsidP="00DE6CFA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กำไรขาดทุนเบ็ดเสร็จอื่นที่แบ่งให้กับ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EF646B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6951D09" w14:textId="77777777" w:rsidR="00DE6CFA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41879A04" w14:textId="77777777" w:rsidR="00902C9F" w:rsidRPr="00DB4BD5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(0.14)</w:t>
            </w:r>
          </w:p>
        </w:tc>
        <w:tc>
          <w:tcPr>
            <w:tcW w:w="900" w:type="dxa"/>
          </w:tcPr>
          <w:p w14:paraId="0A2C6AB1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505B69B" w14:textId="77777777" w:rsidR="00DE6CFA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73B3BE4" w14:textId="77777777" w:rsidR="00902C9F" w:rsidRPr="00EF646B" w:rsidRDefault="00902C9F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(0.14)</w:t>
            </w:r>
          </w:p>
        </w:tc>
        <w:tc>
          <w:tcPr>
            <w:tcW w:w="180" w:type="dxa"/>
          </w:tcPr>
          <w:p w14:paraId="26755CAB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F70C07E" w14:textId="77777777" w:rsidR="00DE6CFA" w:rsidRPr="00DB4BD5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395A0B4" w14:textId="77777777" w:rsidR="00DE6CFA" w:rsidRPr="00DB4BD5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0.2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3E42E7D7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7C503C4" w14:textId="77777777" w:rsidR="00DE6CFA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4C2E35D1" w14:textId="77777777" w:rsidR="00DE6CFA" w:rsidRPr="00EF646B" w:rsidRDefault="00DE6CFA" w:rsidP="00D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0.21</w:t>
            </w:r>
          </w:p>
        </w:tc>
      </w:tr>
    </w:tbl>
    <w:p w14:paraId="0239BEC8" w14:textId="77777777" w:rsidR="003A3A0F" w:rsidRPr="00EF646B" w:rsidRDefault="003A3A0F">
      <w:r w:rsidRPr="00EF646B">
        <w:br w:type="page"/>
      </w:r>
    </w:p>
    <w:tbl>
      <w:tblPr>
        <w:tblW w:w="9731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170"/>
        <w:gridCol w:w="922"/>
        <w:gridCol w:w="1170"/>
        <w:gridCol w:w="180"/>
        <w:gridCol w:w="1170"/>
        <w:gridCol w:w="900"/>
        <w:gridCol w:w="1260"/>
      </w:tblGrid>
      <w:tr w:rsidR="00C71017" w:rsidRPr="00EF646B" w14:paraId="1DAEC0F0" w14:textId="77777777" w:rsidTr="003726C8">
        <w:trPr>
          <w:cantSplit/>
        </w:trPr>
        <w:tc>
          <w:tcPr>
            <w:tcW w:w="2959" w:type="dxa"/>
            <w:vAlign w:val="bottom"/>
          </w:tcPr>
          <w:p w14:paraId="7C58BCD8" w14:textId="77777777" w:rsidR="00C71017" w:rsidRPr="00EF646B" w:rsidRDefault="00C71017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772" w:type="dxa"/>
            <w:gridSpan w:val="7"/>
          </w:tcPr>
          <w:p w14:paraId="7351A188" w14:textId="5F479A75" w:rsidR="00C71017" w:rsidRPr="00EF646B" w:rsidRDefault="00C71017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  <w:r w:rsidR="00BE73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E73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E731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A3A0F" w:rsidRPr="00EF646B" w14:paraId="3633F3D9" w14:textId="77777777" w:rsidTr="008B72F7">
        <w:trPr>
          <w:cantSplit/>
        </w:trPr>
        <w:tc>
          <w:tcPr>
            <w:tcW w:w="2959" w:type="dxa"/>
            <w:vAlign w:val="bottom"/>
          </w:tcPr>
          <w:p w14:paraId="542C8BA1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262" w:type="dxa"/>
            <w:gridSpan w:val="3"/>
          </w:tcPr>
          <w:p w14:paraId="4BF59487" w14:textId="58FD53D1"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sz w:val="26"/>
                <w:szCs w:val="26"/>
              </w:rPr>
              <w:t>256</w:t>
            </w:r>
            <w:r w:rsidR="00C7101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274FCE3E" w14:textId="77777777"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3BA7FA23" w14:textId="0985668D" w:rsidR="003A3A0F" w:rsidRPr="00EF646B" w:rsidRDefault="00C71017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A3A0F" w:rsidRPr="00EF646B" w14:paraId="1A96269C" w14:textId="77777777" w:rsidTr="008B72F7">
        <w:trPr>
          <w:cantSplit/>
        </w:trPr>
        <w:tc>
          <w:tcPr>
            <w:tcW w:w="2959" w:type="dxa"/>
            <w:vAlign w:val="bottom"/>
          </w:tcPr>
          <w:p w14:paraId="021E8B3A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8CFD6CE" w14:textId="77777777"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14:paraId="08709986" w14:textId="77777777"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22" w:type="dxa"/>
            <w:vAlign w:val="bottom"/>
          </w:tcPr>
          <w:p w14:paraId="62BE5762" w14:textId="77777777"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14:paraId="3B2B4329" w14:textId="77777777"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14:paraId="05BC5FB4" w14:textId="77777777"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6B02DC5" w14:textId="77777777"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14:paraId="4FD8ACF1" w14:textId="77777777" w:rsidR="003A3A0F" w:rsidRPr="00EF646B" w:rsidRDefault="003A3A0F" w:rsidP="003A3A0F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ท</w:t>
            </w: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00" w:type="dxa"/>
            <w:vAlign w:val="bottom"/>
          </w:tcPr>
          <w:p w14:paraId="466F733D" w14:textId="77777777" w:rsidR="003A3A0F" w:rsidRPr="00EF646B" w:rsidRDefault="003A3A0F" w:rsidP="003A3A0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3CA4D542" w14:textId="77777777" w:rsidR="003A3A0F" w:rsidRPr="00EF646B" w:rsidRDefault="003A3A0F" w:rsidP="003A3A0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EF646B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3A3A0F" w:rsidRPr="00EF646B" w14:paraId="2C72B2C5" w14:textId="77777777" w:rsidTr="008B72F7">
        <w:trPr>
          <w:cantSplit/>
        </w:trPr>
        <w:tc>
          <w:tcPr>
            <w:tcW w:w="2959" w:type="dxa"/>
            <w:vAlign w:val="bottom"/>
          </w:tcPr>
          <w:p w14:paraId="0D53FC27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772" w:type="dxa"/>
            <w:gridSpan w:val="7"/>
          </w:tcPr>
          <w:p w14:paraId="69FD1099" w14:textId="77777777"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>(</w:t>
            </w:r>
            <w:r w:rsidRPr="00EF646B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6E6182" w:rsidRPr="009E2358" w14:paraId="2B00EDF0" w14:textId="77777777" w:rsidTr="008B72F7">
        <w:trPr>
          <w:cantSplit/>
        </w:trPr>
        <w:tc>
          <w:tcPr>
            <w:tcW w:w="2959" w:type="dxa"/>
            <w:vAlign w:val="bottom"/>
          </w:tcPr>
          <w:p w14:paraId="47410CB4" w14:textId="77777777" w:rsidR="006E6182" w:rsidRPr="00DB4BD5" w:rsidRDefault="006E6182" w:rsidP="006E61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4BD5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14:paraId="259126C4" w14:textId="77777777" w:rsidR="006E6182" w:rsidRPr="00DB4BD5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83.84</w:t>
            </w:r>
          </w:p>
        </w:tc>
        <w:tc>
          <w:tcPr>
            <w:tcW w:w="922" w:type="dxa"/>
          </w:tcPr>
          <w:p w14:paraId="4C88EAB8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A1738E" w14:textId="77777777" w:rsidR="006E6182" w:rsidRPr="00DB4BD5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33.54</w:t>
            </w:r>
          </w:p>
        </w:tc>
        <w:tc>
          <w:tcPr>
            <w:tcW w:w="180" w:type="dxa"/>
          </w:tcPr>
          <w:p w14:paraId="3BDAD8D7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BD8A2B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72.84</w:t>
            </w:r>
          </w:p>
        </w:tc>
        <w:tc>
          <w:tcPr>
            <w:tcW w:w="900" w:type="dxa"/>
          </w:tcPr>
          <w:p w14:paraId="636A7A32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DEC38F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29.14</w:t>
            </w:r>
          </w:p>
        </w:tc>
      </w:tr>
      <w:tr w:rsidR="006E6182" w:rsidRPr="009E2358" w14:paraId="7240AEE9" w14:textId="77777777" w:rsidTr="008B72F7">
        <w:trPr>
          <w:cantSplit/>
        </w:trPr>
        <w:tc>
          <w:tcPr>
            <w:tcW w:w="2959" w:type="dxa"/>
            <w:vAlign w:val="bottom"/>
          </w:tcPr>
          <w:p w14:paraId="5DB4D160" w14:textId="77777777" w:rsidR="006E6182" w:rsidRPr="00DB4BD5" w:rsidRDefault="006E6182" w:rsidP="006E618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</w:tcPr>
          <w:p w14:paraId="7CD12AC2" w14:textId="77777777" w:rsidR="006E6182" w:rsidRPr="00DB4BD5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(18.55)</w:t>
            </w:r>
          </w:p>
        </w:tc>
        <w:tc>
          <w:tcPr>
            <w:tcW w:w="922" w:type="dxa"/>
          </w:tcPr>
          <w:p w14:paraId="7F626157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3D3306" w14:textId="77777777" w:rsidR="006E6182" w:rsidRPr="00DB4BD5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(7.42)</w:t>
            </w:r>
          </w:p>
        </w:tc>
        <w:tc>
          <w:tcPr>
            <w:tcW w:w="180" w:type="dxa"/>
          </w:tcPr>
          <w:p w14:paraId="52DB6716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0EA536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(21.09)</w:t>
            </w:r>
          </w:p>
        </w:tc>
        <w:tc>
          <w:tcPr>
            <w:tcW w:w="900" w:type="dxa"/>
          </w:tcPr>
          <w:p w14:paraId="3AE4E9E0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ED075F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(8.44)</w:t>
            </w:r>
          </w:p>
        </w:tc>
      </w:tr>
      <w:tr w:rsidR="006E6182" w:rsidRPr="009E2358" w14:paraId="1B07065F" w14:textId="77777777" w:rsidTr="00851F1D">
        <w:trPr>
          <w:cantSplit/>
        </w:trPr>
        <w:tc>
          <w:tcPr>
            <w:tcW w:w="2959" w:type="dxa"/>
          </w:tcPr>
          <w:p w14:paraId="368313F6" w14:textId="77777777" w:rsidR="006E6182" w:rsidRPr="00DB4BD5" w:rsidRDefault="006E6182" w:rsidP="006E6182">
            <w:pPr>
              <w:pStyle w:val="acctfourfigures"/>
              <w:tabs>
                <w:tab w:val="clear" w:pos="765"/>
                <w:tab w:val="decimal" w:pos="22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B4BD5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กระแสเงินสดจากกิจกรรมจัดหาเงิน </w:t>
            </w:r>
          </w:p>
          <w:p w14:paraId="5DA18CD2" w14:textId="77777777" w:rsidR="006E6182" w:rsidRPr="00DB4BD5" w:rsidRDefault="006E6182" w:rsidP="006E6182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DB4BD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(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เงินปันผลที่จ่ายให้กับส่วนได้เสียที่</w:t>
            </w:r>
          </w:p>
          <w:p w14:paraId="19A446EF" w14:textId="77777777" w:rsidR="006E6182" w:rsidRPr="00DB4BD5" w:rsidRDefault="006E6182" w:rsidP="006E6182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B4BD5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 xml:space="preserve">   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ไม่มีอำนาจควบคุม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 xml:space="preserve">: 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ไม่มี</w:t>
            </w:r>
            <w:r w:rsidRPr="00DB4BD5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41EEDA" w14:textId="77777777" w:rsidR="006E6182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2750B98" w14:textId="77777777" w:rsidR="00343841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F4A9D5C" w14:textId="77777777" w:rsidR="00343841" w:rsidRPr="00DB4BD5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(75.46)</w:t>
            </w:r>
          </w:p>
        </w:tc>
        <w:tc>
          <w:tcPr>
            <w:tcW w:w="922" w:type="dxa"/>
          </w:tcPr>
          <w:p w14:paraId="1C83B5C7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E167BE" w14:textId="77777777" w:rsidR="006E6182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9558C55" w14:textId="77777777" w:rsidR="00343841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1F58E71" w14:textId="77777777" w:rsidR="00343841" w:rsidRPr="00DB4BD5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(30.18)</w:t>
            </w:r>
          </w:p>
        </w:tc>
        <w:tc>
          <w:tcPr>
            <w:tcW w:w="180" w:type="dxa"/>
          </w:tcPr>
          <w:p w14:paraId="24665EBE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D62C3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1D28E1B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5A295A5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(58.48)</w:t>
            </w:r>
          </w:p>
        </w:tc>
        <w:tc>
          <w:tcPr>
            <w:tcW w:w="900" w:type="dxa"/>
          </w:tcPr>
          <w:p w14:paraId="2953D41A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FCB846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D360C33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4D7EF843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4BD5">
              <w:rPr>
                <w:rFonts w:ascii="Angsana New" w:hAnsi="Angsana New"/>
                <w:sz w:val="26"/>
                <w:szCs w:val="26"/>
              </w:rPr>
              <w:t>(23.39)</w:t>
            </w:r>
          </w:p>
        </w:tc>
      </w:tr>
      <w:tr w:rsidR="006E6182" w:rsidRPr="00EF646B" w14:paraId="3D59B9AA" w14:textId="77777777" w:rsidTr="00851F1D">
        <w:trPr>
          <w:cantSplit/>
        </w:trPr>
        <w:tc>
          <w:tcPr>
            <w:tcW w:w="2959" w:type="dxa"/>
          </w:tcPr>
          <w:p w14:paraId="778C30CB" w14:textId="7AD7D620" w:rsidR="006E6182" w:rsidRPr="00DB4BD5" w:rsidRDefault="006E6182" w:rsidP="006E6182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DB4BD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ลดลง</w:t>
            </w:r>
            <w:r w:rsidRPr="00DB4BD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38C41F" w14:textId="77777777" w:rsidR="006E6182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C8B427" w14:textId="77777777" w:rsidR="00343841" w:rsidRPr="00DB4BD5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(10.17)</w:t>
            </w:r>
          </w:p>
        </w:tc>
        <w:tc>
          <w:tcPr>
            <w:tcW w:w="922" w:type="dxa"/>
          </w:tcPr>
          <w:p w14:paraId="72B3FC4E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E328C1" w14:textId="77777777" w:rsidR="006E6182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E9F6E06" w14:textId="77777777" w:rsidR="00343841" w:rsidRPr="00DB4BD5" w:rsidRDefault="00343841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(4.06)</w:t>
            </w:r>
          </w:p>
        </w:tc>
        <w:tc>
          <w:tcPr>
            <w:tcW w:w="180" w:type="dxa"/>
          </w:tcPr>
          <w:p w14:paraId="154CA40A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3DCE87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28E20B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(6.73)</w:t>
            </w:r>
          </w:p>
        </w:tc>
        <w:tc>
          <w:tcPr>
            <w:tcW w:w="900" w:type="dxa"/>
          </w:tcPr>
          <w:p w14:paraId="59748108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870338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7936A17" w14:textId="77777777" w:rsidR="006E6182" w:rsidRPr="00DB4BD5" w:rsidRDefault="006E6182" w:rsidP="006E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4BD5">
              <w:rPr>
                <w:rFonts w:ascii="Angsana New" w:hAnsi="Angsana New"/>
                <w:b/>
                <w:bCs/>
                <w:sz w:val="26"/>
                <w:szCs w:val="26"/>
              </w:rPr>
              <w:t>(2.69)</w:t>
            </w:r>
          </w:p>
        </w:tc>
      </w:tr>
    </w:tbl>
    <w:p w14:paraId="36348946" w14:textId="77777777" w:rsidR="00736576" w:rsidRPr="00603698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20"/>
          <w:szCs w:val="20"/>
        </w:rPr>
      </w:pPr>
    </w:p>
    <w:p w14:paraId="18830618" w14:textId="77777777" w:rsidR="002C06E2" w:rsidRPr="00EF646B" w:rsidRDefault="00E12916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758D7B04" w14:textId="77777777" w:rsidR="00357E75" w:rsidRPr="00603698" w:rsidRDefault="00357E75" w:rsidP="00357E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rPr>
          <w:rFonts w:ascii="Angsana New" w:hAnsi="Angsana New"/>
          <w:b/>
          <w:bCs/>
          <w:sz w:val="20"/>
          <w:szCs w:val="20"/>
        </w:rPr>
      </w:pPr>
    </w:p>
    <w:tbl>
      <w:tblPr>
        <w:tblW w:w="968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581"/>
        <w:gridCol w:w="406"/>
        <w:gridCol w:w="1236"/>
        <w:gridCol w:w="270"/>
        <w:gridCol w:w="1223"/>
        <w:gridCol w:w="236"/>
        <w:gridCol w:w="1262"/>
        <w:gridCol w:w="240"/>
        <w:gridCol w:w="1230"/>
      </w:tblGrid>
      <w:tr w:rsidR="00DF218C" w:rsidRPr="00EF646B" w14:paraId="3E6BB032" w14:textId="77777777" w:rsidTr="00980B80">
        <w:trPr>
          <w:tblHeader/>
        </w:trPr>
        <w:tc>
          <w:tcPr>
            <w:tcW w:w="3581" w:type="dxa"/>
          </w:tcPr>
          <w:p w14:paraId="4FB5406A" w14:textId="77777777" w:rsidR="00DF218C" w:rsidRPr="00EF646B" w:rsidRDefault="00DF218C" w:rsidP="00DF21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06" w:type="dxa"/>
          </w:tcPr>
          <w:p w14:paraId="7774F500" w14:textId="77777777" w:rsidR="00DF218C" w:rsidRPr="00EF646B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29" w:type="dxa"/>
            <w:gridSpan w:val="3"/>
            <w:vAlign w:val="center"/>
          </w:tcPr>
          <w:p w14:paraId="5CE800AD" w14:textId="77777777" w:rsidR="00DF218C" w:rsidRPr="00EF646B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6EDA78" w14:textId="77777777" w:rsidR="00DF218C" w:rsidRPr="00EF646B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2" w:type="dxa"/>
            <w:gridSpan w:val="3"/>
            <w:vAlign w:val="center"/>
          </w:tcPr>
          <w:p w14:paraId="76BFFD77" w14:textId="77777777" w:rsidR="00DF218C" w:rsidRPr="00EF646B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A0F" w:rsidRPr="00EF646B" w14:paraId="39E337EA" w14:textId="77777777" w:rsidTr="00980B80">
        <w:trPr>
          <w:tblHeader/>
        </w:trPr>
        <w:tc>
          <w:tcPr>
            <w:tcW w:w="3581" w:type="dxa"/>
          </w:tcPr>
          <w:p w14:paraId="445352A5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6" w:type="dxa"/>
          </w:tcPr>
          <w:p w14:paraId="4B964DAC" w14:textId="77777777"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602E8F22" w14:textId="77777777" w:rsidR="003A3A0F" w:rsidRPr="007D4820" w:rsidRDefault="007D4820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D482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535E869" w14:textId="77777777" w:rsidR="003A3A0F" w:rsidRPr="007D4820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14:paraId="3021F4EA" w14:textId="77777777" w:rsidR="003A3A0F" w:rsidRPr="007D4820" w:rsidRDefault="007D4820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21BD76B9" w14:textId="77777777" w:rsidR="003A3A0F" w:rsidRPr="007D4820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7C805625" w14:textId="77777777" w:rsidR="003A3A0F" w:rsidRPr="007D4820" w:rsidRDefault="007D4820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0" w:type="dxa"/>
          </w:tcPr>
          <w:p w14:paraId="6275B975" w14:textId="77777777" w:rsidR="003A3A0F" w:rsidRPr="007D4820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center"/>
          </w:tcPr>
          <w:p w14:paraId="5958AC9F" w14:textId="77777777" w:rsidR="003A3A0F" w:rsidRPr="007D4820" w:rsidRDefault="007D4820" w:rsidP="003A3A0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3A3A0F" w:rsidRPr="00EF646B" w14:paraId="2AC6EAE7" w14:textId="77777777" w:rsidTr="00980B80">
        <w:trPr>
          <w:tblHeader/>
        </w:trPr>
        <w:tc>
          <w:tcPr>
            <w:tcW w:w="3581" w:type="dxa"/>
          </w:tcPr>
          <w:p w14:paraId="5CE4D1EA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06" w:type="dxa"/>
          </w:tcPr>
          <w:p w14:paraId="5155E9E7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14:paraId="67FB3256" w14:textId="77777777"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A0F" w:rsidRPr="00EF646B" w14:paraId="3C43BCC3" w14:textId="77777777" w:rsidTr="00980B80">
        <w:tc>
          <w:tcPr>
            <w:tcW w:w="3581" w:type="dxa"/>
          </w:tcPr>
          <w:p w14:paraId="2C2E7BB5" w14:textId="77777777" w:rsidR="003A3A0F" w:rsidRPr="00EF646B" w:rsidRDefault="003A3A0F" w:rsidP="003A3A0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06" w:type="dxa"/>
          </w:tcPr>
          <w:p w14:paraId="0E4C95CA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B1B215A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B51A9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AD8A3AC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0BF12C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9301036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3EA9852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9E25E2D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820" w:rsidRPr="00EF646B" w14:paraId="3F9168FB" w14:textId="77777777" w:rsidTr="00980B80">
        <w:tc>
          <w:tcPr>
            <w:tcW w:w="3581" w:type="dxa"/>
          </w:tcPr>
          <w:p w14:paraId="0DAD6B92" w14:textId="7DF43034" w:rsidR="007D4820" w:rsidRPr="00EF646B" w:rsidRDefault="007D4820" w:rsidP="007D482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3438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06" w:type="dxa"/>
          </w:tcPr>
          <w:p w14:paraId="510474A3" w14:textId="77777777" w:rsidR="007D4820" w:rsidRPr="00EF646B" w:rsidRDefault="007D4820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32FB7EB0" w14:textId="44B8D880" w:rsidR="007D4820" w:rsidRPr="00980B80" w:rsidRDefault="00343841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</w:t>
            </w:r>
            <w:r w:rsidR="007F76B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.1</w:t>
            </w:r>
            <w:r w:rsidR="007F76B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7E7DF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CC75037" w14:textId="77777777" w:rsidR="007D4820" w:rsidRPr="00980B80" w:rsidRDefault="007D4820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8,163.10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D5814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908A1BF" w14:textId="77777777" w:rsidR="007D4820" w:rsidRPr="00EF646B" w:rsidRDefault="00343841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4,160.89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321C38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C713F2D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4,160.89</w:t>
            </w:r>
          </w:p>
        </w:tc>
      </w:tr>
      <w:tr w:rsidR="007D4820" w:rsidRPr="00EF646B" w14:paraId="4827CC33" w14:textId="77777777" w:rsidTr="00980B80">
        <w:tc>
          <w:tcPr>
            <w:tcW w:w="3581" w:type="dxa"/>
          </w:tcPr>
          <w:p w14:paraId="48753189" w14:textId="77777777" w:rsidR="007D4820" w:rsidRPr="00EF646B" w:rsidRDefault="007D4820" w:rsidP="007D482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06" w:type="dxa"/>
          </w:tcPr>
          <w:p w14:paraId="52FA3221" w14:textId="77777777" w:rsidR="007D4820" w:rsidRPr="00EF646B" w:rsidRDefault="007D4820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3620243" w14:textId="77777777" w:rsidR="007D4820" w:rsidRPr="00980B80" w:rsidRDefault="00343841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53.45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DC238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F10BE2D" w14:textId="77777777" w:rsidR="007D4820" w:rsidRPr="00980B80" w:rsidRDefault="007D4820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CAA67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E01F407" w14:textId="77777777" w:rsidR="007D4820" w:rsidRPr="00EF646B" w:rsidRDefault="00343841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50.80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FB9CBE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EB8F1F9" w14:textId="77777777" w:rsidR="007D4820" w:rsidRPr="00EF646B" w:rsidRDefault="007D4820" w:rsidP="000476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4820" w:rsidRPr="00EF646B" w14:paraId="34E5E1D3" w14:textId="77777777" w:rsidTr="00980B80">
        <w:trPr>
          <w:trHeight w:val="164"/>
        </w:trPr>
        <w:tc>
          <w:tcPr>
            <w:tcW w:w="3581" w:type="dxa"/>
          </w:tcPr>
          <w:p w14:paraId="39D1AC5A" w14:textId="77777777" w:rsidR="007D4820" w:rsidRPr="00EF646B" w:rsidRDefault="007D4820" w:rsidP="007D482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06" w:type="dxa"/>
          </w:tcPr>
          <w:p w14:paraId="3BCDBAC8" w14:textId="77777777" w:rsidR="007D4820" w:rsidRPr="00EF646B" w:rsidRDefault="007D4820" w:rsidP="007D4820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E836C70" w14:textId="77777777" w:rsidR="007D4820" w:rsidRPr="00980B80" w:rsidRDefault="00343841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(9.68)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E019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B191000" w14:textId="77777777" w:rsidR="007D4820" w:rsidRPr="00980B80" w:rsidRDefault="007D4820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(33.44)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79FA5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D04805E" w14:textId="77777777" w:rsidR="007D4820" w:rsidRPr="00EF646B" w:rsidRDefault="00343841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(0.58)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BD60B4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C33A8F8" w14:textId="77777777" w:rsidR="007D4820" w:rsidRPr="00EF646B" w:rsidRDefault="007D4820" w:rsidP="000476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43841" w:rsidRPr="00EF646B" w14:paraId="17905457" w14:textId="77777777" w:rsidTr="00980B80">
        <w:trPr>
          <w:trHeight w:val="164"/>
        </w:trPr>
        <w:tc>
          <w:tcPr>
            <w:tcW w:w="3581" w:type="dxa"/>
          </w:tcPr>
          <w:p w14:paraId="72152A2D" w14:textId="77777777" w:rsidR="00343841" w:rsidRPr="00EF646B" w:rsidRDefault="00343841" w:rsidP="007D482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จำหน่ายบริษัทย่อย</w:t>
            </w:r>
          </w:p>
        </w:tc>
        <w:tc>
          <w:tcPr>
            <w:tcW w:w="406" w:type="dxa"/>
          </w:tcPr>
          <w:p w14:paraId="30FFE7FA" w14:textId="77777777" w:rsidR="00343841" w:rsidRPr="00EF646B" w:rsidRDefault="00343841" w:rsidP="007D4820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4731D63" w14:textId="77777777" w:rsidR="00343841" w:rsidRDefault="00343841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(53.74)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3B4851" w14:textId="77777777" w:rsidR="00343841" w:rsidRPr="00EF646B" w:rsidRDefault="00343841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0520DBE" w14:textId="77777777" w:rsidR="00343841" w:rsidRPr="00980B80" w:rsidRDefault="00343841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E5DBFC" w14:textId="77777777" w:rsidR="00343841" w:rsidRPr="00EF646B" w:rsidRDefault="00343841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B352199" w14:textId="77777777" w:rsidR="00343841" w:rsidRPr="00EF646B" w:rsidRDefault="00343841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56B643" w14:textId="77777777" w:rsidR="00343841" w:rsidRPr="00EF646B" w:rsidRDefault="00343841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99AED5A" w14:textId="77777777" w:rsidR="00343841" w:rsidRDefault="00343841" w:rsidP="000476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4820" w:rsidRPr="00EF646B" w14:paraId="2E5D9FF4" w14:textId="77777777" w:rsidTr="00980B80">
        <w:tc>
          <w:tcPr>
            <w:tcW w:w="3581" w:type="dxa"/>
          </w:tcPr>
          <w:p w14:paraId="17003B64" w14:textId="77777777" w:rsidR="007D4820" w:rsidRPr="00EF646B" w:rsidRDefault="007D4820" w:rsidP="007D4820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</w:t>
            </w: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ไปที่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06" w:type="dxa"/>
          </w:tcPr>
          <w:p w14:paraId="7EF31E20" w14:textId="77777777" w:rsidR="007D4820" w:rsidRPr="00EF646B" w:rsidRDefault="007D4820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FD7B7AC" w14:textId="77777777" w:rsidR="007D4820" w:rsidRPr="00980B80" w:rsidRDefault="007D4820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E19AD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F1BD3AC" w14:textId="77777777" w:rsidR="007D4820" w:rsidRPr="00980B80" w:rsidRDefault="007D4820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942E72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C6B7C3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848057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43C74E7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D4820" w:rsidRPr="00EF646B" w14:paraId="617FB6EA" w14:textId="77777777" w:rsidTr="00980B80">
        <w:tc>
          <w:tcPr>
            <w:tcW w:w="3987" w:type="dxa"/>
            <w:gridSpan w:val="2"/>
          </w:tcPr>
          <w:p w14:paraId="58CE2BE8" w14:textId="77777777" w:rsidR="007D4820" w:rsidRPr="00EF646B" w:rsidRDefault="007D4820" w:rsidP="007D482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8773C11" w14:textId="77777777" w:rsidR="007D4820" w:rsidRPr="00980B80" w:rsidRDefault="00343841" w:rsidP="00756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861BF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0DAA2BF" w14:textId="77777777" w:rsidR="007D4820" w:rsidRPr="00EF646B" w:rsidRDefault="00343841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2425D" w14:textId="77777777" w:rsidR="007D4820" w:rsidRPr="00980B80" w:rsidRDefault="007D4820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0B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1D8E6D7" w14:textId="77777777" w:rsidR="007D4820" w:rsidRPr="00EF646B" w:rsidRDefault="00343841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1CA616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B1C8DFC" w14:textId="77777777" w:rsidR="007D4820" w:rsidRPr="00EF646B" w:rsidRDefault="007D4820" w:rsidP="000476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4820" w:rsidRPr="00EF646B" w14:paraId="7B9CD55E" w14:textId="77777777" w:rsidTr="00980B80">
        <w:tc>
          <w:tcPr>
            <w:tcW w:w="3581" w:type="dxa"/>
          </w:tcPr>
          <w:p w14:paraId="7B991BF3" w14:textId="77777777" w:rsidR="007D4820" w:rsidRPr="00EF646B" w:rsidRDefault="007D4820" w:rsidP="007D4820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06" w:type="dxa"/>
          </w:tcPr>
          <w:p w14:paraId="3BD23D87" w14:textId="77777777" w:rsidR="007D4820" w:rsidRPr="00EF646B" w:rsidRDefault="007D4820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F2E73" w14:textId="77777777" w:rsidR="007D4820" w:rsidRPr="00EF646B" w:rsidRDefault="00343841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8,151.94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5B36B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0C7D9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8,131.16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F773E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E7432" w14:textId="77777777" w:rsidR="007D4820" w:rsidRPr="00EF646B" w:rsidRDefault="00343841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4,211.11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BC7781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18BCB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4,160.89</w:t>
            </w:r>
          </w:p>
        </w:tc>
      </w:tr>
      <w:tr w:rsidR="003A3A0F" w:rsidRPr="00EF646B" w14:paraId="7FEED651" w14:textId="77777777" w:rsidTr="00980B80">
        <w:tc>
          <w:tcPr>
            <w:tcW w:w="3581" w:type="dxa"/>
          </w:tcPr>
          <w:p w14:paraId="4AB26332" w14:textId="77777777" w:rsidR="003A3A0F" w:rsidRPr="00EF646B" w:rsidRDefault="003A3A0F" w:rsidP="003A3A0F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6" w:type="dxa"/>
          </w:tcPr>
          <w:p w14:paraId="38944C4E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02FB1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726D99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34753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33EC3C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A6C4C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B19A0C7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C2B0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3A0F" w:rsidRPr="00EF646B" w14:paraId="192D1A17" w14:textId="77777777" w:rsidTr="00980B80">
        <w:tc>
          <w:tcPr>
            <w:tcW w:w="3581" w:type="dxa"/>
          </w:tcPr>
          <w:p w14:paraId="08A0CF59" w14:textId="77777777"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406" w:type="dxa"/>
          </w:tcPr>
          <w:p w14:paraId="1C3F4ECB" w14:textId="77777777" w:rsidR="003A3A0F" w:rsidRPr="00EF646B" w:rsidRDefault="003A3A0F" w:rsidP="003A3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43BE83D5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D46428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</w:tcPr>
          <w:p w14:paraId="3513544F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1962541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381FFE30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E674D88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</w:tcPr>
          <w:p w14:paraId="1C1628EF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4820" w:rsidRPr="00EF646B" w14:paraId="26A7BEA0" w14:textId="77777777" w:rsidTr="00980B80">
        <w:tc>
          <w:tcPr>
            <w:tcW w:w="3581" w:type="dxa"/>
          </w:tcPr>
          <w:p w14:paraId="724E9FD9" w14:textId="67FFF6E2" w:rsidR="007D4820" w:rsidRPr="00EF646B" w:rsidRDefault="007D4820" w:rsidP="007D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756B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06" w:type="dxa"/>
          </w:tcPr>
          <w:p w14:paraId="4D572A36" w14:textId="77777777" w:rsidR="007D4820" w:rsidRPr="00EF646B" w:rsidRDefault="007D4820" w:rsidP="007D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3FB467D" w14:textId="77777777" w:rsidR="007D4820" w:rsidRPr="00EF646B" w:rsidRDefault="00756B57" w:rsidP="00756B5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8" w:right="1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1,908.17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C0053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23564F8" w14:textId="77777777" w:rsidR="007D4820" w:rsidRPr="00EF646B" w:rsidRDefault="007D4820" w:rsidP="00764D4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1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1,605.55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6F3876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6D5F3D0" w14:textId="77777777" w:rsidR="007D4820" w:rsidRPr="00EF646B" w:rsidRDefault="00047681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468.18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F7509A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2DBD5D9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321.30</w:t>
            </w:r>
          </w:p>
        </w:tc>
      </w:tr>
      <w:tr w:rsidR="007D4820" w:rsidRPr="00EF646B" w14:paraId="02949495" w14:textId="77777777" w:rsidTr="00980B80">
        <w:tc>
          <w:tcPr>
            <w:tcW w:w="3581" w:type="dxa"/>
          </w:tcPr>
          <w:p w14:paraId="0C48BCF8" w14:textId="77777777" w:rsidR="007D4820" w:rsidRPr="00EF646B" w:rsidRDefault="007D4820" w:rsidP="007D482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06" w:type="dxa"/>
          </w:tcPr>
          <w:p w14:paraId="5D863C73" w14:textId="77777777" w:rsidR="007D4820" w:rsidRPr="00EF646B" w:rsidRDefault="007D4820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1C9F720" w14:textId="77777777" w:rsidR="007D4820" w:rsidRPr="00EF646B" w:rsidRDefault="00756B57" w:rsidP="00764D4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14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320.48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A36F4" w14:textId="77777777" w:rsidR="007D4820" w:rsidRPr="00EF646B" w:rsidRDefault="007D4820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4BB0E8D" w14:textId="77777777" w:rsidR="007D4820" w:rsidRPr="00EF646B" w:rsidRDefault="007D4820" w:rsidP="00764D47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108" w:right="19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303.72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A14E3" w14:textId="77777777" w:rsidR="007D4820" w:rsidRPr="00EF646B" w:rsidRDefault="007D4820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46FFDE4" w14:textId="77777777" w:rsidR="007D4820" w:rsidRPr="00EF646B" w:rsidRDefault="00047681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158.72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6BDADD" w14:textId="77777777" w:rsidR="007D4820" w:rsidRPr="00EF646B" w:rsidRDefault="007D4820" w:rsidP="007D4820">
            <w:pPr>
              <w:pStyle w:val="acctfourfigures"/>
              <w:tabs>
                <w:tab w:val="decimal" w:pos="52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FB80B40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146.88</w:t>
            </w:r>
          </w:p>
        </w:tc>
      </w:tr>
      <w:tr w:rsidR="00764D47" w:rsidRPr="00EF646B" w14:paraId="772BA682" w14:textId="77777777" w:rsidTr="00980B80">
        <w:tc>
          <w:tcPr>
            <w:tcW w:w="3581" w:type="dxa"/>
          </w:tcPr>
          <w:p w14:paraId="1914D533" w14:textId="77777777" w:rsidR="00764D47" w:rsidRPr="00EF646B" w:rsidRDefault="00764D47" w:rsidP="007D482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ค่าเผื่อด้อยค่า</w:t>
            </w:r>
          </w:p>
        </w:tc>
        <w:tc>
          <w:tcPr>
            <w:tcW w:w="406" w:type="dxa"/>
          </w:tcPr>
          <w:p w14:paraId="4F43BA6E" w14:textId="77777777" w:rsidR="00764D47" w:rsidRPr="00EF646B" w:rsidRDefault="00764D47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453E194" w14:textId="77777777" w:rsidR="00764D47" w:rsidRDefault="00764D47" w:rsidP="00764D4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108" w:right="1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79.93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1DFE1" w14:textId="77777777" w:rsidR="00764D47" w:rsidRPr="00EF646B" w:rsidRDefault="00764D47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FF690FB" w14:textId="77777777" w:rsidR="00764D47" w:rsidRDefault="00764D47" w:rsidP="000476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4C9A5" w14:textId="77777777" w:rsidR="00764D47" w:rsidRPr="00EF646B" w:rsidRDefault="00764D47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B589E53" w14:textId="77777777" w:rsidR="00764D47" w:rsidRPr="00EF646B" w:rsidRDefault="00047681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79.93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1BEB8C2" w14:textId="77777777" w:rsidR="00764D47" w:rsidRPr="00EF646B" w:rsidRDefault="00764D47" w:rsidP="007D4820">
            <w:pPr>
              <w:pStyle w:val="acctfourfigures"/>
              <w:tabs>
                <w:tab w:val="decimal" w:pos="52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CC2C5D1" w14:textId="77777777" w:rsidR="00764D47" w:rsidRDefault="00047681" w:rsidP="00047681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108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4820" w:rsidRPr="00EF646B" w14:paraId="0FEC6634" w14:textId="77777777" w:rsidTr="00980B80">
        <w:tc>
          <w:tcPr>
            <w:tcW w:w="3581" w:type="dxa"/>
          </w:tcPr>
          <w:p w14:paraId="609FC348" w14:textId="77777777" w:rsidR="007D4820" w:rsidRPr="00EF646B" w:rsidRDefault="007D4820" w:rsidP="007D482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06" w:type="dxa"/>
          </w:tcPr>
          <w:p w14:paraId="6C139D4F" w14:textId="77777777" w:rsidR="007D4820" w:rsidRPr="00EF646B" w:rsidRDefault="007D4820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786DF14" w14:textId="77777777" w:rsidR="007D4820" w:rsidRPr="00EF646B" w:rsidRDefault="00764D47" w:rsidP="00764D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(4.15)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8D404" w14:textId="77777777" w:rsidR="007D4820" w:rsidRPr="00EF646B" w:rsidRDefault="007D4820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55A5772" w14:textId="77777777" w:rsidR="007D4820" w:rsidRPr="00EF646B" w:rsidRDefault="007D4820" w:rsidP="00764D4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(1.10)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9A0E1" w14:textId="77777777" w:rsidR="007D4820" w:rsidRPr="00EF646B" w:rsidRDefault="007D4820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8FDCA3B" w14:textId="77777777" w:rsidR="007D4820" w:rsidRPr="00EF646B" w:rsidRDefault="00047681" w:rsidP="0004768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(0.18)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4401E3" w14:textId="77777777" w:rsidR="007D4820" w:rsidRPr="00EF646B" w:rsidRDefault="007D4820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B09541B" w14:textId="77777777" w:rsidR="007D4820" w:rsidRPr="00EF646B" w:rsidRDefault="007D4820" w:rsidP="0004768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108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76B1" w:rsidRPr="00EF646B" w14:paraId="31C5E84B" w14:textId="77777777" w:rsidTr="00980B80">
        <w:tc>
          <w:tcPr>
            <w:tcW w:w="3581" w:type="dxa"/>
          </w:tcPr>
          <w:p w14:paraId="399A1015" w14:textId="77777777" w:rsidR="007F76B1" w:rsidRPr="00EF646B" w:rsidRDefault="007F76B1" w:rsidP="007D4820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06" w:type="dxa"/>
          </w:tcPr>
          <w:p w14:paraId="6667D709" w14:textId="77777777" w:rsidR="007F76B1" w:rsidRPr="00EF646B" w:rsidRDefault="007F76B1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38B15334" w14:textId="77777777" w:rsidR="007F76B1" w:rsidRDefault="007F76B1" w:rsidP="00764D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D1D10E" w14:textId="77777777" w:rsidR="007F76B1" w:rsidRPr="00EF646B" w:rsidRDefault="007F76B1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D4DAD6C" w14:textId="77777777" w:rsidR="007F76B1" w:rsidRDefault="007F76B1" w:rsidP="00764D4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02EFF0" w14:textId="77777777" w:rsidR="007F76B1" w:rsidRPr="00EF646B" w:rsidRDefault="007F76B1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3BB8CA5" w14:textId="77777777" w:rsidR="007F76B1" w:rsidRDefault="007F76B1" w:rsidP="0004768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0F9A90" w14:textId="77777777" w:rsidR="007F76B1" w:rsidRPr="00EF646B" w:rsidRDefault="007F76B1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AA973A2" w14:textId="77777777" w:rsidR="007F76B1" w:rsidRDefault="007F76B1" w:rsidP="00047681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108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64D47" w:rsidRPr="00EF646B" w14:paraId="7148E08F" w14:textId="77777777" w:rsidTr="00980B80">
        <w:tc>
          <w:tcPr>
            <w:tcW w:w="3581" w:type="dxa"/>
          </w:tcPr>
          <w:p w14:paraId="7B199CEC" w14:textId="77777777" w:rsidR="00764D47" w:rsidRPr="00EF646B" w:rsidRDefault="00764D47" w:rsidP="007D4820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จำหน่ายบริษัทย่อย</w:t>
            </w:r>
          </w:p>
        </w:tc>
        <w:tc>
          <w:tcPr>
            <w:tcW w:w="406" w:type="dxa"/>
          </w:tcPr>
          <w:p w14:paraId="20A6073E" w14:textId="77777777" w:rsidR="00764D47" w:rsidRPr="00EF646B" w:rsidRDefault="00764D47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C709298" w14:textId="445DE56D" w:rsidR="00764D47" w:rsidRDefault="00FC7DEC" w:rsidP="00764D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64D47">
              <w:rPr>
                <w:rFonts w:ascii="Angsana New" w:hAnsi="Angsana New"/>
                <w:sz w:val="30"/>
                <w:szCs w:val="30"/>
                <w:lang w:val="en-US" w:bidi="th-TH"/>
              </w:rPr>
              <w:t>8.96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4861F" w14:textId="77777777" w:rsidR="00764D47" w:rsidRPr="00EF646B" w:rsidRDefault="00764D47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98A0FE2" w14:textId="77777777" w:rsidR="00764D47" w:rsidRDefault="00047681" w:rsidP="000476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0028D" w14:textId="77777777" w:rsidR="00764D47" w:rsidRPr="00EF646B" w:rsidRDefault="00764D47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FBED6EF" w14:textId="77777777" w:rsidR="00764D47" w:rsidRPr="00EF646B" w:rsidRDefault="00047681" w:rsidP="00047681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08" w:right="3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483E08" w14:textId="77777777" w:rsidR="00764D47" w:rsidRPr="00EF646B" w:rsidRDefault="00764D47" w:rsidP="007D482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9807D05" w14:textId="77777777" w:rsidR="00764D47" w:rsidRDefault="00047681" w:rsidP="0004768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4820" w:rsidRPr="00EF646B" w14:paraId="67EEDDFB" w14:textId="77777777" w:rsidTr="00980B80">
        <w:tc>
          <w:tcPr>
            <w:tcW w:w="3581" w:type="dxa"/>
          </w:tcPr>
          <w:p w14:paraId="2F0E0CAC" w14:textId="77777777" w:rsidR="007D4820" w:rsidRPr="00EF646B" w:rsidRDefault="007D4820" w:rsidP="007D482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06" w:type="dxa"/>
          </w:tcPr>
          <w:p w14:paraId="4908F74E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4367C" w14:textId="4C0DAE4A" w:rsidR="007D4820" w:rsidRPr="00C27D59" w:rsidRDefault="00356527" w:rsidP="00FC7DE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134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256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FC7DEC" w:rsidRPr="00A256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295.47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B3A5E" w14:textId="77777777" w:rsidR="007D4820" w:rsidRPr="00EF646B" w:rsidRDefault="007D4820" w:rsidP="007D4820">
            <w:pPr>
              <w:pStyle w:val="acctfourfigures"/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B03C9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1,908.17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D157B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DD2E6" w14:textId="77777777" w:rsidR="007D4820" w:rsidRPr="00EF646B" w:rsidRDefault="00356527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706.65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007269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1EA1A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468.18</w:t>
            </w:r>
          </w:p>
        </w:tc>
      </w:tr>
      <w:tr w:rsidR="003A3A0F" w:rsidRPr="00EF646B" w14:paraId="7EEA9F14" w14:textId="77777777" w:rsidTr="00980B80">
        <w:tc>
          <w:tcPr>
            <w:tcW w:w="3581" w:type="dxa"/>
          </w:tcPr>
          <w:p w14:paraId="51C6CDCF" w14:textId="77777777" w:rsidR="003A3A0F" w:rsidRPr="00EF646B" w:rsidRDefault="003A3A0F" w:rsidP="003A3A0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</w:tcPr>
          <w:p w14:paraId="52D2600E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BBBDB77" w14:textId="77777777" w:rsidR="003A3A0F" w:rsidRPr="00EF646B" w:rsidRDefault="003A3A0F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DF5107" w14:textId="77777777" w:rsidR="003A3A0F" w:rsidRPr="00EF646B" w:rsidRDefault="003A3A0F" w:rsidP="003A3A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234497E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F43959" w14:textId="77777777" w:rsidR="003A3A0F" w:rsidRPr="00EF646B" w:rsidRDefault="003A3A0F" w:rsidP="003A3A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648C541" w14:textId="77777777" w:rsidR="003A3A0F" w:rsidRPr="00EF646B" w:rsidRDefault="003A3A0F" w:rsidP="003A3A0F">
            <w:pPr>
              <w:pStyle w:val="acctfourfigures"/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0C411C0" w14:textId="77777777" w:rsidR="003A3A0F" w:rsidRPr="00EF646B" w:rsidRDefault="003A3A0F" w:rsidP="003A3A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CE9C300" w14:textId="77777777" w:rsidR="003A3A0F" w:rsidRPr="00EF646B" w:rsidRDefault="003A3A0F" w:rsidP="003A3A0F">
            <w:pPr>
              <w:pStyle w:val="acctfourfigures"/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3A0F" w:rsidRPr="00EF646B" w14:paraId="7E3C4AAC" w14:textId="77777777" w:rsidTr="00980B80">
        <w:trPr>
          <w:trHeight w:val="70"/>
        </w:trPr>
        <w:tc>
          <w:tcPr>
            <w:tcW w:w="3581" w:type="dxa"/>
          </w:tcPr>
          <w:p w14:paraId="09E5B86E" w14:textId="77777777" w:rsidR="003A3A0F" w:rsidRPr="00EF646B" w:rsidRDefault="003A3A0F" w:rsidP="003A3A0F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06" w:type="dxa"/>
          </w:tcPr>
          <w:p w14:paraId="4CE118AB" w14:textId="77777777" w:rsidR="003A3A0F" w:rsidRPr="00EF646B" w:rsidRDefault="003A3A0F" w:rsidP="003A3A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27C479D" w14:textId="77777777" w:rsidR="003A3A0F" w:rsidRPr="00EF646B" w:rsidRDefault="003A3A0F" w:rsidP="001D4C0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436AA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C41EF7F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8DCFE1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36C9E37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FE75A7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4F4610F" w14:textId="77777777" w:rsidR="003A3A0F" w:rsidRPr="00EF646B" w:rsidRDefault="003A3A0F" w:rsidP="003A3A0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4820" w:rsidRPr="00EF646B" w14:paraId="6780EF08" w14:textId="77777777" w:rsidTr="00980B80">
        <w:tc>
          <w:tcPr>
            <w:tcW w:w="3581" w:type="dxa"/>
          </w:tcPr>
          <w:p w14:paraId="6A099A99" w14:textId="77777777" w:rsidR="007D4820" w:rsidRPr="00EF646B" w:rsidRDefault="007D4820" w:rsidP="007D4820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</w:p>
        </w:tc>
        <w:tc>
          <w:tcPr>
            <w:tcW w:w="406" w:type="dxa"/>
          </w:tcPr>
          <w:p w14:paraId="0D7CD200" w14:textId="77777777" w:rsidR="007D4820" w:rsidRPr="00EF646B" w:rsidRDefault="007D4820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910B7E" w14:textId="77777777" w:rsidR="007D4820" w:rsidRPr="00EF646B" w:rsidRDefault="00356527" w:rsidP="00FC7DE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6,222.99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728ACF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3FD38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6,557.55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614E6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CA74E" w14:textId="77777777" w:rsidR="007D4820" w:rsidRPr="00EF646B" w:rsidRDefault="00356527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3,692.71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5B1674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79460C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3,839.59</w:t>
            </w:r>
          </w:p>
        </w:tc>
      </w:tr>
      <w:tr w:rsidR="007D4820" w:rsidRPr="00EF646B" w14:paraId="568CA0C9" w14:textId="77777777" w:rsidTr="00980B80">
        <w:tc>
          <w:tcPr>
            <w:tcW w:w="3581" w:type="dxa"/>
          </w:tcPr>
          <w:p w14:paraId="585EFA58" w14:textId="77777777" w:rsidR="007D4820" w:rsidRPr="00EF646B" w:rsidRDefault="007D4820" w:rsidP="007D482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06" w:type="dxa"/>
          </w:tcPr>
          <w:p w14:paraId="4EB6E626" w14:textId="77777777" w:rsidR="007D4820" w:rsidRPr="00EF646B" w:rsidRDefault="007D4820" w:rsidP="007D48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81406" w14:textId="77777777" w:rsidR="007D4820" w:rsidRPr="00EF646B" w:rsidRDefault="00356527" w:rsidP="00FC7DE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5,856.47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50A51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97AA0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6,222.99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22249D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388BC" w14:textId="77777777" w:rsidR="007D4820" w:rsidRPr="00EF646B" w:rsidRDefault="00356527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3,504.46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0144C6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84DC7" w14:textId="77777777" w:rsidR="007D4820" w:rsidRPr="00EF646B" w:rsidRDefault="007D4820" w:rsidP="007D482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3,692.71</w:t>
            </w:r>
          </w:p>
        </w:tc>
      </w:tr>
    </w:tbl>
    <w:p w14:paraId="6C012286" w14:textId="77777777" w:rsidR="002D0775" w:rsidRPr="00EF646B" w:rsidRDefault="002D0775" w:rsidP="002D07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decimal" w:pos="990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14:paraId="029650EA" w14:textId="77777777" w:rsidR="00684A56" w:rsidRPr="00EF3608" w:rsidRDefault="00684A56" w:rsidP="00684A56">
      <w:pPr>
        <w:tabs>
          <w:tab w:val="clear" w:pos="454"/>
          <w:tab w:val="clear" w:pos="68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EF3608">
        <w:rPr>
          <w:rFonts w:ascii="Angsana New" w:hAnsi="Angsana New"/>
          <w:sz w:val="30"/>
          <w:szCs w:val="30"/>
        </w:rPr>
        <w:t xml:space="preserve">2560 </w:t>
      </w:r>
      <w:r w:rsidRPr="00EF3608">
        <w:rPr>
          <w:rFonts w:ascii="Angsana New" w:hAnsi="Angsana New"/>
          <w:sz w:val="30"/>
          <w:szCs w:val="30"/>
          <w:cs/>
        </w:rPr>
        <w:t xml:space="preserve">บริษัทย่อยแห่งหนึ่ง ได้เข้าทำสัญญาจะซื้อจะขายที่ดินกับบริษัทแห่งหนึ่งเป็นจำนวนเงิน </w:t>
      </w:r>
      <w:r w:rsidRPr="00EF3608">
        <w:rPr>
          <w:rFonts w:ascii="Angsana New" w:hAnsi="Angsana New"/>
          <w:sz w:val="30"/>
          <w:szCs w:val="30"/>
        </w:rPr>
        <w:t xml:space="preserve">80 </w:t>
      </w:r>
      <w:r w:rsidRPr="00EF3608">
        <w:rPr>
          <w:rFonts w:ascii="Angsana New" w:hAnsi="Angsana New"/>
          <w:sz w:val="30"/>
          <w:szCs w:val="30"/>
          <w:cs/>
        </w:rPr>
        <w:t xml:space="preserve">ล้านบาท โดยมีเงื่อนไขในการชำระเงินเป็นงวดตามที่ระบุไว้ในสัญญา และจะชำระงวดสุดท้ายในเดือนกุมภาพันธ์ </w:t>
      </w:r>
      <w:r w:rsidRPr="00EF3608">
        <w:rPr>
          <w:rFonts w:ascii="Angsana New" w:hAnsi="Angsana New"/>
          <w:sz w:val="30"/>
          <w:szCs w:val="30"/>
        </w:rPr>
        <w:t xml:space="preserve">2562 </w:t>
      </w:r>
      <w:r w:rsidRPr="00EF3608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EF3608">
        <w:rPr>
          <w:rFonts w:ascii="Angsana New" w:hAnsi="Angsana New"/>
          <w:sz w:val="30"/>
          <w:szCs w:val="30"/>
        </w:rPr>
        <w:t xml:space="preserve">26 </w:t>
      </w:r>
      <w:r w:rsidRPr="00EF360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F3608">
        <w:rPr>
          <w:rFonts w:ascii="Angsana New" w:hAnsi="Angsana New"/>
          <w:sz w:val="30"/>
          <w:szCs w:val="30"/>
        </w:rPr>
        <w:t xml:space="preserve">2562 </w:t>
      </w:r>
      <w:r w:rsidRPr="00EF3608">
        <w:rPr>
          <w:rFonts w:ascii="Angsana New" w:hAnsi="Angsana New"/>
          <w:sz w:val="30"/>
          <w:szCs w:val="30"/>
          <w:cs/>
        </w:rPr>
        <w:t xml:space="preserve">บริษัทได้ขายเงินลงทุนในบริษัทย่อยดังกล่าวให้แก่บริษัทแห่งหนึ่งข้างต้น </w:t>
      </w:r>
      <w:r w:rsidRPr="00EF3608">
        <w:rPr>
          <w:rFonts w:ascii="Angsana New" w:hAnsi="Angsana New"/>
          <w:sz w:val="30"/>
          <w:szCs w:val="30"/>
        </w:rPr>
        <w:t>(</w:t>
      </w:r>
      <w:r w:rsidRPr="00EF3608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2A353C">
        <w:rPr>
          <w:rFonts w:ascii="Angsana New" w:hAnsi="Angsana New"/>
          <w:sz w:val="30"/>
          <w:szCs w:val="30"/>
        </w:rPr>
        <w:t>11</w:t>
      </w:r>
      <w:r w:rsidRPr="00EF3608">
        <w:rPr>
          <w:rFonts w:ascii="Angsana New" w:hAnsi="Angsana New"/>
          <w:sz w:val="30"/>
          <w:szCs w:val="30"/>
        </w:rPr>
        <w:t>)</w:t>
      </w:r>
    </w:p>
    <w:p w14:paraId="5BAAD994" w14:textId="77777777" w:rsidR="00167A33" w:rsidRPr="003726C8" w:rsidRDefault="00167A33" w:rsidP="00167A33">
      <w:pPr>
        <w:tabs>
          <w:tab w:val="clear" w:pos="907"/>
          <w:tab w:val="decimal" w:pos="900"/>
        </w:tabs>
        <w:rPr>
          <w:rFonts w:ascii="Angsana New" w:hAnsi="Angsana New"/>
          <w:sz w:val="20"/>
          <w:szCs w:val="20"/>
        </w:rPr>
      </w:pPr>
    </w:p>
    <w:p w14:paraId="4469E1ED" w14:textId="77777777" w:rsidR="008B2969" w:rsidRPr="00EF646B" w:rsidRDefault="00284811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</w:t>
      </w:r>
      <w:r w:rsidRPr="006130E7">
        <w:rPr>
          <w:rFonts w:ascii="Angsana New" w:hAnsi="Angsana New"/>
          <w:sz w:val="30"/>
          <w:szCs w:val="30"/>
          <w:cs/>
        </w:rPr>
        <w:t>อบ</w:t>
      </w:r>
      <w:r w:rsidR="00834019" w:rsidRPr="006130E7">
        <w:rPr>
          <w:rFonts w:ascii="Angsana New" w:hAnsi="Angsana New" w:hint="cs"/>
          <w:sz w:val="30"/>
          <w:szCs w:val="30"/>
          <w:cs/>
        </w:rPr>
        <w:t>ด้วย</w:t>
      </w:r>
      <w:r w:rsidRPr="00EF646B">
        <w:rPr>
          <w:rFonts w:ascii="Angsana New" w:hAnsi="Angsana New"/>
          <w:sz w:val="30"/>
          <w:szCs w:val="30"/>
          <w:cs/>
        </w:rPr>
        <w:t xml:space="preserve"> อาคารสำนักงานที่ให้เช่าแก่บุคคลภายนอก</w:t>
      </w:r>
      <w:r w:rsidRPr="00EF646B">
        <w:rPr>
          <w:rFonts w:ascii="Angsana New" w:hAnsi="Angsana New" w:hint="cs"/>
          <w:sz w:val="30"/>
          <w:szCs w:val="30"/>
          <w:cs/>
        </w:rPr>
        <w:t>และกิจการที่เกี่ยวข้องกัน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  </w:t>
      </w:r>
      <w:r w:rsidR="00BE2072" w:rsidRPr="00EF646B">
        <w:rPr>
          <w:rFonts w:ascii="Angsana New" w:hAnsi="Angsana New" w:hint="cs"/>
          <w:sz w:val="30"/>
          <w:szCs w:val="30"/>
          <w:cs/>
        </w:rPr>
        <w:t>และ</w:t>
      </w:r>
      <w:r w:rsidRPr="00EF646B">
        <w:rPr>
          <w:rFonts w:ascii="Angsana New" w:hAnsi="Angsana New" w:hint="cs"/>
          <w:sz w:val="30"/>
          <w:szCs w:val="30"/>
          <w:cs/>
        </w:rPr>
        <w:t>ที่ดินเปล่าที่ไม่มีการพัฒนา</w:t>
      </w:r>
    </w:p>
    <w:p w14:paraId="2D0D25CE" w14:textId="77777777" w:rsidR="00335251" w:rsidRPr="003726C8" w:rsidRDefault="00335251" w:rsidP="00335251">
      <w:pPr>
        <w:tabs>
          <w:tab w:val="clear" w:pos="907"/>
          <w:tab w:val="decimal" w:pos="900"/>
        </w:tabs>
        <w:rPr>
          <w:rFonts w:ascii="Angsana New" w:hAnsi="Angsana New"/>
          <w:sz w:val="20"/>
          <w:szCs w:val="20"/>
        </w:rPr>
      </w:pPr>
    </w:p>
    <w:p w14:paraId="6C70081B" w14:textId="77777777" w:rsidR="00AE62B3" w:rsidRPr="00EF646B" w:rsidRDefault="00335251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อาคารสำนักงานที่ให้เช่า</w:t>
      </w:r>
      <w:r w:rsidR="00AE62B3" w:rsidRPr="00EF646B">
        <w:rPr>
          <w:rFonts w:ascii="Angsana New" w:hAnsi="Angsana New" w:hint="cs"/>
          <w:sz w:val="30"/>
          <w:szCs w:val="30"/>
          <w:cs/>
        </w:rPr>
        <w:t>เป็นสินทรัพย์</w:t>
      </w:r>
      <w:r w:rsidRPr="00EF646B">
        <w:rPr>
          <w:rFonts w:ascii="Angsana New" w:hAnsi="Angsana New" w:hint="cs"/>
          <w:sz w:val="30"/>
          <w:szCs w:val="30"/>
          <w:cs/>
        </w:rPr>
        <w:t xml:space="preserve">ที่ตั้งอยู่บนสิทธิการเช่า </w:t>
      </w:r>
      <w:r w:rsidR="00AE62B3" w:rsidRPr="00EF646B">
        <w:rPr>
          <w:rFonts w:ascii="Angsana New" w:hAnsi="Angsana New" w:hint="cs"/>
          <w:sz w:val="30"/>
          <w:szCs w:val="30"/>
          <w:cs/>
        </w:rPr>
        <w:t>โดยกรรมสิทธิ์จะตกเป็นสิทธิ์ของ</w:t>
      </w:r>
      <w:r w:rsidRPr="00EF646B">
        <w:rPr>
          <w:rFonts w:ascii="Angsana New" w:hAnsi="Angsana New" w:hint="cs"/>
          <w:sz w:val="30"/>
          <w:szCs w:val="30"/>
          <w:cs/>
        </w:rPr>
        <w:t>เจ้าของที่ดินตามเงื่อนไขใน</w:t>
      </w:r>
      <w:r w:rsidR="00772125" w:rsidRPr="00EF646B">
        <w:rPr>
          <w:rFonts w:ascii="Angsana New" w:hAnsi="Angsana New" w:hint="cs"/>
          <w:sz w:val="30"/>
          <w:szCs w:val="30"/>
          <w:cs/>
        </w:rPr>
        <w:t>ที่ระบุไว้ใน</w:t>
      </w:r>
      <w:r w:rsidRPr="00EF646B">
        <w:rPr>
          <w:rFonts w:ascii="Angsana New" w:hAnsi="Angsana New" w:hint="cs"/>
          <w:sz w:val="30"/>
          <w:szCs w:val="30"/>
          <w:cs/>
        </w:rPr>
        <w:t>สัญญาเช่าที่แตกต่างกันในแต่ละสัญญา</w:t>
      </w:r>
      <w:r w:rsidR="00AD26AF" w:rsidRPr="00EF646B">
        <w:rPr>
          <w:rFonts w:ascii="Angsana New" w:hAnsi="Angsana New"/>
          <w:sz w:val="30"/>
          <w:szCs w:val="30"/>
        </w:rPr>
        <w:t xml:space="preserve"> </w:t>
      </w:r>
      <w:r w:rsidR="00AE62B3" w:rsidRPr="00EF646B">
        <w:rPr>
          <w:rFonts w:ascii="Angsana New" w:hAnsi="Angsana New"/>
          <w:sz w:val="30"/>
          <w:szCs w:val="30"/>
        </w:rPr>
        <w:t>(</w:t>
      </w:r>
      <w:r w:rsidR="00AE62B3" w:rsidRPr="00EF646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AE62B3" w:rsidRPr="00EF646B">
        <w:rPr>
          <w:rFonts w:ascii="Angsana New" w:hAnsi="Angsana New"/>
          <w:sz w:val="30"/>
          <w:szCs w:val="30"/>
        </w:rPr>
        <w:t>14)</w:t>
      </w:r>
    </w:p>
    <w:p w14:paraId="20F3DD76" w14:textId="77777777" w:rsidR="00AE62B3" w:rsidRPr="003726C8" w:rsidRDefault="00AE62B3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683AFD7" w14:textId="77777777" w:rsidR="00FD1DC3" w:rsidRDefault="00FD1DC3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อสังหาริมทรัพย์เพื่อ</w:t>
      </w:r>
      <w:r w:rsidR="00FA2752" w:rsidRPr="00EF646B">
        <w:rPr>
          <w:rFonts w:ascii="Angsana New" w:hAnsi="Angsana New"/>
          <w:sz w:val="30"/>
          <w:szCs w:val="30"/>
          <w:cs/>
        </w:rPr>
        <w:t xml:space="preserve">การลงทุน ณ วันที่ </w:t>
      </w:r>
      <w:r w:rsidR="00DF218C" w:rsidRPr="00EF646B">
        <w:rPr>
          <w:rFonts w:ascii="Angsana New" w:hAnsi="Angsana New"/>
          <w:sz w:val="30"/>
          <w:szCs w:val="30"/>
        </w:rPr>
        <w:t xml:space="preserve">30 </w:t>
      </w:r>
      <w:r w:rsidR="00DF218C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="00FA2752" w:rsidRPr="00EF646B">
        <w:rPr>
          <w:rFonts w:ascii="Angsana New" w:hAnsi="Angsana New"/>
          <w:sz w:val="30"/>
          <w:szCs w:val="30"/>
          <w:cs/>
        </w:rPr>
        <w:t xml:space="preserve"> </w:t>
      </w:r>
      <w:r w:rsidR="00DF218C" w:rsidRPr="00EF646B">
        <w:rPr>
          <w:rFonts w:ascii="Angsana New" w:hAnsi="Angsana New"/>
          <w:sz w:val="30"/>
          <w:szCs w:val="30"/>
        </w:rPr>
        <w:t>256</w:t>
      </w:r>
      <w:r w:rsidR="00A65BCC">
        <w:rPr>
          <w:rFonts w:ascii="Angsana New" w:hAnsi="Angsana New"/>
          <w:sz w:val="30"/>
          <w:szCs w:val="30"/>
        </w:rPr>
        <w:t>2</w:t>
      </w:r>
      <w:r w:rsidR="00DF218C" w:rsidRPr="00EF646B">
        <w:rPr>
          <w:rFonts w:ascii="Angsana New" w:hAnsi="Angsana New"/>
          <w:sz w:val="30"/>
          <w:szCs w:val="30"/>
        </w:rPr>
        <w:t xml:space="preserve"> </w:t>
      </w:r>
      <w:r w:rsidR="00DF218C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A2AAA" w:rsidRPr="00EF646B">
        <w:rPr>
          <w:rFonts w:ascii="Angsana New" w:hAnsi="Angsana New"/>
          <w:sz w:val="30"/>
          <w:szCs w:val="30"/>
        </w:rPr>
        <w:t>256</w:t>
      </w:r>
      <w:r w:rsidR="00A65BCC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042463" w:rsidRPr="00EF646B">
        <w:rPr>
          <w:rFonts w:ascii="Angsana New" w:hAnsi="Angsana New" w:hint="cs"/>
          <w:sz w:val="30"/>
          <w:szCs w:val="30"/>
          <w:cs/>
        </w:rPr>
        <w:t>ประเมินราคา</w:t>
      </w:r>
      <w:r w:rsidRPr="00EF646B">
        <w:rPr>
          <w:rFonts w:ascii="Angsana New" w:hAnsi="Angsana New"/>
          <w:sz w:val="30"/>
          <w:szCs w:val="30"/>
          <w:cs/>
        </w:rPr>
        <w:t xml:space="preserve">โดยผู้ประเมินราคาอิสระ </w:t>
      </w:r>
    </w:p>
    <w:p w14:paraId="44FD98E2" w14:textId="77777777" w:rsidR="00A65BCC" w:rsidRPr="00A65BCC" w:rsidRDefault="00A65BCC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DEDE68" w14:textId="77777777" w:rsidR="00EA6DB7" w:rsidRPr="00EF646B" w:rsidRDefault="00EA6DB7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</w:p>
    <w:p w14:paraId="3407207C" w14:textId="77777777" w:rsidR="007067E0" w:rsidRPr="00A65BCC" w:rsidRDefault="007067E0" w:rsidP="00C708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06" w:type="dxa"/>
        <w:tblInd w:w="360" w:type="dxa"/>
        <w:tblLook w:val="04A0" w:firstRow="1" w:lastRow="0" w:firstColumn="1" w:lastColumn="0" w:noHBand="0" w:noVBand="1"/>
      </w:tblPr>
      <w:tblGrid>
        <w:gridCol w:w="2907"/>
        <w:gridCol w:w="270"/>
        <w:gridCol w:w="1354"/>
        <w:gridCol w:w="270"/>
        <w:gridCol w:w="1355"/>
        <w:gridCol w:w="270"/>
        <w:gridCol w:w="1354"/>
        <w:gridCol w:w="270"/>
        <w:gridCol w:w="1356"/>
      </w:tblGrid>
      <w:tr w:rsidR="00F510D0" w:rsidRPr="00EF646B" w14:paraId="2049EB03" w14:textId="77777777" w:rsidTr="00DF218C">
        <w:trPr>
          <w:trHeight w:val="407"/>
        </w:trPr>
        <w:tc>
          <w:tcPr>
            <w:tcW w:w="2907" w:type="dxa"/>
          </w:tcPr>
          <w:p w14:paraId="107613AF" w14:textId="77777777" w:rsidR="00F510D0" w:rsidRPr="00EF646B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DDE3DD" w14:textId="77777777" w:rsidR="00F510D0" w:rsidRPr="00EF646B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9" w:type="dxa"/>
            <w:gridSpan w:val="7"/>
          </w:tcPr>
          <w:p w14:paraId="077B4D1C" w14:textId="77777777" w:rsidR="00F510D0" w:rsidRPr="007F76B1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F76B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681B" w:rsidRPr="00EF646B" w14:paraId="208E7FF2" w14:textId="77777777" w:rsidTr="00DF218C">
        <w:trPr>
          <w:trHeight w:val="407"/>
        </w:trPr>
        <w:tc>
          <w:tcPr>
            <w:tcW w:w="2907" w:type="dxa"/>
          </w:tcPr>
          <w:p w14:paraId="4EC9A2A3" w14:textId="77777777" w:rsidR="0098681B" w:rsidRPr="00EF646B" w:rsidRDefault="00527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="00F510D0" w:rsidRPr="00EF646B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28712B2C" w14:textId="77777777" w:rsidR="0098681B" w:rsidRPr="00EF646B" w:rsidRDefault="0098681B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1891F64D" w14:textId="77777777" w:rsidR="0098681B" w:rsidRPr="000F5CFD" w:rsidRDefault="000F5CFD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2A2AE1B" w14:textId="77777777" w:rsidR="0098681B" w:rsidRPr="000F5CFD" w:rsidRDefault="0098681B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80" w:type="dxa"/>
            <w:gridSpan w:val="3"/>
          </w:tcPr>
          <w:p w14:paraId="25FE1C40" w14:textId="77777777" w:rsidR="0098681B" w:rsidRPr="000F5CFD" w:rsidRDefault="000F5CFD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F5CFD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510D0" w:rsidRPr="00EF646B" w14:paraId="4CACD4B2" w14:textId="77777777" w:rsidTr="00F510D0">
        <w:trPr>
          <w:trHeight w:val="407"/>
        </w:trPr>
        <w:tc>
          <w:tcPr>
            <w:tcW w:w="2907" w:type="dxa"/>
          </w:tcPr>
          <w:p w14:paraId="15CF1F57" w14:textId="77777777" w:rsidR="00F510D0" w:rsidRPr="00EF646B" w:rsidRDefault="00F510D0" w:rsidP="008B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F1F777" w14:textId="77777777" w:rsidR="00F510D0" w:rsidRPr="00EF646B" w:rsidRDefault="00F510D0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AF662C" w14:textId="77777777" w:rsidR="00F510D0" w:rsidRPr="00EF646B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59EF8CEF" w14:textId="77777777" w:rsidR="00F510D0" w:rsidRPr="00EF646B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5FE9CD7" w14:textId="77777777" w:rsidR="00F510D0" w:rsidRPr="00EF646B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3D3D327" w14:textId="77777777" w:rsidR="00F510D0" w:rsidRPr="00EF646B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105839FD" w14:textId="77777777" w:rsidR="00F510D0" w:rsidRPr="00EF646B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23B568F1" w14:textId="77777777" w:rsidR="00F510D0" w:rsidRPr="00EF646B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14:paraId="0187AAB7" w14:textId="77777777" w:rsidR="00F510D0" w:rsidRPr="00EF646B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10D0" w:rsidRPr="00EF646B" w14:paraId="4C62BBAD" w14:textId="77777777" w:rsidTr="002A7BA5">
        <w:trPr>
          <w:trHeight w:val="407"/>
        </w:trPr>
        <w:tc>
          <w:tcPr>
            <w:tcW w:w="2907" w:type="dxa"/>
          </w:tcPr>
          <w:p w14:paraId="1D687C92" w14:textId="77777777" w:rsidR="00F510D0" w:rsidRPr="00EF646B" w:rsidRDefault="00F510D0" w:rsidP="008B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7FAC0E" w14:textId="77777777" w:rsidR="00F510D0" w:rsidRPr="00EF646B" w:rsidRDefault="00F510D0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9" w:type="dxa"/>
            <w:gridSpan w:val="7"/>
          </w:tcPr>
          <w:p w14:paraId="58F865B5" w14:textId="77777777" w:rsidR="00F510D0" w:rsidRPr="00EF646B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D4429" w:rsidRPr="00980B80" w14:paraId="55882E5D" w14:textId="77777777" w:rsidTr="00DF218C">
        <w:trPr>
          <w:trHeight w:val="424"/>
        </w:trPr>
        <w:tc>
          <w:tcPr>
            <w:tcW w:w="2907" w:type="dxa"/>
          </w:tcPr>
          <w:p w14:paraId="02C6BD69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80B8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1D5D054B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4A0BECE" w14:textId="77777777" w:rsidR="000D4429" w:rsidRPr="00980B80" w:rsidRDefault="00DB243A" w:rsidP="000D4429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5,856.47</w:t>
            </w:r>
          </w:p>
        </w:tc>
        <w:tc>
          <w:tcPr>
            <w:tcW w:w="270" w:type="dxa"/>
          </w:tcPr>
          <w:p w14:paraId="75C4A3EC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3D192B1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550D0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32A2477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</w:rPr>
              <w:t>6,222.99</w:t>
            </w:r>
          </w:p>
        </w:tc>
        <w:tc>
          <w:tcPr>
            <w:tcW w:w="270" w:type="dxa"/>
          </w:tcPr>
          <w:p w14:paraId="02C5A819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center"/>
          </w:tcPr>
          <w:p w14:paraId="73CE89C5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429" w:rsidRPr="00980B80" w14:paraId="446283B8" w14:textId="77777777" w:rsidTr="00DF218C">
        <w:trPr>
          <w:trHeight w:val="424"/>
        </w:trPr>
        <w:tc>
          <w:tcPr>
            <w:tcW w:w="2907" w:type="dxa"/>
          </w:tcPr>
          <w:p w14:paraId="64679C65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 xml:space="preserve"> สิทธิการเช่า</w:t>
            </w:r>
            <w:r w:rsidRPr="00980B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5E7BD22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64FB783" w14:textId="77777777" w:rsidR="000D4429" w:rsidRPr="00980B80" w:rsidRDefault="00DB243A" w:rsidP="000D4429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850.</w:t>
            </w:r>
            <w:r w:rsidR="00444067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4B4007A9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272CDE3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16218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22D0A77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897.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14F71F3F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7766736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429" w:rsidRPr="00980B80" w14:paraId="42FD21D7" w14:textId="77777777" w:rsidTr="00DF218C">
        <w:trPr>
          <w:trHeight w:val="424"/>
        </w:trPr>
        <w:tc>
          <w:tcPr>
            <w:tcW w:w="2907" w:type="dxa"/>
          </w:tcPr>
          <w:p w14:paraId="12640269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80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1BD4472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4F79C22" w14:textId="77777777" w:rsidR="000D4429" w:rsidRPr="00980B80" w:rsidRDefault="00444067" w:rsidP="000D4429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6,707.35</w:t>
            </w:r>
          </w:p>
        </w:tc>
        <w:tc>
          <w:tcPr>
            <w:tcW w:w="270" w:type="dxa"/>
          </w:tcPr>
          <w:p w14:paraId="5A2DB292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26286C5F" w14:textId="77777777" w:rsidR="000D4429" w:rsidRPr="00980B80" w:rsidRDefault="00444067" w:rsidP="000D4429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13,122.10</w:t>
            </w:r>
          </w:p>
        </w:tc>
        <w:tc>
          <w:tcPr>
            <w:tcW w:w="270" w:type="dxa"/>
          </w:tcPr>
          <w:p w14:paraId="77D25079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A663B99" w14:textId="77777777" w:rsidR="000D4429" w:rsidRPr="00980B80" w:rsidRDefault="000D4429" w:rsidP="000D4429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1F095059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435C3229" w14:textId="77777777" w:rsidR="000D4429" w:rsidRPr="00980B80" w:rsidRDefault="000D4429" w:rsidP="000D4429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14,025.95</w:t>
            </w:r>
          </w:p>
        </w:tc>
      </w:tr>
    </w:tbl>
    <w:p w14:paraId="040811DF" w14:textId="77777777" w:rsidR="00335251" w:rsidRDefault="00335251">
      <w:pPr>
        <w:rPr>
          <w:rFonts w:asciiTheme="majorBidi" w:hAnsiTheme="majorBidi" w:cstheme="majorBidi"/>
          <w:sz w:val="20"/>
          <w:szCs w:val="20"/>
        </w:rPr>
      </w:pPr>
    </w:p>
    <w:p w14:paraId="44A2468B" w14:textId="77777777" w:rsidR="000D4429" w:rsidRPr="000F5CFD" w:rsidRDefault="000D442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1" w:type="dxa"/>
        <w:tblInd w:w="360" w:type="dxa"/>
        <w:tblLook w:val="04A0" w:firstRow="1" w:lastRow="0" w:firstColumn="1" w:lastColumn="0" w:noHBand="0" w:noVBand="1"/>
      </w:tblPr>
      <w:tblGrid>
        <w:gridCol w:w="2893"/>
        <w:gridCol w:w="269"/>
        <w:gridCol w:w="1347"/>
        <w:gridCol w:w="269"/>
        <w:gridCol w:w="1348"/>
        <w:gridCol w:w="269"/>
        <w:gridCol w:w="1347"/>
        <w:gridCol w:w="269"/>
        <w:gridCol w:w="1350"/>
      </w:tblGrid>
      <w:tr w:rsidR="001B67F3" w:rsidRPr="00980B80" w14:paraId="25DBB466" w14:textId="77777777" w:rsidTr="00181295">
        <w:trPr>
          <w:trHeight w:val="272"/>
        </w:trPr>
        <w:tc>
          <w:tcPr>
            <w:tcW w:w="2893" w:type="dxa"/>
          </w:tcPr>
          <w:p w14:paraId="2079149F" w14:textId="77777777" w:rsidR="001B67F3" w:rsidRPr="00980B80" w:rsidRDefault="005B7DCE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80B80">
              <w:lastRenderedPageBreak/>
              <w:br w:type="page"/>
            </w:r>
          </w:p>
        </w:tc>
        <w:tc>
          <w:tcPr>
            <w:tcW w:w="269" w:type="dxa"/>
          </w:tcPr>
          <w:p w14:paraId="6018CE3C" w14:textId="77777777" w:rsidR="001B67F3" w:rsidRPr="00980B80" w:rsidRDefault="001B67F3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99" w:type="dxa"/>
            <w:gridSpan w:val="7"/>
          </w:tcPr>
          <w:p w14:paraId="32ACAFA9" w14:textId="77777777" w:rsidR="001B67F3" w:rsidRPr="003F7463" w:rsidRDefault="001B67F3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746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0F5CFD" w:rsidRPr="00980B80" w14:paraId="262905A6" w14:textId="77777777" w:rsidTr="00181295">
        <w:trPr>
          <w:trHeight w:val="407"/>
        </w:trPr>
        <w:tc>
          <w:tcPr>
            <w:tcW w:w="2893" w:type="dxa"/>
          </w:tcPr>
          <w:p w14:paraId="78A463E6" w14:textId="77777777" w:rsidR="000F5CFD" w:rsidRPr="00980B80" w:rsidRDefault="000F5CFD" w:rsidP="000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980B80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69" w:type="dxa"/>
          </w:tcPr>
          <w:p w14:paraId="55996D42" w14:textId="77777777" w:rsidR="000F5CFD" w:rsidRPr="00980B80" w:rsidRDefault="000F5CFD" w:rsidP="000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64" w:type="dxa"/>
            <w:gridSpan w:val="3"/>
          </w:tcPr>
          <w:p w14:paraId="7A015CCE" w14:textId="77777777" w:rsidR="000F5CFD" w:rsidRPr="000F5CFD" w:rsidRDefault="000F5CFD" w:rsidP="000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21525741" w14:textId="77777777" w:rsidR="000F5CFD" w:rsidRPr="000F5CFD" w:rsidRDefault="000F5CFD" w:rsidP="000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66" w:type="dxa"/>
            <w:gridSpan w:val="3"/>
          </w:tcPr>
          <w:p w14:paraId="6EEA1B5F" w14:textId="77777777" w:rsidR="000F5CFD" w:rsidRPr="000F5CFD" w:rsidRDefault="000F5CFD" w:rsidP="000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F5CFD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510D0" w:rsidRPr="00980B80" w14:paraId="1FB83D5A" w14:textId="77777777" w:rsidTr="00181295">
        <w:trPr>
          <w:trHeight w:val="80"/>
        </w:trPr>
        <w:tc>
          <w:tcPr>
            <w:tcW w:w="2893" w:type="dxa"/>
          </w:tcPr>
          <w:p w14:paraId="0ECA67C8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5FC1929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7" w:type="dxa"/>
          </w:tcPr>
          <w:p w14:paraId="335DE188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9" w:type="dxa"/>
          </w:tcPr>
          <w:p w14:paraId="33A1FB9E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83EB4BD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9" w:type="dxa"/>
          </w:tcPr>
          <w:p w14:paraId="48A8966B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069F65F5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9" w:type="dxa"/>
          </w:tcPr>
          <w:p w14:paraId="2C172EBD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68CE1F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10D0" w:rsidRPr="00980B80" w14:paraId="1B248EF5" w14:textId="77777777" w:rsidTr="00181295">
        <w:trPr>
          <w:trHeight w:val="416"/>
        </w:trPr>
        <w:tc>
          <w:tcPr>
            <w:tcW w:w="2893" w:type="dxa"/>
          </w:tcPr>
          <w:p w14:paraId="7A16611C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79870F3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99" w:type="dxa"/>
            <w:gridSpan w:val="7"/>
          </w:tcPr>
          <w:p w14:paraId="3E31E4D5" w14:textId="77777777" w:rsidR="00F510D0" w:rsidRPr="00980B80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0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D4429" w:rsidRPr="00980B80" w14:paraId="3B0F3A6D" w14:textId="77777777" w:rsidTr="00181295">
        <w:trPr>
          <w:trHeight w:val="344"/>
        </w:trPr>
        <w:tc>
          <w:tcPr>
            <w:tcW w:w="2893" w:type="dxa"/>
          </w:tcPr>
          <w:p w14:paraId="648CFCBB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269" w:type="dxa"/>
          </w:tcPr>
          <w:p w14:paraId="0FC886D3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AE90DEB" w14:textId="77777777" w:rsidR="000D4429" w:rsidRPr="00980B80" w:rsidRDefault="00B56EB2" w:rsidP="000D4429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3,504.46</w:t>
            </w:r>
          </w:p>
        </w:tc>
        <w:tc>
          <w:tcPr>
            <w:tcW w:w="269" w:type="dxa"/>
          </w:tcPr>
          <w:p w14:paraId="79C7ABDC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 w14:paraId="7C191FAA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E0A9A0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D85C7B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</w:rPr>
              <w:t>3,692.71</w:t>
            </w:r>
          </w:p>
        </w:tc>
        <w:tc>
          <w:tcPr>
            <w:tcW w:w="269" w:type="dxa"/>
          </w:tcPr>
          <w:p w14:paraId="5260B02D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25391DA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429" w:rsidRPr="00980B80" w14:paraId="1C33667E" w14:textId="77777777" w:rsidTr="00181295">
        <w:trPr>
          <w:trHeight w:val="389"/>
        </w:trPr>
        <w:tc>
          <w:tcPr>
            <w:tcW w:w="2893" w:type="dxa"/>
          </w:tcPr>
          <w:p w14:paraId="52414675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980B80">
              <w:rPr>
                <w:rFonts w:ascii="Angsana New" w:hAnsi="Angsana New"/>
                <w:sz w:val="30"/>
                <w:szCs w:val="30"/>
                <w:cs/>
              </w:rPr>
              <w:t xml:space="preserve"> สิทธิการเช่า</w:t>
            </w:r>
            <w:r w:rsidRPr="00980B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2D38CEB2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75E547C" w14:textId="77777777" w:rsidR="000D4429" w:rsidRPr="00980B80" w:rsidRDefault="00B56EB2" w:rsidP="000D4429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314.19</w:t>
            </w:r>
          </w:p>
        </w:tc>
        <w:tc>
          <w:tcPr>
            <w:tcW w:w="269" w:type="dxa"/>
          </w:tcPr>
          <w:p w14:paraId="78DC005F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B0728EF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BA2C5E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45004C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</w:p>
        </w:tc>
        <w:tc>
          <w:tcPr>
            <w:tcW w:w="269" w:type="dxa"/>
          </w:tcPr>
          <w:p w14:paraId="7B291788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78B7E3" w14:textId="77777777" w:rsidR="000D4429" w:rsidRPr="00980B80" w:rsidRDefault="000D4429" w:rsidP="000D4429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429" w:rsidRPr="00EF646B" w14:paraId="2661014C" w14:textId="77777777" w:rsidTr="00181295">
        <w:trPr>
          <w:trHeight w:val="244"/>
        </w:trPr>
        <w:tc>
          <w:tcPr>
            <w:tcW w:w="2893" w:type="dxa"/>
          </w:tcPr>
          <w:p w14:paraId="7AEFC051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80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5AB1EDBE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6FA77D9" w14:textId="77777777" w:rsidR="000D4429" w:rsidRPr="00980B80" w:rsidRDefault="00B56EB2" w:rsidP="000D4429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3,818.65</w:t>
            </w:r>
          </w:p>
        </w:tc>
        <w:tc>
          <w:tcPr>
            <w:tcW w:w="269" w:type="dxa"/>
          </w:tcPr>
          <w:p w14:paraId="01D4BA45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58FA950C" w14:textId="77777777" w:rsidR="000D4429" w:rsidRPr="00980B80" w:rsidRDefault="00181295" w:rsidP="000D4429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6,241.50</w:t>
            </w:r>
          </w:p>
        </w:tc>
        <w:tc>
          <w:tcPr>
            <w:tcW w:w="269" w:type="dxa"/>
          </w:tcPr>
          <w:p w14:paraId="2034DF1B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75FCEF3" w14:textId="77777777" w:rsidR="000D4429" w:rsidRPr="00980B80" w:rsidRDefault="000D4429" w:rsidP="000D4429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8.09</w:t>
            </w:r>
          </w:p>
        </w:tc>
        <w:tc>
          <w:tcPr>
            <w:tcW w:w="269" w:type="dxa"/>
          </w:tcPr>
          <w:p w14:paraId="21930656" w14:textId="77777777" w:rsidR="000D4429" w:rsidRPr="00980B80" w:rsidRDefault="000D4429" w:rsidP="000D442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66E4B7" w14:textId="77777777" w:rsidR="000D4429" w:rsidRPr="00980B80" w:rsidRDefault="000D4429" w:rsidP="000D4429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B80">
              <w:rPr>
                <w:rFonts w:ascii="Angsana New" w:hAnsi="Angsana New"/>
                <w:b/>
                <w:bCs/>
                <w:sz w:val="30"/>
                <w:szCs w:val="30"/>
              </w:rPr>
              <w:t>6,871.45</w:t>
            </w:r>
          </w:p>
        </w:tc>
      </w:tr>
    </w:tbl>
    <w:p w14:paraId="727B78A7" w14:textId="77777777" w:rsidR="007F4AF9" w:rsidRPr="001821F3" w:rsidRDefault="007F4AF9" w:rsidP="007F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5D099C7" w14:textId="77777777" w:rsidR="005D4846" w:rsidRPr="00EF646B" w:rsidRDefault="005D4846" w:rsidP="0008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EF646B">
        <w:rPr>
          <w:b/>
          <w:bCs/>
          <w:sz w:val="30"/>
          <w:szCs w:val="30"/>
          <w:cs/>
        </w:rPr>
        <w:t>การวัดมูลค่ายุติธรรม</w:t>
      </w:r>
      <w:r w:rsidRPr="00EF646B">
        <w:rPr>
          <w:rFonts w:hint="cs"/>
          <w:szCs w:val="22"/>
          <w:cs/>
        </w:rPr>
        <w:t xml:space="preserve"> </w:t>
      </w:r>
    </w:p>
    <w:p w14:paraId="2EA82B8E" w14:textId="77777777" w:rsidR="00C11EDA" w:rsidRPr="001821F3" w:rsidRDefault="00C11EDA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14:paraId="049BAC46" w14:textId="77777777" w:rsidR="005D4846" w:rsidRPr="00EF646B" w:rsidRDefault="005D4846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</w:p>
    <w:p w14:paraId="632CAA0E" w14:textId="77777777" w:rsidR="00C11EDA" w:rsidRPr="001821F3" w:rsidRDefault="00C11EDA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84D6DE" w14:textId="77777777" w:rsidR="005D4846" w:rsidRPr="00EF646B" w:rsidRDefault="005D4846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5A33DF2F" w14:textId="77777777" w:rsidR="00FE554E" w:rsidRPr="001821F3" w:rsidRDefault="00FE554E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305F46E" w14:textId="77777777" w:rsidR="00762E66" w:rsidRDefault="005D4846" w:rsidP="0084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EF646B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BE2072" w:rsidRPr="00EF646B">
        <w:rPr>
          <w:rFonts w:ascii="Angsana New" w:hAnsi="Angsana New"/>
          <w:sz w:val="30"/>
          <w:szCs w:val="30"/>
        </w:rPr>
        <w:t>3</w:t>
      </w:r>
      <w:r w:rsidR="00CC268E" w:rsidRPr="00EF646B">
        <w:rPr>
          <w:rFonts w:ascii="Angsana New" w:hAnsi="Angsana New"/>
          <w:sz w:val="30"/>
          <w:szCs w:val="30"/>
          <w:cs/>
        </w:rPr>
        <w:t xml:space="preserve"> จากเกณฑ์ข้อมูลที่นำมา</w:t>
      </w:r>
      <w:r w:rsidR="00442A34" w:rsidRPr="00EF646B">
        <w:rPr>
          <w:rFonts w:ascii="Angsana New" w:hAnsi="Angsana New" w:hint="cs"/>
          <w:sz w:val="30"/>
          <w:szCs w:val="30"/>
          <w:cs/>
        </w:rPr>
        <w:t xml:space="preserve"> ใช้</w:t>
      </w:r>
      <w:r w:rsidR="005B627C" w:rsidRPr="00EF646B">
        <w:rPr>
          <w:rFonts w:ascii="Angsana New" w:hAnsi="Angsana New" w:hint="cs"/>
          <w:sz w:val="30"/>
          <w:szCs w:val="30"/>
          <w:cs/>
        </w:rPr>
        <w:t>ใน</w:t>
      </w:r>
      <w:r w:rsidRPr="00EF646B">
        <w:rPr>
          <w:rFonts w:ascii="Angsana New" w:hAnsi="Angsana New"/>
          <w:sz w:val="30"/>
          <w:szCs w:val="30"/>
          <w:cs/>
        </w:rPr>
        <w:t>เทคนิค</w:t>
      </w:r>
      <w:r w:rsidR="00442A34" w:rsidRPr="00EF646B">
        <w:rPr>
          <w:rFonts w:ascii="Angsana New" w:hAnsi="Angsana New" w:hint="cs"/>
          <w:sz w:val="30"/>
          <w:szCs w:val="30"/>
          <w:cs/>
        </w:rPr>
        <w:t>การประเมินมูลค่ายุติธรรม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67ED815" w14:textId="77777777" w:rsidR="001821F3" w:rsidRPr="001821F3" w:rsidRDefault="001821F3" w:rsidP="0084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B347958" w14:textId="77777777" w:rsidR="005D4846" w:rsidRPr="00EF646B" w:rsidRDefault="005D4846" w:rsidP="0084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</w:t>
      </w:r>
      <w:r w:rsidRPr="00EF646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171FE509" w14:textId="77777777" w:rsidR="00722E40" w:rsidRPr="00EF646B" w:rsidRDefault="00722E40" w:rsidP="000B0F7A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615"/>
      </w:tblGrid>
      <w:tr w:rsidR="00762E66" w:rsidRPr="00EF646B" w14:paraId="223737C3" w14:textId="77777777" w:rsidTr="00980B80">
        <w:tc>
          <w:tcPr>
            <w:tcW w:w="2430" w:type="dxa"/>
          </w:tcPr>
          <w:p w14:paraId="3DA2495C" w14:textId="77777777"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15E52604" w14:textId="77777777"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5" w:type="dxa"/>
            <w:shd w:val="clear" w:color="auto" w:fill="auto"/>
            <w:vAlign w:val="bottom"/>
          </w:tcPr>
          <w:p w14:paraId="12F027E5" w14:textId="77777777"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762E66" w:rsidRPr="00EF646B" w14:paraId="624AE227" w14:textId="77777777" w:rsidTr="00980B80">
        <w:tc>
          <w:tcPr>
            <w:tcW w:w="2430" w:type="dxa"/>
          </w:tcPr>
          <w:p w14:paraId="3B62F6D4" w14:textId="77777777" w:rsidR="00762E66" w:rsidRPr="00193345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3345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5EA3E553" w14:textId="77777777" w:rsidR="00762E66" w:rsidRPr="00EF646B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5" w:type="dxa"/>
            <w:shd w:val="clear" w:color="auto" w:fill="auto"/>
          </w:tcPr>
          <w:p w14:paraId="50A197D7" w14:textId="77777777" w:rsidR="00762E66" w:rsidRPr="00193345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3345">
              <w:rPr>
                <w:rFonts w:ascii="Angsana New" w:hAnsi="Angsana New" w:hint="cs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762E66" w:rsidRPr="00EF646B" w14:paraId="119ED902" w14:textId="77777777" w:rsidTr="00980B80">
        <w:tc>
          <w:tcPr>
            <w:tcW w:w="2430" w:type="dxa"/>
          </w:tcPr>
          <w:p w14:paraId="6DD2E435" w14:textId="77777777"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270" w:type="dxa"/>
          </w:tcPr>
          <w:p w14:paraId="4E89B0A0" w14:textId="77777777" w:rsidR="00762E66" w:rsidRPr="00EF646B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5" w:type="dxa"/>
            <w:shd w:val="clear" w:color="auto" w:fill="auto"/>
          </w:tcPr>
          <w:p w14:paraId="1349CF35" w14:textId="77777777" w:rsidR="00762E66" w:rsidRPr="00EF646B" w:rsidRDefault="00576731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</w:t>
            </w:r>
          </w:p>
        </w:tc>
      </w:tr>
    </w:tbl>
    <w:p w14:paraId="15F7D069" w14:textId="77777777" w:rsidR="00DA2AAA" w:rsidRPr="00851F1D" w:rsidRDefault="00DA2AAA" w:rsidP="00542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F0305D6" w14:textId="7E8D2A03" w:rsidR="001821F3" w:rsidRDefault="00182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891B1D9" w14:textId="0E4747E9" w:rsidR="002A34E2" w:rsidRDefault="00E90510" w:rsidP="00E9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0510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สัญญาเช่าด้านผู้ให้เช่า</w:t>
      </w:r>
    </w:p>
    <w:p w14:paraId="5F9E6A8B" w14:textId="77777777" w:rsidR="00E90510" w:rsidRDefault="00E90510" w:rsidP="00E9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3BF1FC41" w14:textId="1BCE2E4F" w:rsidR="00E90510" w:rsidRDefault="00E90510" w:rsidP="00E9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กลุ่มบริษัทได้ทำสัญญาให้เช่าอสังหาริมทรัพย์เพื่อการลงทุน</w:t>
      </w:r>
    </w:p>
    <w:p w14:paraId="4FD34964" w14:textId="77777777" w:rsidR="00E90510" w:rsidRDefault="00E90510" w:rsidP="00E9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1458"/>
        <w:gridCol w:w="239"/>
        <w:gridCol w:w="1232"/>
        <w:gridCol w:w="239"/>
        <w:gridCol w:w="1197"/>
        <w:gridCol w:w="237"/>
        <w:gridCol w:w="1203"/>
      </w:tblGrid>
      <w:tr w:rsidR="00E90510" w:rsidRPr="00EF646B" w14:paraId="6F1B8440" w14:textId="77777777" w:rsidTr="00E90510">
        <w:tc>
          <w:tcPr>
            <w:tcW w:w="3240" w:type="dxa"/>
          </w:tcPr>
          <w:p w14:paraId="6123784F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B5C9F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29" w:type="dxa"/>
            <w:gridSpan w:val="3"/>
          </w:tcPr>
          <w:p w14:paraId="1CAD0526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4AB3DED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28736CA3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510" w:rsidRPr="000F6EA1" w14:paraId="02949126" w14:textId="77777777" w:rsidTr="00E90510">
        <w:tc>
          <w:tcPr>
            <w:tcW w:w="3240" w:type="dxa"/>
            <w:vAlign w:val="center"/>
          </w:tcPr>
          <w:p w14:paraId="0DAD7FB1" w14:textId="77777777" w:rsidR="00E90510" w:rsidRPr="00EF646B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4086744" w14:textId="77777777" w:rsidR="00E90510" w:rsidRPr="00231152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616E7DDC" w14:textId="77777777" w:rsidR="00E90510" w:rsidRPr="000F6EA1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9" w:type="dxa"/>
          </w:tcPr>
          <w:p w14:paraId="66DF38D0" w14:textId="77777777" w:rsidR="00E90510" w:rsidRPr="000F6EA1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1C935FE0" w14:textId="77777777" w:rsidR="00E90510" w:rsidRPr="000F6EA1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9" w:type="dxa"/>
          </w:tcPr>
          <w:p w14:paraId="5CD1E5D2" w14:textId="77777777" w:rsidR="00E90510" w:rsidRPr="000F6EA1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7B6A9422" w14:textId="77777777" w:rsidR="00E90510" w:rsidRPr="000F6EA1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7" w:type="dxa"/>
          </w:tcPr>
          <w:p w14:paraId="42C1DD4E" w14:textId="77777777" w:rsidR="00E90510" w:rsidRPr="000F6EA1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2253C40B" w14:textId="77777777" w:rsidR="00E90510" w:rsidRPr="000F6EA1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E90510" w:rsidRPr="00EF646B" w14:paraId="0C632EDD" w14:textId="77777777" w:rsidTr="00E90510">
        <w:tc>
          <w:tcPr>
            <w:tcW w:w="3240" w:type="dxa"/>
          </w:tcPr>
          <w:p w14:paraId="1891064B" w14:textId="77777777" w:rsidR="00E90510" w:rsidRPr="00EF646B" w:rsidRDefault="00E90510" w:rsidP="00050E8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AB3A87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05" w:type="dxa"/>
            <w:gridSpan w:val="7"/>
            <w:vAlign w:val="center"/>
          </w:tcPr>
          <w:p w14:paraId="59F0F7E7" w14:textId="77777777" w:rsidR="00E90510" w:rsidRPr="00EF646B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</w:rPr>
              <w:t>(</w:t>
            </w: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90510" w:rsidRPr="00EF646B" w14:paraId="75432E16" w14:textId="77777777" w:rsidTr="00E90510">
        <w:tc>
          <w:tcPr>
            <w:tcW w:w="3240" w:type="dxa"/>
          </w:tcPr>
          <w:p w14:paraId="540994DF" w14:textId="117A1B75" w:rsidR="00E90510" w:rsidRPr="00E90510" w:rsidRDefault="00E90510" w:rsidP="00050E81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จำนวนเงินขั้นต่ำที่จะได้รับในอนาคต</w:t>
            </w:r>
          </w:p>
        </w:tc>
        <w:tc>
          <w:tcPr>
            <w:tcW w:w="270" w:type="dxa"/>
          </w:tcPr>
          <w:p w14:paraId="0EA11EE2" w14:textId="77777777" w:rsidR="00E90510" w:rsidRP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vAlign w:val="center"/>
          </w:tcPr>
          <w:p w14:paraId="562A7ED8" w14:textId="77777777" w:rsidR="00E90510" w:rsidRPr="00EF646B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37510DE5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3B8ED379" w14:textId="77777777" w:rsidR="00E90510" w:rsidRPr="00EF646B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71539528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E8E1552" w14:textId="77777777" w:rsidR="00E90510" w:rsidRPr="00EF646B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1BD4B2F3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49E1C4AE" w14:textId="77777777" w:rsidR="00E90510" w:rsidRPr="00EF646B" w:rsidRDefault="00E90510" w:rsidP="00050E8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90510" w:rsidRPr="00EF646B" w14:paraId="3D29AF3D" w14:textId="77777777" w:rsidTr="00E90510">
        <w:tc>
          <w:tcPr>
            <w:tcW w:w="3240" w:type="dxa"/>
          </w:tcPr>
          <w:p w14:paraId="2D4BEAE5" w14:textId="5BF42206" w:rsidR="00E90510" w:rsidRPr="00EF646B" w:rsidRDefault="00E90510" w:rsidP="00050E8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547F120E" w14:textId="77777777" w:rsidR="00E90510" w:rsidRPr="00EF646B" w:rsidRDefault="00E90510" w:rsidP="00050E8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9E48C23" w14:textId="7EABD413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541.63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E0E784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21E93C3" w14:textId="4E2D4164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312.20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176D64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FCC6F17" w14:textId="6AEDA672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446.94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CEB66B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5392ABF" w14:textId="22A77C30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196.46</w:t>
            </w:r>
          </w:p>
        </w:tc>
      </w:tr>
      <w:tr w:rsidR="00E90510" w:rsidRPr="00EF646B" w14:paraId="6114CCDC" w14:textId="77777777" w:rsidTr="00E90510">
        <w:tc>
          <w:tcPr>
            <w:tcW w:w="3240" w:type="dxa"/>
          </w:tcPr>
          <w:p w14:paraId="2A655B53" w14:textId="4A845A50" w:rsidR="00E90510" w:rsidRDefault="00E90510" w:rsidP="00050E8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70" w:type="dxa"/>
          </w:tcPr>
          <w:p w14:paraId="0D6D4105" w14:textId="77777777" w:rsidR="00E90510" w:rsidRPr="00EF646B" w:rsidRDefault="00E90510" w:rsidP="00050E8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3640355" w14:textId="37934736" w:rsid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899.95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0954B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8CC27AD" w14:textId="491C0804" w:rsid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343.07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1AF1FD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3C23E18" w14:textId="34385F43" w:rsid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681.28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D4E7A0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BC6B4DA" w14:textId="7426AE53" w:rsid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80.33</w:t>
            </w:r>
          </w:p>
        </w:tc>
      </w:tr>
      <w:tr w:rsidR="00E90510" w:rsidRPr="00EF646B" w14:paraId="70E23C22" w14:textId="77777777" w:rsidTr="00167821">
        <w:tc>
          <w:tcPr>
            <w:tcW w:w="3240" w:type="dxa"/>
          </w:tcPr>
          <w:p w14:paraId="619F630B" w14:textId="21D76FFE" w:rsidR="00E90510" w:rsidRDefault="00E90510" w:rsidP="00050E8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270" w:type="dxa"/>
          </w:tcPr>
          <w:p w14:paraId="3AA78E23" w14:textId="77777777" w:rsidR="00E90510" w:rsidRPr="00EF646B" w:rsidRDefault="00E90510" w:rsidP="00050E8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4B932" w14:textId="52D96875" w:rsid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803.53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417CE4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12CD7" w14:textId="2418105A" w:rsid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02112B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96907" w14:textId="13BF777E" w:rsid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180.91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1EF32E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40A0C" w14:textId="1A76147C" w:rsidR="00E90510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185.79</w:t>
            </w:r>
          </w:p>
        </w:tc>
      </w:tr>
      <w:tr w:rsidR="00E90510" w:rsidRPr="00EF646B" w14:paraId="49B3F223" w14:textId="77777777" w:rsidTr="00167821">
        <w:tc>
          <w:tcPr>
            <w:tcW w:w="3240" w:type="dxa"/>
          </w:tcPr>
          <w:p w14:paraId="03348670" w14:textId="22BA90C2" w:rsidR="00E90510" w:rsidRPr="00EF646B" w:rsidRDefault="00E00E8E" w:rsidP="00050E8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1630E9" w14:textId="77777777" w:rsidR="00E90510" w:rsidRPr="00EF646B" w:rsidRDefault="00E90510" w:rsidP="00050E8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5F134C" w14:textId="4789F6B2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2,245.11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73FB04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188F7" w14:textId="2CF5CBB3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1,505.27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A054A1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B89B8" w14:textId="7ECE3328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1,309.13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3F1A87" w14:textId="77777777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9A036" w14:textId="2E1C9CD1" w:rsidR="00E90510" w:rsidRPr="00EF646B" w:rsidRDefault="00E90510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462.58</w:t>
            </w:r>
          </w:p>
        </w:tc>
      </w:tr>
    </w:tbl>
    <w:p w14:paraId="4425EC92" w14:textId="77777777" w:rsidR="00E627CF" w:rsidRDefault="00E627CF" w:rsidP="00E62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03DDB4" w14:textId="5D5C9751" w:rsidR="00FD1DC3" w:rsidRPr="00EF646B" w:rsidRDefault="00C806E5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 w:hint="cs"/>
          <w:b/>
          <w:bCs/>
          <w:sz w:val="30"/>
          <w:szCs w:val="30"/>
          <w:cs/>
        </w:rPr>
        <w:t>สิทธิการเช่า</w:t>
      </w:r>
    </w:p>
    <w:p w14:paraId="395CF8A4" w14:textId="77777777" w:rsidR="00AF1E68" w:rsidRPr="001821F3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3EBB7289" w14:textId="77777777" w:rsidR="00AF1E68" w:rsidRPr="00EF646B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14:paraId="3825CC22" w14:textId="77777777" w:rsidR="00AF1E68" w:rsidRPr="001821F3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1D151071" w14:textId="77777777" w:rsidR="00AF1E68" w:rsidRPr="00EF646B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F646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EF646B">
        <w:rPr>
          <w:rFonts w:ascii="Angsana New" w:hAnsi="Angsana New"/>
          <w:spacing w:val="-2"/>
          <w:sz w:val="30"/>
          <w:szCs w:val="30"/>
          <w:cs/>
        </w:rPr>
        <w:t>ได้ทำสัญญาเช่าที่ดินเพื่อการพัฒนาอาคารสำนักงานให้เช่า และ/หรือโรงแรม ดังรายละเอียดต่อไปนี้</w:t>
      </w:r>
    </w:p>
    <w:p w14:paraId="4C247B98" w14:textId="77777777" w:rsidR="00AF1E68" w:rsidRPr="001821F3" w:rsidRDefault="00AF1E68" w:rsidP="00AF1E68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150"/>
        <w:gridCol w:w="2144"/>
        <w:gridCol w:w="1239"/>
        <w:gridCol w:w="2377"/>
      </w:tblGrid>
      <w:tr w:rsidR="00AF1E68" w:rsidRPr="00EF646B" w14:paraId="764CBFA9" w14:textId="77777777" w:rsidTr="00762E66">
        <w:tc>
          <w:tcPr>
            <w:tcW w:w="3150" w:type="dxa"/>
          </w:tcPr>
          <w:p w14:paraId="2EA64711" w14:textId="77777777" w:rsidR="00AF1E68" w:rsidRPr="00EF646B" w:rsidRDefault="00AF1E68" w:rsidP="002659F4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44" w:type="dxa"/>
          </w:tcPr>
          <w:p w14:paraId="3C0130A4" w14:textId="77777777" w:rsidR="00AF1E68" w:rsidRPr="00EF646B" w:rsidRDefault="00AF1E68" w:rsidP="002659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ผู้ให้เช่า</w:t>
            </w:r>
          </w:p>
        </w:tc>
        <w:tc>
          <w:tcPr>
            <w:tcW w:w="1239" w:type="dxa"/>
          </w:tcPr>
          <w:p w14:paraId="14B3D8C6" w14:textId="77777777" w:rsidR="00AF1E68" w:rsidRPr="00EF646B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377" w:type="dxa"/>
          </w:tcPr>
          <w:p w14:paraId="528FEB8F" w14:textId="77777777" w:rsidR="00AF1E68" w:rsidRPr="00EF646B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วันที่มีผลบังคับตามสัญญา</w:t>
            </w:r>
          </w:p>
        </w:tc>
      </w:tr>
      <w:tr w:rsidR="00AF1E68" w:rsidRPr="00EF646B" w14:paraId="2D988540" w14:textId="77777777" w:rsidTr="00762E66">
        <w:tc>
          <w:tcPr>
            <w:tcW w:w="3150" w:type="dxa"/>
          </w:tcPr>
          <w:p w14:paraId="7961BA1E" w14:textId="77777777" w:rsidR="00AF1E68" w:rsidRPr="00EF646B" w:rsidRDefault="00193345" w:rsidP="001933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โครงการโกลเด้นแลนด์ บิวดิ้ง</w:t>
            </w:r>
          </w:p>
        </w:tc>
        <w:tc>
          <w:tcPr>
            <w:tcW w:w="2144" w:type="dxa"/>
          </w:tcPr>
          <w:p w14:paraId="352DF754" w14:textId="77777777" w:rsidR="00AF1E68" w:rsidRPr="00EF646B" w:rsidRDefault="00F42FCA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วชิราวุธวิทยาลัย</w:t>
            </w:r>
          </w:p>
        </w:tc>
        <w:tc>
          <w:tcPr>
            <w:tcW w:w="1239" w:type="dxa"/>
          </w:tcPr>
          <w:p w14:paraId="3F7610AE" w14:textId="77777777" w:rsidR="00AF1E68" w:rsidRPr="00EF646B" w:rsidRDefault="007A7AD6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30</w:t>
            </w:r>
            <w:r w:rsidR="00AF1E68" w:rsidRPr="00EF646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77" w:type="dxa"/>
          </w:tcPr>
          <w:p w14:paraId="2F6AC1C6" w14:textId="77777777" w:rsidR="00AF1E68" w:rsidRPr="00EF646B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1 กันยายน </w:t>
            </w:r>
            <w:r w:rsidR="00DE2660" w:rsidRPr="00EF646B">
              <w:rPr>
                <w:rFonts w:ascii="Angsana New" w:hAnsi="Angsana New"/>
                <w:sz w:val="30"/>
                <w:szCs w:val="30"/>
              </w:rPr>
              <w:t>2535</w:t>
            </w:r>
          </w:p>
        </w:tc>
      </w:tr>
      <w:tr w:rsidR="00AF1E68" w:rsidRPr="00EF646B" w14:paraId="426440A1" w14:textId="77777777" w:rsidTr="00762E66">
        <w:tc>
          <w:tcPr>
            <w:tcW w:w="3150" w:type="dxa"/>
          </w:tcPr>
          <w:p w14:paraId="4F3CA431" w14:textId="77777777"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เอฟ วาย ไอ เซ็นเตอร์</w:t>
            </w:r>
          </w:p>
        </w:tc>
        <w:tc>
          <w:tcPr>
            <w:tcW w:w="2144" w:type="dxa"/>
          </w:tcPr>
          <w:p w14:paraId="6473D1A0" w14:textId="77777777"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14:paraId="4A3DE18F" w14:textId="3D0B7A93"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239" w:type="dxa"/>
          </w:tcPr>
          <w:p w14:paraId="4302FD25" w14:textId="77777777" w:rsidR="00AF1E68" w:rsidRPr="00EF646B" w:rsidRDefault="00A518F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F646B">
              <w:rPr>
                <w:rFonts w:ascii="Angsana New" w:hAnsi="Angsana New"/>
                <w:sz w:val="30"/>
                <w:szCs w:val="30"/>
              </w:rPr>
              <w:t>4</w:t>
            </w:r>
            <w:r w:rsidR="00AF1E68" w:rsidRPr="00EF646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77" w:type="dxa"/>
          </w:tcPr>
          <w:p w14:paraId="64B6583E" w14:textId="77777777" w:rsidR="00AF1E68" w:rsidRPr="00EF646B" w:rsidRDefault="00AF1E68" w:rsidP="00A518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="00A518F0" w:rsidRPr="00EF646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A518F0"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A2AAA" w:rsidRPr="00EF646B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AF1E68" w:rsidRPr="00EF646B" w14:paraId="2E0A22D1" w14:textId="77777777" w:rsidTr="00762E66">
        <w:tc>
          <w:tcPr>
            <w:tcW w:w="3150" w:type="dxa"/>
          </w:tcPr>
          <w:p w14:paraId="1B102EDE" w14:textId="77777777"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โครงการสาทร สแควร์</w:t>
            </w:r>
            <w:r w:rsidR="00084DFE"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4DFE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84DFE" w:rsidRPr="00EF646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4DFE"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 โครงการดับบลิว โฮเต็ล แบงคอก</w:t>
            </w:r>
          </w:p>
        </w:tc>
        <w:tc>
          <w:tcPr>
            <w:tcW w:w="2144" w:type="dxa"/>
          </w:tcPr>
          <w:p w14:paraId="56E2ADF9" w14:textId="77777777"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14:paraId="5139138E" w14:textId="77777777" w:rsidR="00AF1E68" w:rsidRPr="00EF646B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239" w:type="dxa"/>
          </w:tcPr>
          <w:p w14:paraId="15B01038" w14:textId="77777777" w:rsidR="00AF1E68" w:rsidRPr="00EF646B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33</w:t>
            </w:r>
            <w:r w:rsidR="00AF1E68" w:rsidRPr="00EF646B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  <w:p w14:paraId="1E6B01D2" w14:textId="77777777" w:rsidR="00AF1E68" w:rsidRPr="00EF646B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9</w:t>
            </w:r>
            <w:r w:rsidR="00AF1E68" w:rsidRPr="00EF64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77" w:type="dxa"/>
          </w:tcPr>
          <w:p w14:paraId="0A31A817" w14:textId="77777777" w:rsidR="00AF1E68" w:rsidRPr="00EF646B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1 กุมภาพันธ์ </w:t>
            </w:r>
            <w:r w:rsidR="00DE2660" w:rsidRPr="00EF646B">
              <w:rPr>
                <w:rFonts w:ascii="Angsana New" w:hAnsi="Angsana New"/>
                <w:sz w:val="30"/>
                <w:szCs w:val="30"/>
              </w:rPr>
              <w:t>2550</w:t>
            </w:r>
          </w:p>
        </w:tc>
      </w:tr>
    </w:tbl>
    <w:p w14:paraId="55E68910" w14:textId="77777777" w:rsidR="00AF4BC5" w:rsidRPr="000F6EA1" w:rsidRDefault="00AF4BC5">
      <w:pPr>
        <w:rPr>
          <w:rFonts w:asciiTheme="majorBidi" w:hAnsiTheme="majorBidi" w:cstheme="majorBidi"/>
          <w:sz w:val="20"/>
          <w:szCs w:val="20"/>
        </w:rPr>
      </w:pPr>
    </w:p>
    <w:p w14:paraId="21F3CD9D" w14:textId="77777777" w:rsidR="003B71B5" w:rsidRDefault="003B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824FC30" w14:textId="6AB44CD1" w:rsidR="00CD4B2F" w:rsidRPr="00EF646B" w:rsidRDefault="003643DE" w:rsidP="00897A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646B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รายการเปลี่ยนแปลง</w:t>
      </w:r>
      <w:r w:rsidR="00710842" w:rsidRPr="00EF646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5B7DCE" w:rsidRPr="00EF646B">
        <w:rPr>
          <w:rFonts w:asciiTheme="majorBidi" w:hAnsiTheme="majorBidi" w:cstheme="majorBidi" w:hint="cs"/>
          <w:sz w:val="30"/>
          <w:szCs w:val="30"/>
          <w:cs/>
        </w:rPr>
        <w:t>ปีสิ้นสุด</w:t>
      </w:r>
      <w:r w:rsidR="00710842" w:rsidRPr="00EF646B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710842" w:rsidRPr="00EF646B">
        <w:rPr>
          <w:rFonts w:asciiTheme="majorBidi" w:hAnsiTheme="majorBidi" w:cstheme="majorBidi"/>
          <w:sz w:val="30"/>
          <w:szCs w:val="30"/>
        </w:rPr>
        <w:t xml:space="preserve">30 </w:t>
      </w:r>
      <w:r w:rsidR="00710842" w:rsidRPr="00EF646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86DA2" w:rsidRPr="00EF646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EB7AF5" w14:textId="77777777" w:rsidR="00897ADA" w:rsidRPr="000F6EA1" w:rsidRDefault="00897ADA" w:rsidP="00897AD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1278"/>
        <w:gridCol w:w="239"/>
        <w:gridCol w:w="1232"/>
        <w:gridCol w:w="239"/>
        <w:gridCol w:w="1197"/>
        <w:gridCol w:w="237"/>
        <w:gridCol w:w="1203"/>
      </w:tblGrid>
      <w:tr w:rsidR="00897ADA" w:rsidRPr="00EF646B" w14:paraId="61FDC3CB" w14:textId="77777777" w:rsidTr="00B0213D">
        <w:trPr>
          <w:tblHeader/>
        </w:trPr>
        <w:tc>
          <w:tcPr>
            <w:tcW w:w="3150" w:type="dxa"/>
          </w:tcPr>
          <w:p w14:paraId="1DD8C15A" w14:textId="77777777"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7" w:name="_Hlk23958489"/>
          </w:p>
        </w:tc>
        <w:tc>
          <w:tcPr>
            <w:tcW w:w="810" w:type="dxa"/>
          </w:tcPr>
          <w:p w14:paraId="1F7E63F4" w14:textId="77777777"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14:paraId="4ECD3B57" w14:textId="77777777"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26A5F2F" w14:textId="77777777"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5D25B1A" w14:textId="77777777" w:rsidR="00897ADA" w:rsidRPr="00EF646B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AAA" w:rsidRPr="00EF646B" w14:paraId="32D264DD" w14:textId="77777777" w:rsidTr="00B0213D">
        <w:trPr>
          <w:tblHeader/>
        </w:trPr>
        <w:tc>
          <w:tcPr>
            <w:tcW w:w="3150" w:type="dxa"/>
            <w:vAlign w:val="center"/>
          </w:tcPr>
          <w:p w14:paraId="5F4D2A4C" w14:textId="77777777"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E5C8080" w14:textId="1AB4C2E1" w:rsidR="00DA2AAA" w:rsidRPr="00231152" w:rsidRDefault="00B0213D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8" w:type="dxa"/>
            <w:vAlign w:val="center"/>
          </w:tcPr>
          <w:p w14:paraId="2DBA6EA4" w14:textId="77777777" w:rsidR="00DA2AAA" w:rsidRPr="000F6EA1" w:rsidRDefault="000F6EA1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9" w:type="dxa"/>
          </w:tcPr>
          <w:p w14:paraId="64334FA2" w14:textId="77777777" w:rsidR="00DA2AAA" w:rsidRPr="000F6EA1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1F82F3B0" w14:textId="77777777" w:rsidR="00DA2AAA" w:rsidRPr="000F6EA1" w:rsidRDefault="000F6EA1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9" w:type="dxa"/>
          </w:tcPr>
          <w:p w14:paraId="7DCB67BF" w14:textId="77777777" w:rsidR="00DA2AAA" w:rsidRPr="000F6EA1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7F580F28" w14:textId="77777777" w:rsidR="00DA2AAA" w:rsidRPr="000F6EA1" w:rsidRDefault="000F6EA1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7" w:type="dxa"/>
          </w:tcPr>
          <w:p w14:paraId="704A6CA3" w14:textId="77777777" w:rsidR="00DA2AAA" w:rsidRPr="000F6EA1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723693D6" w14:textId="77777777" w:rsidR="00DA2AAA" w:rsidRPr="000F6EA1" w:rsidRDefault="000F6EA1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DA2AAA" w:rsidRPr="00EF646B" w14:paraId="26FD4395" w14:textId="77777777" w:rsidTr="00B0213D">
        <w:trPr>
          <w:tblHeader/>
        </w:trPr>
        <w:tc>
          <w:tcPr>
            <w:tcW w:w="3150" w:type="dxa"/>
          </w:tcPr>
          <w:p w14:paraId="4C745052" w14:textId="77777777"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53A320E" w14:textId="77777777" w:rsidR="00DA2AAA" w:rsidRPr="00EF646B" w:rsidRDefault="00DA2AAA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25" w:type="dxa"/>
            <w:gridSpan w:val="7"/>
            <w:vAlign w:val="center"/>
          </w:tcPr>
          <w:p w14:paraId="449F1BE0" w14:textId="77777777"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</w:rPr>
              <w:t>(</w:t>
            </w: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EF646B">
              <w:rPr>
                <w:rFonts w:ascii="Angsana New" w:hAnsi="Angsana New"/>
                <w:b w:val="0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bookmarkEnd w:id="7"/>
      <w:tr w:rsidR="00DA2AAA" w:rsidRPr="00EF646B" w14:paraId="3E7CD62A" w14:textId="77777777" w:rsidTr="00B0213D">
        <w:tc>
          <w:tcPr>
            <w:tcW w:w="3150" w:type="dxa"/>
          </w:tcPr>
          <w:p w14:paraId="5D16717C" w14:textId="77777777" w:rsidR="00DA2AAA" w:rsidRPr="00EF646B" w:rsidRDefault="00DA2AAA" w:rsidP="00DA2AA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810" w:type="dxa"/>
          </w:tcPr>
          <w:p w14:paraId="410C9164" w14:textId="77777777"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1A328006" w14:textId="77777777"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E661FBA" w14:textId="77777777"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4EDBE93A" w14:textId="77777777"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658F3AEC" w14:textId="77777777"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42D45C4E" w14:textId="77777777"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67E5FDBE" w14:textId="77777777" w:rsidR="00DA2AAA" w:rsidRPr="00EF646B" w:rsidRDefault="00DA2AAA" w:rsidP="00DA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center"/>
          </w:tcPr>
          <w:p w14:paraId="7D4440F4" w14:textId="77777777" w:rsidR="00DA2AAA" w:rsidRPr="00EF646B" w:rsidRDefault="00DA2AAA" w:rsidP="00DA2AAA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57C26" w:rsidRPr="00EF646B" w14:paraId="7FE332D6" w14:textId="77777777" w:rsidTr="00B0213D">
        <w:tc>
          <w:tcPr>
            <w:tcW w:w="3150" w:type="dxa"/>
          </w:tcPr>
          <w:p w14:paraId="5630D71B" w14:textId="2C1D7A94" w:rsidR="00F57C26" w:rsidRPr="00EF646B" w:rsidRDefault="00F57C26" w:rsidP="00F57C2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6168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AB91C73" w14:textId="77777777" w:rsidR="00F57C26" w:rsidRPr="00EF646B" w:rsidRDefault="00F57C26" w:rsidP="00F57C2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2200" w14:textId="77777777" w:rsidR="00F57C26" w:rsidRPr="00EF646B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1,338.99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7612A6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62A11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1,338.99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78BE20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7870" w14:textId="77777777" w:rsidR="00F57C26" w:rsidRPr="00EF646B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531.91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733DFA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58C5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531.91</w:t>
            </w:r>
          </w:p>
        </w:tc>
      </w:tr>
      <w:tr w:rsidR="00F57C26" w:rsidRPr="00EF646B" w14:paraId="33DC8CE5" w14:textId="77777777" w:rsidTr="00B0213D">
        <w:tc>
          <w:tcPr>
            <w:tcW w:w="3150" w:type="dxa"/>
          </w:tcPr>
          <w:p w14:paraId="1D074382" w14:textId="77777777" w:rsidR="00F57C26" w:rsidRPr="00EF646B" w:rsidRDefault="00F57C26" w:rsidP="00F57C2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3AB59823" w14:textId="77777777" w:rsidR="00F57C26" w:rsidRPr="00EF646B" w:rsidRDefault="00F57C26" w:rsidP="00F57C2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3C3F" w14:textId="77777777" w:rsidR="00F57C26" w:rsidRPr="00EF646B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1,338.99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062C4E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E8A00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1,338.99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60D76C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537A2" w14:textId="77777777" w:rsidR="00F57C26" w:rsidRPr="00EF646B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531.91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0A3FCD3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6DC40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531.91</w:t>
            </w:r>
          </w:p>
        </w:tc>
      </w:tr>
      <w:tr w:rsidR="00F57C26" w:rsidRPr="00EF646B" w14:paraId="32307509" w14:textId="77777777" w:rsidTr="00B2350E">
        <w:tc>
          <w:tcPr>
            <w:tcW w:w="3960" w:type="dxa"/>
            <w:gridSpan w:val="2"/>
          </w:tcPr>
          <w:p w14:paraId="23F05E7D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8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</w:t>
            </w:r>
            <w:r w:rsidRPr="00EF646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765B674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4156BB3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4D1953B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756E528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BA1F896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FCA7028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343D63F5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C26" w:rsidRPr="00EF646B" w14:paraId="2464C5F7" w14:textId="77777777" w:rsidTr="00B0213D">
        <w:tc>
          <w:tcPr>
            <w:tcW w:w="3150" w:type="dxa"/>
          </w:tcPr>
          <w:p w14:paraId="0806BB9B" w14:textId="4B2E4142" w:rsidR="00F57C26" w:rsidRPr="00EF646B" w:rsidRDefault="00F57C26" w:rsidP="00F57C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61682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557DAEA" w14:textId="77777777" w:rsidR="00F57C26" w:rsidRPr="00EF646B" w:rsidRDefault="00F57C26" w:rsidP="00F57C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75FFED" w14:textId="77777777" w:rsidR="00F57C26" w:rsidRPr="00EF646B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377.96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E7F46C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898BE75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326.45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CF6593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D786E6D" w14:textId="77777777" w:rsidR="00F57C26" w:rsidRPr="00EF646B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127.30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312403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83F6DD1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100.35</w:t>
            </w:r>
          </w:p>
        </w:tc>
      </w:tr>
      <w:tr w:rsidR="00F57C26" w:rsidRPr="00EF646B" w14:paraId="54539B53" w14:textId="77777777" w:rsidTr="00B0213D">
        <w:tc>
          <w:tcPr>
            <w:tcW w:w="3150" w:type="dxa"/>
            <w:shd w:val="clear" w:color="auto" w:fill="auto"/>
          </w:tcPr>
          <w:p w14:paraId="490B62CE" w14:textId="77777777" w:rsidR="00F57C26" w:rsidRPr="00EF646B" w:rsidRDefault="00F57C26" w:rsidP="00F57C2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  <w:shd w:val="clear" w:color="auto" w:fill="auto"/>
          </w:tcPr>
          <w:p w14:paraId="54DA5D04" w14:textId="77777777" w:rsidR="00F57C26" w:rsidRPr="00EF646B" w:rsidRDefault="00F57C26" w:rsidP="00F57C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82F36AC" w14:textId="77777777" w:rsidR="00F57C26" w:rsidRPr="00EF646B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51449F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6C23CF7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981DC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5E79C40" w14:textId="77777777" w:rsidR="00F57C26" w:rsidRPr="00EF646B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1624076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14F8FFD" w14:textId="77777777" w:rsidR="00F57C26" w:rsidRPr="00EF646B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16.53</w:t>
            </w:r>
          </w:p>
        </w:tc>
      </w:tr>
      <w:tr w:rsidR="00F57C26" w:rsidRPr="00EF646B" w14:paraId="7A9E163F" w14:textId="77777777" w:rsidTr="00B0213D">
        <w:tc>
          <w:tcPr>
            <w:tcW w:w="3150" w:type="dxa"/>
            <w:shd w:val="clear" w:color="auto" w:fill="auto"/>
          </w:tcPr>
          <w:p w14:paraId="26CEB330" w14:textId="77777777" w:rsidR="00F57C26" w:rsidRPr="00EF646B" w:rsidRDefault="00F57C26" w:rsidP="00F57C26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810" w:type="dxa"/>
            <w:shd w:val="clear" w:color="auto" w:fill="auto"/>
          </w:tcPr>
          <w:p w14:paraId="62BCFE92" w14:textId="77777777" w:rsidR="00F57C26" w:rsidRPr="00EF646B" w:rsidRDefault="00F57C26" w:rsidP="00F57C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7F017B" w14:textId="77777777" w:rsidR="00F57C26" w:rsidRPr="00231152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688860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B44A9A8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9.00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D899F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2054858" w14:textId="77777777" w:rsidR="00F57C26" w:rsidRPr="00231152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8.78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B5188F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17BEF75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10.42</w:t>
            </w:r>
          </w:p>
        </w:tc>
      </w:tr>
      <w:tr w:rsidR="00F57C26" w:rsidRPr="00EF646B" w14:paraId="7489502D" w14:textId="77777777" w:rsidTr="00B0213D">
        <w:tc>
          <w:tcPr>
            <w:tcW w:w="3150" w:type="dxa"/>
          </w:tcPr>
          <w:p w14:paraId="1DC85850" w14:textId="77777777" w:rsidR="00F57C26" w:rsidRPr="00EF646B" w:rsidRDefault="00F57C26" w:rsidP="00F57C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29F0BE6B" w14:textId="77777777" w:rsidR="00F57C26" w:rsidRPr="00EF646B" w:rsidRDefault="00F57C26" w:rsidP="00F57C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5E20B" w14:textId="77777777" w:rsidR="00F57C26" w:rsidRPr="00231152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428.24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7D8B4D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5D181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377.96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53151D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DA572" w14:textId="77777777" w:rsidR="00F57C26" w:rsidRPr="00231152" w:rsidRDefault="00616828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153.11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A0CAD3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1D447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127.30</w:t>
            </w:r>
          </w:p>
        </w:tc>
      </w:tr>
      <w:tr w:rsidR="00055516" w:rsidRPr="00851F1D" w14:paraId="50104D83" w14:textId="77777777" w:rsidTr="00B0213D">
        <w:trPr>
          <w:trHeight w:val="289"/>
        </w:trPr>
        <w:tc>
          <w:tcPr>
            <w:tcW w:w="3150" w:type="dxa"/>
          </w:tcPr>
          <w:p w14:paraId="52D5CAE1" w14:textId="77777777"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ED4EF61" w14:textId="77777777"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14:paraId="79F04DAD" w14:textId="77777777"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2E0E65A" w14:textId="77777777"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8F1D1F3" w14:textId="77777777" w:rsidR="00055516" w:rsidRPr="00851F1D" w:rsidRDefault="00055516" w:rsidP="000555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5516" w:rsidRPr="00EF646B" w14:paraId="36BBAF78" w14:textId="77777777" w:rsidTr="00B0213D">
        <w:tc>
          <w:tcPr>
            <w:tcW w:w="3150" w:type="dxa"/>
          </w:tcPr>
          <w:p w14:paraId="1C7A8C8F" w14:textId="77777777" w:rsidR="00055516" w:rsidRPr="00EF646B" w:rsidRDefault="00055516" w:rsidP="0005551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46F07FE" w14:textId="77777777" w:rsidR="00055516" w:rsidRPr="00EF646B" w:rsidRDefault="00055516" w:rsidP="000555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52925E09" w14:textId="77777777"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42E530A" w14:textId="77777777"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10348353" w14:textId="77777777"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9EAEB7" w14:textId="77777777"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7A178B9" w14:textId="77777777"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8A12DAB" w14:textId="77777777"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61D882" w14:textId="77777777" w:rsidR="00055516" w:rsidRPr="00231152" w:rsidRDefault="00055516" w:rsidP="00055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C26" w:rsidRPr="00EF646B" w14:paraId="06C7D4CB" w14:textId="77777777" w:rsidTr="00B0213D">
        <w:tc>
          <w:tcPr>
            <w:tcW w:w="3150" w:type="dxa"/>
          </w:tcPr>
          <w:p w14:paraId="594769EE" w14:textId="0FD54A84" w:rsidR="00F57C26" w:rsidRPr="00EF646B" w:rsidRDefault="00F57C26" w:rsidP="00F57C2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="00EC3F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3B7B969" w14:textId="77777777" w:rsidR="00F57C26" w:rsidRPr="00EF646B" w:rsidRDefault="00F57C26" w:rsidP="00F57C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50C4D7" w14:textId="77777777" w:rsidR="00F57C26" w:rsidRPr="00231152" w:rsidRDefault="00EC3FAF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9C41D2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60DB2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9861E5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06E53" w14:textId="77777777" w:rsidR="00F57C26" w:rsidRPr="00231152" w:rsidRDefault="00EC3FAF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C541B8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6E1F8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431.56</w:t>
            </w:r>
          </w:p>
        </w:tc>
      </w:tr>
      <w:tr w:rsidR="00F57C26" w:rsidRPr="00EF646B" w14:paraId="3BC36C91" w14:textId="77777777" w:rsidTr="00B0213D">
        <w:tc>
          <w:tcPr>
            <w:tcW w:w="3150" w:type="dxa"/>
          </w:tcPr>
          <w:p w14:paraId="3B3B203A" w14:textId="36E5302B" w:rsidR="00F57C26" w:rsidRPr="00EF646B" w:rsidRDefault="00F57C26" w:rsidP="00F57C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EC3F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650188D" w14:textId="77777777" w:rsidR="00F57C26" w:rsidRPr="00EF646B" w:rsidRDefault="00F57C26" w:rsidP="00F57C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ABE01" w14:textId="77777777" w:rsidR="00F57C26" w:rsidRPr="00231152" w:rsidRDefault="00EC3FAF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E7EB9A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6587A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CF884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6C2A1" w14:textId="77777777" w:rsidR="00F57C26" w:rsidRPr="00231152" w:rsidRDefault="00EC3FAF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378.80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B5A328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11B5B" w14:textId="77777777" w:rsidR="00F57C26" w:rsidRPr="00231152" w:rsidRDefault="00F57C26" w:rsidP="00F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</w:tr>
    </w:tbl>
    <w:p w14:paraId="495164C7" w14:textId="5294035A" w:rsidR="00B537D7" w:rsidRPr="00865AB2" w:rsidRDefault="00B537D7">
      <w:pPr>
        <w:rPr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720"/>
        <w:gridCol w:w="1260"/>
        <w:gridCol w:w="270"/>
        <w:gridCol w:w="1170"/>
        <w:gridCol w:w="270"/>
        <w:gridCol w:w="1170"/>
        <w:gridCol w:w="270"/>
        <w:gridCol w:w="1170"/>
      </w:tblGrid>
      <w:tr w:rsidR="00231152" w:rsidRPr="00EF646B" w14:paraId="387B9E8D" w14:textId="77777777" w:rsidTr="00AC2155">
        <w:tc>
          <w:tcPr>
            <w:tcW w:w="3240" w:type="dxa"/>
          </w:tcPr>
          <w:p w14:paraId="759366BE" w14:textId="77777777"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720" w:type="dxa"/>
          </w:tcPr>
          <w:p w14:paraId="32D98042" w14:textId="77777777"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1A39EB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CD352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B3E0A9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BE6E24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941E24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55145C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AD9A0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231152" w:rsidRPr="00EF646B" w14:paraId="14BBB32A" w14:textId="77777777" w:rsidTr="00AC2155">
        <w:tc>
          <w:tcPr>
            <w:tcW w:w="3240" w:type="dxa"/>
          </w:tcPr>
          <w:p w14:paraId="797E4F60" w14:textId="77777777"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="007507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 / 2560</w:t>
            </w:r>
          </w:p>
        </w:tc>
        <w:tc>
          <w:tcPr>
            <w:tcW w:w="720" w:type="dxa"/>
          </w:tcPr>
          <w:p w14:paraId="7DB81300" w14:textId="77777777"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BDF464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570E1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82555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CED31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C45D4B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C070C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E73A7D" w14:textId="77777777" w:rsidR="00231152" w:rsidRPr="00EF646B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26D4" w:rsidRPr="00EF646B" w14:paraId="421D9EAD" w14:textId="77777777" w:rsidTr="00AC2155">
        <w:tc>
          <w:tcPr>
            <w:tcW w:w="3240" w:type="dxa"/>
          </w:tcPr>
          <w:p w14:paraId="7FD51F81" w14:textId="0334F555" w:rsidR="00C826D4" w:rsidRPr="00EF646B" w:rsidRDefault="00C826D4" w:rsidP="00C826D4">
            <w:pPr>
              <w:tabs>
                <w:tab w:val="clear" w:pos="227"/>
                <w:tab w:val="left" w:pos="3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สิทธิการเช่า</w:t>
            </w:r>
          </w:p>
        </w:tc>
        <w:tc>
          <w:tcPr>
            <w:tcW w:w="720" w:type="dxa"/>
          </w:tcPr>
          <w:p w14:paraId="2E26A27B" w14:textId="77777777" w:rsidR="00C826D4" w:rsidRPr="00EF646B" w:rsidRDefault="00C826D4" w:rsidP="00C826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342406" w14:textId="77777777" w:rsidR="00C826D4" w:rsidRPr="00231152" w:rsidRDefault="00750711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966.84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6BDC4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BADBE6" w14:textId="77777777" w:rsidR="00C826D4" w:rsidRPr="00231152" w:rsidRDefault="00C826D4" w:rsidP="00E4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1,019.30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2DC47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93B79" w14:textId="77777777" w:rsidR="00C826D4" w:rsidRPr="00231152" w:rsidRDefault="00750711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0B8D2F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44A93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431.</w:t>
            </w:r>
            <w:r w:rsidRPr="0023115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</w:tr>
      <w:tr w:rsidR="00C826D4" w:rsidRPr="00EF646B" w14:paraId="0880D12E" w14:textId="77777777" w:rsidTr="00AC2155">
        <w:tc>
          <w:tcPr>
            <w:tcW w:w="3240" w:type="dxa"/>
          </w:tcPr>
          <w:p w14:paraId="055D324F" w14:textId="4F9ADD9F" w:rsidR="00C826D4" w:rsidRPr="00EF646B" w:rsidRDefault="00C826D4" w:rsidP="00C826D4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22"/>
                <w:tab w:val="left" w:pos="972"/>
              </w:tabs>
              <w:spacing w:line="240" w:lineRule="auto"/>
              <w:ind w:left="522" w:right="-108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ค่าเช่าค้างจ่ายตามสัญญาเช่าระยะยาว</w:t>
            </w:r>
          </w:p>
        </w:tc>
        <w:tc>
          <w:tcPr>
            <w:tcW w:w="720" w:type="dxa"/>
          </w:tcPr>
          <w:p w14:paraId="635FC3E8" w14:textId="77777777" w:rsidR="00C826D4" w:rsidRPr="00EF646B" w:rsidRDefault="00C826D4" w:rsidP="00C826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B98DC" w14:textId="77777777" w:rsidR="00C826D4" w:rsidRPr="00231152" w:rsidRDefault="00750711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41A3F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FB322" w14:textId="77777777" w:rsidR="00C826D4" w:rsidRPr="00231152" w:rsidRDefault="00C826D4" w:rsidP="00E4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31152">
              <w:rPr>
                <w:rFonts w:ascii="Angsana New" w:hAnsi="Angsana New"/>
                <w:sz w:val="30"/>
                <w:szCs w:val="30"/>
              </w:rPr>
              <w:t>6.76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80DCD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1AE8" w14:textId="77777777" w:rsidR="00C826D4" w:rsidRPr="00231152" w:rsidRDefault="00750711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32148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8951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26D4" w:rsidRPr="00EF646B" w14:paraId="3BBA5832" w14:textId="77777777" w:rsidTr="00AC2155">
        <w:tc>
          <w:tcPr>
            <w:tcW w:w="3240" w:type="dxa"/>
          </w:tcPr>
          <w:p w14:paraId="50E582CA" w14:textId="77777777" w:rsidR="00C826D4" w:rsidRPr="00EF646B" w:rsidRDefault="00C826D4" w:rsidP="00C826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FD75840" w14:textId="77777777" w:rsidR="00C826D4" w:rsidRPr="00EF646B" w:rsidRDefault="00C826D4" w:rsidP="00C826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1530F" w14:textId="77777777" w:rsidR="00C826D4" w:rsidRPr="00231152" w:rsidRDefault="00750711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C4F0C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16F13" w14:textId="77777777" w:rsidR="00C826D4" w:rsidRPr="00231152" w:rsidRDefault="00C826D4" w:rsidP="00E4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F256F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C0525" w14:textId="77777777" w:rsidR="00C826D4" w:rsidRPr="00231152" w:rsidRDefault="00750711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E0C9F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701BB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431.5</w:t>
            </w:r>
            <w:r w:rsidRPr="002311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231152" w:rsidRPr="00EF646B" w14:paraId="19BF1739" w14:textId="77777777" w:rsidTr="00AC2155">
        <w:tc>
          <w:tcPr>
            <w:tcW w:w="3240" w:type="dxa"/>
          </w:tcPr>
          <w:p w14:paraId="76D65A44" w14:textId="3CCECB47" w:rsidR="00231152" w:rsidRPr="00EF646B" w:rsidRDefault="00231152" w:rsidP="002311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557D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CA217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57D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256</w:t>
            </w:r>
            <w:r w:rsidR="00CA217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14:paraId="1851D652" w14:textId="77777777" w:rsidR="00231152" w:rsidRPr="00EF646B" w:rsidRDefault="00231152" w:rsidP="002311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97C5C2" w14:textId="77777777"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8A5F45" w14:textId="77777777"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75B1F4" w14:textId="77777777"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38E051" w14:textId="77777777"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0254E0" w14:textId="77777777"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7ED9DC" w14:textId="77777777"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78A782" w14:textId="77777777" w:rsidR="00231152" w:rsidRPr="00231152" w:rsidRDefault="00231152" w:rsidP="00231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6D4" w:rsidRPr="00EF646B" w14:paraId="3B1CE3B5" w14:textId="77777777" w:rsidTr="00AC2155">
        <w:tc>
          <w:tcPr>
            <w:tcW w:w="3240" w:type="dxa"/>
          </w:tcPr>
          <w:p w14:paraId="52EA95E3" w14:textId="1175BB17" w:rsidR="00C826D4" w:rsidRPr="00EF646B" w:rsidRDefault="00C826D4" w:rsidP="00C826D4">
            <w:pPr>
              <w:tabs>
                <w:tab w:val="clear" w:pos="227"/>
                <w:tab w:val="left" w:pos="3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สิทธิการเช่า</w:t>
            </w:r>
          </w:p>
        </w:tc>
        <w:tc>
          <w:tcPr>
            <w:tcW w:w="720" w:type="dxa"/>
          </w:tcPr>
          <w:p w14:paraId="0C84F771" w14:textId="77777777" w:rsidR="00C826D4" w:rsidRPr="00EF646B" w:rsidRDefault="00C826D4" w:rsidP="00C826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55296" w14:textId="77777777" w:rsidR="00C826D4" w:rsidRPr="00231152" w:rsidRDefault="00557DAC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915.49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E2899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3842D5" w14:textId="77777777" w:rsidR="00C826D4" w:rsidRPr="00231152" w:rsidRDefault="00C826D4" w:rsidP="00E4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966.84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8C9A3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0C270A" w14:textId="77777777" w:rsidR="00C826D4" w:rsidRPr="00231152" w:rsidRDefault="00557DAC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378.80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286A5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3443E1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</w:tr>
      <w:tr w:rsidR="00C826D4" w:rsidRPr="00EF646B" w14:paraId="2B48A233" w14:textId="77777777" w:rsidTr="00AC2155">
        <w:tc>
          <w:tcPr>
            <w:tcW w:w="3240" w:type="dxa"/>
          </w:tcPr>
          <w:p w14:paraId="5E586FD8" w14:textId="6C97102F" w:rsidR="00C826D4" w:rsidRPr="00EF646B" w:rsidRDefault="00C826D4" w:rsidP="00C826D4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22"/>
                <w:tab w:val="left" w:pos="972"/>
              </w:tabs>
              <w:spacing w:line="240" w:lineRule="auto"/>
              <w:ind w:left="522" w:right="-108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ค่าเช่าค้างจ่ายตามสัญญาเช่าระยะ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าว</w:t>
            </w:r>
          </w:p>
        </w:tc>
        <w:tc>
          <w:tcPr>
            <w:tcW w:w="720" w:type="dxa"/>
          </w:tcPr>
          <w:p w14:paraId="01C78A30" w14:textId="77777777" w:rsidR="00C826D4" w:rsidRPr="00EF646B" w:rsidRDefault="00C826D4" w:rsidP="00C826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D094F" w14:textId="77777777" w:rsidR="00C826D4" w:rsidRPr="00231152" w:rsidRDefault="00557DAC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(4.74)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B0C8C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D101B" w14:textId="77777777" w:rsidR="00C826D4" w:rsidRPr="00231152" w:rsidRDefault="00C826D4" w:rsidP="00E4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31152">
              <w:rPr>
                <w:rFonts w:ascii="Angsana New" w:hAnsi="Angsana New"/>
                <w:sz w:val="30"/>
                <w:szCs w:val="30"/>
              </w:rPr>
              <w:t>5.81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FACF4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01FA" w14:textId="77777777" w:rsidR="00C826D4" w:rsidRPr="00231152" w:rsidRDefault="00557DAC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7BF0C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8E00F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1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26D4" w:rsidRPr="00EF646B" w14:paraId="0CE2AA2D" w14:textId="77777777" w:rsidTr="00AC2155">
        <w:tc>
          <w:tcPr>
            <w:tcW w:w="3240" w:type="dxa"/>
          </w:tcPr>
          <w:p w14:paraId="1C835705" w14:textId="77777777" w:rsidR="00C826D4" w:rsidRPr="00EF646B" w:rsidRDefault="00C826D4" w:rsidP="00C826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5AE2225" w14:textId="77777777" w:rsidR="00C826D4" w:rsidRPr="00EF646B" w:rsidRDefault="00C826D4" w:rsidP="00C826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0E2A6" w14:textId="77777777" w:rsidR="00C826D4" w:rsidRPr="00231152" w:rsidRDefault="00557DAC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3C1DD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100AB" w14:textId="77777777" w:rsidR="00C826D4" w:rsidRPr="00231152" w:rsidRDefault="00C826D4" w:rsidP="00E4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38199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FD6D9" w14:textId="77777777" w:rsidR="00C826D4" w:rsidRPr="00231152" w:rsidRDefault="00557DAC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378.80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21DDF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0C216" w14:textId="77777777" w:rsidR="00C826D4" w:rsidRPr="00231152" w:rsidRDefault="00C826D4" w:rsidP="00C8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152"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</w:tr>
    </w:tbl>
    <w:p w14:paraId="6EA72E34" w14:textId="77777777" w:rsidR="00DF69EB" w:rsidRPr="00EF646B" w:rsidRDefault="00DF69EB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EA46107" w14:textId="77777777" w:rsidR="00002AE7" w:rsidRPr="00EF646B" w:rsidRDefault="00002AE7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32AFED2" w14:textId="77777777" w:rsidR="007A2BB4" w:rsidRPr="00EF646B" w:rsidRDefault="007A2BB4" w:rsidP="007A2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7A2BB4" w:rsidRPr="00EF646B" w:rsidSect="00FD7C5A">
          <w:headerReference w:type="default" r:id="rId17"/>
          <w:footerReference w:type="default" r:id="rId18"/>
          <w:footerReference w:type="first" r:id="rId19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437E7762" w14:textId="77777777" w:rsidR="00B35340" w:rsidRPr="00EF646B" w:rsidRDefault="00FD1DC3" w:rsidP="00E348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418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636"/>
        <w:gridCol w:w="889"/>
        <w:gridCol w:w="245"/>
        <w:gridCol w:w="1041"/>
        <w:gridCol w:w="236"/>
        <w:gridCol w:w="1347"/>
        <w:gridCol w:w="236"/>
        <w:gridCol w:w="1134"/>
        <w:gridCol w:w="259"/>
        <w:gridCol w:w="989"/>
        <w:gridCol w:w="238"/>
        <w:gridCol w:w="1041"/>
        <w:gridCol w:w="288"/>
        <w:gridCol w:w="1134"/>
        <w:gridCol w:w="322"/>
        <w:gridCol w:w="1148"/>
      </w:tblGrid>
      <w:tr w:rsidR="00D030F6" w:rsidRPr="00EF646B" w14:paraId="5C6E13A2" w14:textId="77777777" w:rsidTr="00A137FA">
        <w:trPr>
          <w:trHeight w:val="388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D42C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9991" w14:textId="77777777" w:rsidR="00D030F6" w:rsidRPr="00A137FA" w:rsidRDefault="00D030F6" w:rsidP="0080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38B0" w:rsidRPr="00EF646B" w14:paraId="4DB6255C" w14:textId="77777777" w:rsidTr="00A137FA">
        <w:trPr>
          <w:trHeight w:val="424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2464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D172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983AFF8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2A7B8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91A87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BA156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9101E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C51BA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805BE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11433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0E1FD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A6B53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3FC69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716E5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0F6" w:rsidRPr="00EF646B" w14:paraId="18B44EF7" w14:textId="77777777" w:rsidTr="00A137FA">
        <w:trPr>
          <w:trHeight w:val="271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40FEA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6782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AC6EED2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4CD38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1E2DE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92C7F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สิ่งก่อสร้าง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CF9C6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70182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1DD9A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F1CB6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ระบบ</w:t>
            </w:r>
          </w:p>
        </w:tc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D3BB3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803BD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8B0" w:rsidRPr="00EF646B" w14:paraId="201A9326" w14:textId="77777777" w:rsidTr="00A137FA">
        <w:trPr>
          <w:trHeight w:val="298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62362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855A6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8A7C20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8A1A7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E6F31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C7774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F7004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A8F8E3" w14:textId="77777777" w:rsidR="00D030F6" w:rsidRPr="00A137FA" w:rsidRDefault="00D030F6" w:rsidP="0066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0CF1E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683A6" w14:textId="77777777" w:rsidR="00D030F6" w:rsidRPr="00A137FA" w:rsidRDefault="00D030F6" w:rsidP="00D0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37FA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5314C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E12114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BEC865" w14:textId="77777777" w:rsidR="00D030F6" w:rsidRPr="00A137FA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30F6" w:rsidRPr="00EF646B" w14:paraId="462C0337" w14:textId="77777777" w:rsidTr="00A137FA">
        <w:trPr>
          <w:trHeight w:val="298"/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BE515" w14:textId="77777777" w:rsidR="00D030F6" w:rsidRPr="00A137FA" w:rsidRDefault="00D030F6" w:rsidP="00E8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4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FE02D06" w14:textId="77777777" w:rsidR="00D030F6" w:rsidRPr="00A137FA" w:rsidRDefault="00D030F6" w:rsidP="00E8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38B0" w:rsidRPr="00EF646B" w14:paraId="1102AC42" w14:textId="77777777" w:rsidTr="00A137FA">
        <w:trPr>
          <w:trHeight w:val="343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2C20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69D849D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3F575B1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0EE67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6BCDC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81CC9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53532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68179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1F5A5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989FE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FA0F3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E75A7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44661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CF8B7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E5986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49BC" w14:textId="77777777" w:rsidR="00D030F6" w:rsidRPr="00A137FA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3927" w:rsidRPr="00EF646B" w14:paraId="5DEF4A14" w14:textId="77777777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7164D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ตุลาคม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F55E5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2E3927">
              <w:rPr>
                <w:rFonts w:ascii="Angsana New" w:hAnsi="Angsana New"/>
                <w:sz w:val="28"/>
                <w:szCs w:val="28"/>
              </w:rPr>
              <w:t>988.16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9CF2ECD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324A5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2E3927">
              <w:rPr>
                <w:rFonts w:ascii="Angsana New" w:hAnsi="Angsana New"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1B44A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7FBB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rPr>
                <w:rFonts w:ascii="Angsana New" w:hAnsi="Angsana New"/>
                <w:sz w:val="28"/>
                <w:szCs w:val="28"/>
              </w:rPr>
            </w:pPr>
            <w:r w:rsidRPr="002E3927">
              <w:rPr>
                <w:rFonts w:ascii="Angsana New" w:hAnsi="Angsana New"/>
                <w:sz w:val="28"/>
                <w:szCs w:val="28"/>
              </w:rPr>
              <w:t>1,911.58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704B8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CF43D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2E3927">
              <w:rPr>
                <w:rFonts w:ascii="Angsana New" w:hAnsi="Angsana New"/>
                <w:sz w:val="28"/>
                <w:szCs w:val="28"/>
              </w:rPr>
              <w:t>485.11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A97E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1EBE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 w:rsidRPr="002E3927">
              <w:rPr>
                <w:rFonts w:ascii="Angsana New" w:hAnsi="Angsana New"/>
                <w:sz w:val="28"/>
                <w:szCs w:val="28"/>
              </w:rPr>
              <w:t>8.14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11BF0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9B9E0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2E3927">
              <w:rPr>
                <w:rFonts w:ascii="Angsana New" w:hAnsi="Angsana New"/>
                <w:sz w:val="28"/>
                <w:szCs w:val="28"/>
              </w:rPr>
              <w:t>363.59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B19A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11A5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2E3927">
              <w:rPr>
                <w:rFonts w:ascii="Angsana New" w:hAnsi="Angsana New"/>
                <w:sz w:val="28"/>
                <w:szCs w:val="28"/>
              </w:rPr>
              <w:t>2.21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E9B2" w14:textId="77777777" w:rsidR="002E3927" w:rsidRPr="002E3927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503CA" w14:textId="77777777" w:rsidR="002E3927" w:rsidRPr="002E3927" w:rsidRDefault="002E3927" w:rsidP="00D33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111" w:hanging="104"/>
              <w:rPr>
                <w:rFonts w:ascii="Angsana New" w:hAnsi="Angsana New"/>
                <w:sz w:val="28"/>
                <w:szCs w:val="28"/>
              </w:rPr>
            </w:pPr>
            <w:r w:rsidRPr="002E3927">
              <w:rPr>
                <w:rFonts w:ascii="Angsana New" w:hAnsi="Angsana New"/>
                <w:sz w:val="28"/>
                <w:szCs w:val="28"/>
              </w:rPr>
              <w:t>3,962.52</w:t>
            </w:r>
          </w:p>
        </w:tc>
      </w:tr>
      <w:tr w:rsidR="002E3927" w:rsidRPr="00EF646B" w14:paraId="322C4B6E" w14:textId="77777777" w:rsidTr="00A137FA">
        <w:trPr>
          <w:trHeight w:val="8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9B81C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8D1A7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4.83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52FD872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F7305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C45FB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58CBE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10.90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537B4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D6B2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42.66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7507D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7C5D7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DC1AA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7AA4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2.58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9DFF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63738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1.10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15BA5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5D655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62.67</w:t>
            </w:r>
          </w:p>
        </w:tc>
      </w:tr>
      <w:tr w:rsidR="002E3927" w:rsidRPr="00EF646B" w14:paraId="381E35DA" w14:textId="77777777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6788D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center"/>
          </w:tcPr>
          <w:p w14:paraId="585B9EE6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4DEBCA0D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32F29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251AF4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7BB10" w14:textId="77777777" w:rsidR="002E3927" w:rsidRPr="00A137FA" w:rsidRDefault="002E3927" w:rsidP="0010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260A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FFD36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(2.68)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1E792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D958B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(0.83)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ED69B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BBB5E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F4CB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EE77D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74CA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41CB5" w14:textId="77777777" w:rsidR="002E3927" w:rsidRPr="00A137FA" w:rsidRDefault="002E3927" w:rsidP="00D33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(3.51)</w:t>
            </w:r>
          </w:p>
        </w:tc>
      </w:tr>
      <w:tr w:rsidR="002E3927" w:rsidRPr="00EF646B" w14:paraId="762AD6E7" w14:textId="77777777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4CDD3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center"/>
          </w:tcPr>
          <w:p w14:paraId="25590B7E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641AB3B8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D769A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BED34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7B617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(1.96)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14DCD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262DA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(32.62)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71393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A1BA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46AB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EFB37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(0.24)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858CE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39900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15763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24842" w14:textId="77777777" w:rsidR="002E3927" w:rsidRPr="00A137FA" w:rsidRDefault="002E3927" w:rsidP="00D33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(34.82)</w:t>
            </w:r>
          </w:p>
        </w:tc>
      </w:tr>
      <w:tr w:rsidR="002E3927" w:rsidRPr="00EF646B" w14:paraId="00B085A9" w14:textId="77777777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34E55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center"/>
          </w:tcPr>
          <w:p w14:paraId="1C60FACF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F828834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004C9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48150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1C249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3.31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5DC3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4C341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5E0C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A623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53E6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C6775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9E997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329E2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(3.31)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AAFC0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1AC2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3927" w:rsidRPr="00EF646B" w14:paraId="1FA86C85" w14:textId="77777777" w:rsidTr="00A137FA">
        <w:trPr>
          <w:trHeight w:val="34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44E48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3BE83D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992.99</w:t>
            </w: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1C494776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474D26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793BE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BB597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1,923.83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4C53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10A1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492.29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5A95B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F0317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8.09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66D15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3B5C4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365.93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0F2B3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9659" w14:textId="77777777" w:rsidR="002E3927" w:rsidRPr="00A137FA" w:rsidRDefault="002E3927" w:rsidP="00C3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3753A" w14:textId="77777777" w:rsidR="002E3927" w:rsidRPr="00A137FA" w:rsidRDefault="002E3927" w:rsidP="002E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501F2" w14:textId="77777777" w:rsidR="002E3927" w:rsidRPr="00D44105" w:rsidRDefault="002E3927" w:rsidP="00D44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4105">
              <w:rPr>
                <w:rFonts w:ascii="Angsana New" w:hAnsi="Angsana New"/>
                <w:b/>
                <w:bCs/>
                <w:sz w:val="28"/>
                <w:szCs w:val="28"/>
              </w:rPr>
              <w:t>3,986.86</w:t>
            </w:r>
          </w:p>
        </w:tc>
      </w:tr>
      <w:tr w:rsidR="00BA38B0" w:rsidRPr="00EF646B" w14:paraId="6B842FD7" w14:textId="77777777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7E85C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9D430" w14:textId="77777777" w:rsidR="00BA38B0" w:rsidRPr="00A137FA" w:rsidRDefault="005F139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5ACDE2D8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845528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C3AD7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E237BF" w14:textId="2C5B363C" w:rsidR="00BA38B0" w:rsidRPr="00A137FA" w:rsidRDefault="008A0BB3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52.81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8176DA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B94236" w14:textId="0B05F8E9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</w:t>
            </w:r>
            <w:r w:rsidR="008A0BB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2E1A9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EC7D5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14.58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04F9F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F64C6D" w14:textId="76B5D593" w:rsidR="00BA38B0" w:rsidRPr="00A137FA" w:rsidRDefault="00E26703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DEC75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914079" w14:textId="32F76F27" w:rsidR="00BA38B0" w:rsidRPr="00A137FA" w:rsidRDefault="00E26703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6337D3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6179A3" w14:textId="77777777" w:rsidR="00BA38B0" w:rsidRPr="00A137FA" w:rsidRDefault="001123DB" w:rsidP="0096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157.59</w:t>
            </w:r>
          </w:p>
        </w:tc>
      </w:tr>
      <w:tr w:rsidR="00BA38B0" w:rsidRPr="00EF646B" w14:paraId="21F1F69A" w14:textId="77777777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2BD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A9DC3" w14:textId="77777777" w:rsidR="00BA38B0" w:rsidRPr="00A137FA" w:rsidRDefault="005F139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4CA326B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1040E0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958C6B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38C3CF" w14:textId="77777777" w:rsidR="00BA38B0" w:rsidRPr="00A137FA" w:rsidRDefault="001123DB" w:rsidP="003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left" w:pos="673"/>
              </w:tabs>
              <w:ind w:firstLine="1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BC94FF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ACC857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(18.40)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8E72F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C7060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CFF122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629286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BEB2E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9A2F02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A3DC3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03A1B" w14:textId="77777777" w:rsidR="00BA38B0" w:rsidRPr="00A137FA" w:rsidRDefault="001123DB" w:rsidP="0056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(18.40)</w:t>
            </w:r>
          </w:p>
        </w:tc>
      </w:tr>
      <w:tr w:rsidR="00BA38B0" w:rsidRPr="00EF646B" w14:paraId="54ECF2F9" w14:textId="77777777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E2EC9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5C1BE" w14:textId="77777777" w:rsidR="00BA38B0" w:rsidRPr="00A137FA" w:rsidRDefault="005F139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41065F0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77800F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7878FE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C6954B" w14:textId="77777777" w:rsidR="00BA38B0" w:rsidRPr="00A137FA" w:rsidRDefault="001123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(13.50)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5A432D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CFE286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(16.21)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320BF7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01E20B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49754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24B786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(5.66)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A17942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B589E7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78543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4367AC" w14:textId="77777777" w:rsidR="00BA38B0" w:rsidRPr="00A137FA" w:rsidRDefault="001123DB" w:rsidP="0056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(35.37)</w:t>
            </w:r>
          </w:p>
        </w:tc>
      </w:tr>
      <w:tr w:rsidR="00A4685E" w:rsidRPr="00EF646B" w14:paraId="1371B58E" w14:textId="77777777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20ADB" w14:textId="77777777" w:rsidR="00A4685E" w:rsidRPr="00A137FA" w:rsidRDefault="00A4685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จำหน่ายบริษัทย่อย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74994" w14:textId="77777777" w:rsidR="00A4685E" w:rsidRPr="00A137FA" w:rsidRDefault="005F139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392E7A53" w14:textId="77777777" w:rsidR="00A4685E" w:rsidRPr="00A137FA" w:rsidRDefault="00A4685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178789" w14:textId="77777777" w:rsidR="00A4685E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B77440" w14:textId="77777777" w:rsidR="00A4685E" w:rsidRPr="00A137FA" w:rsidRDefault="00A4685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F3A127" w14:textId="77777777" w:rsidR="00A4685E" w:rsidRPr="00A137FA" w:rsidRDefault="001123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(4.68)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7A3035" w14:textId="77777777" w:rsidR="00A4685E" w:rsidRPr="00A137FA" w:rsidRDefault="00A4685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982F54" w14:textId="77777777" w:rsidR="00A4685E" w:rsidRPr="00A137FA" w:rsidRDefault="001123DB" w:rsidP="0011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(0.08)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5C8DB2" w14:textId="77777777" w:rsidR="00A4685E" w:rsidRPr="00A137FA" w:rsidRDefault="00A4685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4B9E1" w14:textId="77777777" w:rsidR="00A4685E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4BF33D" w14:textId="77777777" w:rsidR="00A4685E" w:rsidRPr="00A137FA" w:rsidRDefault="00A4685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BF2070" w14:textId="77777777" w:rsidR="00A4685E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4C21C8" w14:textId="77777777" w:rsidR="00A4685E" w:rsidRPr="00A137FA" w:rsidRDefault="00A4685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B8DF3B" w14:textId="77777777" w:rsidR="00A4685E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58B1BA" w14:textId="77777777" w:rsidR="00A4685E" w:rsidRPr="00A137FA" w:rsidRDefault="00A4685E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A6F780" w14:textId="77777777" w:rsidR="00A4685E" w:rsidRPr="00A137FA" w:rsidRDefault="001123DB" w:rsidP="0056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(4.76)</w:t>
            </w:r>
          </w:p>
        </w:tc>
      </w:tr>
      <w:tr w:rsidR="00BA38B0" w:rsidRPr="00EF646B" w14:paraId="247D49A0" w14:textId="77777777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ECA14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B0B4D" w14:textId="77777777" w:rsidR="00BA38B0" w:rsidRPr="00A137FA" w:rsidRDefault="005F1398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DDD5EFD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91FDD5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399C3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EEAF52" w14:textId="06143D1F" w:rsidR="00BA38B0" w:rsidRPr="00A137FA" w:rsidRDefault="00E26703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8C2B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E1DB57" w14:textId="210FA49D" w:rsidR="00BA38B0" w:rsidRPr="00A137FA" w:rsidRDefault="00F61953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(1.90)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866AE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780564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3A18C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0957FE" w14:textId="7ECDBE78" w:rsidR="00BA38B0" w:rsidRPr="00A137FA" w:rsidRDefault="00E26703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186D5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1E983B" w14:textId="6316D3E3" w:rsidR="00BA38B0" w:rsidRPr="00A137FA" w:rsidRDefault="00E26703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2FD34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7891C6" w14:textId="77777777" w:rsidR="00BA38B0" w:rsidRPr="00A137FA" w:rsidRDefault="001123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38B0" w:rsidRPr="00EF646B" w14:paraId="4FBC9583" w14:textId="77777777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E39CA" w14:textId="77777777" w:rsidR="00BA38B0" w:rsidRPr="00A137FA" w:rsidRDefault="00BA38B0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E392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7C0335" w14:textId="77777777" w:rsidR="00BA38B0" w:rsidRPr="00A137FA" w:rsidRDefault="001123DB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992.99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5E93AF71" w14:textId="77777777"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BE5BD0" w14:textId="77777777" w:rsidR="00BA38B0" w:rsidRPr="00A137FA" w:rsidRDefault="001123D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D52BA1" w14:textId="77777777"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F79CFF" w14:textId="604BA272" w:rsidR="00BA38B0" w:rsidRPr="00A137FA" w:rsidRDefault="000447F7" w:rsidP="001123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</w:t>
            </w:r>
            <w:r w:rsidR="00F61953">
              <w:rPr>
                <w:rFonts w:ascii="Angsana New" w:hAnsi="Angsana New"/>
                <w:b/>
                <w:bCs/>
                <w:sz w:val="28"/>
                <w:szCs w:val="28"/>
              </w:rPr>
              <w:t>60.3</w:t>
            </w:r>
            <w:r w:rsidR="003E57A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ED6D9" w14:textId="77777777"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95388C" w14:textId="711AA866" w:rsidR="00BA38B0" w:rsidRPr="00A137FA" w:rsidRDefault="000447F7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  <w:r w:rsidR="00F61953">
              <w:rPr>
                <w:rFonts w:ascii="Angsana New" w:hAnsi="Angsana New"/>
                <w:b/>
                <w:bCs/>
                <w:sz w:val="28"/>
                <w:szCs w:val="28"/>
              </w:rPr>
              <w:t>5.</w:t>
            </w:r>
            <w:r w:rsidR="00E26703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A7140D" w14:textId="77777777"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B8EB3F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22.67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25B663" w14:textId="77777777"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D2E063" w14:textId="77777777" w:rsidR="00BA38B0" w:rsidRPr="00A137FA" w:rsidRDefault="001123DB" w:rsidP="00EF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380.28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F70970" w14:textId="77777777"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31CE7F" w14:textId="1ED63A48" w:rsidR="00BA38B0" w:rsidRPr="00A137FA" w:rsidRDefault="00E26703" w:rsidP="0056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CBE2E9" w14:textId="77777777" w:rsidR="00BA38B0" w:rsidRPr="00A137FA" w:rsidRDefault="00BA38B0" w:rsidP="0038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CD963" w14:textId="77777777" w:rsidR="00BA38B0" w:rsidRPr="00A137FA" w:rsidRDefault="001123DB" w:rsidP="0056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4,085.92</w:t>
            </w:r>
          </w:p>
        </w:tc>
      </w:tr>
      <w:tr w:rsidR="00BA38B0" w:rsidRPr="00EF646B" w14:paraId="0792D9C4" w14:textId="77777777" w:rsidTr="00A137FA">
        <w:trPr>
          <w:trHeight w:val="31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A7D2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49F2E5FA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66D74A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301FD892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C42697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9489F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3C677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1A0BF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066E0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76EA7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CB6E3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310179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126516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CC693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1AB71E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FB8D8" w14:textId="77777777" w:rsidR="00BA38B0" w:rsidRPr="00A137FA" w:rsidRDefault="00BA38B0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739" w:rsidRPr="00EF646B" w14:paraId="51262E89" w14:textId="77777777" w:rsidTr="00A137FA">
        <w:trPr>
          <w:trHeight w:val="31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D686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790A98FF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69C6DAE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5A2871D1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CA35550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CB79B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C6B1B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5D4B0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D15C4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8D207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E1782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89C36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D901F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2EBA33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9EE34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23F2CA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739" w:rsidRPr="00EF646B" w14:paraId="0D4759DC" w14:textId="77777777" w:rsidTr="00A137FA">
        <w:trPr>
          <w:trHeight w:val="31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2C97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26BF6922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183113BF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2DCF4A6C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466E861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D8E3A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641BB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463C0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374CB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48ADB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FCEBF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B5167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7E91FE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3923D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FE2D9D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8B8D3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739" w:rsidRPr="00EF646B" w14:paraId="431C1F7B" w14:textId="77777777" w:rsidTr="00A137FA">
        <w:trPr>
          <w:trHeight w:val="31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1349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45A37A23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B916769" w14:textId="77777777" w:rsidR="001F7739" w:rsidRPr="00A137FA" w:rsidRDefault="001F7739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0438E0B2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510ACF6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817DC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81922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F8E866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849A0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D5E4A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6E438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E200D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503A4A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8D8C2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08D4D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39A282" w14:textId="77777777" w:rsidR="001F7739" w:rsidRPr="00A137FA" w:rsidRDefault="001F7739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F1D" w:rsidRPr="00EF646B" w14:paraId="57CB7CD2" w14:textId="77777777" w:rsidTr="00A137FA">
        <w:trPr>
          <w:trHeight w:val="31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8BC0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2F2E04F7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138144C3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613795D3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C7BA734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A50C8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89C8CB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9002C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84518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F6A88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C1D2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643AC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EE1AB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44233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C79A4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235D9F" w14:textId="77777777" w:rsidR="00851F1D" w:rsidRPr="00A137FA" w:rsidRDefault="00851F1D" w:rsidP="003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4B64" w:rsidRPr="00EF646B" w14:paraId="0C1EB636" w14:textId="77777777" w:rsidTr="00A137FA">
        <w:trPr>
          <w:trHeight w:val="33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58E2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ตุลาคม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3ADEB2B7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8"/>
                <w:szCs w:val="28"/>
              </w:rPr>
            </w:pPr>
            <w:r w:rsidRPr="00F14B64">
              <w:rPr>
                <w:rFonts w:ascii="Angsana New" w:hAnsi="Angsana New"/>
                <w:sz w:val="28"/>
                <w:szCs w:val="28"/>
              </w:rPr>
              <w:t>191.99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C7ADD71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</w:tcPr>
          <w:p w14:paraId="608DEC0D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F14B64">
              <w:rPr>
                <w:rFonts w:ascii="Angsana New" w:hAnsi="Angsana New"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3FA58ACF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CB0A1B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F14B64">
              <w:rPr>
                <w:rFonts w:ascii="Angsana New" w:hAnsi="Angsana New"/>
                <w:sz w:val="28"/>
                <w:szCs w:val="28"/>
              </w:rPr>
              <w:t>568.43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4F7EA9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BACC80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  <w:r w:rsidRPr="00F14B64">
              <w:rPr>
                <w:rFonts w:ascii="Angsana New" w:hAnsi="Angsana New"/>
                <w:sz w:val="28"/>
                <w:szCs w:val="28"/>
              </w:rPr>
              <w:t>368.39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43F954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C0F983" w14:textId="77777777" w:rsidR="00F14B64" w:rsidRPr="00F14B64" w:rsidRDefault="00F14B64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rPr>
                <w:rFonts w:ascii="Angsana New" w:hAnsi="Angsana New"/>
                <w:sz w:val="28"/>
                <w:szCs w:val="28"/>
              </w:rPr>
            </w:pPr>
            <w:r w:rsidRPr="00F14B64">
              <w:rPr>
                <w:rFonts w:ascii="Angsana New" w:hAnsi="Angsana New"/>
                <w:sz w:val="28"/>
                <w:szCs w:val="28"/>
              </w:rPr>
              <w:t>7.66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30E2F2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7F14E9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F14B64">
              <w:rPr>
                <w:rFonts w:ascii="Angsana New" w:hAnsi="Angsana New"/>
                <w:sz w:val="28"/>
                <w:szCs w:val="28"/>
              </w:rPr>
              <w:t>82.65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5214EC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F984B8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B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65384C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2D90F4" w14:textId="77777777" w:rsidR="00F14B64" w:rsidRPr="00F14B64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14B64">
              <w:rPr>
                <w:rFonts w:ascii="Angsana New" w:hAnsi="Angsana New"/>
                <w:sz w:val="28"/>
                <w:szCs w:val="28"/>
              </w:rPr>
              <w:t>1,422.85</w:t>
            </w:r>
          </w:p>
        </w:tc>
      </w:tr>
      <w:tr w:rsidR="00F14B64" w:rsidRPr="00EF646B" w14:paraId="2C15B221" w14:textId="77777777" w:rsidTr="00A137FA">
        <w:trPr>
          <w:trHeight w:val="36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F9BB" w14:textId="10257551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4B760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center"/>
          </w:tcPr>
          <w:p w14:paraId="04B932AF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4.87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4FDA1C72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center"/>
          </w:tcPr>
          <w:p w14:paraId="7D821614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02960736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9F6587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75.35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06CDC1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102A33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39.17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2FAC23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EB8ABD" w14:textId="77777777" w:rsidR="00F14B64" w:rsidRPr="00A137FA" w:rsidRDefault="00F14B64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ind w:right="9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364E33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62D6B0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18.30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D307D0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DF834B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BC87B9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95E1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137.90</w:t>
            </w:r>
          </w:p>
        </w:tc>
      </w:tr>
      <w:tr w:rsidR="00F14B64" w:rsidRPr="00EF646B" w14:paraId="376182F5" w14:textId="77777777" w:rsidTr="00A137FA">
        <w:trPr>
          <w:trHeight w:val="36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6A36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center"/>
          </w:tcPr>
          <w:p w14:paraId="027A8BBD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324F7746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center"/>
          </w:tcPr>
          <w:p w14:paraId="2D9F9951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5EC97D95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E3B011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E66E72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27BF0A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(2.44)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D8C23E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A095AC" w14:textId="77777777" w:rsidR="00F14B64" w:rsidRPr="00A137FA" w:rsidRDefault="00F14B64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(0.83)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9AB676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569193" w14:textId="77777777" w:rsidR="00F14B64" w:rsidRPr="00A137FA" w:rsidRDefault="00F14B64" w:rsidP="00C4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1BA3E5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6B6CD3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3A8BF5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17FD69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(3.27)</w:t>
            </w:r>
          </w:p>
        </w:tc>
      </w:tr>
      <w:tr w:rsidR="00F14B64" w:rsidRPr="00EF646B" w14:paraId="43C5D8C3" w14:textId="77777777" w:rsidTr="00A137FA">
        <w:trPr>
          <w:trHeight w:val="36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B45E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B938F0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3ECA3145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D0F4FD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04536E59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BCF71F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(0.63)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6108DF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9E3E16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(32.36)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C09B1F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0BD8E4" w14:textId="77777777" w:rsidR="00F14B64" w:rsidRPr="00A137FA" w:rsidRDefault="00F14B64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8C7A7E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4218B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(0.24)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7AF4F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9D2D0F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D67D9B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9D7607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(33.23)</w:t>
            </w:r>
          </w:p>
        </w:tc>
      </w:tr>
      <w:tr w:rsidR="00F14B64" w:rsidRPr="00EF646B" w14:paraId="54592997" w14:textId="77777777" w:rsidTr="00A137FA">
        <w:trPr>
          <w:trHeight w:val="352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99219" w14:textId="08126D7C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B760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69A15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196.86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2051D8AB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EF1E512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EDD249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EA8FFFA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643.15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710246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E70F2D9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372.76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214A3E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E2A1D71" w14:textId="77777777" w:rsidR="00F14B64" w:rsidRPr="00A137FA" w:rsidRDefault="00F14B64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7.04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B8479F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8A09B37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100.71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F81F1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4D8E924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750E2D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5ADB72D" w14:textId="77777777" w:rsidR="00F14B64" w:rsidRPr="00A137FA" w:rsidRDefault="00F14B64" w:rsidP="00F1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1,524.25</w:t>
            </w:r>
          </w:p>
        </w:tc>
      </w:tr>
      <w:tr w:rsidR="00BA38B0" w:rsidRPr="00EF646B" w14:paraId="06F949E6" w14:textId="77777777" w:rsidTr="00A137FA">
        <w:trPr>
          <w:trHeight w:val="27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637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B9384B" w:rsidRPr="00A137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FCBADE" w14:textId="77777777" w:rsidR="00BA38B0" w:rsidRPr="00A137FA" w:rsidRDefault="00F86E16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5.36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7D99C829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A0D438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FA1D9F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4F15DB" w14:textId="77777777" w:rsidR="00BA38B0" w:rsidRPr="00A137FA" w:rsidRDefault="00F86E16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83.80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065C23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095B92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41.66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0AB40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A8342D" w14:textId="77777777" w:rsidR="00BA38B0" w:rsidRPr="00A137FA" w:rsidRDefault="00F86E16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E6637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8279C9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19.44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86FEA4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E3C59F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216243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C3AE0E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153.05</w:t>
            </w:r>
          </w:p>
        </w:tc>
      </w:tr>
      <w:tr w:rsidR="00F86E16" w:rsidRPr="00EF646B" w14:paraId="13337539" w14:textId="77777777" w:rsidTr="00A137FA">
        <w:trPr>
          <w:trHeight w:val="271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A4F1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8887B7" w14:textId="77777777" w:rsidR="00F86E16" w:rsidRDefault="00F86E16" w:rsidP="00F8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right="-250" w:firstLin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(79.93)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11CB7357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148DD2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919A7D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E08826" w14:textId="77777777" w:rsidR="00F86E16" w:rsidRPr="00A137FA" w:rsidRDefault="00F86E16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D3F25F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05F4D0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8DA249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979260" w14:textId="77777777" w:rsidR="00F86E16" w:rsidRPr="00A137FA" w:rsidRDefault="00F86E16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D74E21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DD3F81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D9E07A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856D07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B4950A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C65EE6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(79.93)</w:t>
            </w:r>
          </w:p>
        </w:tc>
      </w:tr>
      <w:tr w:rsidR="00BA38B0" w:rsidRPr="00EF646B" w14:paraId="045488D2" w14:textId="77777777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4D31D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C3DD58" w14:textId="77777777" w:rsidR="00BA38B0" w:rsidRPr="00A137FA" w:rsidRDefault="00F86E16" w:rsidP="00F8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F62B2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A0587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F519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16685" w14:textId="77777777" w:rsidR="00BA38B0" w:rsidRPr="00A137FA" w:rsidRDefault="00F86E16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6DD2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E22C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(17.12)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AB21C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CD64" w14:textId="77777777" w:rsidR="00BA38B0" w:rsidRPr="00A137FA" w:rsidRDefault="00F86E16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73A7C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B99FD" w14:textId="77777777" w:rsidR="00BA38B0" w:rsidRPr="00A137FA" w:rsidRDefault="00F86E16" w:rsidP="00C4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F4AD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5E77A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0BF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DB1A3" w14:textId="77777777" w:rsidR="00BA38B0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(17.12)</w:t>
            </w:r>
          </w:p>
        </w:tc>
      </w:tr>
      <w:tr w:rsidR="00F86E16" w:rsidRPr="00EF646B" w14:paraId="4CCC6F95" w14:textId="77777777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18228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BB1644" w14:textId="77777777" w:rsidR="00F86E16" w:rsidRDefault="00F86E16" w:rsidP="00F8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21175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9EC8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1A00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E4672" w14:textId="77777777" w:rsidR="00F86E16" w:rsidRPr="00A137FA" w:rsidRDefault="00F86E16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(13.50)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5217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0B8D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(16.20)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2034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727A8" w14:textId="77777777" w:rsidR="00F86E16" w:rsidRPr="00A137FA" w:rsidRDefault="00F86E16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93DC9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4151F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(5.66)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B1C94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43D32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826E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47293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(35.36)</w:t>
            </w:r>
          </w:p>
        </w:tc>
      </w:tr>
      <w:tr w:rsidR="00F86E16" w:rsidRPr="00EF646B" w14:paraId="599988E3" w14:textId="77777777" w:rsidTr="00A137FA">
        <w:trPr>
          <w:trHeight w:val="3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17C79" w14:textId="77777777" w:rsidR="00F86E16" w:rsidRPr="00A137FA" w:rsidRDefault="000137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จำหน่ายเงินลงทุนในบริษัทย่อย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710387" w14:textId="77777777" w:rsidR="00F86E16" w:rsidRDefault="000137DB" w:rsidP="00F8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11628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BB447" w14:textId="77777777" w:rsidR="00F86E16" w:rsidRPr="00A137FA" w:rsidRDefault="000137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E708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ECC49" w14:textId="77777777" w:rsidR="00F86E16" w:rsidRPr="00A137FA" w:rsidRDefault="000137DB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F711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62C41" w14:textId="77777777" w:rsidR="00F86E16" w:rsidRPr="00A137FA" w:rsidRDefault="000137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(0.07)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C94CD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5587D" w14:textId="77777777" w:rsidR="00F86E16" w:rsidRPr="00A137FA" w:rsidRDefault="000137DB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068FC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6084" w14:textId="77777777" w:rsidR="00F86E16" w:rsidRPr="00A137FA" w:rsidRDefault="000137DB" w:rsidP="00C4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B810C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25BB6" w14:textId="77777777" w:rsidR="00F86E16" w:rsidRPr="00A137FA" w:rsidRDefault="000137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5315A" w14:textId="77777777" w:rsidR="00F86E16" w:rsidRPr="00A137FA" w:rsidRDefault="00F86E16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3A8A" w14:textId="77777777" w:rsidR="00F86E16" w:rsidRPr="00A137FA" w:rsidRDefault="000137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(4.75)</w:t>
            </w:r>
          </w:p>
        </w:tc>
      </w:tr>
      <w:tr w:rsidR="00BA38B0" w:rsidRPr="00EF646B" w14:paraId="2810688D" w14:textId="77777777" w:rsidTr="00A137FA">
        <w:trPr>
          <w:trHeight w:val="279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DAB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14B6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45781" w14:textId="77777777" w:rsidR="00BA38B0" w:rsidRPr="00A137FA" w:rsidRDefault="000137DB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122.29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45EDAC1B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F06325" w14:textId="77777777" w:rsidR="00BA38B0" w:rsidRPr="00A137FA" w:rsidRDefault="000137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186C64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030C07" w14:textId="57021FAD" w:rsidR="00BA38B0" w:rsidRPr="00A137FA" w:rsidRDefault="004B7609" w:rsidP="00BD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708.77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F117E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2EA49A" w14:textId="09B8A65B" w:rsidR="00BA38B0" w:rsidRPr="00A137FA" w:rsidRDefault="004B7609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381.03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6D7DD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80748B" w14:textId="77777777" w:rsidR="00BA38B0" w:rsidRPr="00A137FA" w:rsidRDefault="000137DB" w:rsidP="004B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9.83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03EC7C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9431C8" w14:textId="77777777" w:rsidR="00BA38B0" w:rsidRPr="00A137FA" w:rsidRDefault="000137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114.49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468C3D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7EDE0C" w14:textId="77777777" w:rsidR="00BA38B0" w:rsidRPr="00A137FA" w:rsidRDefault="000137DB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193CB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3A0CF9" w14:textId="77777777" w:rsidR="00BA38B0" w:rsidRPr="00A137FA" w:rsidRDefault="000137DB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1,540.14</w:t>
            </w:r>
          </w:p>
        </w:tc>
      </w:tr>
      <w:tr w:rsidR="00BA38B0" w:rsidRPr="00EF646B" w14:paraId="787C17E6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7B6A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75E3F4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2AB6DA9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EC894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5A578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DBE858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6D7B2C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1AFC8F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57CEEB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A9E67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FB1596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77D15D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A7CDA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88623F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2DCCC0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14AEA1" w14:textId="77777777" w:rsidR="00BA38B0" w:rsidRPr="00A137FA" w:rsidRDefault="00BA38B0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37FA" w:rsidRPr="00EF646B" w14:paraId="692D14D7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DC259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05AA78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4869AB24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D74CFC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B12F46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6F4E19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13DB5E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D36728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296AB6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EF8149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3FBE10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6B3F0E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5EF4B8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DF219D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197E05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045491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37FA" w:rsidRPr="00EF646B" w14:paraId="3D0042FD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577F7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57FBDE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62667C3E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B94100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FF54C0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63029F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68626E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94F98A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360C69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86D390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6F16B9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C7A81F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89A345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49917F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5F5953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F2BB18" w14:textId="77777777" w:rsidR="00A137FA" w:rsidRPr="00A137FA" w:rsidRDefault="00A137FA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1F1D" w:rsidRPr="00EF646B" w14:paraId="37E36C81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6B163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9FF5C2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2EA408AA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ED3EE4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92A890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598031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97B684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4189D9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51FD88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7830FB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FC0093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AED6C1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716B4D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2E43DC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EE356C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845CA7" w14:textId="77777777" w:rsidR="00851F1D" w:rsidRPr="00A137FA" w:rsidRDefault="00851F1D" w:rsidP="00BA3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AD2" w:rsidRPr="00EF646B" w14:paraId="1F53C9E0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651D4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DF800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055FE481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CDEDCC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288925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2228B6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0808B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D037B3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F5D1C1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C992E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0D38CD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48E810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FB949E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812CF8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A6E914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488CF0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AD2" w:rsidRPr="00EF646B" w14:paraId="3617D60D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4656C" w14:textId="77777777" w:rsidR="00010AD2" w:rsidRPr="00A137FA" w:rsidRDefault="00694B71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ตุลาคม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63D246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3886B2F4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8C0738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FDBB3E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0539CD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7461D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999BCD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FAFC6F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B31CFE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6C20F9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39F574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8A4CDE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B39F84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FB4DA3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DE5961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4B71" w:rsidRPr="00EF646B" w14:paraId="6C1E24FC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753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4C4CD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796.17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3C2CC519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9226A0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E09A19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847FFC" w14:textId="77777777" w:rsidR="00694B71" w:rsidRPr="00A137FA" w:rsidRDefault="00694B71" w:rsidP="00F4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1,343.15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2EA44A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617822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116.72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4A949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33D9A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0.48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3178E4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7968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280.94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56686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EFE31A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2.21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E83251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DF070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2,539.67</w:t>
            </w:r>
          </w:p>
        </w:tc>
      </w:tr>
      <w:tr w:rsidR="00010AD2" w:rsidRPr="00A137FA" w14:paraId="1E8BF069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DB847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1368D1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60A8D86A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834714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4AB722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6090A2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99654D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D01BA2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C0D578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CA183C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10A61E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C18B2A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04A1EC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4C880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4CDAAD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DE234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0AD2" w:rsidRPr="00EF646B" w14:paraId="42458551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2B366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4B7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94B7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9464C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750A76FF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06FB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0C85DA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77DEA7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A57A12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48D05E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6E7917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286A7B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89C5BA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7350A1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E90515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74D33D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D8B87C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2A211F" w14:textId="77777777" w:rsidR="00010AD2" w:rsidRPr="00A137FA" w:rsidRDefault="00010AD2" w:rsidP="000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4B71" w:rsidRPr="00EF646B" w14:paraId="6BDDE5F5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8533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03D0FD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796.13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195810E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F849DF2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</w:tcPr>
          <w:p w14:paraId="7DAC3F0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FAED59" w14:textId="77777777" w:rsidR="00694B71" w:rsidRPr="00A137FA" w:rsidRDefault="00694B71" w:rsidP="00F4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1,280.68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70484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91703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119.53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8A85B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39470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1.05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66A731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28DFD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265.22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20EBB0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FEA6F0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57238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FA997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2,462.61</w:t>
            </w:r>
          </w:p>
        </w:tc>
      </w:tr>
      <w:tr w:rsidR="00694B71" w:rsidRPr="00EF646B" w14:paraId="71221443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BDAA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8FC27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5B24E104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D94BB8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3A8F96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A33ABF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116F48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E6D1F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126632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E7739A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4ABEA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81C39F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3A7D43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E4264B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9DD281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A16EB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4B71" w:rsidRPr="00EF646B" w14:paraId="10F6AC3A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032BE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578C26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33A86193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B42116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663D4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49C96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C02A84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2BE956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A36AD8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46E22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5F75A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31159A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16ACE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F412C7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8135AF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F548CD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4B71" w:rsidRPr="00EF646B" w14:paraId="3999BF4B" w14:textId="77777777" w:rsidTr="00A137FA">
        <w:trPr>
          <w:trHeight w:val="64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9F90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514223D" w14:textId="77777777" w:rsidR="00694B71" w:rsidRPr="00A137FA" w:rsidRDefault="003F6443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870.70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</w:tcPr>
          <w:p w14:paraId="5072790B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9A70A3" w14:textId="77777777" w:rsidR="00694B71" w:rsidRPr="00A137FA" w:rsidRDefault="003F6443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E00EA9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9F1D04" w14:textId="1D8D0D70" w:rsidR="00694B71" w:rsidRPr="00A137FA" w:rsidRDefault="003F6443" w:rsidP="00F4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</w:t>
            </w:r>
            <w:r w:rsidR="00F61953">
              <w:rPr>
                <w:rFonts w:ascii="Angsana New" w:hAnsi="Angsana New"/>
                <w:b/>
                <w:bCs/>
                <w:sz w:val="28"/>
                <w:szCs w:val="28"/>
              </w:rPr>
              <w:t>51.5</w:t>
            </w:r>
            <w:r w:rsidR="00EA550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29286D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00AEBE" w14:textId="40AF3566" w:rsidR="00694B71" w:rsidRPr="00A137FA" w:rsidRDefault="003F6443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F61953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90729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E2670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3CA45D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7A487F" w14:textId="77777777" w:rsidR="00694B71" w:rsidRPr="00A137FA" w:rsidRDefault="003F6443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12.84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3BF945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D68A54" w14:textId="77777777" w:rsidR="00694B71" w:rsidRPr="00A137FA" w:rsidRDefault="003F6443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265.79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85B68C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B8E045" w14:textId="378C1E32" w:rsidR="00694B71" w:rsidRPr="00A137FA" w:rsidRDefault="00907297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806E83" w14:textId="77777777" w:rsidR="00694B71" w:rsidRPr="00A137FA" w:rsidRDefault="00694B71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1C8151" w14:textId="77777777" w:rsidR="00694B71" w:rsidRPr="00A137FA" w:rsidRDefault="003F6443" w:rsidP="0069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2,545.78</w:t>
            </w:r>
          </w:p>
        </w:tc>
      </w:tr>
    </w:tbl>
    <w:p w14:paraId="5A4C62EE" w14:textId="77777777" w:rsidR="001D2596" w:rsidRPr="00EF646B" w:rsidRDefault="001D2596"/>
    <w:p w14:paraId="3F7C37A0" w14:textId="77777777" w:rsidR="00A137FA" w:rsidRDefault="00A137FA">
      <w:r>
        <w:br w:type="page"/>
      </w:r>
    </w:p>
    <w:tbl>
      <w:tblPr>
        <w:tblW w:w="4771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356"/>
        <w:gridCol w:w="984"/>
        <w:gridCol w:w="367"/>
        <w:gridCol w:w="1077"/>
        <w:gridCol w:w="266"/>
        <w:gridCol w:w="1082"/>
        <w:gridCol w:w="272"/>
        <w:gridCol w:w="1085"/>
        <w:gridCol w:w="272"/>
        <w:gridCol w:w="987"/>
        <w:gridCol w:w="362"/>
        <w:gridCol w:w="1077"/>
        <w:gridCol w:w="367"/>
        <w:gridCol w:w="1164"/>
      </w:tblGrid>
      <w:tr w:rsidR="00E47498" w:rsidRPr="00EF646B" w14:paraId="7B7EDFA3" w14:textId="77777777" w:rsidTr="00A137FA">
        <w:trPr>
          <w:trHeight w:val="298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D5EF" w14:textId="77777777" w:rsidR="00E47498" w:rsidRPr="00A137FA" w:rsidRDefault="00E47498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51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611FF61" w14:textId="77777777" w:rsidR="00E47498" w:rsidRPr="00A137FA" w:rsidRDefault="00E47498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498" w:rsidRPr="00EF646B" w14:paraId="580EB865" w14:textId="77777777" w:rsidTr="00A137FA">
        <w:trPr>
          <w:trHeight w:val="226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6148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E4BF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2FA21D7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1269F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382B9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AA854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89667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EB8DE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7197B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94ED7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248B4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BD684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1577A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5AEC6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498" w:rsidRPr="00EF646B" w14:paraId="55345C6C" w14:textId="77777777" w:rsidTr="00A137FA">
        <w:trPr>
          <w:trHeight w:val="253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EC0F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CE78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C1DB552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201ED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0B3BF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C6747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สิ่งก่อสร้าง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2CDCF" w14:textId="77777777" w:rsidR="00E47498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E4ED3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2B936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82E2C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ระบบ</w:t>
            </w:r>
          </w:p>
        </w:tc>
        <w:tc>
          <w:tcPr>
            <w:tcW w:w="64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03B02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47A4B" w14:textId="77777777" w:rsidR="00E47498" w:rsidRPr="00A137F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2CF" w:rsidRPr="00EF646B" w14:paraId="4600DB34" w14:textId="77777777" w:rsidTr="00A137FA">
        <w:trPr>
          <w:trHeight w:val="271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7885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E659F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60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D86C3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7C660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21B0D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4BB2E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DBE7D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16EAA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F64DF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D952E" w14:textId="77777777" w:rsidR="00E752CF" w:rsidRPr="00A137F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7498" w:rsidRPr="00EF646B" w14:paraId="00C49599" w14:textId="77777777" w:rsidTr="00A137FA">
        <w:trPr>
          <w:trHeight w:val="289"/>
          <w:tblHeader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3D66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51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0CE2DED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7498" w:rsidRPr="00EF646B" w14:paraId="4842159B" w14:textId="77777777" w:rsidTr="00A137FA">
        <w:trPr>
          <w:trHeight w:val="31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C06A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28015978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6D20933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7DF5A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05E8D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845C6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9B531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8E0CE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52E08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3B1AA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3888C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A28C5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AD319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15580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9ED2A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C19B0" w14:textId="77777777" w:rsidR="00E47498" w:rsidRPr="00A137F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EE" w:rsidRPr="00EF646B" w14:paraId="302EEB6F" w14:textId="77777777" w:rsidTr="00A137FA">
        <w:trPr>
          <w:trHeight w:val="334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BCA5" w14:textId="77777777" w:rsidR="009B41EE" w:rsidRPr="00A137FA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position w:val="-4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ตุลาคม</w:t>
            </w: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position w:val="-4"/>
                <w:sz w:val="28"/>
                <w:szCs w:val="28"/>
              </w:rPr>
              <w:t>25</w:t>
            </w: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60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03A8C303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1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164.74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C4DFEFC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3C12E4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1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203.73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AD8CB8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FC4B28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1EE">
              <w:rPr>
                <w:rFonts w:ascii="Angsana New" w:hAnsi="Angsana New"/>
                <w:color w:val="000000"/>
                <w:sz w:val="28"/>
                <w:szCs w:val="28"/>
              </w:rPr>
              <w:t>745.19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DC0EFA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3777AB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1EE">
              <w:rPr>
                <w:rFonts w:ascii="Angsana New" w:hAnsi="Angsana New"/>
                <w:color w:val="000000"/>
                <w:sz w:val="28"/>
                <w:szCs w:val="28"/>
              </w:rPr>
              <w:t>83.30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F6B5DD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AB917C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1EE">
              <w:rPr>
                <w:rFonts w:ascii="Angsana New" w:hAnsi="Angsana New"/>
                <w:color w:val="000000"/>
                <w:sz w:val="28"/>
                <w:szCs w:val="28"/>
              </w:rPr>
              <w:t>3.72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F936B6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B4B6EB" w14:textId="77777777" w:rsidR="009B41EE" w:rsidRPr="009B41EE" w:rsidRDefault="009B41EE" w:rsidP="009B41E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1EE">
              <w:rPr>
                <w:rFonts w:ascii="Angsana New" w:hAnsi="Angsana New"/>
                <w:color w:val="000000"/>
                <w:sz w:val="28"/>
                <w:szCs w:val="28"/>
              </w:rPr>
              <w:t>340.48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D9FDD6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BB183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9B41EE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2.21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5E652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1E22E" w14:textId="77777777" w:rsidR="009B41EE" w:rsidRPr="009B41EE" w:rsidRDefault="009B41EE" w:rsidP="009B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1EE">
              <w:rPr>
                <w:rFonts w:ascii="Angsana New" w:hAnsi="Angsana New"/>
                <w:color w:val="000000"/>
                <w:sz w:val="28"/>
                <w:szCs w:val="28"/>
              </w:rPr>
              <w:t>1,543.37</w:t>
            </w:r>
          </w:p>
        </w:tc>
      </w:tr>
      <w:tr w:rsidR="008E4F96" w:rsidRPr="00EF646B" w14:paraId="0D0BD204" w14:textId="77777777" w:rsidTr="00A137FA">
        <w:trPr>
          <w:trHeight w:val="361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CA62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>เพิ่ม</w:t>
            </w: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ขึ้น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C8E7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FB58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42600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2AF55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D27D8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4.89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E6CBF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ECF13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9.80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AF721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75DB1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0.60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22BB0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2D75A" w14:textId="77777777" w:rsidR="008E4F96" w:rsidRPr="00A137FA" w:rsidRDefault="008E4F96" w:rsidP="008E4F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2.58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C7E6C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AD033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1.10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1FBA3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F5E28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18.97</w:t>
            </w:r>
          </w:p>
        </w:tc>
      </w:tr>
      <w:tr w:rsidR="008E4F96" w:rsidRPr="00EF646B" w14:paraId="47B8BE9E" w14:textId="77777777" w:rsidTr="00A137FA">
        <w:trPr>
          <w:trHeight w:val="37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A0BF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8932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F36A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528D0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B7E6A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D93F4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1E39C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5CE22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(0.29)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1CEDC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9A5F7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0B89D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74E9A" w14:textId="77777777" w:rsidR="008E4F96" w:rsidRPr="00A137FA" w:rsidRDefault="008E4F96" w:rsidP="008E4F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F559D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468EA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99CAB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C26C9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(0.29)</w:t>
            </w:r>
          </w:p>
        </w:tc>
      </w:tr>
      <w:tr w:rsidR="008E4F96" w:rsidRPr="00EF646B" w14:paraId="2A4BFB33" w14:textId="77777777" w:rsidTr="00A137FA">
        <w:trPr>
          <w:trHeight w:val="37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85D3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9BA2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8797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4A1B8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CDEF7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2A2BE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(1.96)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A13EA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AB706" w14:textId="77777777" w:rsidR="008E4F96" w:rsidRPr="00A137FA" w:rsidDel="002C512E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83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(0.06)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C31CE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F7066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right="-83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7B440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AC1C3" w14:textId="77777777" w:rsidR="008E4F96" w:rsidRPr="00A137FA" w:rsidRDefault="008E4F96" w:rsidP="008E4F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80664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1F23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988D0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5A38" w14:textId="77777777" w:rsidR="008E4F96" w:rsidRPr="00A137FA" w:rsidDel="002C512E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6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(2.02)</w:t>
            </w:r>
          </w:p>
        </w:tc>
      </w:tr>
      <w:tr w:rsidR="008E4F96" w:rsidRPr="00EF646B" w14:paraId="3D3D5F45" w14:textId="77777777" w:rsidTr="00A137FA">
        <w:trPr>
          <w:trHeight w:val="37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99BC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>โอน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A2B5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B254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1F951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63FC4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9038A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3.31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9ADF4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36E43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(0.18)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9EDA8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F46C3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0.18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A5CB6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3A2F7" w14:textId="77777777" w:rsidR="008E4F96" w:rsidRPr="00A137FA" w:rsidRDefault="008E4F96" w:rsidP="008E4F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F96F9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FC5F8" w14:textId="77777777" w:rsidR="008E4F96" w:rsidRPr="00A137FA" w:rsidRDefault="008E4F96" w:rsidP="00E3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(3.31)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8A24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791E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</w:tr>
      <w:tr w:rsidR="00A137FA" w:rsidRPr="00EF646B" w14:paraId="04A1CF68" w14:textId="77777777" w:rsidTr="00A137FA">
        <w:trPr>
          <w:trHeight w:val="261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BF2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E4F9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C98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bottom w:val="nil"/>
              <w:right w:val="nil"/>
            </w:tcBorders>
          </w:tcPr>
          <w:p w14:paraId="4DEA21A1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A18FD8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C3B875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E8816C1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DDB113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4DED9E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5A4F0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795BC4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6473E9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6BFB17A" w14:textId="77777777" w:rsidR="00A137FA" w:rsidRPr="00A137FA" w:rsidRDefault="00A137FA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08444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31138A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77F9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7526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E4F96" w:rsidRPr="00EF646B" w14:paraId="4DE5051B" w14:textId="77777777" w:rsidTr="00A137FA">
        <w:trPr>
          <w:trHeight w:val="208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77E9" w14:textId="4F1743B8" w:rsidR="008E4F96" w:rsidRPr="00A137FA" w:rsidRDefault="00947653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8E4F96"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8E4F96"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8E4F96"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E4F9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</w:tcPr>
          <w:p w14:paraId="306B0927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164.74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</w:tcPr>
          <w:p w14:paraId="154AD90A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noWrap/>
          </w:tcPr>
          <w:p w14:paraId="73750D20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noWrap/>
          </w:tcPr>
          <w:p w14:paraId="6C85832D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</w:tcPr>
          <w:p w14:paraId="59064D9B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751.43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noWrap/>
          </w:tcPr>
          <w:p w14:paraId="61DC21AD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14:paraId="5504D90A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92.57</w:t>
            </w:r>
          </w:p>
        </w:tc>
        <w:tc>
          <w:tcPr>
            <w:tcW w:w="97" w:type="pct"/>
            <w:tcBorders>
              <w:top w:val="nil"/>
              <w:left w:val="nil"/>
              <w:right w:val="nil"/>
            </w:tcBorders>
            <w:noWrap/>
          </w:tcPr>
          <w:p w14:paraId="360743C1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noWrap/>
          </w:tcPr>
          <w:p w14:paraId="4FBF04E6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4.50</w:t>
            </w:r>
          </w:p>
        </w:tc>
        <w:tc>
          <w:tcPr>
            <w:tcW w:w="97" w:type="pct"/>
            <w:tcBorders>
              <w:top w:val="nil"/>
              <w:left w:val="nil"/>
              <w:right w:val="nil"/>
            </w:tcBorders>
            <w:noWrap/>
          </w:tcPr>
          <w:p w14:paraId="6E2BD7D3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</w:tcPr>
          <w:p w14:paraId="2303A58D" w14:textId="77777777" w:rsidR="008E4F96" w:rsidRPr="00A137FA" w:rsidRDefault="008E4F96" w:rsidP="008E4F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343.06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noWrap/>
          </w:tcPr>
          <w:p w14:paraId="5DF2DB47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D31074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2B0DED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C22A7E" w14:textId="77777777" w:rsidR="008E4F96" w:rsidRPr="00A137FA" w:rsidRDefault="008E4F96" w:rsidP="008E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1,560.03</w:t>
            </w:r>
          </w:p>
        </w:tc>
      </w:tr>
      <w:tr w:rsidR="00A137FA" w:rsidRPr="00EF646B" w14:paraId="0F0EA5AB" w14:textId="77777777" w:rsidTr="00A137FA">
        <w:trPr>
          <w:trHeight w:val="22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B4C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>เพิ่ม</w:t>
            </w: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ขึ้น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0F335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2BF1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45A7C6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22E13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EE4BE5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32.44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2647D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35D026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25.65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F193F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F85EC1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14.58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7D5ED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B6A756" w14:textId="77777777" w:rsidR="00A137FA" w:rsidRPr="00A137FA" w:rsidRDefault="008F38F7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11.25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E5799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35BC1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C66A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FBF67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83.92</w:t>
            </w:r>
          </w:p>
        </w:tc>
      </w:tr>
      <w:tr w:rsidR="00A137FA" w:rsidRPr="00EF646B" w14:paraId="426272F9" w14:textId="77777777" w:rsidTr="00A137FA">
        <w:trPr>
          <w:trHeight w:val="22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3D0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2050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970D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93761B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6E65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5F6D19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93B9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9FCBB9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(6.74)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7571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B4165E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B0345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492FED" w14:textId="77777777" w:rsidR="00A137FA" w:rsidRPr="00A137FA" w:rsidRDefault="008F38F7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08A5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80406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1A8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A2176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(6.74)</w:t>
            </w:r>
          </w:p>
        </w:tc>
      </w:tr>
      <w:tr w:rsidR="00A137FA" w:rsidRPr="00EF646B" w14:paraId="4D0A4F34" w14:textId="77777777" w:rsidTr="00A137FA">
        <w:trPr>
          <w:trHeight w:val="31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A2C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position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  <w:vAlign w:val="bottom"/>
          </w:tcPr>
          <w:p w14:paraId="4C2DC052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  <w:vAlign w:val="bottom"/>
          </w:tcPr>
          <w:p w14:paraId="1237ED7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  <w:vAlign w:val="bottom"/>
          </w:tcPr>
          <w:p w14:paraId="069CF839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  <w:vAlign w:val="bottom"/>
          </w:tcPr>
          <w:p w14:paraId="4EEB52F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34DA804F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(13.50)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  <w:vAlign w:val="bottom"/>
          </w:tcPr>
          <w:p w14:paraId="3D79217A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  <w:vAlign w:val="bottom"/>
          </w:tcPr>
          <w:p w14:paraId="6B0629CC" w14:textId="77777777" w:rsidR="00A137FA" w:rsidRPr="00A137FA" w:rsidDel="002C512E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83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  <w:vAlign w:val="bottom"/>
          </w:tcPr>
          <w:p w14:paraId="667E6733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  <w:vAlign w:val="bottom"/>
          </w:tcPr>
          <w:p w14:paraId="1A4A058B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right="-83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  <w:vAlign w:val="bottom"/>
          </w:tcPr>
          <w:p w14:paraId="24C35C3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  <w:vAlign w:val="bottom"/>
          </w:tcPr>
          <w:p w14:paraId="75B4B491" w14:textId="77777777" w:rsidR="00A137FA" w:rsidRPr="00A137FA" w:rsidRDefault="008F38F7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(0.59)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  <w:vAlign w:val="bottom"/>
          </w:tcPr>
          <w:p w14:paraId="308006AD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CF92F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04DD9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76C81" w14:textId="77777777" w:rsidR="00A137FA" w:rsidRPr="00A137FA" w:rsidDel="002C512E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6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(14.09)</w:t>
            </w:r>
          </w:p>
        </w:tc>
      </w:tr>
      <w:tr w:rsidR="00A137FA" w:rsidRPr="00EF646B" w14:paraId="74B0ACFE" w14:textId="77777777" w:rsidTr="00A137FA">
        <w:trPr>
          <w:trHeight w:val="352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5C8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position w:val="-4"/>
                <w:sz w:val="28"/>
                <w:szCs w:val="28"/>
                <w:cs/>
              </w:rPr>
              <w:t>โอน</w:t>
            </w:r>
          </w:p>
        </w:tc>
        <w:tc>
          <w:tcPr>
            <w:tcW w:w="385" w:type="pct"/>
            <w:tcBorders>
              <w:left w:val="nil"/>
              <w:right w:val="nil"/>
            </w:tcBorders>
            <w:vAlign w:val="bottom"/>
          </w:tcPr>
          <w:p w14:paraId="0D236A55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  <w:vAlign w:val="bottom"/>
          </w:tcPr>
          <w:p w14:paraId="22B2F6B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  <w:vAlign w:val="bottom"/>
          </w:tcPr>
          <w:p w14:paraId="46AF173B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  <w:vAlign w:val="bottom"/>
          </w:tcPr>
          <w:p w14:paraId="461B02F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154E3B24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1.90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  <w:vAlign w:val="bottom"/>
          </w:tcPr>
          <w:p w14:paraId="753F936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  <w:vAlign w:val="bottom"/>
          </w:tcPr>
          <w:p w14:paraId="23064FD4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(1.90)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  <w:vAlign w:val="bottom"/>
          </w:tcPr>
          <w:p w14:paraId="44312C1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  <w:vAlign w:val="bottom"/>
          </w:tcPr>
          <w:p w14:paraId="2D75516A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  <w:vAlign w:val="bottom"/>
          </w:tcPr>
          <w:p w14:paraId="08C107EF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  <w:vAlign w:val="bottom"/>
          </w:tcPr>
          <w:p w14:paraId="705A06AE" w14:textId="77777777" w:rsidR="00A137FA" w:rsidRPr="00A137FA" w:rsidRDefault="008F38F7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  <w:vAlign w:val="bottom"/>
          </w:tcPr>
          <w:p w14:paraId="48BF3D8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A7D7FA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88A9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8722B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position w:val="-4"/>
                <w:sz w:val="28"/>
                <w:szCs w:val="28"/>
              </w:rPr>
              <w:t>-</w:t>
            </w:r>
          </w:p>
        </w:tc>
      </w:tr>
      <w:tr w:rsidR="00A137FA" w:rsidRPr="00EF646B" w14:paraId="163A2370" w14:textId="77777777" w:rsidTr="00A137FA">
        <w:trPr>
          <w:trHeight w:val="306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702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position w:val="-4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position w:val="-4"/>
                <w:sz w:val="28"/>
                <w:szCs w:val="28"/>
                <w:cs/>
              </w:rPr>
              <w:t>ณ วันที่</w:t>
            </w:r>
            <w:r w:rsidRPr="00A137FA">
              <w:rPr>
                <w:rFonts w:ascii="Angsana New" w:hAnsi="Angsana New"/>
                <w:b/>
                <w:bCs/>
                <w:position w:val="-4"/>
                <w:sz w:val="28"/>
                <w:szCs w:val="28"/>
              </w:rPr>
              <w:t xml:space="preserve"> 30 </w:t>
            </w:r>
            <w:r w:rsidRPr="00A137FA">
              <w:rPr>
                <w:rFonts w:ascii="Angsana New" w:hAnsi="Angsana New" w:hint="cs"/>
                <w:b/>
                <w:bCs/>
                <w:position w:val="-4"/>
                <w:sz w:val="28"/>
                <w:szCs w:val="28"/>
                <w:cs/>
              </w:rPr>
              <w:t>กันยายน</w:t>
            </w:r>
            <w:r w:rsidRPr="00A137FA">
              <w:rPr>
                <w:rFonts w:ascii="Angsana New" w:hAnsi="Angsana New"/>
                <w:b/>
                <w:bCs/>
                <w:position w:val="-4"/>
                <w:sz w:val="28"/>
                <w:szCs w:val="28"/>
                <w:cs/>
              </w:rPr>
              <w:t xml:space="preserve"> </w:t>
            </w:r>
            <w:r w:rsidRPr="00A137FA">
              <w:rPr>
                <w:rFonts w:ascii="Angsana New" w:hAnsi="Angsana New"/>
                <w:b/>
                <w:bCs/>
                <w:position w:val="-4"/>
                <w:sz w:val="28"/>
                <w:szCs w:val="28"/>
              </w:rPr>
              <w:t>256</w:t>
            </w:r>
            <w:r w:rsidR="008E4F96">
              <w:rPr>
                <w:rFonts w:ascii="Angsana New" w:hAnsi="Angsana New"/>
                <w:b/>
                <w:bCs/>
                <w:position w:val="-4"/>
                <w:sz w:val="28"/>
                <w:szCs w:val="28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066F3" w14:textId="146AC966" w:rsidR="00A137FA" w:rsidRPr="00A137FA" w:rsidRDefault="00C102D1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164.74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4EFA6FDD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8A2473A" w14:textId="6C66ED6E" w:rsidR="00A137FA" w:rsidRPr="00A137FA" w:rsidRDefault="00C102D1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93630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54AA6D6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772.27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EF286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0EE986A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109.58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5A0AE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610513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19.08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0C9CD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CE9D65F" w14:textId="77777777" w:rsidR="00A137FA" w:rsidRPr="00A137FA" w:rsidRDefault="008F38F7" w:rsidP="00A137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353.72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D1D46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CF323E" w14:textId="77777777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position w:val="-4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72381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A9E16F" w14:textId="0E15991C" w:rsidR="00A137FA" w:rsidRPr="00A137FA" w:rsidRDefault="008F38F7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</w:t>
            </w:r>
            <w:r w:rsidR="00D1516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.12</w:t>
            </w:r>
          </w:p>
        </w:tc>
      </w:tr>
      <w:tr w:rsidR="00A137FA" w:rsidRPr="00EF646B" w14:paraId="6D34C43C" w14:textId="77777777" w:rsidTr="00A137FA">
        <w:trPr>
          <w:trHeight w:val="432"/>
        </w:trPr>
        <w:tc>
          <w:tcPr>
            <w:tcW w:w="1149" w:type="pct"/>
            <w:tcBorders>
              <w:top w:val="nil"/>
              <w:left w:val="nil"/>
              <w:right w:val="nil"/>
            </w:tcBorders>
            <w:vAlign w:val="bottom"/>
          </w:tcPr>
          <w:p w14:paraId="4F6E376F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</w:tcPr>
          <w:p w14:paraId="52517C8F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1B244E9F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5AE8E6FA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noWrap/>
          </w:tcPr>
          <w:p w14:paraId="33F1EE05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6345108E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noWrap/>
          </w:tcPr>
          <w:p w14:paraId="6B98F026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6541D677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nil"/>
              <w:left w:val="nil"/>
              <w:right w:val="nil"/>
            </w:tcBorders>
            <w:noWrap/>
          </w:tcPr>
          <w:p w14:paraId="29CD8C64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4D8FA727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top w:val="nil"/>
              <w:left w:val="nil"/>
              <w:right w:val="nil"/>
            </w:tcBorders>
            <w:noWrap/>
          </w:tcPr>
          <w:p w14:paraId="1B0C604E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44D761B5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noWrap/>
          </w:tcPr>
          <w:p w14:paraId="15CC40A3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7D8658F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BD0F92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70B07BE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137FA" w:rsidRPr="00EF646B" w14:paraId="38A9ED98" w14:textId="77777777" w:rsidTr="00A137FA">
        <w:trPr>
          <w:trHeight w:val="432"/>
        </w:trPr>
        <w:tc>
          <w:tcPr>
            <w:tcW w:w="1149" w:type="pct"/>
            <w:tcBorders>
              <w:top w:val="nil"/>
              <w:left w:val="nil"/>
              <w:right w:val="nil"/>
            </w:tcBorders>
            <w:vAlign w:val="bottom"/>
          </w:tcPr>
          <w:p w14:paraId="1C592530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22F471CA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16BE1393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1501A2EE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7AD44499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3C588E01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2C4C8FE9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1039A56E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0E8C20E4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30D67996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2F033028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285B3F02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4F8CE659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B6DCE21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E89B41B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33CF7435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137FA" w:rsidRPr="00EF646B" w14:paraId="0CDC609E" w14:textId="77777777" w:rsidTr="00A137FA">
        <w:trPr>
          <w:trHeight w:val="432"/>
        </w:trPr>
        <w:tc>
          <w:tcPr>
            <w:tcW w:w="1149" w:type="pct"/>
            <w:tcBorders>
              <w:top w:val="nil"/>
              <w:left w:val="nil"/>
              <w:right w:val="nil"/>
            </w:tcBorders>
            <w:vAlign w:val="bottom"/>
          </w:tcPr>
          <w:p w14:paraId="6A0CBFFA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062DB8E8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231B6304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6CB255E9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1096B419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0087DEA7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77756FA7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6F494257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688305E7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05866A54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10A9D237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5DF23636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3016923B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CF4A863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00ECDEB2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28088A" w14:textId="77777777" w:rsidR="00A137FA" w:rsidRPr="00EF646B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137FA" w:rsidRPr="00EF646B" w14:paraId="4C730D9E" w14:textId="77777777" w:rsidTr="00A137FA">
        <w:trPr>
          <w:trHeight w:val="379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2CBC98A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5A3858EA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3EB7EF9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316F1A85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0E592FA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0E86745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5728D59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5496C1F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369D19B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43EF952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5939208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7FA1B973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7A546BE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13BBA7BA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211E5055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FC847A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37FA" w:rsidRPr="00EF646B" w14:paraId="4C64B60C" w14:textId="77777777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74DE434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0DC9108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758BFB5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1636DCF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51C833A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0873009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3EEA4FB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3DFFDA9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1B70DF65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5436DCB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57BD323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103C3F8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725CCAF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CE37225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C9EDE9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25CD348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B5A7F" w:rsidRPr="00EF646B" w14:paraId="00FA9FD2" w14:textId="77777777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4EA8BB22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ตุลา</w:t>
            </w:r>
            <w:r w:rsidRPr="00A137FA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A137FA">
              <w:rPr>
                <w:rFonts w:ascii="Angsana New" w:hAnsi="Angsana New"/>
                <w:sz w:val="28"/>
                <w:szCs w:val="28"/>
              </w:rPr>
              <w:t>25</w:t>
            </w: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3A1FD9D9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8B5A7F">
              <w:rPr>
                <w:rFonts w:ascii="Angsana New" w:hAnsi="Angsana New"/>
                <w:sz w:val="28"/>
                <w:szCs w:val="28"/>
              </w:rPr>
              <w:t>109.28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72F53325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43B80010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8B5A7F">
              <w:rPr>
                <w:rFonts w:ascii="Angsana New" w:hAnsi="Angsana New"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04E735C4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35064C69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 w:rsidRPr="008B5A7F">
              <w:rPr>
                <w:rFonts w:ascii="Angsana New" w:hAnsi="Angsana New"/>
                <w:sz w:val="28"/>
                <w:szCs w:val="28"/>
              </w:rPr>
              <w:t>157.71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4DAE386D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2FB79719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8B5A7F">
              <w:rPr>
                <w:rFonts w:ascii="Angsana New" w:hAnsi="Angsana New"/>
                <w:sz w:val="28"/>
                <w:szCs w:val="28"/>
              </w:rPr>
              <w:t>34.81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312C6A55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0FF806F7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8B5A7F">
              <w:rPr>
                <w:rFonts w:ascii="Angsana New" w:hAnsi="Angsana New"/>
                <w:sz w:val="28"/>
                <w:szCs w:val="28"/>
              </w:rPr>
              <w:t>3.71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392FDB2B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7BF7C541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8B5A7F">
              <w:rPr>
                <w:rFonts w:ascii="Angsana New" w:hAnsi="Angsana New"/>
                <w:sz w:val="28"/>
                <w:szCs w:val="28"/>
              </w:rPr>
              <w:t>64.35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6B573723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EB228B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A7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698E677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CE575F" w14:textId="77777777" w:rsidR="008B5A7F" w:rsidRPr="008B5A7F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8B5A7F">
              <w:rPr>
                <w:rFonts w:ascii="Angsana New" w:hAnsi="Angsana New"/>
                <w:sz w:val="28"/>
                <w:szCs w:val="28"/>
              </w:rPr>
              <w:t>573.59</w:t>
            </w:r>
          </w:p>
        </w:tc>
      </w:tr>
      <w:tr w:rsidR="008B5A7F" w:rsidRPr="00EF646B" w14:paraId="3B8CD0A6" w14:textId="77777777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29D1F9A2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7762741F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170DBE6A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054EAF05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369D035F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409721F6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42.33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00FEBB07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4759BB28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17.24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586DCF8A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07BFB68E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60CB1BC2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6AF4C7D4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16.60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4BA2EE80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44A4804A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5DA5DE9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51BB57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76.23</w:t>
            </w:r>
          </w:p>
        </w:tc>
      </w:tr>
      <w:tr w:rsidR="008B5A7F" w:rsidRPr="00EF646B" w14:paraId="136A6E6E" w14:textId="77777777" w:rsidTr="00A137FA">
        <w:trPr>
          <w:trHeight w:val="352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242D3431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75380501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0124E2F7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7F23CAE9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1B2C3ACB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0AD83D37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24B114B0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38737622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4087DA28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36C90846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594F33CE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4E833F86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1C28E1C8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76A70EC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7B0192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7EF83732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</w:tr>
      <w:tr w:rsidR="008B5A7F" w:rsidRPr="00EF646B" w14:paraId="6EE7589A" w14:textId="77777777" w:rsidTr="00A137FA">
        <w:trPr>
          <w:trHeight w:val="352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751B2FC6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2F04B984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634DB6B9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3767B2C5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2042080F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203BEEC9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(0.63)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36444580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742B06FB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31B7AFF7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6EE6560B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157FD07F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636E4C36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196E96AD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972345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3B30DF4A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5CF2EFD3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 w:rsidRPr="00A137FA">
              <w:rPr>
                <w:rFonts w:ascii="Angsana New" w:hAnsi="Angsana New"/>
                <w:sz w:val="28"/>
                <w:szCs w:val="28"/>
              </w:rPr>
              <w:t>(0.65)</w:t>
            </w:r>
          </w:p>
        </w:tc>
      </w:tr>
      <w:tr w:rsidR="00A137FA" w:rsidRPr="00EF646B" w14:paraId="356B6512" w14:textId="77777777" w:rsidTr="00A137FA">
        <w:trPr>
          <w:trHeight w:val="35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3C3EFBD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E75A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</w:tcPr>
          <w:p w14:paraId="574F3BB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15B3D86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F82460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33C56D7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3805F9F3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5852B931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7897657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631B7551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F70998A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0DBF194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773A747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1892DCBD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52AFA8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CD9EBE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3BD51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B5A7F" w:rsidRPr="00EF646B" w14:paraId="7400DD7B" w14:textId="77777777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74112B8B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E75A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51C062B0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109.28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5C96E90E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2477A63D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1D313812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0440D014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199.41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457B31F5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223861AB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51.94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6807928B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058DCBE5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3.77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2BD3CB29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7725BBDB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80.95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7DA4CA33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5EDFA4B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05A7DB27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138F1AB9" w14:textId="77777777" w:rsidR="008B5A7F" w:rsidRPr="00A137FA" w:rsidRDefault="008B5A7F" w:rsidP="008B5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>649.08</w:t>
            </w:r>
          </w:p>
        </w:tc>
      </w:tr>
      <w:tr w:rsidR="00A137FA" w:rsidRPr="00EF646B" w14:paraId="7DC3EFFC" w14:textId="77777777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603DB35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682C0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3A14F92D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51A8098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3681E272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2FD912E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35B7A39A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51.53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610C29C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2AAC9C07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9.23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3AEA8A5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52CAF91C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2.67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4FC3938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1CFF21D2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17.09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02C13A3A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49E37ABE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36E8A34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15CD3DAE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80.52</w:t>
            </w:r>
          </w:p>
        </w:tc>
      </w:tr>
      <w:tr w:rsidR="00F1787B" w:rsidRPr="00EF646B" w14:paraId="12A08552" w14:textId="77777777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60DA8417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3A0A55C6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(79.93)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39896A97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67CAFEA4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7197C6F9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66B91FC9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6705606C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5450F97B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417FD341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5FD829D8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02CA3D62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23A17A06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04D2EC1C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AB8B3EF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DB8F6D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2419F389" w14:textId="77777777" w:rsidR="00F1787B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(79.93)</w:t>
            </w:r>
          </w:p>
        </w:tc>
      </w:tr>
      <w:tr w:rsidR="00A137FA" w:rsidRPr="00EF646B" w14:paraId="646D55C4" w14:textId="77777777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33275742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074B48DC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6E36D72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48E87B43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19CD847F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7C60B6BA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254EFF6C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62A9A3D4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(6.23)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20FEF4CD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70022ED1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1ECAF9A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6BD8E4C4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7ACD36A0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DB5890B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28573AA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3571A901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(6.23)</w:t>
            </w:r>
          </w:p>
        </w:tc>
      </w:tr>
      <w:tr w:rsidR="00A137FA" w:rsidRPr="00EF646B" w14:paraId="4F7EDE8A" w14:textId="77777777" w:rsidTr="00A137FA">
        <w:trPr>
          <w:trHeight w:val="3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5180283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37F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85" w:type="pct"/>
            <w:tcBorders>
              <w:left w:val="nil"/>
              <w:right w:val="nil"/>
            </w:tcBorders>
          </w:tcPr>
          <w:p w14:paraId="3C93313A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75D44BD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noWrap/>
          </w:tcPr>
          <w:p w14:paraId="6C6E8C23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6802FF7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56106A73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(13.50)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4ED0AA4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14:paraId="362119DE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2EEA3CB4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noWrap/>
          </w:tcPr>
          <w:p w14:paraId="6B27A42C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6AD22391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noWrap/>
          </w:tcPr>
          <w:p w14:paraId="1AAB6DFC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(0.59)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3DA71D36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4F187117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B75C5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  <w:noWrap/>
          </w:tcPr>
          <w:p w14:paraId="505E5F67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(14.09)</w:t>
            </w:r>
          </w:p>
        </w:tc>
      </w:tr>
      <w:tr w:rsidR="00A137FA" w:rsidRPr="00EF646B" w14:paraId="5A3D5EB4" w14:textId="77777777" w:rsidTr="00A137FA">
        <w:trPr>
          <w:trHeight w:val="261"/>
        </w:trPr>
        <w:tc>
          <w:tcPr>
            <w:tcW w:w="1149" w:type="pct"/>
            <w:tcBorders>
              <w:left w:val="nil"/>
              <w:right w:val="nil"/>
            </w:tcBorders>
            <w:vAlign w:val="bottom"/>
          </w:tcPr>
          <w:p w14:paraId="512C321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7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137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137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E75A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A9405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29.35</w:t>
            </w:r>
          </w:p>
        </w:tc>
        <w:tc>
          <w:tcPr>
            <w:tcW w:w="127" w:type="pct"/>
            <w:tcBorders>
              <w:left w:val="nil"/>
              <w:right w:val="nil"/>
            </w:tcBorders>
          </w:tcPr>
          <w:p w14:paraId="0A5D3A5E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594E49E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203.73</w:t>
            </w:r>
          </w:p>
        </w:tc>
        <w:tc>
          <w:tcPr>
            <w:tcW w:w="131" w:type="pct"/>
            <w:tcBorders>
              <w:left w:val="nil"/>
              <w:right w:val="nil"/>
            </w:tcBorders>
            <w:noWrap/>
          </w:tcPr>
          <w:p w14:paraId="2C134B47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B3BC060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237.44</w:t>
            </w:r>
          </w:p>
        </w:tc>
        <w:tc>
          <w:tcPr>
            <w:tcW w:w="95" w:type="pct"/>
            <w:tcBorders>
              <w:left w:val="nil"/>
              <w:right w:val="nil"/>
            </w:tcBorders>
            <w:noWrap/>
          </w:tcPr>
          <w:p w14:paraId="3E501E0F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9DF09B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54.94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202424E8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5A88D68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6.44</w:t>
            </w:r>
          </w:p>
        </w:tc>
        <w:tc>
          <w:tcPr>
            <w:tcW w:w="97" w:type="pct"/>
            <w:tcBorders>
              <w:left w:val="nil"/>
              <w:right w:val="nil"/>
            </w:tcBorders>
            <w:noWrap/>
          </w:tcPr>
          <w:p w14:paraId="4E45A04D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0239BC9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97.45</w:t>
            </w:r>
          </w:p>
        </w:tc>
        <w:tc>
          <w:tcPr>
            <w:tcW w:w="129" w:type="pct"/>
            <w:tcBorders>
              <w:left w:val="nil"/>
              <w:right w:val="nil"/>
            </w:tcBorders>
            <w:noWrap/>
          </w:tcPr>
          <w:p w14:paraId="511C6AD9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3BF833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AD8F8B" w14:textId="77777777" w:rsidR="00A137FA" w:rsidRPr="00A137FA" w:rsidRDefault="00A137FA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68D198" w14:textId="77777777" w:rsidR="00A137FA" w:rsidRPr="00A137FA" w:rsidRDefault="00F1787B" w:rsidP="00A1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629.35</w:t>
            </w:r>
          </w:p>
        </w:tc>
      </w:tr>
    </w:tbl>
    <w:p w14:paraId="7F66F8DA" w14:textId="77777777" w:rsidR="00FD1DC3" w:rsidRPr="00EF646B" w:rsidRDefault="00FD1DC3" w:rsidP="00516733">
      <w:pPr>
        <w:spacing w:line="240" w:lineRule="auto"/>
        <w:jc w:val="center"/>
        <w:rPr>
          <w:rFonts w:ascii="Angsana New" w:hAnsi="Angsana New"/>
          <w:b/>
          <w:bCs/>
          <w:sz w:val="24"/>
          <w:szCs w:val="24"/>
        </w:rPr>
      </w:pPr>
      <w:r w:rsidRPr="00EF646B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140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04"/>
        <w:gridCol w:w="1080"/>
        <w:gridCol w:w="360"/>
        <w:gridCol w:w="990"/>
        <w:gridCol w:w="360"/>
        <w:gridCol w:w="1066"/>
        <w:gridCol w:w="284"/>
        <w:gridCol w:w="1078"/>
        <w:gridCol w:w="270"/>
        <w:gridCol w:w="1082"/>
        <w:gridCol w:w="270"/>
        <w:gridCol w:w="989"/>
        <w:gridCol w:w="361"/>
        <w:gridCol w:w="1080"/>
        <w:gridCol w:w="360"/>
        <w:gridCol w:w="1170"/>
      </w:tblGrid>
      <w:tr w:rsidR="00E47498" w:rsidRPr="00EF646B" w14:paraId="650C809B" w14:textId="77777777" w:rsidTr="00682C02">
        <w:trPr>
          <w:trHeight w:val="370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BEC1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653B9D2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498" w:rsidRPr="00EF646B" w14:paraId="5437DF73" w14:textId="77777777" w:rsidTr="00682C02">
        <w:trPr>
          <w:trHeight w:val="181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B9EA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064B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641659A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3B689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E8DB2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EBD1A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98DAC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CE9A9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CBAA2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A235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B9E6D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986E6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1473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25305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498" w:rsidRPr="00EF646B" w14:paraId="43A113ED" w14:textId="77777777" w:rsidTr="00682C02">
        <w:trPr>
          <w:trHeight w:val="379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298C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AD9D8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FC40237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5F484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21B3C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B97E0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สิ่งก่อสร้าง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E465E" w14:textId="77777777" w:rsidR="00E47498" w:rsidRPr="00682C02" w:rsidRDefault="004B6897" w:rsidP="0074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E3D64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61CD7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D3314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ระบบ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D7157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1DFBB" w14:textId="77777777" w:rsidR="00E47498" w:rsidRPr="00682C02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6897" w:rsidRPr="00EF646B" w14:paraId="5907A51A" w14:textId="77777777" w:rsidTr="00682C02">
        <w:trPr>
          <w:trHeight w:val="361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42D7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007B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485F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 w:hint="cs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F4E9C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7984E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AB5D0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DBF5B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2FB3F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D7D06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2208E" w14:textId="77777777" w:rsidR="004B6897" w:rsidRPr="00682C02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C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7498" w:rsidRPr="00EF646B" w14:paraId="4C99BE15" w14:textId="77777777" w:rsidTr="00682C02">
        <w:trPr>
          <w:trHeight w:val="244"/>
        </w:trPr>
        <w:tc>
          <w:tcPr>
            <w:tcW w:w="3204" w:type="dxa"/>
            <w:tcBorders>
              <w:left w:val="nil"/>
              <w:right w:val="nil"/>
            </w:tcBorders>
            <w:vAlign w:val="bottom"/>
          </w:tcPr>
          <w:p w14:paraId="1555B528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</w:tcPr>
          <w:p w14:paraId="141389CA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C0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7498" w:rsidRPr="00EF646B" w14:paraId="1761981A" w14:textId="77777777" w:rsidTr="00682C02">
        <w:trPr>
          <w:trHeight w:val="271"/>
        </w:trPr>
        <w:tc>
          <w:tcPr>
            <w:tcW w:w="3204" w:type="dxa"/>
            <w:tcBorders>
              <w:left w:val="nil"/>
              <w:bottom w:val="nil"/>
              <w:right w:val="nil"/>
            </w:tcBorders>
            <w:vAlign w:val="bottom"/>
          </w:tcPr>
          <w:p w14:paraId="411E1235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AD4848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7BAC181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629E596A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14:paraId="6FD91265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  <w:vAlign w:val="bottom"/>
          </w:tcPr>
          <w:p w14:paraId="75A39331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F52AB39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  <w:vAlign w:val="bottom"/>
          </w:tcPr>
          <w:p w14:paraId="417F7D41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2F4EE65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196A72FC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3C9DC4E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  <w:vAlign w:val="bottom"/>
          </w:tcPr>
          <w:p w14:paraId="12155D01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  <w:vAlign w:val="bottom"/>
          </w:tcPr>
          <w:p w14:paraId="589D9979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1593F2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96E5A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6B3874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498" w:rsidRPr="00EF646B" w14:paraId="2CE7A751" w14:textId="77777777" w:rsidTr="00682C02">
        <w:trPr>
          <w:trHeight w:val="280"/>
        </w:trPr>
        <w:tc>
          <w:tcPr>
            <w:tcW w:w="3204" w:type="dxa"/>
            <w:tcBorders>
              <w:left w:val="nil"/>
              <w:bottom w:val="nil"/>
              <w:right w:val="nil"/>
            </w:tcBorders>
            <w:vAlign w:val="bottom"/>
          </w:tcPr>
          <w:p w14:paraId="1614EEBF" w14:textId="77777777" w:rsidR="00E47498" w:rsidRPr="00682C02" w:rsidRDefault="00E4749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98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ตุล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1D2596"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17CBEF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7F772A7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6AF660E9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14:paraId="08F0A862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  <w:vAlign w:val="bottom"/>
          </w:tcPr>
          <w:p w14:paraId="13787412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F09A06C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  <w:vAlign w:val="bottom"/>
          </w:tcPr>
          <w:p w14:paraId="7F5C0674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8708B54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609DBA4E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E01234C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  <w:vAlign w:val="bottom"/>
          </w:tcPr>
          <w:p w14:paraId="2CB3CFBC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  <w:vAlign w:val="bottom"/>
          </w:tcPr>
          <w:p w14:paraId="093530D3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EB3BE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2567D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CEAC6" w14:textId="77777777" w:rsidR="00E47498" w:rsidRPr="00682C02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1B07" w:rsidRPr="00EF646B" w14:paraId="4BF56F82" w14:textId="77777777" w:rsidTr="00682C02">
        <w:trPr>
          <w:trHeight w:val="316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4E0A8BCB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5A1BB86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55.46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8A3AFD0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2A9C97E1" w14:textId="77777777" w:rsidR="00981B07" w:rsidRPr="00350A9F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0A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547B59FF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B385B83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587.48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1B7C31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784835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48.49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76DC05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4E35938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E2BC65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623CB2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276.13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F2F83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E8CED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2.21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16637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E7B5194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969.78</w:t>
            </w:r>
          </w:p>
        </w:tc>
      </w:tr>
      <w:tr w:rsidR="001D2596" w:rsidRPr="00682C02" w14:paraId="6D367DB3" w14:textId="77777777" w:rsidTr="00682C02">
        <w:trPr>
          <w:trHeight w:val="286"/>
        </w:trPr>
        <w:tc>
          <w:tcPr>
            <w:tcW w:w="3204" w:type="dxa"/>
            <w:tcBorders>
              <w:left w:val="nil"/>
              <w:right w:val="nil"/>
            </w:tcBorders>
            <w:vAlign w:val="bottom"/>
          </w:tcPr>
          <w:p w14:paraId="21C3B8C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C946901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48D4CD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BC9A92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526AF6DD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C8D50E0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14:paraId="0464A45B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401D7A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left="-82" w:right="-73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5BAFC0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1639AFF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53DE542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290C66E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14:paraId="77193F4D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E9E68E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2B508B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EBDAA2F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1D2596" w:rsidRPr="00EF646B" w14:paraId="761BF734" w14:textId="77777777" w:rsidTr="00682C02">
        <w:trPr>
          <w:trHeight w:val="432"/>
        </w:trPr>
        <w:tc>
          <w:tcPr>
            <w:tcW w:w="3204" w:type="dxa"/>
            <w:tcBorders>
              <w:left w:val="nil"/>
              <w:bottom w:val="nil"/>
              <w:right w:val="nil"/>
            </w:tcBorders>
            <w:vAlign w:val="bottom"/>
          </w:tcPr>
          <w:p w14:paraId="5E8137CF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36516" w:rsidRPr="00682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36516"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1 </w:t>
            </w:r>
            <w:r w:rsidR="00B36516"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B36516"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81B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46DCBD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F8EFEA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BCC04CA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6CE0951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</w:tcPr>
          <w:p w14:paraId="7EC4A024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14:paraId="584090F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14:paraId="400658BA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E86C13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</w:tcPr>
          <w:p w14:paraId="22AF5F8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CF0A43F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14:paraId="76D9D56E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14:paraId="1DDDE74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FE749E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CCCBD6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B47C94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1B07" w:rsidRPr="00EF646B" w14:paraId="39825E68" w14:textId="77777777" w:rsidTr="00682C02">
        <w:trPr>
          <w:trHeight w:val="334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29E783FF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1BF9C16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55.46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ED3D8A7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02B3E48" w14:textId="77777777" w:rsidR="00981B07" w:rsidRPr="00350A9F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0A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56013229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6EE3F37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552.02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FBDF2B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AD6BAE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40.63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08E42D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2676C0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0.73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A68CDF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774139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262.11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DE4FF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6FACD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08774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A794615" w14:textId="77777777" w:rsidR="00981B07" w:rsidRPr="00682C02" w:rsidRDefault="00981B07" w:rsidP="0098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910.95</w:t>
            </w:r>
          </w:p>
        </w:tc>
      </w:tr>
      <w:tr w:rsidR="001D2596" w:rsidRPr="00682C02" w14:paraId="1D67555B" w14:textId="77777777" w:rsidTr="00682C02">
        <w:trPr>
          <w:trHeight w:val="178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596CA042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74CF412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E3C2631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491DC81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6AC4E4E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E8E59EC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1C6AB4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B366F88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617CB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0FA36D2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15F4EC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761EB63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FECCA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7BC13A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B07841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1023992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1D2596" w:rsidRPr="00EF646B" w14:paraId="04AD3C36" w14:textId="77777777" w:rsidTr="00682C02">
        <w:trPr>
          <w:trHeight w:val="262"/>
        </w:trPr>
        <w:tc>
          <w:tcPr>
            <w:tcW w:w="3204" w:type="dxa"/>
            <w:tcBorders>
              <w:left w:val="nil"/>
              <w:right w:val="nil"/>
            </w:tcBorders>
            <w:vAlign w:val="bottom"/>
          </w:tcPr>
          <w:p w14:paraId="20424A32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82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82C0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81B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25143E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B864B3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1A005BC4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1ACD3F81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</w:tcPr>
          <w:p w14:paraId="4F09EE69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14:paraId="4B0C14F9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14:paraId="298D84B4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528A49D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</w:tcPr>
          <w:p w14:paraId="733FEFDA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6E16FB5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14:paraId="41877A26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14:paraId="0565E65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42459D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755FBE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E6CF5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2596" w:rsidRPr="00EF646B" w14:paraId="1BFE5ED3" w14:textId="77777777" w:rsidTr="00682C02">
        <w:trPr>
          <w:trHeight w:val="298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04EBA3FC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C02">
              <w:rPr>
                <w:rFonts w:ascii="Angsana New" w:hAnsi="Angsana New" w:hint="cs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EFEAF25" w14:textId="77777777" w:rsidR="001D2596" w:rsidRPr="00682C02" w:rsidRDefault="009247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135.39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B920BE9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5CDFD1F1" w14:textId="77777777" w:rsidR="001D2596" w:rsidRPr="00350A9F" w:rsidRDefault="009247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50A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118604C3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D716A21" w14:textId="77777777" w:rsidR="001D2596" w:rsidRPr="00682C02" w:rsidRDefault="009247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534.83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016427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76C2926" w14:textId="77777777" w:rsidR="001D2596" w:rsidRPr="00682C02" w:rsidRDefault="009247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54.64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736FBF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692BD2B" w14:textId="77777777" w:rsidR="001D2596" w:rsidRPr="00682C02" w:rsidRDefault="009247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12.64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6FD8BD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BDA9463" w14:textId="77777777" w:rsidR="001D2596" w:rsidRPr="00682C02" w:rsidRDefault="009247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256.27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7B8FFB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F46F5" w14:textId="77777777" w:rsidR="001D2596" w:rsidRPr="00682C02" w:rsidRDefault="009247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1F660" w14:textId="77777777" w:rsidR="001D2596" w:rsidRPr="00682C02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335A4C1" w14:textId="77777777" w:rsidR="001D2596" w:rsidRPr="00682C02" w:rsidRDefault="009247C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993.77</w:t>
            </w:r>
          </w:p>
        </w:tc>
      </w:tr>
    </w:tbl>
    <w:p w14:paraId="08888EE9" w14:textId="77777777" w:rsidR="008063A2" w:rsidRPr="00A65DCE" w:rsidRDefault="008063A2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z w:val="28"/>
          <w:szCs w:val="28"/>
        </w:rPr>
      </w:pPr>
    </w:p>
    <w:p w14:paraId="79DF3458" w14:textId="6B246AA2" w:rsidR="00FD1DC3" w:rsidRDefault="00FF2CFB" w:rsidP="00682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3"/>
        <w:jc w:val="thaiDistribute"/>
        <w:rPr>
          <w:rFonts w:ascii="Angsana New" w:hAnsi="Angsana New"/>
          <w:sz w:val="30"/>
          <w:szCs w:val="30"/>
        </w:rPr>
      </w:pPr>
      <w:r w:rsidRPr="00CC1EAD">
        <w:rPr>
          <w:rFonts w:ascii="Angsana New" w:hAnsi="Angsana New" w:hint="cs"/>
          <w:sz w:val="30"/>
          <w:szCs w:val="30"/>
          <w:cs/>
        </w:rPr>
        <w:t>ราคาทรัพย์สิน</w:t>
      </w:r>
      <w:r w:rsidR="00FA7359" w:rsidRPr="00CC1EAD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C1EAD">
        <w:rPr>
          <w:rFonts w:ascii="Angsana New" w:hAnsi="Angsana New" w:hint="cs"/>
          <w:sz w:val="30"/>
          <w:szCs w:val="30"/>
          <w:cs/>
        </w:rPr>
        <w:t>ก่อนหักค่าเสื่อมราคาสะสมของ</w:t>
      </w:r>
      <w:r w:rsidR="00FA7359" w:rsidRPr="00CC1EAD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FA7359" w:rsidRPr="00CC1EAD">
        <w:rPr>
          <w:rFonts w:ascii="Angsana New" w:hAnsi="Angsana New" w:hint="cs"/>
          <w:sz w:val="30"/>
          <w:szCs w:val="30"/>
          <w:cs/>
        </w:rPr>
        <w:t xml:space="preserve"> </w:t>
      </w:r>
      <w:r w:rsidR="00FA7359" w:rsidRPr="00CC1EAD">
        <w:rPr>
          <w:rFonts w:ascii="Angsana New" w:hAnsi="Angsana New"/>
          <w:sz w:val="30"/>
          <w:szCs w:val="30"/>
          <w:cs/>
        </w:rPr>
        <w:t>ซึ่งได้คิด</w:t>
      </w:r>
      <w:r w:rsidR="00FD1DC3" w:rsidRPr="00CC1EAD">
        <w:rPr>
          <w:rFonts w:ascii="Angsana New" w:hAnsi="Angsana New"/>
          <w:sz w:val="30"/>
          <w:szCs w:val="30"/>
          <w:cs/>
        </w:rPr>
        <w:t>ค่าเสื่อมราคาเต็มจำนวนแล้วแต่ยังคงใช้งานอยู่</w:t>
      </w:r>
      <w:r w:rsidRPr="00CC1EA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A69A6" w:rsidRPr="00CC1EAD">
        <w:rPr>
          <w:rFonts w:ascii="Angsana New" w:hAnsi="Angsana New"/>
          <w:sz w:val="30"/>
          <w:szCs w:val="30"/>
        </w:rPr>
        <w:t xml:space="preserve">30 </w:t>
      </w:r>
      <w:r w:rsidR="009A69A6" w:rsidRPr="00CC1EAD">
        <w:rPr>
          <w:rFonts w:ascii="Angsana New" w:hAnsi="Angsana New" w:hint="cs"/>
          <w:sz w:val="30"/>
          <w:szCs w:val="30"/>
          <w:cs/>
        </w:rPr>
        <w:t>กันยายน</w:t>
      </w:r>
      <w:r w:rsidRPr="00CC1EAD">
        <w:rPr>
          <w:rFonts w:ascii="Angsana New" w:hAnsi="Angsana New" w:hint="cs"/>
          <w:sz w:val="30"/>
          <w:szCs w:val="30"/>
          <w:cs/>
        </w:rPr>
        <w:t xml:space="preserve"> </w:t>
      </w:r>
      <w:r w:rsidR="009A69A6" w:rsidRPr="00CC1EAD">
        <w:rPr>
          <w:rFonts w:ascii="Angsana New" w:hAnsi="Angsana New"/>
          <w:sz w:val="30"/>
          <w:szCs w:val="30"/>
        </w:rPr>
        <w:t>256</w:t>
      </w:r>
      <w:r w:rsidR="00AC194C">
        <w:rPr>
          <w:rFonts w:ascii="Angsana New" w:hAnsi="Angsana New"/>
          <w:sz w:val="30"/>
          <w:szCs w:val="30"/>
        </w:rPr>
        <w:t>2</w:t>
      </w:r>
      <w:r w:rsidR="00FD1DC3" w:rsidRPr="00CC1EAD">
        <w:rPr>
          <w:rFonts w:ascii="Angsana New" w:hAnsi="Angsana New"/>
          <w:sz w:val="30"/>
          <w:szCs w:val="30"/>
          <w:cs/>
        </w:rPr>
        <w:t xml:space="preserve"> มีจำนวน </w:t>
      </w:r>
      <w:r w:rsidR="001D3116">
        <w:rPr>
          <w:rFonts w:ascii="Angsana New" w:hAnsi="Angsana New"/>
          <w:sz w:val="30"/>
          <w:szCs w:val="30"/>
        </w:rPr>
        <w:t>670</w:t>
      </w:r>
      <w:r w:rsidR="001D3116" w:rsidRPr="005462A1">
        <w:rPr>
          <w:rFonts w:ascii="Angsana New" w:hAnsi="Angsana New"/>
          <w:sz w:val="30"/>
          <w:szCs w:val="30"/>
        </w:rPr>
        <w:t>.8</w:t>
      </w:r>
      <w:r w:rsidR="005462A1" w:rsidRPr="005462A1">
        <w:rPr>
          <w:rFonts w:ascii="Angsana New" w:hAnsi="Angsana New"/>
          <w:sz w:val="30"/>
          <w:szCs w:val="30"/>
        </w:rPr>
        <w:t>6</w:t>
      </w:r>
      <w:r w:rsidR="002E4846" w:rsidRPr="00CC1EAD">
        <w:rPr>
          <w:rFonts w:ascii="Angsana New" w:hAnsi="Angsana New"/>
          <w:sz w:val="30"/>
          <w:szCs w:val="30"/>
        </w:rPr>
        <w:t xml:space="preserve"> </w:t>
      </w:r>
      <w:r w:rsidR="00FD1DC3" w:rsidRPr="00CC1EAD">
        <w:rPr>
          <w:rFonts w:ascii="Angsana New" w:hAnsi="Angsana New"/>
          <w:sz w:val="30"/>
          <w:szCs w:val="30"/>
          <w:cs/>
        </w:rPr>
        <w:t xml:space="preserve">ล้านบาท </w:t>
      </w:r>
      <w:r w:rsidR="00CF3053" w:rsidRPr="00CC1EAD">
        <w:rPr>
          <w:rFonts w:ascii="Angsana New" w:hAnsi="Angsana New"/>
          <w:i/>
          <w:iCs/>
          <w:sz w:val="30"/>
          <w:szCs w:val="30"/>
        </w:rPr>
        <w:t>(</w:t>
      </w:r>
      <w:r w:rsidR="004A4D9D" w:rsidRPr="00CC1EAD">
        <w:rPr>
          <w:rFonts w:ascii="Angsana New" w:hAnsi="Angsana New"/>
          <w:i/>
          <w:iCs/>
          <w:sz w:val="30"/>
          <w:szCs w:val="30"/>
        </w:rPr>
        <w:t xml:space="preserve">30 </w:t>
      </w:r>
      <w:r w:rsidR="004A4D9D" w:rsidRPr="00CC1EAD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9A69A6" w:rsidRPr="00CC1EA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F3053" w:rsidRPr="00CC1EAD">
        <w:rPr>
          <w:rFonts w:ascii="Angsana New" w:hAnsi="Angsana New"/>
          <w:i/>
          <w:iCs/>
          <w:sz w:val="30"/>
          <w:szCs w:val="30"/>
        </w:rPr>
        <w:t>25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F26FF6">
        <w:rPr>
          <w:rFonts w:ascii="Angsana New" w:hAnsi="Angsana New"/>
          <w:i/>
          <w:iCs/>
          <w:sz w:val="30"/>
          <w:szCs w:val="30"/>
        </w:rPr>
        <w:t>1</w:t>
      </w:r>
      <w:r w:rsidR="00CF3053" w:rsidRPr="00CC1EAD">
        <w:rPr>
          <w:rFonts w:ascii="Angsana New" w:hAnsi="Angsana New"/>
          <w:i/>
          <w:iCs/>
          <w:sz w:val="30"/>
          <w:szCs w:val="30"/>
        </w:rPr>
        <w:t>:</w:t>
      </w:r>
      <w:r w:rsidR="00171ED3" w:rsidRPr="00CC1E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F26FF6">
        <w:rPr>
          <w:rFonts w:ascii="Angsana New" w:hAnsi="Angsana New"/>
          <w:i/>
          <w:iCs/>
          <w:sz w:val="30"/>
          <w:szCs w:val="30"/>
        </w:rPr>
        <w:t>9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1.</w:t>
      </w:r>
      <w:r w:rsidR="00F26FF6">
        <w:rPr>
          <w:rFonts w:ascii="Angsana New" w:hAnsi="Angsana New"/>
          <w:i/>
          <w:iCs/>
          <w:sz w:val="30"/>
          <w:szCs w:val="30"/>
        </w:rPr>
        <w:t>8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="00171ED3" w:rsidRPr="00CC1E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1DC3" w:rsidRPr="00CC1EA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FD1DC3" w:rsidRPr="00CC1EAD">
        <w:rPr>
          <w:rFonts w:ascii="Angsana New" w:hAnsi="Angsana New"/>
          <w:i/>
          <w:iCs/>
          <w:sz w:val="30"/>
          <w:szCs w:val="30"/>
        </w:rPr>
        <w:t>)</w:t>
      </w:r>
      <w:r w:rsidR="00FD1DC3" w:rsidRPr="00CC1EAD">
        <w:rPr>
          <w:rFonts w:ascii="Angsana New" w:hAnsi="Angsana New"/>
          <w:sz w:val="30"/>
          <w:szCs w:val="30"/>
          <w:cs/>
        </w:rPr>
        <w:t xml:space="preserve"> ในงบการเงินรวมและจำนวน </w:t>
      </w:r>
      <w:r w:rsidR="00C726D6">
        <w:rPr>
          <w:rFonts w:ascii="Angsana New" w:hAnsi="Angsana New"/>
          <w:sz w:val="30"/>
          <w:szCs w:val="30"/>
        </w:rPr>
        <w:t>373.24</w:t>
      </w:r>
      <w:r w:rsidR="00C726D6" w:rsidRPr="00CC1EAD">
        <w:rPr>
          <w:rFonts w:ascii="Angsana New" w:hAnsi="Angsana New"/>
          <w:sz w:val="30"/>
          <w:szCs w:val="30"/>
        </w:rPr>
        <w:t xml:space="preserve"> </w:t>
      </w:r>
      <w:r w:rsidR="00EA6E03" w:rsidRPr="00CC1EAD">
        <w:rPr>
          <w:rFonts w:ascii="Angsana New" w:hAnsi="Angsana New"/>
          <w:sz w:val="30"/>
          <w:szCs w:val="30"/>
        </w:rPr>
        <w:t xml:space="preserve"> </w:t>
      </w:r>
      <w:r w:rsidR="00FD1DC3" w:rsidRPr="00CC1EAD">
        <w:rPr>
          <w:rFonts w:ascii="Angsana New" w:hAnsi="Angsana New"/>
          <w:sz w:val="30"/>
          <w:szCs w:val="30"/>
          <w:cs/>
        </w:rPr>
        <w:t>ล้านบาท</w:t>
      </w:r>
      <w:r w:rsidR="00596986" w:rsidRPr="00CC1EAD">
        <w:rPr>
          <w:rFonts w:ascii="Angsana New" w:hAnsi="Angsana New"/>
          <w:sz w:val="30"/>
          <w:szCs w:val="30"/>
          <w:cs/>
        </w:rPr>
        <w:t xml:space="preserve"> </w:t>
      </w:r>
      <w:r w:rsidR="00FD1DC3" w:rsidRPr="00CC1EAD">
        <w:rPr>
          <w:rFonts w:ascii="Angsana New" w:hAnsi="Angsana New"/>
          <w:i/>
          <w:iCs/>
          <w:sz w:val="30"/>
          <w:szCs w:val="30"/>
        </w:rPr>
        <w:t>(</w:t>
      </w:r>
      <w:r w:rsidR="004A4D9D" w:rsidRPr="00CC1EAD">
        <w:rPr>
          <w:rFonts w:ascii="Angsana New" w:hAnsi="Angsana New"/>
          <w:i/>
          <w:iCs/>
          <w:sz w:val="30"/>
          <w:szCs w:val="30"/>
        </w:rPr>
        <w:t xml:space="preserve">30 </w:t>
      </w:r>
      <w:r w:rsidR="004A4D9D" w:rsidRPr="00CC1EAD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9A69A6" w:rsidRPr="00CC1EA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D1DC3" w:rsidRPr="00CC1EAD">
        <w:rPr>
          <w:rFonts w:ascii="Angsana New" w:hAnsi="Angsana New"/>
          <w:i/>
          <w:iCs/>
          <w:sz w:val="30"/>
          <w:szCs w:val="30"/>
        </w:rPr>
        <w:t>25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1D3116">
        <w:rPr>
          <w:rFonts w:ascii="Angsana New" w:hAnsi="Angsana New"/>
          <w:i/>
          <w:iCs/>
          <w:sz w:val="30"/>
          <w:szCs w:val="30"/>
        </w:rPr>
        <w:t>1</w:t>
      </w:r>
      <w:r w:rsidR="00FD1DC3" w:rsidRPr="00CC1EAD">
        <w:rPr>
          <w:rFonts w:ascii="Angsana New" w:hAnsi="Angsana New"/>
          <w:i/>
          <w:iCs/>
          <w:sz w:val="30"/>
          <w:szCs w:val="30"/>
        </w:rPr>
        <w:t xml:space="preserve">: 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37</w:t>
      </w:r>
      <w:r w:rsidR="00F26FF6">
        <w:rPr>
          <w:rFonts w:ascii="Angsana New" w:hAnsi="Angsana New"/>
          <w:i/>
          <w:iCs/>
          <w:sz w:val="30"/>
          <w:szCs w:val="30"/>
        </w:rPr>
        <w:t>8</w:t>
      </w:r>
      <w:r w:rsidR="001D2596" w:rsidRPr="00CC1EAD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F26FF6">
        <w:rPr>
          <w:rFonts w:ascii="Angsana New" w:hAnsi="Angsana New"/>
          <w:i/>
          <w:iCs/>
          <w:sz w:val="30"/>
          <w:szCs w:val="30"/>
        </w:rPr>
        <w:t>51</w:t>
      </w:r>
      <w:r w:rsidR="00171ED3" w:rsidRPr="00CC1E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1DC3" w:rsidRPr="00CC1EA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FD1DC3" w:rsidRPr="00CC1EAD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</w:t>
      </w:r>
    </w:p>
    <w:p w14:paraId="02E7FA8D" w14:textId="77777777" w:rsidR="00F2594A" w:rsidRDefault="00F2594A" w:rsidP="00682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3"/>
        <w:jc w:val="thaiDistribute"/>
        <w:rPr>
          <w:rFonts w:ascii="Angsana New" w:hAnsi="Angsana New"/>
          <w:sz w:val="30"/>
          <w:szCs w:val="30"/>
        </w:rPr>
      </w:pPr>
    </w:p>
    <w:p w14:paraId="0BB648B1" w14:textId="77777777" w:rsidR="00F2594A" w:rsidRPr="00CC1EAD" w:rsidRDefault="00F2594A" w:rsidP="00A6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6B0F5C01" w14:textId="77777777" w:rsidR="00FA7359" w:rsidRPr="00CC1EAD" w:rsidRDefault="00FA7359" w:rsidP="00682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3"/>
        <w:jc w:val="thaiDistribute"/>
        <w:rPr>
          <w:rFonts w:ascii="Angsana New" w:hAnsi="Angsana New"/>
          <w:sz w:val="20"/>
          <w:szCs w:val="20"/>
        </w:rPr>
      </w:pPr>
    </w:p>
    <w:p w14:paraId="47498AEC" w14:textId="77777777" w:rsidR="00FA7359" w:rsidRPr="00EF646B" w:rsidRDefault="00FA7359" w:rsidP="00682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3"/>
        <w:jc w:val="thaiDistribute"/>
        <w:rPr>
          <w:rFonts w:ascii="Angsana New" w:hAnsi="Angsana New"/>
          <w:i/>
          <w:iCs/>
          <w:sz w:val="30"/>
          <w:szCs w:val="30"/>
        </w:rPr>
        <w:sectPr w:rsidR="00FA7359" w:rsidRPr="00EF646B" w:rsidSect="00A66F35">
          <w:pgSz w:w="16834" w:h="11909" w:orient="landscape" w:code="9"/>
          <w:pgMar w:top="692" w:right="1151" w:bottom="578" w:left="990" w:header="720" w:footer="615" w:gutter="0"/>
          <w:cols w:space="720"/>
        </w:sectPr>
      </w:pPr>
    </w:p>
    <w:p w14:paraId="6B63639D" w14:textId="77777777" w:rsidR="00470AE8" w:rsidRPr="00EF646B" w:rsidRDefault="00235A33" w:rsidP="0045158B">
      <w:pPr>
        <w:autoSpaceDE w:val="0"/>
        <w:autoSpaceDN w:val="0"/>
        <w:spacing w:line="240" w:lineRule="auto"/>
        <w:ind w:left="540" w:right="65"/>
        <w:jc w:val="thaiDistribute"/>
        <w:rPr>
          <w:rFonts w:ascii="Calibri" w:hAnsi="Calibri"/>
          <w:sz w:val="22"/>
          <w:szCs w:val="22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อาคารและสิ่งปลูกสร้าง</w:t>
      </w:r>
      <w:r w:rsidRPr="00EF646B">
        <w:rPr>
          <w:rFonts w:ascii="Angsana New" w:hAnsi="Angsana New" w:hint="cs"/>
          <w:sz w:val="30"/>
          <w:szCs w:val="30"/>
          <w:cs/>
        </w:rPr>
        <w:t>ได้รวม</w:t>
      </w:r>
      <w:r w:rsidR="00470AE8" w:rsidRPr="00EF646B">
        <w:rPr>
          <w:rFonts w:ascii="Angsana New" w:hAnsi="Angsana New"/>
          <w:sz w:val="30"/>
          <w:szCs w:val="30"/>
          <w:cs/>
        </w:rPr>
        <w:t>อาคารโรงแรมแห่งหนึ่ง</w:t>
      </w:r>
      <w:r w:rsidRPr="00EF646B">
        <w:rPr>
          <w:rFonts w:ascii="Angsana New" w:hAnsi="Angsana New" w:hint="cs"/>
          <w:sz w:val="30"/>
          <w:szCs w:val="30"/>
          <w:cs/>
        </w:rPr>
        <w:t>ที่</w:t>
      </w:r>
      <w:r w:rsidR="00470AE8" w:rsidRPr="00EF646B">
        <w:rPr>
          <w:rFonts w:ascii="Angsana New" w:hAnsi="Angsana New"/>
          <w:sz w:val="30"/>
          <w:szCs w:val="30"/>
          <w:cs/>
        </w:rPr>
        <w:t xml:space="preserve">ตั้งอยู่บนสิทธิการเช่า </w:t>
      </w:r>
      <w:r w:rsidRPr="00EF646B">
        <w:rPr>
          <w:rFonts w:ascii="Angsana New" w:hAnsi="Angsana New" w:hint="cs"/>
          <w:sz w:val="30"/>
          <w:szCs w:val="30"/>
          <w:cs/>
        </w:rPr>
        <w:t xml:space="preserve">ซึ่งสร้างเสร็จในเดือนสิงหาคม </w:t>
      </w:r>
      <w:r w:rsidRPr="00EF646B">
        <w:rPr>
          <w:rFonts w:ascii="Angsana New" w:hAnsi="Angsana New"/>
          <w:sz w:val="30"/>
          <w:szCs w:val="30"/>
        </w:rPr>
        <w:t>2559</w:t>
      </w:r>
      <w:r w:rsidR="00470AE8" w:rsidRPr="00EF646B">
        <w:rPr>
          <w:rFonts w:ascii="Angsana New" w:hAnsi="Angsana New"/>
          <w:sz w:val="30"/>
          <w:szCs w:val="30"/>
          <w:cs/>
        </w:rPr>
        <w:t>โดยกรรมสิทธิ์จะตกเป็นสิทธิ์ของเจ้าของที่ดินตามเงื่อนไขที่ระบุไว้ในสัญญาเช่า</w:t>
      </w:r>
      <w:r w:rsidR="00747660" w:rsidRPr="00EF646B">
        <w:rPr>
          <w:rFonts w:ascii="Angsana New" w:hAnsi="Angsana New" w:hint="cs"/>
          <w:sz w:val="30"/>
          <w:szCs w:val="30"/>
          <w:cs/>
        </w:rPr>
        <w:t>โครงการเอฟวายไอ เซ็นเตอร์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(ดูหมายเหตุ</w:t>
      </w:r>
      <w:r w:rsidR="00E74493">
        <w:rPr>
          <w:rFonts w:ascii="Angsana New" w:hAnsi="Angsana New" w:hint="cs"/>
          <w:sz w:val="30"/>
          <w:szCs w:val="30"/>
          <w:cs/>
        </w:rPr>
        <w:t>ข้อ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14</w:t>
      </w:r>
      <w:r w:rsidRPr="00EF646B">
        <w:rPr>
          <w:rFonts w:ascii="Angsana New" w:hAnsi="Angsana New" w:hint="cs"/>
          <w:sz w:val="30"/>
          <w:szCs w:val="30"/>
          <w:cs/>
        </w:rPr>
        <w:t>)</w:t>
      </w:r>
      <w:r w:rsidR="00470AE8" w:rsidRPr="00EF646B">
        <w:rPr>
          <w:rFonts w:ascii="Segoe UI" w:hAnsi="Segoe UI"/>
          <w:color w:val="000000"/>
          <w:sz w:val="20"/>
          <w:szCs w:val="20"/>
          <w:cs/>
        </w:rPr>
        <w:t xml:space="preserve"> </w:t>
      </w:r>
    </w:p>
    <w:p w14:paraId="5EF15CBE" w14:textId="77777777" w:rsidR="00470AE8" w:rsidRPr="00EF646B" w:rsidRDefault="00470AE8" w:rsidP="00470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14:paraId="6C7FD5A3" w14:textId="77777777" w:rsidR="00FD1DC3" w:rsidRPr="00EF646B" w:rsidRDefault="004E0F62" w:rsidP="00FA7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7F33CEA3" w14:textId="77777777" w:rsidR="00FA7359" w:rsidRPr="00E81550" w:rsidRDefault="00FA7359" w:rsidP="00CD2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018B504F" w14:textId="77777777" w:rsidR="009F50D0" w:rsidRPr="00EF646B" w:rsidRDefault="00FD1DC3" w:rsidP="00451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บริษัทและบริษัทย่อยได้นำที่ดินพร้อมสิ่งปลูกสร้างส่วนใหญ่ไปจดจำนองเพื่อใช้เป็นหลักประกัน</w:t>
      </w:r>
      <w:r w:rsidR="00FA7359" w:rsidRPr="00EF646B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EF646B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FA7359" w:rsidRPr="00EF646B">
        <w:rPr>
          <w:rFonts w:ascii="Angsana New" w:hAnsi="Angsana New" w:hint="cs"/>
          <w:sz w:val="30"/>
          <w:szCs w:val="30"/>
          <w:cs/>
        </w:rPr>
        <w:t xml:space="preserve"> (ดูหมายเหตุ</w:t>
      </w:r>
      <w:r w:rsidR="00E74493">
        <w:rPr>
          <w:rFonts w:ascii="Angsana New" w:hAnsi="Angsana New" w:hint="cs"/>
          <w:sz w:val="30"/>
          <w:szCs w:val="30"/>
          <w:cs/>
        </w:rPr>
        <w:t>ข้อ</w:t>
      </w:r>
      <w:r w:rsidR="00FA7359"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="00FA7359" w:rsidRPr="00EF646B">
        <w:rPr>
          <w:rFonts w:ascii="Angsana New" w:hAnsi="Angsana New"/>
          <w:sz w:val="30"/>
          <w:szCs w:val="30"/>
        </w:rPr>
        <w:t>19</w:t>
      </w:r>
      <w:r w:rsidR="00FA7359" w:rsidRPr="00EF646B">
        <w:rPr>
          <w:rFonts w:ascii="Angsana New" w:hAnsi="Angsana New" w:hint="cs"/>
          <w:sz w:val="30"/>
          <w:szCs w:val="30"/>
          <w:cs/>
        </w:rPr>
        <w:t>)</w:t>
      </w:r>
      <w:r w:rsidR="009F50D0" w:rsidRPr="00EF646B">
        <w:rPr>
          <w:rFonts w:ascii="Angsana New" w:hAnsi="Angsana New"/>
          <w:sz w:val="30"/>
          <w:szCs w:val="30"/>
        </w:rPr>
        <w:t xml:space="preserve"> </w:t>
      </w:r>
    </w:p>
    <w:p w14:paraId="58949B5F" w14:textId="77777777" w:rsidR="009F50D0" w:rsidRPr="00E81550" w:rsidRDefault="009F50D0" w:rsidP="00BB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14:paraId="58197FF3" w14:textId="77777777" w:rsidR="00C848F9" w:rsidRPr="00EF646B" w:rsidRDefault="00C848F9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0B7BBF" w:rsidRPr="00EF646B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654E7CEB" w14:textId="77777777" w:rsidR="00C848F9" w:rsidRPr="00EF646B" w:rsidRDefault="00C848F9" w:rsidP="00C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4657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903"/>
        <w:gridCol w:w="1048"/>
        <w:gridCol w:w="265"/>
        <w:gridCol w:w="1057"/>
        <w:gridCol w:w="259"/>
        <w:gridCol w:w="1034"/>
        <w:gridCol w:w="29"/>
        <w:gridCol w:w="213"/>
        <w:gridCol w:w="27"/>
        <w:gridCol w:w="1109"/>
      </w:tblGrid>
      <w:tr w:rsidR="00BB307F" w:rsidRPr="00EF646B" w14:paraId="2C686092" w14:textId="77777777" w:rsidTr="00D8698C">
        <w:trPr>
          <w:tblHeader/>
        </w:trPr>
        <w:tc>
          <w:tcPr>
            <w:tcW w:w="2182" w:type="pct"/>
          </w:tcPr>
          <w:p w14:paraId="0F1B35F1" w14:textId="77777777" w:rsidR="00BB307F" w:rsidRPr="00EF646B" w:rsidRDefault="00BB307F" w:rsidP="0084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4" w:type="pct"/>
            <w:gridSpan w:val="2"/>
          </w:tcPr>
          <w:p w14:paraId="21F1079D" w14:textId="77777777" w:rsidR="00BB307F" w:rsidRPr="00EF646B" w:rsidRDefault="00BB307F" w:rsidP="00BB307F">
            <w:pPr>
              <w:pStyle w:val="BodyText"/>
              <w:tabs>
                <w:tab w:val="decimal" w:pos="587"/>
                <w:tab w:val="left" w:pos="1607"/>
                <w:tab w:val="center" w:pos="2400"/>
              </w:tabs>
              <w:spacing w:after="0"/>
              <w:ind w:left="-87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084" w:type="pct"/>
            <w:gridSpan w:val="7"/>
          </w:tcPr>
          <w:p w14:paraId="36BDDA31" w14:textId="77777777" w:rsidR="00BB307F" w:rsidRPr="00EF646B" w:rsidRDefault="00BB307F" w:rsidP="00BB307F">
            <w:pPr>
              <w:pStyle w:val="BodyText"/>
              <w:tabs>
                <w:tab w:val="decimal" w:pos="587"/>
                <w:tab w:val="left" w:pos="1607"/>
                <w:tab w:val="center" w:pos="2400"/>
              </w:tabs>
              <w:spacing w:after="0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5AC4" w:rsidRPr="00EF646B" w14:paraId="2464EC78" w14:textId="77777777" w:rsidTr="00D8698C">
        <w:trPr>
          <w:tblHeader/>
        </w:trPr>
        <w:tc>
          <w:tcPr>
            <w:tcW w:w="2182" w:type="pct"/>
          </w:tcPr>
          <w:p w14:paraId="3B4D818E" w14:textId="77777777" w:rsidR="000F5AC4" w:rsidRPr="00EF646B" w:rsidRDefault="000F5AC4" w:rsidP="000F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76FE720" w14:textId="77777777"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02757E" w14:textId="77777777"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8622575" w14:textId="77777777"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45" w:type="pct"/>
          </w:tcPr>
          <w:p w14:paraId="6843ECAB" w14:textId="77777777" w:rsidR="000F5AC4" w:rsidRPr="00EF646B" w:rsidRDefault="000F5AC4" w:rsidP="000F5AC4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DB3D02" w14:textId="77777777"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35" w:type="pct"/>
            <w:gridSpan w:val="2"/>
          </w:tcPr>
          <w:p w14:paraId="45C023E2" w14:textId="77777777" w:rsidR="000F5AC4" w:rsidRPr="00EF646B" w:rsidRDefault="000F5AC4" w:rsidP="000F5AC4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72D6ABE" w14:textId="77777777" w:rsidR="000F5AC4" w:rsidRPr="00EF646B" w:rsidRDefault="000F5AC4" w:rsidP="000F5AC4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AC4" w:rsidRPr="00EF646B" w14:paraId="222AE1F0" w14:textId="77777777" w:rsidTr="00D8698C">
        <w:trPr>
          <w:tblHeader/>
        </w:trPr>
        <w:tc>
          <w:tcPr>
            <w:tcW w:w="2182" w:type="pct"/>
          </w:tcPr>
          <w:p w14:paraId="4ED06B5E" w14:textId="77777777" w:rsidR="000F5AC4" w:rsidRPr="00EF646B" w:rsidRDefault="000F5AC4" w:rsidP="000F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CB3E2B2" w14:textId="77777777"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C0C8F93" w14:textId="77777777"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8ECA3C3" w14:textId="77777777"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682C02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45" w:type="pct"/>
          </w:tcPr>
          <w:p w14:paraId="095353DF" w14:textId="77777777" w:rsidR="000F5AC4" w:rsidRPr="00EF646B" w:rsidRDefault="000F5AC4" w:rsidP="000F5AC4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CC5584B" w14:textId="77777777" w:rsidR="000F5AC4" w:rsidRPr="00EF646B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การติดตั้ง</w:t>
            </w:r>
          </w:p>
        </w:tc>
        <w:tc>
          <w:tcPr>
            <w:tcW w:w="135" w:type="pct"/>
            <w:gridSpan w:val="2"/>
          </w:tcPr>
          <w:p w14:paraId="19D91DA0" w14:textId="77777777" w:rsidR="000F5AC4" w:rsidRPr="00EF646B" w:rsidRDefault="000F5AC4" w:rsidP="000F5AC4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9523793" w14:textId="77777777" w:rsidR="000F5AC4" w:rsidRPr="00EF646B" w:rsidRDefault="000F5AC4" w:rsidP="000F5AC4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E5C17" w:rsidRPr="00EF646B" w14:paraId="66D5C838" w14:textId="77777777" w:rsidTr="00CC1EAD">
        <w:trPr>
          <w:trHeight w:val="362"/>
          <w:tblHeader/>
        </w:trPr>
        <w:tc>
          <w:tcPr>
            <w:tcW w:w="2182" w:type="pct"/>
          </w:tcPr>
          <w:p w14:paraId="622A7E5D" w14:textId="77777777"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8" w:type="pct"/>
            <w:gridSpan w:val="9"/>
          </w:tcPr>
          <w:p w14:paraId="133EAF3F" w14:textId="77777777" w:rsidR="008E5C17" w:rsidRPr="00EF646B" w:rsidRDefault="00E448E9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8E5C17"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E5C17"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E5C17" w:rsidRPr="00EF646B" w14:paraId="6945CC0D" w14:textId="77777777" w:rsidTr="00D8698C">
        <w:tc>
          <w:tcPr>
            <w:tcW w:w="2182" w:type="pct"/>
          </w:tcPr>
          <w:p w14:paraId="326EFF5C" w14:textId="77777777" w:rsidR="008E5C17" w:rsidRPr="00EF646B" w:rsidRDefault="008E5C17" w:rsidP="0084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86" w:type="pct"/>
          </w:tcPr>
          <w:p w14:paraId="67473F4A" w14:textId="77777777"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53F60A" w14:textId="77777777"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712B6A6" w14:textId="77777777"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F5D00D" w14:textId="77777777"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83B6314" w14:textId="77777777"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4954E6BC" w14:textId="77777777"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924866C" w14:textId="77777777" w:rsidR="008E5C17" w:rsidRPr="00EF646B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698C" w:rsidRPr="00EF646B" w14:paraId="079DEFD5" w14:textId="77777777" w:rsidTr="00D8698C">
        <w:tc>
          <w:tcPr>
            <w:tcW w:w="2182" w:type="pct"/>
          </w:tcPr>
          <w:p w14:paraId="35B2015D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าคม 2560</w:t>
            </w:r>
          </w:p>
        </w:tc>
        <w:tc>
          <w:tcPr>
            <w:tcW w:w="586" w:type="pct"/>
          </w:tcPr>
          <w:p w14:paraId="08EB232E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B15FBF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B2F988" w14:textId="77777777" w:rsidR="00D8698C" w:rsidRPr="00D8698C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D8698C">
              <w:rPr>
                <w:rFonts w:ascii="Angsana New" w:hAnsi="Angsana New"/>
                <w:sz w:val="30"/>
                <w:szCs w:val="30"/>
              </w:rPr>
              <w:t>36.08</w:t>
            </w:r>
          </w:p>
        </w:tc>
        <w:tc>
          <w:tcPr>
            <w:tcW w:w="145" w:type="pct"/>
          </w:tcPr>
          <w:p w14:paraId="771B9365" w14:textId="77777777" w:rsidR="00D8698C" w:rsidRPr="00D8698C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77F28459" w14:textId="77777777" w:rsidR="00D8698C" w:rsidRPr="00D8698C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D8698C">
              <w:rPr>
                <w:rFonts w:ascii="Angsana New" w:hAnsi="Angsana New"/>
                <w:sz w:val="30"/>
                <w:szCs w:val="30"/>
              </w:rPr>
              <w:t>10.73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DCC3182" w14:textId="77777777" w:rsidR="00D8698C" w:rsidRPr="00D8698C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D9426B7" w14:textId="77777777" w:rsidR="00D8698C" w:rsidRPr="00D8698C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D8698C">
              <w:rPr>
                <w:rFonts w:ascii="Angsana New" w:hAnsi="Angsana New"/>
                <w:sz w:val="30"/>
                <w:szCs w:val="30"/>
              </w:rPr>
              <w:t>46.81</w:t>
            </w:r>
          </w:p>
        </w:tc>
      </w:tr>
      <w:tr w:rsidR="00D8698C" w:rsidRPr="00EF646B" w14:paraId="6063ACA5" w14:textId="77777777" w:rsidTr="00D8698C">
        <w:tc>
          <w:tcPr>
            <w:tcW w:w="2182" w:type="pct"/>
          </w:tcPr>
          <w:p w14:paraId="51067E71" w14:textId="77777777" w:rsidR="00D8698C" w:rsidRPr="00EF646B" w:rsidRDefault="00D8698C" w:rsidP="00D8698C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586" w:type="pct"/>
          </w:tcPr>
          <w:p w14:paraId="012D9A82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8D1E74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9D62EF2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</w:t>
            </w:r>
          </w:p>
        </w:tc>
        <w:tc>
          <w:tcPr>
            <w:tcW w:w="145" w:type="pct"/>
          </w:tcPr>
          <w:p w14:paraId="68D3C0F2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E9DE540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21.95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A7079DB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7FF837A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24.70</w:t>
            </w:r>
          </w:p>
        </w:tc>
      </w:tr>
      <w:tr w:rsidR="00D8698C" w:rsidRPr="00EF646B" w14:paraId="6F8E60DB" w14:textId="77777777" w:rsidTr="00D8698C">
        <w:tc>
          <w:tcPr>
            <w:tcW w:w="2182" w:type="pct"/>
          </w:tcPr>
          <w:p w14:paraId="6AE32129" w14:textId="77777777" w:rsidR="00D8698C" w:rsidRPr="00EF646B" w:rsidRDefault="00D8698C" w:rsidP="00D8698C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586" w:type="pct"/>
          </w:tcPr>
          <w:p w14:paraId="267C1F54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2CA8FB1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F7394A" w14:textId="77777777" w:rsidR="00D8698C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(0.16)</w:t>
            </w:r>
          </w:p>
        </w:tc>
        <w:tc>
          <w:tcPr>
            <w:tcW w:w="145" w:type="pct"/>
          </w:tcPr>
          <w:p w14:paraId="3A5DAA5F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365DCADD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73C5DA5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1E16937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(0.16)</w:t>
            </w:r>
          </w:p>
        </w:tc>
      </w:tr>
      <w:tr w:rsidR="00D8698C" w:rsidRPr="00EF646B" w14:paraId="423F94D0" w14:textId="77777777" w:rsidTr="00D8698C">
        <w:tc>
          <w:tcPr>
            <w:tcW w:w="2182" w:type="pct"/>
          </w:tcPr>
          <w:p w14:paraId="4426B7C1" w14:textId="77777777" w:rsidR="00D8698C" w:rsidRDefault="00D8698C" w:rsidP="00D8698C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586" w:type="pct"/>
          </w:tcPr>
          <w:p w14:paraId="1C644D3E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F40D1A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3A78686" w14:textId="77777777" w:rsidR="00D8698C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8.04</w:t>
            </w:r>
          </w:p>
        </w:tc>
        <w:tc>
          <w:tcPr>
            <w:tcW w:w="145" w:type="pct"/>
          </w:tcPr>
          <w:p w14:paraId="4CE0819E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BD97A6A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(8.04)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13A238D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E72B967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698C" w:rsidRPr="00EF646B" w14:paraId="33DB9601" w14:textId="77777777" w:rsidTr="00D8698C">
        <w:tc>
          <w:tcPr>
            <w:tcW w:w="2182" w:type="pct"/>
          </w:tcPr>
          <w:p w14:paraId="1C3CB4B9" w14:textId="77777777" w:rsidR="00D8698C" w:rsidRPr="00EF646B" w:rsidRDefault="00D8698C" w:rsidP="00D8698C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EF646B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  <w:spacing w:val="-4"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  <w:spacing w:val="-4"/>
              </w:rPr>
              <w:t>256</w:t>
            </w:r>
            <w:r>
              <w:rPr>
                <w:rFonts w:ascii="Angsana New" w:hAnsi="Angsana New" w:cs="Angsana New"/>
                <w:b/>
                <w:bCs/>
                <w:spacing w:val="-4"/>
              </w:rPr>
              <w:t>1</w:t>
            </w:r>
            <w:r w:rsidRPr="00EF646B">
              <w:rPr>
                <w:rFonts w:ascii="Angsana New" w:hAnsi="Angsana New" w:cs="Angsana New"/>
                <w:b/>
                <w:bCs/>
                <w:spacing w:val="-4"/>
              </w:rPr>
              <w:t xml:space="preserve"> </w:t>
            </w:r>
            <w:r w:rsidRPr="00EF646B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และ 1 ตุลาคม </w:t>
            </w:r>
            <w:r w:rsidRPr="00EF646B">
              <w:rPr>
                <w:rFonts w:ascii="Angsana New" w:hAnsi="Angsana New" w:cs="Angsana New"/>
                <w:b/>
                <w:bCs/>
                <w:spacing w:val="-4"/>
              </w:rPr>
              <w:t>256</w:t>
            </w:r>
            <w:r>
              <w:rPr>
                <w:rFonts w:ascii="Angsana New" w:hAnsi="Angsana New" w:cs="Angsana New"/>
                <w:b/>
                <w:bCs/>
                <w:spacing w:val="-4"/>
              </w:rPr>
              <w:t>1</w:t>
            </w:r>
          </w:p>
        </w:tc>
        <w:tc>
          <w:tcPr>
            <w:tcW w:w="586" w:type="pct"/>
          </w:tcPr>
          <w:p w14:paraId="5FEDE9C8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2E8FEC" w14:textId="77777777" w:rsidR="00D8698C" w:rsidRPr="00EF646B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6542AA6" w14:textId="77777777" w:rsidR="00D8698C" w:rsidRPr="00CC1EAD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46.71</w:t>
            </w:r>
          </w:p>
        </w:tc>
        <w:tc>
          <w:tcPr>
            <w:tcW w:w="145" w:type="pct"/>
          </w:tcPr>
          <w:p w14:paraId="05F4FAF3" w14:textId="77777777" w:rsidR="00D8698C" w:rsidRPr="00CC1EAD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4BEB2F" w14:textId="77777777" w:rsidR="00D8698C" w:rsidRPr="00CC1EAD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24.64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558A38AC" w14:textId="77777777" w:rsidR="00D8698C" w:rsidRPr="00CC1EAD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32AD0D14" w14:textId="77777777" w:rsidR="00D8698C" w:rsidRPr="00CC1EAD" w:rsidRDefault="00D8698C" w:rsidP="00D8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71.35</w:t>
            </w:r>
          </w:p>
        </w:tc>
      </w:tr>
      <w:tr w:rsidR="001D2596" w:rsidRPr="00EF646B" w14:paraId="7B024706" w14:textId="77777777" w:rsidTr="00D8698C">
        <w:tc>
          <w:tcPr>
            <w:tcW w:w="2182" w:type="pct"/>
          </w:tcPr>
          <w:p w14:paraId="0A1660C2" w14:textId="77777777"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586" w:type="pct"/>
          </w:tcPr>
          <w:p w14:paraId="178AB564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5D78AC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EB32ED" w14:textId="77777777" w:rsidR="001D2596" w:rsidRPr="00EF646B" w:rsidRDefault="005160F8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9.85</w:t>
            </w:r>
          </w:p>
        </w:tc>
        <w:tc>
          <w:tcPr>
            <w:tcW w:w="145" w:type="pct"/>
          </w:tcPr>
          <w:p w14:paraId="7D0DA322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F384511" w14:textId="77777777" w:rsidR="001D2596" w:rsidRPr="00EF646B" w:rsidRDefault="005160F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24.00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CBE5E6F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E39D08C" w14:textId="77777777" w:rsidR="001D2596" w:rsidRPr="00EF646B" w:rsidRDefault="005160F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33.85</w:t>
            </w:r>
          </w:p>
        </w:tc>
      </w:tr>
      <w:tr w:rsidR="006F7AF9" w:rsidRPr="00EF646B" w14:paraId="6B6A3F8D" w14:textId="77777777" w:rsidTr="00D8698C">
        <w:tc>
          <w:tcPr>
            <w:tcW w:w="2182" w:type="pct"/>
          </w:tcPr>
          <w:p w14:paraId="216BABEA" w14:textId="77777777" w:rsidR="006F7AF9" w:rsidRPr="00EF646B" w:rsidRDefault="00682C02" w:rsidP="00682C02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586" w:type="pct"/>
          </w:tcPr>
          <w:p w14:paraId="3AAEF7DD" w14:textId="77777777" w:rsidR="006F7AF9" w:rsidRPr="00EF646B" w:rsidRDefault="006F7AF9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67BA8A" w14:textId="77777777" w:rsidR="006F7AF9" w:rsidRPr="00EF646B" w:rsidRDefault="006F7AF9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76C377E" w14:textId="77777777" w:rsidR="006F7AF9" w:rsidRDefault="005160F8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99C42C" w14:textId="77777777" w:rsidR="006F7AF9" w:rsidRPr="00EF646B" w:rsidRDefault="006F7AF9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3F07BF4D" w14:textId="77777777" w:rsidR="006F7AF9" w:rsidRPr="00EF646B" w:rsidRDefault="005160F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742B56E" w14:textId="77777777" w:rsidR="006F7AF9" w:rsidRPr="00EF646B" w:rsidRDefault="006F7AF9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537093D" w14:textId="77777777" w:rsidR="006F7AF9" w:rsidRPr="00EF646B" w:rsidRDefault="005160F8" w:rsidP="0073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1550" w:rsidRPr="00EF646B" w14:paraId="684A4DE1" w14:textId="77777777" w:rsidTr="00D8698C">
        <w:tc>
          <w:tcPr>
            <w:tcW w:w="2182" w:type="pct"/>
          </w:tcPr>
          <w:p w14:paraId="6614EE9E" w14:textId="77777777" w:rsidR="00E81550" w:rsidRDefault="00E81550" w:rsidP="001D2596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586" w:type="pct"/>
          </w:tcPr>
          <w:p w14:paraId="4C1320E7" w14:textId="77777777"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E22147" w14:textId="77777777"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2234EB9" w14:textId="77777777" w:rsidR="00E81550" w:rsidRDefault="005160F8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24.55</w:t>
            </w:r>
          </w:p>
        </w:tc>
        <w:tc>
          <w:tcPr>
            <w:tcW w:w="145" w:type="pct"/>
          </w:tcPr>
          <w:p w14:paraId="5F8FF64F" w14:textId="77777777"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30E90C24" w14:textId="77777777" w:rsidR="00E81550" w:rsidRPr="00EF646B" w:rsidRDefault="005160F8" w:rsidP="00E1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(24.55)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78399F1" w14:textId="77777777" w:rsidR="00E81550" w:rsidRPr="00EF646B" w:rsidRDefault="00E81550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EB59CBA" w14:textId="77777777" w:rsidR="00E81550" w:rsidRPr="00EF646B" w:rsidRDefault="005160F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596" w:rsidRPr="00CC1EAD" w14:paraId="1CF33B0A" w14:textId="77777777" w:rsidTr="00D8698C">
        <w:tc>
          <w:tcPr>
            <w:tcW w:w="2182" w:type="pct"/>
          </w:tcPr>
          <w:p w14:paraId="059AA76E" w14:textId="77777777" w:rsidR="001D2596" w:rsidRPr="00CC1EAD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  <w:cs/>
              </w:rPr>
            </w:pPr>
            <w:r w:rsidRPr="00CC1EA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C1EA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CC1EAD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CC1EAD">
              <w:rPr>
                <w:rFonts w:ascii="Angsana New" w:hAnsi="Angsana New" w:cs="Angsana New"/>
                <w:b/>
                <w:bCs/>
              </w:rPr>
              <w:t>256</w:t>
            </w:r>
            <w:r w:rsidR="00D8698C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586" w:type="pct"/>
          </w:tcPr>
          <w:p w14:paraId="1915CFA6" w14:textId="77777777"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4CBDEFB" w14:textId="77777777"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62E8E" w14:textId="77777777" w:rsidR="001D2596" w:rsidRPr="00CC1EAD" w:rsidRDefault="005160F8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81.11</w:t>
            </w:r>
          </w:p>
        </w:tc>
        <w:tc>
          <w:tcPr>
            <w:tcW w:w="145" w:type="pct"/>
          </w:tcPr>
          <w:p w14:paraId="55A4E2AA" w14:textId="77777777"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86EDF" w14:textId="77777777" w:rsidR="001D2596" w:rsidRPr="00CC1EAD" w:rsidRDefault="005160F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24.09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3FE2360E" w14:textId="77777777"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09724" w14:textId="77777777" w:rsidR="001D2596" w:rsidRPr="00CC1EAD" w:rsidRDefault="005160F8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105.20</w:t>
            </w:r>
          </w:p>
        </w:tc>
      </w:tr>
      <w:tr w:rsidR="001D2596" w:rsidRPr="00EF646B" w14:paraId="6053F898" w14:textId="77777777" w:rsidTr="00D8698C">
        <w:trPr>
          <w:trHeight w:val="60"/>
        </w:trPr>
        <w:tc>
          <w:tcPr>
            <w:tcW w:w="2182" w:type="pct"/>
          </w:tcPr>
          <w:p w14:paraId="3A2CA4E2" w14:textId="77777777" w:rsidR="001D2596" w:rsidRPr="00EF646B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86" w:type="pct"/>
          </w:tcPr>
          <w:p w14:paraId="5DBE390F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" w:type="pct"/>
          </w:tcPr>
          <w:p w14:paraId="659FCED0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ECDDDA6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</w:tcPr>
          <w:p w14:paraId="7ABD0C35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8A4477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707162C4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48E6FBBA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D2596" w:rsidRPr="00EF646B" w14:paraId="76CCAEA2" w14:textId="77777777" w:rsidTr="00D8698C">
        <w:trPr>
          <w:trHeight w:val="70"/>
        </w:trPr>
        <w:tc>
          <w:tcPr>
            <w:tcW w:w="2182" w:type="pct"/>
          </w:tcPr>
          <w:p w14:paraId="1074B9E3" w14:textId="0336EA1A" w:rsidR="001D2596" w:rsidRPr="00EF646B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586" w:type="pct"/>
          </w:tcPr>
          <w:p w14:paraId="690BE4B2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8517974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AD0320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5DAE00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4E92BDE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00448C6A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0CB6ACA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A0A" w:rsidRPr="00EF646B" w14:paraId="5C61E4B6" w14:textId="77777777" w:rsidTr="00D8698C">
        <w:tc>
          <w:tcPr>
            <w:tcW w:w="2182" w:type="pct"/>
          </w:tcPr>
          <w:p w14:paraId="2554709E" w14:textId="77777777" w:rsidR="00D83A0A" w:rsidRPr="00EF646B" w:rsidRDefault="009D3EBF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าคม 2560</w:t>
            </w:r>
          </w:p>
        </w:tc>
        <w:tc>
          <w:tcPr>
            <w:tcW w:w="586" w:type="pct"/>
            <w:shd w:val="clear" w:color="auto" w:fill="auto"/>
          </w:tcPr>
          <w:p w14:paraId="3371294D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4A48E4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DB051C" w14:textId="77777777" w:rsidR="00D83A0A" w:rsidRPr="00D83A0A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D83A0A">
              <w:rPr>
                <w:rFonts w:ascii="Angsana New" w:hAnsi="Angsana New"/>
                <w:sz w:val="30"/>
                <w:szCs w:val="30"/>
              </w:rPr>
              <w:t>26.62</w:t>
            </w:r>
          </w:p>
        </w:tc>
        <w:tc>
          <w:tcPr>
            <w:tcW w:w="145" w:type="pct"/>
          </w:tcPr>
          <w:p w14:paraId="485FB214" w14:textId="77777777" w:rsidR="00D83A0A" w:rsidRPr="00D83A0A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A3F77DE" w14:textId="77777777" w:rsidR="00D83A0A" w:rsidRPr="00D83A0A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D83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0FE647E2" w14:textId="77777777" w:rsidR="00D83A0A" w:rsidRPr="00D83A0A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060607A" w14:textId="77777777" w:rsidR="00D83A0A" w:rsidRPr="00D83A0A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D83A0A">
              <w:rPr>
                <w:rFonts w:ascii="Angsana New" w:hAnsi="Angsana New"/>
                <w:sz w:val="30"/>
                <w:szCs w:val="30"/>
              </w:rPr>
              <w:t>26.62</w:t>
            </w:r>
          </w:p>
        </w:tc>
      </w:tr>
      <w:tr w:rsidR="00D83A0A" w:rsidRPr="00EF646B" w14:paraId="49A42410" w14:textId="77777777" w:rsidTr="00D8698C">
        <w:tc>
          <w:tcPr>
            <w:tcW w:w="2182" w:type="pct"/>
          </w:tcPr>
          <w:p w14:paraId="32900365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59DEF509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6B2EB6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EBF127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6.97</w:t>
            </w:r>
          </w:p>
        </w:tc>
        <w:tc>
          <w:tcPr>
            <w:tcW w:w="145" w:type="pct"/>
          </w:tcPr>
          <w:p w14:paraId="198F5ABC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2B9891A0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7176ADD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86B5B8D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6.97</w:t>
            </w:r>
          </w:p>
        </w:tc>
      </w:tr>
      <w:tr w:rsidR="00D83A0A" w:rsidRPr="00EF646B" w14:paraId="5F88B30D" w14:textId="77777777" w:rsidTr="00D8698C">
        <w:tc>
          <w:tcPr>
            <w:tcW w:w="2182" w:type="pct"/>
          </w:tcPr>
          <w:p w14:paraId="39084CC2" w14:textId="77777777" w:rsidR="00D83A0A" w:rsidRPr="00E81550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6" w:type="pct"/>
            <w:shd w:val="clear" w:color="auto" w:fill="auto"/>
          </w:tcPr>
          <w:p w14:paraId="0E758B3E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6B780E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E98336" w14:textId="28B6D375" w:rsidR="00D83A0A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</w:t>
            </w:r>
            <w:r w:rsidR="00355CB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85B6518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541FF39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FE8D558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24D6E2E" w14:textId="3EA37F5A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</w:t>
            </w:r>
            <w:r w:rsidR="00355CB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3A0A" w:rsidRPr="00EF646B" w14:paraId="42B53C04" w14:textId="77777777" w:rsidTr="00D8698C">
        <w:tc>
          <w:tcPr>
            <w:tcW w:w="2182" w:type="pct"/>
          </w:tcPr>
          <w:p w14:paraId="1A49D97C" w14:textId="77777777" w:rsidR="00D83A0A" w:rsidRPr="00EF646B" w:rsidRDefault="00D83A0A" w:rsidP="00D83A0A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spacing w:val="-4"/>
                <w:cs/>
              </w:rPr>
              <w:t>ณ วันที่ 30 กันยายน 256</w:t>
            </w:r>
            <w:r w:rsidR="009D3EBF">
              <w:rPr>
                <w:rFonts w:ascii="Angsana New" w:hAnsi="Angsana New" w:cs="Angsana New"/>
                <w:b/>
                <w:bCs/>
                <w:spacing w:val="-4"/>
              </w:rPr>
              <w:t>1</w:t>
            </w:r>
            <w:r w:rsidRPr="00EF646B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และ 1 ตุลาคม 256</w:t>
            </w:r>
            <w:r w:rsidR="009D3EBF">
              <w:rPr>
                <w:rFonts w:ascii="Angsana New" w:hAnsi="Angsana New" w:cs="Angsana New"/>
                <w:b/>
                <w:bCs/>
                <w:spacing w:val="-4"/>
              </w:rPr>
              <w:t>1</w:t>
            </w:r>
          </w:p>
        </w:tc>
        <w:tc>
          <w:tcPr>
            <w:tcW w:w="586" w:type="pct"/>
            <w:shd w:val="clear" w:color="auto" w:fill="auto"/>
          </w:tcPr>
          <w:p w14:paraId="1E2922C5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B27A64D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B239D6F" w14:textId="5483F7D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33.4</w:t>
            </w:r>
            <w:r w:rsidR="00355C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05B6D6A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8136EE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5E24FD82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4C1E5525" w14:textId="7FAF78EA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33.4</w:t>
            </w:r>
            <w:r w:rsidR="00355C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D83A0A" w:rsidRPr="00EF646B" w14:paraId="74D6D892" w14:textId="77777777" w:rsidTr="00D8698C">
        <w:tc>
          <w:tcPr>
            <w:tcW w:w="2182" w:type="pct"/>
            <w:shd w:val="clear" w:color="auto" w:fill="auto"/>
          </w:tcPr>
          <w:p w14:paraId="3DCC3B8C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5F153862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C20EF3A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68665EE" w14:textId="77777777" w:rsidR="00D83A0A" w:rsidRPr="00EF646B" w:rsidRDefault="005160F8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11.44</w:t>
            </w:r>
          </w:p>
        </w:tc>
        <w:tc>
          <w:tcPr>
            <w:tcW w:w="145" w:type="pct"/>
            <w:shd w:val="clear" w:color="auto" w:fill="auto"/>
          </w:tcPr>
          <w:p w14:paraId="0D01177B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7DEE901D" w14:textId="77777777" w:rsidR="00D83A0A" w:rsidRPr="00EF646B" w:rsidRDefault="005160F8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41B9ED9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2A9BD7A" w14:textId="77777777" w:rsidR="00D83A0A" w:rsidRPr="00EF646B" w:rsidRDefault="005160F8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11.44</w:t>
            </w:r>
          </w:p>
        </w:tc>
      </w:tr>
      <w:tr w:rsidR="00D83A0A" w:rsidRPr="00EF646B" w14:paraId="343FC3A7" w14:textId="77777777" w:rsidTr="000D1F93">
        <w:tc>
          <w:tcPr>
            <w:tcW w:w="2182" w:type="pct"/>
          </w:tcPr>
          <w:p w14:paraId="2E0DC100" w14:textId="77777777" w:rsidR="00D83A0A" w:rsidRPr="00EF646B" w:rsidRDefault="00D83A0A" w:rsidP="00D83A0A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</w:rPr>
              <w:t>256</w:t>
            </w:r>
            <w:r w:rsidR="009D3EBF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586" w:type="pct"/>
          </w:tcPr>
          <w:p w14:paraId="60B1E5C1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3C80544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000000"/>
            </w:tcBorders>
          </w:tcPr>
          <w:p w14:paraId="4B7EC79C" w14:textId="70A542D9" w:rsidR="00D83A0A" w:rsidRPr="00EF646B" w:rsidRDefault="005160F8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44.8</w:t>
            </w:r>
            <w:r w:rsidR="00355C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9BC9791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30F8518" w14:textId="77777777" w:rsidR="00D83A0A" w:rsidRPr="00EF646B" w:rsidRDefault="005160F8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571C760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8FAB007" w14:textId="6E34E990" w:rsidR="00D83A0A" w:rsidRPr="00EF646B" w:rsidRDefault="005160F8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44.8</w:t>
            </w:r>
            <w:r w:rsidR="00355C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0D1F93" w:rsidRPr="00EF646B" w14:paraId="7FC5072D" w14:textId="77777777" w:rsidTr="000D1F93">
        <w:tc>
          <w:tcPr>
            <w:tcW w:w="2182" w:type="pct"/>
          </w:tcPr>
          <w:p w14:paraId="350B0C66" w14:textId="77777777" w:rsidR="000D1F93" w:rsidRPr="00EF646B" w:rsidRDefault="000D1F93" w:rsidP="00D83A0A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6" w:type="pct"/>
          </w:tcPr>
          <w:p w14:paraId="03E78724" w14:textId="77777777" w:rsidR="000D1F93" w:rsidRPr="00EF646B" w:rsidRDefault="000D1F93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4381AA3" w14:textId="77777777" w:rsidR="000D1F93" w:rsidRPr="00EF646B" w:rsidRDefault="000D1F93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000000"/>
            </w:tcBorders>
          </w:tcPr>
          <w:p w14:paraId="5762BFA5" w14:textId="77777777" w:rsidR="000D1F93" w:rsidRDefault="000D1F93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25F1462" w14:textId="77777777" w:rsidR="000D1F93" w:rsidRPr="00EF646B" w:rsidRDefault="000D1F93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49D953F" w14:textId="77777777" w:rsidR="000D1F93" w:rsidRDefault="000D1F93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7C735AB7" w14:textId="77777777" w:rsidR="000D1F93" w:rsidRPr="00EF646B" w:rsidRDefault="000D1F93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000000"/>
            </w:tcBorders>
            <w:shd w:val="clear" w:color="auto" w:fill="auto"/>
          </w:tcPr>
          <w:p w14:paraId="706C2499" w14:textId="77777777" w:rsidR="000D1F93" w:rsidRDefault="000D1F93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3A0A" w:rsidRPr="00EF646B" w14:paraId="6919DBEA" w14:textId="77777777" w:rsidTr="000D1F93">
        <w:tc>
          <w:tcPr>
            <w:tcW w:w="2182" w:type="pct"/>
            <w:shd w:val="clear" w:color="auto" w:fill="auto"/>
          </w:tcPr>
          <w:p w14:paraId="0D419F9C" w14:textId="77777777" w:rsidR="00D83A0A" w:rsidRPr="00EF646B" w:rsidRDefault="00D83A0A" w:rsidP="00D83A0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586" w:type="pct"/>
            <w:shd w:val="clear" w:color="auto" w:fill="auto"/>
          </w:tcPr>
          <w:p w14:paraId="2994D128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D28A8D2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BE17075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2A40F20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AE4F133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6C0622AB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26CF5AE" w14:textId="77777777" w:rsidR="00D83A0A" w:rsidRPr="00EF646B" w:rsidRDefault="00D83A0A" w:rsidP="00D8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22F" w:rsidRPr="00EF646B" w14:paraId="28A6FDFA" w14:textId="77777777" w:rsidTr="00D8698C">
        <w:trPr>
          <w:trHeight w:val="240"/>
        </w:trPr>
        <w:tc>
          <w:tcPr>
            <w:tcW w:w="2182" w:type="pct"/>
            <w:shd w:val="clear" w:color="auto" w:fill="auto"/>
          </w:tcPr>
          <w:p w14:paraId="201699B2" w14:textId="77777777" w:rsidR="001C722F" w:rsidRPr="00EF646B" w:rsidRDefault="001C722F" w:rsidP="001C722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586" w:type="pct"/>
            <w:shd w:val="clear" w:color="auto" w:fill="auto"/>
          </w:tcPr>
          <w:p w14:paraId="1E12F48B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83C38C9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195B4B04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9.46</w:t>
            </w:r>
          </w:p>
        </w:tc>
        <w:tc>
          <w:tcPr>
            <w:tcW w:w="145" w:type="pct"/>
            <w:shd w:val="clear" w:color="auto" w:fill="auto"/>
          </w:tcPr>
          <w:p w14:paraId="5E59A3AE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FE93223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0354015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35E83787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20.19</w:t>
            </w:r>
          </w:p>
        </w:tc>
      </w:tr>
      <w:tr w:rsidR="001C722F" w:rsidRPr="00EF646B" w14:paraId="2C6DB09C" w14:textId="77777777" w:rsidTr="00D8698C">
        <w:trPr>
          <w:trHeight w:val="240"/>
        </w:trPr>
        <w:tc>
          <w:tcPr>
            <w:tcW w:w="2182" w:type="pct"/>
            <w:shd w:val="clear" w:color="auto" w:fill="auto"/>
          </w:tcPr>
          <w:p w14:paraId="296A21AF" w14:textId="77777777" w:rsidR="001C722F" w:rsidRPr="00EF646B" w:rsidRDefault="001C722F" w:rsidP="001C722F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spacing w:val="-4"/>
                <w:cs/>
              </w:rPr>
              <w:t>ณ วันที่ 30 กันยายน 256</w:t>
            </w:r>
            <w:r>
              <w:rPr>
                <w:rFonts w:ascii="Angsana New" w:hAnsi="Angsana New" w:cs="Angsana New"/>
                <w:b/>
                <w:bCs/>
                <w:spacing w:val="-4"/>
              </w:rPr>
              <w:t>1</w:t>
            </w:r>
            <w:r w:rsidRPr="00EF646B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และ 1 ตุลาคม 256</w:t>
            </w:r>
            <w:r>
              <w:rPr>
                <w:rFonts w:ascii="Angsana New" w:hAnsi="Angsana New" w:cs="Angsana New"/>
                <w:b/>
                <w:bCs/>
                <w:spacing w:val="-4"/>
              </w:rPr>
              <w:t>1</w:t>
            </w:r>
          </w:p>
        </w:tc>
        <w:tc>
          <w:tcPr>
            <w:tcW w:w="586" w:type="pct"/>
            <w:shd w:val="clear" w:color="auto" w:fill="auto"/>
          </w:tcPr>
          <w:p w14:paraId="679B0373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0E03A8E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332303" w14:textId="14051112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13.2</w:t>
            </w:r>
            <w:r w:rsidR="003730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45D32A98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15D07A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24.64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CEBA832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A051C5" w14:textId="5DD22C4E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37.9</w:t>
            </w:r>
            <w:r w:rsidR="0037308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1C722F" w:rsidRPr="00EF646B" w14:paraId="1670EA45" w14:textId="77777777" w:rsidTr="00D8698C">
        <w:trPr>
          <w:trHeight w:val="240"/>
        </w:trPr>
        <w:tc>
          <w:tcPr>
            <w:tcW w:w="2182" w:type="pct"/>
          </w:tcPr>
          <w:p w14:paraId="071D1370" w14:textId="77777777" w:rsidR="001C722F" w:rsidRPr="00EF646B" w:rsidRDefault="001C722F" w:rsidP="001C722F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586" w:type="pct"/>
          </w:tcPr>
          <w:p w14:paraId="017F5D19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E233E69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1DE9B4" w14:textId="1CE07D73" w:rsidR="001C722F" w:rsidRPr="00EF646B" w:rsidRDefault="00EF7303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36.2</w:t>
            </w:r>
            <w:r w:rsidR="001029E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B9BA680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4F415B" w14:textId="77777777" w:rsidR="001C722F" w:rsidRPr="00EF646B" w:rsidRDefault="00EF7303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24.09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48B3D7E" w14:textId="77777777" w:rsidR="001C722F" w:rsidRPr="00EF646B" w:rsidRDefault="001C722F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C2C0F2" w14:textId="1337B910" w:rsidR="001C722F" w:rsidRPr="00EF646B" w:rsidRDefault="00EF7303" w:rsidP="001C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60.3</w:t>
            </w:r>
            <w:r w:rsidR="001029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04D81131" w14:textId="77777777" w:rsidR="00DD13A8" w:rsidRPr="00EF7303" w:rsidRDefault="00DD13A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4662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955"/>
        <w:gridCol w:w="1288"/>
        <w:gridCol w:w="1073"/>
        <w:gridCol w:w="245"/>
        <w:gridCol w:w="1066"/>
        <w:gridCol w:w="238"/>
        <w:gridCol w:w="1089"/>
      </w:tblGrid>
      <w:tr w:rsidR="003D7CD6" w:rsidRPr="00EF646B" w14:paraId="7B998200" w14:textId="77777777" w:rsidTr="00CC1EAD">
        <w:trPr>
          <w:tblHeader/>
        </w:trPr>
        <w:tc>
          <w:tcPr>
            <w:tcW w:w="2209" w:type="pct"/>
          </w:tcPr>
          <w:p w14:paraId="70183A26" w14:textId="77777777" w:rsidR="003D7CD6" w:rsidRPr="00030642" w:rsidRDefault="003D7CD6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</w:tcPr>
          <w:p w14:paraId="6C7BAA3B" w14:textId="77777777" w:rsidR="003D7CD6" w:rsidRPr="00030642" w:rsidRDefault="003D7CD6" w:rsidP="00624A49">
            <w:pPr>
              <w:ind w:right="-10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072" w:type="pct"/>
            <w:gridSpan w:val="5"/>
          </w:tcPr>
          <w:p w14:paraId="5F3E7EF6" w14:textId="77777777" w:rsidR="003D7CD6" w:rsidRPr="00BB3851" w:rsidRDefault="003D7CD6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8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1F5" w:rsidRPr="00EF646B" w14:paraId="2B072E21" w14:textId="77777777" w:rsidTr="004957B9">
        <w:trPr>
          <w:tblHeader/>
        </w:trPr>
        <w:tc>
          <w:tcPr>
            <w:tcW w:w="2209" w:type="pct"/>
          </w:tcPr>
          <w:p w14:paraId="4B1D23A6" w14:textId="77777777" w:rsidR="003D7CD6" w:rsidRPr="00030642" w:rsidRDefault="003D7CD6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</w:tcPr>
          <w:p w14:paraId="37ED75A4" w14:textId="77777777" w:rsidR="003D7CD6" w:rsidRPr="00030642" w:rsidRDefault="003D7CD6" w:rsidP="00624A49">
            <w:pPr>
              <w:ind w:right="-10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599" w:type="pct"/>
          </w:tcPr>
          <w:p w14:paraId="2BC6E25B" w14:textId="77777777" w:rsidR="003D7CD6" w:rsidRPr="00BB3851" w:rsidRDefault="003D7CD6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851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37" w:type="pct"/>
          </w:tcPr>
          <w:p w14:paraId="07E6855E" w14:textId="77777777" w:rsidR="003D7CD6" w:rsidRPr="00BB3851" w:rsidRDefault="003D7CD6" w:rsidP="00624A49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97257D" w14:textId="77777777" w:rsidR="003D7CD6" w:rsidRPr="00BB3851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851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  <w:r w:rsidR="003D7CD6" w:rsidRPr="00BB3851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33" w:type="pct"/>
          </w:tcPr>
          <w:p w14:paraId="0E860B0C" w14:textId="77777777" w:rsidR="003D7CD6" w:rsidRPr="00BB3851" w:rsidRDefault="003D7CD6" w:rsidP="00624A49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7628EA5" w14:textId="77777777" w:rsidR="003D7CD6" w:rsidRPr="00BB3851" w:rsidRDefault="003D7CD6" w:rsidP="008E5C17">
            <w:pPr>
              <w:pStyle w:val="BodyText"/>
              <w:tabs>
                <w:tab w:val="decimal" w:pos="587"/>
              </w:tabs>
              <w:spacing w:after="0"/>
              <w:ind w:left="-87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1F5" w:rsidRPr="00EF646B" w14:paraId="5B5BC65D" w14:textId="77777777" w:rsidTr="004957B9">
        <w:trPr>
          <w:tblHeader/>
        </w:trPr>
        <w:tc>
          <w:tcPr>
            <w:tcW w:w="2209" w:type="pct"/>
          </w:tcPr>
          <w:p w14:paraId="4D8167D4" w14:textId="77777777"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</w:tcPr>
          <w:p w14:paraId="7879008F" w14:textId="77777777" w:rsidR="008E5C17" w:rsidRPr="00EF646B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14:paraId="55177844" w14:textId="77777777" w:rsidR="008E5C17" w:rsidRPr="00EF646B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682C02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37" w:type="pct"/>
          </w:tcPr>
          <w:p w14:paraId="006DAE89" w14:textId="77777777" w:rsidR="008E5C17" w:rsidRPr="00EF646B" w:rsidRDefault="008E5C17" w:rsidP="00624A49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CD6B7B" w14:textId="77777777" w:rsidR="008E5C17" w:rsidRPr="00EF646B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การติดตั้ง</w:t>
            </w:r>
          </w:p>
        </w:tc>
        <w:tc>
          <w:tcPr>
            <w:tcW w:w="133" w:type="pct"/>
          </w:tcPr>
          <w:p w14:paraId="05A0F986" w14:textId="77777777" w:rsidR="008E5C17" w:rsidRPr="00EF646B" w:rsidRDefault="008E5C17" w:rsidP="00624A49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B912C43" w14:textId="77777777" w:rsidR="008E5C17" w:rsidRPr="00EF646B" w:rsidRDefault="008E5C17" w:rsidP="00A979D7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E5C17" w:rsidRPr="00EF646B" w14:paraId="77B3CEAF" w14:textId="77777777" w:rsidTr="00CC1EAD">
        <w:trPr>
          <w:tblHeader/>
        </w:trPr>
        <w:tc>
          <w:tcPr>
            <w:tcW w:w="2209" w:type="pct"/>
          </w:tcPr>
          <w:p w14:paraId="6AD5D2EF" w14:textId="77777777"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9" w:type="pct"/>
          </w:tcPr>
          <w:p w14:paraId="280A079F" w14:textId="77777777" w:rsidR="008E5C17" w:rsidRPr="00EF646B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2072" w:type="pct"/>
            <w:gridSpan w:val="5"/>
          </w:tcPr>
          <w:p w14:paraId="23D32EB6" w14:textId="77777777" w:rsidR="008E5C17" w:rsidRPr="00EF646B" w:rsidRDefault="008E5C17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E61F5" w:rsidRPr="00EF646B" w14:paraId="3FBC9924" w14:textId="77777777" w:rsidTr="004957B9">
        <w:trPr>
          <w:trHeight w:val="317"/>
        </w:trPr>
        <w:tc>
          <w:tcPr>
            <w:tcW w:w="2209" w:type="pct"/>
          </w:tcPr>
          <w:p w14:paraId="480D1638" w14:textId="77777777" w:rsidR="008E5C17" w:rsidRPr="00EF646B" w:rsidRDefault="008E5C17" w:rsidP="006A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19" w:type="pct"/>
          </w:tcPr>
          <w:p w14:paraId="391A4BEB" w14:textId="77777777" w:rsidR="008E5C17" w:rsidRPr="00EF646B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14:paraId="40DF4D97" w14:textId="77777777"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1B05DD1" w14:textId="77777777"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60BEB19" w14:textId="77777777"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4247058F" w14:textId="77777777"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9AD12F2" w14:textId="77777777" w:rsidR="008E5C17" w:rsidRPr="00EF646B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7B9" w:rsidRPr="00EF646B" w14:paraId="41D77C1E" w14:textId="77777777" w:rsidTr="004957B9">
        <w:tc>
          <w:tcPr>
            <w:tcW w:w="2209" w:type="pct"/>
          </w:tcPr>
          <w:p w14:paraId="414BE201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719" w:type="pct"/>
          </w:tcPr>
          <w:p w14:paraId="172A17BC" w14:textId="77777777" w:rsidR="004957B9" w:rsidRPr="00EF646B" w:rsidRDefault="004957B9" w:rsidP="004957B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14:paraId="44DD32D5" w14:textId="77777777" w:rsidR="004957B9" w:rsidRPr="004957B9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4957B9">
              <w:rPr>
                <w:rFonts w:ascii="Angsana New" w:hAnsi="Angsana New"/>
                <w:sz w:val="30"/>
                <w:szCs w:val="30"/>
              </w:rPr>
              <w:t>19.37</w:t>
            </w:r>
          </w:p>
        </w:tc>
        <w:tc>
          <w:tcPr>
            <w:tcW w:w="137" w:type="pct"/>
          </w:tcPr>
          <w:p w14:paraId="74F3DD4F" w14:textId="77777777" w:rsidR="004957B9" w:rsidRPr="004957B9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A7E07ED" w14:textId="77777777" w:rsidR="004957B9" w:rsidRPr="004957B9" w:rsidRDefault="004957B9" w:rsidP="00EF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/>
                <w:sz w:val="30"/>
                <w:szCs w:val="30"/>
              </w:rPr>
            </w:pPr>
            <w:r w:rsidRPr="004957B9">
              <w:rPr>
                <w:rFonts w:ascii="Angsana New" w:hAnsi="Angsana New"/>
                <w:sz w:val="30"/>
                <w:szCs w:val="30"/>
              </w:rPr>
              <w:t>10.73</w:t>
            </w:r>
          </w:p>
        </w:tc>
        <w:tc>
          <w:tcPr>
            <w:tcW w:w="133" w:type="pct"/>
            <w:shd w:val="clear" w:color="auto" w:fill="auto"/>
          </w:tcPr>
          <w:p w14:paraId="6002DC0C" w14:textId="77777777" w:rsidR="004957B9" w:rsidRPr="004957B9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8C0A71A" w14:textId="77777777" w:rsidR="004957B9" w:rsidRPr="004957B9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4957B9">
              <w:rPr>
                <w:rFonts w:ascii="Angsana New" w:hAnsi="Angsana New"/>
                <w:sz w:val="30"/>
                <w:szCs w:val="30"/>
              </w:rPr>
              <w:t>30.10</w:t>
            </w:r>
          </w:p>
        </w:tc>
      </w:tr>
      <w:tr w:rsidR="004957B9" w:rsidRPr="00EF646B" w14:paraId="40753B8D" w14:textId="77777777" w:rsidTr="004957B9">
        <w:tc>
          <w:tcPr>
            <w:tcW w:w="2209" w:type="pct"/>
          </w:tcPr>
          <w:p w14:paraId="02C1656A" w14:textId="77777777" w:rsidR="004957B9" w:rsidRPr="00EF646B" w:rsidRDefault="004957B9" w:rsidP="004957B9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19" w:type="pct"/>
          </w:tcPr>
          <w:p w14:paraId="505C572B" w14:textId="77777777" w:rsidR="004957B9" w:rsidRPr="00EF646B" w:rsidRDefault="004957B9" w:rsidP="004957B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14:paraId="0188E74A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37" w:type="pct"/>
          </w:tcPr>
          <w:p w14:paraId="7C1DC41E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CF9A29F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21.30</w:t>
            </w:r>
          </w:p>
        </w:tc>
        <w:tc>
          <w:tcPr>
            <w:tcW w:w="133" w:type="pct"/>
            <w:shd w:val="clear" w:color="auto" w:fill="auto"/>
          </w:tcPr>
          <w:p w14:paraId="2FE0662F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EBCEA4C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23.30</w:t>
            </w:r>
          </w:p>
        </w:tc>
      </w:tr>
      <w:tr w:rsidR="004957B9" w:rsidRPr="00EF646B" w14:paraId="36D3492B" w14:textId="77777777" w:rsidTr="004957B9">
        <w:tc>
          <w:tcPr>
            <w:tcW w:w="2209" w:type="pct"/>
          </w:tcPr>
          <w:p w14:paraId="6C7A772C" w14:textId="77777777" w:rsidR="004957B9" w:rsidRPr="00EF646B" w:rsidRDefault="004957B9" w:rsidP="004957B9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719" w:type="pct"/>
          </w:tcPr>
          <w:p w14:paraId="313AC2DB" w14:textId="77777777" w:rsidR="004957B9" w:rsidRPr="00EF646B" w:rsidRDefault="004957B9" w:rsidP="004957B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14:paraId="36520661" w14:textId="77777777" w:rsidR="004957B9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8.04</w:t>
            </w:r>
          </w:p>
        </w:tc>
        <w:tc>
          <w:tcPr>
            <w:tcW w:w="137" w:type="pct"/>
          </w:tcPr>
          <w:p w14:paraId="03CB8145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12AF93A" w14:textId="77777777" w:rsidR="004957B9" w:rsidRDefault="004957B9" w:rsidP="0081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(8.04)</w:t>
            </w:r>
          </w:p>
        </w:tc>
        <w:tc>
          <w:tcPr>
            <w:tcW w:w="133" w:type="pct"/>
            <w:shd w:val="clear" w:color="auto" w:fill="auto"/>
          </w:tcPr>
          <w:p w14:paraId="58A7F2A5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E149635" w14:textId="77777777" w:rsidR="004957B9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7B9" w:rsidRPr="00EF646B" w14:paraId="184CE252" w14:textId="77777777" w:rsidTr="004957B9">
        <w:tc>
          <w:tcPr>
            <w:tcW w:w="2209" w:type="pct"/>
          </w:tcPr>
          <w:p w14:paraId="62AACF42" w14:textId="77777777" w:rsidR="004957B9" w:rsidRPr="00EF646B" w:rsidRDefault="004957B9" w:rsidP="004957B9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  <w: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>ณ วันที่ 30 กันยายน 256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 และ 1 ตุลาคม 256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719" w:type="pct"/>
          </w:tcPr>
          <w:p w14:paraId="4DDE129C" w14:textId="77777777" w:rsidR="004957B9" w:rsidRPr="00EF646B" w:rsidRDefault="004957B9" w:rsidP="004957B9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B7CB945" w14:textId="77777777" w:rsidR="004957B9" w:rsidRPr="00CC1EAD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29.41</w:t>
            </w:r>
          </w:p>
        </w:tc>
        <w:tc>
          <w:tcPr>
            <w:tcW w:w="137" w:type="pct"/>
          </w:tcPr>
          <w:p w14:paraId="5ADC7AA9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575A8321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23.99</w:t>
            </w:r>
          </w:p>
        </w:tc>
        <w:tc>
          <w:tcPr>
            <w:tcW w:w="133" w:type="pct"/>
            <w:shd w:val="clear" w:color="auto" w:fill="auto"/>
          </w:tcPr>
          <w:p w14:paraId="46656BBE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3BE3414C" w14:textId="77777777" w:rsidR="004957B9" w:rsidRPr="00EF646B" w:rsidRDefault="004957B9" w:rsidP="0049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53.40</w:t>
            </w:r>
          </w:p>
        </w:tc>
      </w:tr>
      <w:tr w:rsidR="001D2596" w:rsidRPr="00EF646B" w14:paraId="5A0CD969" w14:textId="77777777" w:rsidTr="004957B9">
        <w:tc>
          <w:tcPr>
            <w:tcW w:w="2209" w:type="pct"/>
          </w:tcPr>
          <w:p w14:paraId="589311DE" w14:textId="77777777"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19" w:type="pct"/>
          </w:tcPr>
          <w:p w14:paraId="1D2166B0" w14:textId="77777777"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256D3D23" w14:textId="6F9C332C" w:rsidR="001D2596" w:rsidRPr="00EF646B" w:rsidRDefault="00EF7303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8.5</w:t>
            </w:r>
            <w:r w:rsidR="001029E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6ACF4154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C0A16A6" w14:textId="77777777" w:rsidR="001D2596" w:rsidRPr="00EF646B" w:rsidRDefault="00EF730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24.00</w:t>
            </w:r>
          </w:p>
        </w:tc>
        <w:tc>
          <w:tcPr>
            <w:tcW w:w="133" w:type="pct"/>
            <w:shd w:val="clear" w:color="auto" w:fill="auto"/>
          </w:tcPr>
          <w:p w14:paraId="1A139DC6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D9862A2" w14:textId="3D3D3495" w:rsidR="001D2596" w:rsidRPr="00EF646B" w:rsidRDefault="00EF730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32.5</w:t>
            </w:r>
            <w:r w:rsidR="00C102D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3222A" w:rsidRPr="00EF646B" w14:paraId="7A8ADC2D" w14:textId="77777777" w:rsidTr="004957B9">
        <w:tc>
          <w:tcPr>
            <w:tcW w:w="2209" w:type="pct"/>
          </w:tcPr>
          <w:p w14:paraId="39FD7506" w14:textId="77777777" w:rsidR="0073222A" w:rsidRPr="00EF646B" w:rsidRDefault="0073222A" w:rsidP="001D2596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719" w:type="pct"/>
          </w:tcPr>
          <w:p w14:paraId="4B7F45E4" w14:textId="77777777" w:rsidR="0073222A" w:rsidRPr="00EF646B" w:rsidRDefault="0073222A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6CA90614" w14:textId="77777777" w:rsidR="0073222A" w:rsidRDefault="00EF7303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23.90</w:t>
            </w:r>
          </w:p>
        </w:tc>
        <w:tc>
          <w:tcPr>
            <w:tcW w:w="137" w:type="pct"/>
          </w:tcPr>
          <w:p w14:paraId="2B5B2DB2" w14:textId="77777777" w:rsidR="0073222A" w:rsidRPr="00EF646B" w:rsidRDefault="0073222A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63F4C607" w14:textId="7BF6D2B1" w:rsidR="0073222A" w:rsidRDefault="00EF7303" w:rsidP="0081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(23.90)</w:t>
            </w:r>
          </w:p>
        </w:tc>
        <w:tc>
          <w:tcPr>
            <w:tcW w:w="133" w:type="pct"/>
            <w:shd w:val="clear" w:color="auto" w:fill="auto"/>
          </w:tcPr>
          <w:p w14:paraId="405DD582" w14:textId="77777777" w:rsidR="0073222A" w:rsidRPr="00EF646B" w:rsidRDefault="0073222A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6AD4A355" w14:textId="77777777" w:rsidR="0073222A" w:rsidRDefault="00EF730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596" w:rsidRPr="00EF646B" w14:paraId="42FF6447" w14:textId="77777777" w:rsidTr="004957B9">
        <w:tc>
          <w:tcPr>
            <w:tcW w:w="2209" w:type="pct"/>
          </w:tcPr>
          <w:p w14:paraId="3C2DA48E" w14:textId="77777777" w:rsidR="001D2596" w:rsidRPr="00EF646B" w:rsidRDefault="001D2596" w:rsidP="001D2596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EF646B">
              <w:rPr>
                <w:rFonts w:ascii="Angsana New" w:hAnsi="Angsana New" w:cs="Angsana New"/>
                <w:b/>
                <w:bCs/>
              </w:rPr>
              <w:t>256</w:t>
            </w:r>
            <w:r w:rsidR="004957B9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719" w:type="pct"/>
          </w:tcPr>
          <w:p w14:paraId="3E0EBF51" w14:textId="77777777" w:rsidR="001D2596" w:rsidRPr="00EF646B" w:rsidRDefault="001D2596" w:rsidP="001D2596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E5733" w14:textId="576124F6" w:rsidR="001D2596" w:rsidRPr="00CC1EAD" w:rsidRDefault="00EF7303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61.8</w:t>
            </w:r>
            <w:r w:rsidR="001029E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44F41206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4497E" w14:textId="77777777" w:rsidR="001D2596" w:rsidRPr="00EF646B" w:rsidRDefault="00EF730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24.09</w:t>
            </w:r>
          </w:p>
        </w:tc>
        <w:tc>
          <w:tcPr>
            <w:tcW w:w="133" w:type="pct"/>
            <w:shd w:val="clear" w:color="auto" w:fill="auto"/>
          </w:tcPr>
          <w:p w14:paraId="3C645465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67690" w14:textId="3D3C29BF" w:rsidR="001D2596" w:rsidRPr="00EF646B" w:rsidRDefault="00EF7303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85.9</w:t>
            </w:r>
            <w:r w:rsidR="00C102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1D2596" w:rsidRPr="00CC1EAD" w14:paraId="1B5248C7" w14:textId="77777777" w:rsidTr="004957B9">
        <w:trPr>
          <w:trHeight w:val="70"/>
        </w:trPr>
        <w:tc>
          <w:tcPr>
            <w:tcW w:w="2209" w:type="pct"/>
          </w:tcPr>
          <w:p w14:paraId="5AB6DC45" w14:textId="77777777" w:rsidR="001D2596" w:rsidRPr="00CC1EAD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719" w:type="pct"/>
          </w:tcPr>
          <w:p w14:paraId="342D3329" w14:textId="77777777" w:rsidR="001D2596" w:rsidRPr="00CC1EAD" w:rsidRDefault="001D2596" w:rsidP="001D2596">
            <w:pPr>
              <w:ind w:right="-10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5107B8B" w14:textId="77777777" w:rsidR="001D2596" w:rsidRPr="00CC1EAD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" w:type="pct"/>
          </w:tcPr>
          <w:p w14:paraId="2460608F" w14:textId="77777777"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2065185B" w14:textId="77777777"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" w:type="pct"/>
            <w:shd w:val="clear" w:color="auto" w:fill="auto"/>
          </w:tcPr>
          <w:p w14:paraId="61641CB2" w14:textId="77777777"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58ADB6FF" w14:textId="77777777" w:rsidR="001D2596" w:rsidRPr="00CC1EAD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D2596" w:rsidRPr="00EF646B" w14:paraId="49BA0230" w14:textId="77777777" w:rsidTr="004957B9">
        <w:trPr>
          <w:trHeight w:val="70"/>
        </w:trPr>
        <w:tc>
          <w:tcPr>
            <w:tcW w:w="2209" w:type="pct"/>
          </w:tcPr>
          <w:p w14:paraId="3EBEC299" w14:textId="60102743" w:rsidR="001D2596" w:rsidRPr="00EF646B" w:rsidRDefault="001D2596" w:rsidP="001D2596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19" w:type="pct"/>
          </w:tcPr>
          <w:p w14:paraId="373C4C49" w14:textId="77777777" w:rsidR="001D2596" w:rsidRPr="00EF646B" w:rsidRDefault="001D2596" w:rsidP="001D2596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14:paraId="1F476B28" w14:textId="77777777" w:rsidR="001D2596" w:rsidRPr="00EF646B" w:rsidRDefault="001D2596" w:rsidP="00CC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E6A0D2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7B4501C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3B722860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583BB6D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0DB" w:rsidRPr="00EF646B" w14:paraId="082E68FA" w14:textId="77777777" w:rsidTr="004957B9">
        <w:tc>
          <w:tcPr>
            <w:tcW w:w="2209" w:type="pct"/>
          </w:tcPr>
          <w:p w14:paraId="7FF2D11D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EF646B">
              <w:rPr>
                <w:rFonts w:ascii="Angsana New" w:hAnsi="Angsana New"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719" w:type="pct"/>
          </w:tcPr>
          <w:p w14:paraId="214D3209" w14:textId="77777777" w:rsidR="009C20DB" w:rsidRPr="00EF646B" w:rsidRDefault="009C20DB" w:rsidP="009C20DB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14:paraId="29853759" w14:textId="77777777" w:rsidR="009C20DB" w:rsidRPr="000E41AA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0E41AA">
              <w:rPr>
                <w:rFonts w:ascii="Angsana New" w:hAnsi="Angsana New"/>
                <w:sz w:val="30"/>
                <w:szCs w:val="30"/>
              </w:rPr>
              <w:t>13.40</w:t>
            </w:r>
          </w:p>
        </w:tc>
        <w:tc>
          <w:tcPr>
            <w:tcW w:w="137" w:type="pct"/>
          </w:tcPr>
          <w:p w14:paraId="76A90E05" w14:textId="77777777" w:rsidR="009C20DB" w:rsidRPr="000E41AA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E8BDAF7" w14:textId="77777777" w:rsidR="009C20DB" w:rsidRPr="000E41AA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0E41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665C0707" w14:textId="77777777" w:rsidR="009C20DB" w:rsidRPr="000E41AA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3867474" w14:textId="77777777" w:rsidR="009C20DB" w:rsidRPr="000E41AA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0E41AA">
              <w:rPr>
                <w:rFonts w:ascii="Angsana New" w:hAnsi="Angsana New"/>
                <w:sz w:val="30"/>
                <w:szCs w:val="30"/>
              </w:rPr>
              <w:t>13.40</w:t>
            </w:r>
          </w:p>
        </w:tc>
      </w:tr>
      <w:tr w:rsidR="009C20DB" w:rsidRPr="00EF646B" w14:paraId="3EDBD3C1" w14:textId="77777777" w:rsidTr="004957B9">
        <w:tc>
          <w:tcPr>
            <w:tcW w:w="2209" w:type="pct"/>
          </w:tcPr>
          <w:p w14:paraId="777DE268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719" w:type="pct"/>
          </w:tcPr>
          <w:p w14:paraId="3363BAB3" w14:textId="77777777" w:rsidR="009C20DB" w:rsidRPr="00EF646B" w:rsidRDefault="009C20DB" w:rsidP="009C20DB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</w:tcPr>
          <w:p w14:paraId="13FE35E1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5.85</w:t>
            </w:r>
          </w:p>
        </w:tc>
        <w:tc>
          <w:tcPr>
            <w:tcW w:w="137" w:type="pct"/>
          </w:tcPr>
          <w:p w14:paraId="1A65ABD8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97E2C4C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8764D9C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8BFFA9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5.85</w:t>
            </w:r>
          </w:p>
        </w:tc>
      </w:tr>
      <w:tr w:rsidR="009C20DB" w:rsidRPr="00EF646B" w14:paraId="0FE58AA9" w14:textId="77777777" w:rsidTr="004957B9">
        <w:tc>
          <w:tcPr>
            <w:tcW w:w="2209" w:type="pct"/>
          </w:tcPr>
          <w:p w14:paraId="12577965" w14:textId="77777777" w:rsidR="009C20DB" w:rsidRPr="00EF646B" w:rsidRDefault="009C20DB" w:rsidP="009C20DB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>ณ วันที่ 30 กันยายน 256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 และ 1 ตุลาคม 256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719" w:type="pct"/>
          </w:tcPr>
          <w:p w14:paraId="40D8C8D8" w14:textId="77777777" w:rsidR="009C20DB" w:rsidRPr="00EF646B" w:rsidRDefault="009C20DB" w:rsidP="009C20DB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79DE64D" w14:textId="77777777" w:rsidR="009C20DB" w:rsidRPr="00CC1EAD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19.25</w:t>
            </w:r>
          </w:p>
        </w:tc>
        <w:tc>
          <w:tcPr>
            <w:tcW w:w="137" w:type="pct"/>
          </w:tcPr>
          <w:p w14:paraId="5F98FE06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0B561528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076655E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591B85B6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19.25</w:t>
            </w:r>
          </w:p>
        </w:tc>
      </w:tr>
      <w:tr w:rsidR="009C20DB" w:rsidRPr="00EF646B" w14:paraId="3E14C70B" w14:textId="77777777" w:rsidTr="004957B9">
        <w:tc>
          <w:tcPr>
            <w:tcW w:w="2209" w:type="pct"/>
          </w:tcPr>
          <w:p w14:paraId="740537C7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719" w:type="pct"/>
          </w:tcPr>
          <w:p w14:paraId="0739CAF4" w14:textId="77777777" w:rsidR="009C20DB" w:rsidRPr="00EF646B" w:rsidRDefault="009C20DB" w:rsidP="009C20DB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4F2B9748" w14:textId="77777777" w:rsidR="009C20DB" w:rsidRPr="00EF646B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10.32</w:t>
            </w:r>
          </w:p>
        </w:tc>
        <w:tc>
          <w:tcPr>
            <w:tcW w:w="137" w:type="pct"/>
          </w:tcPr>
          <w:p w14:paraId="5657782D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4AA3A13" w14:textId="77777777" w:rsidR="009C20DB" w:rsidRPr="00EF646B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182E20A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5266C47" w14:textId="77777777" w:rsidR="009C20DB" w:rsidRPr="00EF646B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10.32</w:t>
            </w:r>
          </w:p>
        </w:tc>
      </w:tr>
      <w:tr w:rsidR="009C20DB" w:rsidRPr="00EF646B" w14:paraId="14442AE2" w14:textId="77777777" w:rsidTr="004957B9">
        <w:tc>
          <w:tcPr>
            <w:tcW w:w="2209" w:type="pct"/>
          </w:tcPr>
          <w:p w14:paraId="3E24D660" w14:textId="77777777" w:rsidR="009C20DB" w:rsidRPr="00EF646B" w:rsidRDefault="009C20DB" w:rsidP="009C20DB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719" w:type="pct"/>
          </w:tcPr>
          <w:p w14:paraId="2640F180" w14:textId="77777777" w:rsidR="009C20DB" w:rsidRPr="00EF646B" w:rsidRDefault="009C20DB" w:rsidP="009C20DB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247D8010" w14:textId="77777777" w:rsidR="009C20DB" w:rsidRPr="00CC1EAD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29.57</w:t>
            </w:r>
          </w:p>
        </w:tc>
        <w:tc>
          <w:tcPr>
            <w:tcW w:w="137" w:type="pct"/>
          </w:tcPr>
          <w:p w14:paraId="7DA6A101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B903B" w14:textId="77777777" w:rsidR="009C20DB" w:rsidRPr="00EF646B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2B5924CA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52EE1" w14:textId="77777777" w:rsidR="009C20DB" w:rsidRPr="00EF646B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29.57</w:t>
            </w:r>
          </w:p>
        </w:tc>
      </w:tr>
      <w:tr w:rsidR="009C20DB" w:rsidRPr="00EF646B" w14:paraId="2B79B34E" w14:textId="77777777" w:rsidTr="004957B9">
        <w:tc>
          <w:tcPr>
            <w:tcW w:w="2209" w:type="pct"/>
          </w:tcPr>
          <w:p w14:paraId="162DDBF9" w14:textId="77777777" w:rsidR="009C20DB" w:rsidRPr="00CC1EAD" w:rsidRDefault="009C20DB" w:rsidP="009C20DB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719" w:type="pct"/>
          </w:tcPr>
          <w:p w14:paraId="785C97F3" w14:textId="77777777" w:rsidR="009C20DB" w:rsidRPr="00CC1EAD" w:rsidRDefault="009C20DB" w:rsidP="009C20DB">
            <w:pPr>
              <w:ind w:right="-10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133E43D6" w14:textId="77777777" w:rsidR="009C20DB" w:rsidRPr="00CC1EAD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" w:type="pct"/>
          </w:tcPr>
          <w:p w14:paraId="56BD1446" w14:textId="77777777" w:rsidR="009C20DB" w:rsidRPr="00CC1EAD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2EBFAFBA" w14:textId="77777777" w:rsidR="009C20DB" w:rsidRPr="00CC1EAD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" w:type="pct"/>
            <w:shd w:val="clear" w:color="auto" w:fill="auto"/>
          </w:tcPr>
          <w:p w14:paraId="0AC53470" w14:textId="77777777" w:rsidR="009C20DB" w:rsidRPr="00CC1EAD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4A795333" w14:textId="77777777" w:rsidR="009C20DB" w:rsidRPr="00CC1EAD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C20DB" w:rsidRPr="00EF646B" w14:paraId="44A64DD9" w14:textId="77777777" w:rsidTr="004957B9">
        <w:tc>
          <w:tcPr>
            <w:tcW w:w="2209" w:type="pct"/>
          </w:tcPr>
          <w:p w14:paraId="76E080C3" w14:textId="77777777" w:rsidR="009C20DB" w:rsidRPr="00EF646B" w:rsidRDefault="009C20DB" w:rsidP="009C20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19" w:type="pct"/>
          </w:tcPr>
          <w:p w14:paraId="1DB8B958" w14:textId="77777777" w:rsidR="009C20DB" w:rsidRPr="00EF646B" w:rsidRDefault="009C20DB" w:rsidP="009C20DB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</w:tcPr>
          <w:p w14:paraId="52AB2C3A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BCC7CF3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EE21B84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03467B5C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1F73B2F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0DB" w:rsidRPr="00EF646B" w14:paraId="4580F4A2" w14:textId="77777777" w:rsidTr="004957B9">
        <w:trPr>
          <w:trHeight w:val="240"/>
        </w:trPr>
        <w:tc>
          <w:tcPr>
            <w:tcW w:w="2209" w:type="pct"/>
          </w:tcPr>
          <w:p w14:paraId="3B054B29" w14:textId="77777777" w:rsidR="009C20DB" w:rsidRPr="00EF646B" w:rsidRDefault="009C20DB" w:rsidP="009C20D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719" w:type="pct"/>
            <w:vAlign w:val="bottom"/>
          </w:tcPr>
          <w:p w14:paraId="552128C1" w14:textId="77777777" w:rsidR="009C20DB" w:rsidRPr="00EF646B" w:rsidRDefault="009C20DB" w:rsidP="009C20DB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74254B2D" w14:textId="77777777" w:rsidR="009C20DB" w:rsidRPr="00CC1EAD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5.97</w:t>
            </w:r>
          </w:p>
        </w:tc>
        <w:tc>
          <w:tcPr>
            <w:tcW w:w="137" w:type="pct"/>
          </w:tcPr>
          <w:p w14:paraId="55C20019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0E8A9793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5E5A9BB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AD6825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16.70</w:t>
            </w:r>
          </w:p>
        </w:tc>
      </w:tr>
      <w:tr w:rsidR="009C20DB" w:rsidRPr="00EF646B" w14:paraId="6E94A273" w14:textId="77777777" w:rsidTr="004957B9">
        <w:trPr>
          <w:trHeight w:val="240"/>
        </w:trPr>
        <w:tc>
          <w:tcPr>
            <w:tcW w:w="2209" w:type="pct"/>
          </w:tcPr>
          <w:p w14:paraId="7F35D698" w14:textId="77777777" w:rsidR="009C20DB" w:rsidRPr="00EF646B" w:rsidRDefault="009C20DB" w:rsidP="009C20DB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>ณ วันที่ 30 กันยายน 256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 และ 1 ตุลาคม 256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719" w:type="pct"/>
            <w:vAlign w:val="bottom"/>
          </w:tcPr>
          <w:p w14:paraId="4F768D10" w14:textId="77777777" w:rsidR="009C20DB" w:rsidRPr="00EF646B" w:rsidRDefault="009C20DB" w:rsidP="009C20DB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</w:tcPr>
          <w:p w14:paraId="120E84CB" w14:textId="77777777" w:rsidR="009C20DB" w:rsidRPr="00CC1EAD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10.16</w:t>
            </w:r>
          </w:p>
        </w:tc>
        <w:tc>
          <w:tcPr>
            <w:tcW w:w="137" w:type="pct"/>
          </w:tcPr>
          <w:p w14:paraId="52091B63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26C9548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23.99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AA7CFB5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849D0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34.15</w:t>
            </w:r>
          </w:p>
        </w:tc>
      </w:tr>
      <w:tr w:rsidR="009C20DB" w:rsidRPr="00EF646B" w14:paraId="6C9C9C9B" w14:textId="77777777" w:rsidTr="004957B9">
        <w:trPr>
          <w:trHeight w:val="240"/>
        </w:trPr>
        <w:tc>
          <w:tcPr>
            <w:tcW w:w="2209" w:type="pct"/>
          </w:tcPr>
          <w:p w14:paraId="57291993" w14:textId="77777777" w:rsidR="009C20DB" w:rsidRPr="00EF646B" w:rsidRDefault="009C20DB" w:rsidP="009C20DB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EF646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EF646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EF646B">
              <w:rPr>
                <w:rFonts w:ascii="Angsana New" w:hAnsi="Angsana New" w:cs="Angsana New"/>
                <w:b/>
                <w:bCs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719" w:type="pct"/>
            <w:vAlign w:val="bottom"/>
          </w:tcPr>
          <w:p w14:paraId="5EC709B9" w14:textId="77777777" w:rsidR="009C20DB" w:rsidRPr="00EF646B" w:rsidRDefault="009C20DB" w:rsidP="009C20DB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CCD893" w14:textId="1063312C" w:rsidR="009C20DB" w:rsidRPr="00CC1EAD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32.2</w:t>
            </w:r>
            <w:r w:rsidR="001029E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119D3521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0BEF87" w14:textId="77777777" w:rsidR="009C20DB" w:rsidRPr="00EF646B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24.09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FF10540" w14:textId="77777777" w:rsidR="009C20DB" w:rsidRPr="00EF646B" w:rsidRDefault="009C20DB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6814" w14:textId="7922B813" w:rsidR="009C20DB" w:rsidRPr="00EF646B" w:rsidRDefault="00EF7303" w:rsidP="009C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56.3</w:t>
            </w:r>
            <w:r w:rsidR="001029E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F30E23D" w14:textId="77777777" w:rsidR="00AF76D4" w:rsidRPr="00EF646B" w:rsidRDefault="007747FE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ภาษีเงินได้รอ</w:t>
      </w:r>
      <w:r w:rsidR="006275EB" w:rsidRPr="00EF646B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F646B">
        <w:rPr>
          <w:rFonts w:ascii="Angsana New" w:hAnsi="Angsana New"/>
          <w:b/>
          <w:bCs/>
          <w:sz w:val="30"/>
          <w:szCs w:val="30"/>
          <w:cs/>
        </w:rPr>
        <w:t>ตัดบัญชี</w:t>
      </w:r>
      <w:r w:rsidRPr="00EF646B">
        <w:rPr>
          <w:rFonts w:ascii="Angsana New" w:hAnsi="Angsana New"/>
          <w:b/>
          <w:bCs/>
          <w:sz w:val="30"/>
          <w:szCs w:val="30"/>
          <w:cs/>
        </w:rPr>
        <w:tab/>
      </w:r>
    </w:p>
    <w:p w14:paraId="216428C9" w14:textId="77777777" w:rsidR="007747FE" w:rsidRPr="00EF646B" w:rsidRDefault="007747FE" w:rsidP="0077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1A7D6CB5" w14:textId="77777777" w:rsidR="007747FE" w:rsidRPr="00EF646B" w:rsidRDefault="007747FE" w:rsidP="00D7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09341B"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9341B" w:rsidRPr="00EF646B">
        <w:rPr>
          <w:rFonts w:ascii="Angsana New" w:hAnsi="Angsana New"/>
          <w:sz w:val="30"/>
          <w:szCs w:val="30"/>
        </w:rPr>
        <w:t xml:space="preserve">30 </w:t>
      </w:r>
      <w:r w:rsidR="0009341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  <w:cs/>
        </w:rPr>
        <w:t>มีดังนี้</w:t>
      </w:r>
    </w:p>
    <w:p w14:paraId="58C00C62" w14:textId="77777777" w:rsidR="006F51BC" w:rsidRPr="00EF646B" w:rsidRDefault="006F51BC" w:rsidP="0077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 w:firstLine="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4122"/>
        <w:gridCol w:w="1080"/>
        <w:gridCol w:w="270"/>
        <w:gridCol w:w="1080"/>
        <w:gridCol w:w="270"/>
        <w:gridCol w:w="1066"/>
        <w:gridCol w:w="236"/>
        <w:gridCol w:w="1128"/>
      </w:tblGrid>
      <w:tr w:rsidR="007747FE" w:rsidRPr="00EF646B" w14:paraId="7220B80B" w14:textId="77777777" w:rsidTr="00CC1EAD">
        <w:tc>
          <w:tcPr>
            <w:tcW w:w="4122" w:type="dxa"/>
          </w:tcPr>
          <w:p w14:paraId="5AA7E105" w14:textId="77777777"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570595A" w14:textId="77777777" w:rsidR="007747FE" w:rsidRPr="00EF646B" w:rsidRDefault="007747FE" w:rsidP="00A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3F4D" w:rsidRPr="00EF646B" w14:paraId="1D3B6D0C" w14:textId="77777777" w:rsidTr="00CC1EAD">
        <w:tc>
          <w:tcPr>
            <w:tcW w:w="4122" w:type="dxa"/>
          </w:tcPr>
          <w:p w14:paraId="6C4182FE" w14:textId="77777777"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4B3400" w14:textId="77777777"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816A2DD" w14:textId="77777777"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72E156" w14:textId="77777777"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D2596" w:rsidRPr="00EF646B" w14:paraId="60E76E48" w14:textId="77777777" w:rsidTr="00CC1EAD">
        <w:tc>
          <w:tcPr>
            <w:tcW w:w="4122" w:type="dxa"/>
            <w:shd w:val="clear" w:color="auto" w:fill="auto"/>
          </w:tcPr>
          <w:p w14:paraId="0BD31FCF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77EF63" w14:textId="77777777"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80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2782BB" w14:textId="77777777"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CF0AA3" w14:textId="77777777" w:rsidR="001D2596" w:rsidRPr="00EF646B" w:rsidRDefault="00B80777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7ECBA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5AA1696B" w14:textId="77777777" w:rsidR="001D2596" w:rsidRPr="00EF646B" w:rsidRDefault="00B80777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D562381" w14:textId="77777777" w:rsidR="001D2596" w:rsidRPr="00EF646B" w:rsidRDefault="001D2596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6C9D12CF" w14:textId="77777777" w:rsidR="001D2596" w:rsidRPr="00EF646B" w:rsidRDefault="00B80777" w:rsidP="001D2596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1D2596" w:rsidRPr="00EF646B" w14:paraId="652470E1" w14:textId="77777777" w:rsidTr="00CC1EAD">
        <w:tc>
          <w:tcPr>
            <w:tcW w:w="4122" w:type="dxa"/>
          </w:tcPr>
          <w:p w14:paraId="297EAD54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BCC3BF0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1B33" w:rsidRPr="00EF646B" w14:paraId="578C6BDC" w14:textId="77777777" w:rsidTr="00CC1EAD">
        <w:tc>
          <w:tcPr>
            <w:tcW w:w="4122" w:type="dxa"/>
            <w:shd w:val="clear" w:color="auto" w:fill="auto"/>
          </w:tcPr>
          <w:p w14:paraId="420B49F8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6218DF4" w14:textId="77777777" w:rsidR="00C11B33" w:rsidRPr="00CC1EAD" w:rsidRDefault="00EF730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417.83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FA1D6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03A33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373.34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59DDA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1945A08B" w14:textId="77777777" w:rsidR="00C11B33" w:rsidRPr="00CC1EAD" w:rsidRDefault="00EF730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(254.00)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CC100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12F4E1F0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(285.99)</w:t>
            </w:r>
          </w:p>
        </w:tc>
      </w:tr>
      <w:tr w:rsidR="00C11B33" w:rsidRPr="00EF646B" w14:paraId="1F630733" w14:textId="77777777" w:rsidTr="00CC1EAD">
        <w:tc>
          <w:tcPr>
            <w:tcW w:w="4122" w:type="dxa"/>
            <w:shd w:val="clear" w:color="auto" w:fill="auto"/>
          </w:tcPr>
          <w:p w14:paraId="4112AF30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D79D3B" w14:textId="77777777" w:rsidR="00C11B33" w:rsidRPr="00CC1EAD" w:rsidRDefault="00EF730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(72.17)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79D46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197327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(95.71)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36825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0C9F5080" w14:textId="77777777" w:rsidR="00C11B33" w:rsidRPr="00CC1EAD" w:rsidRDefault="00EF730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72.17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FF81E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93E8AE3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1EAD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C11B33" w:rsidRPr="00EF646B" w14:paraId="4F13E6E8" w14:textId="77777777" w:rsidTr="00CC1EAD">
        <w:tc>
          <w:tcPr>
            <w:tcW w:w="4122" w:type="dxa"/>
            <w:shd w:val="clear" w:color="auto" w:fill="auto"/>
          </w:tcPr>
          <w:p w14:paraId="3517F61C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</w:t>
            </w: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C1E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96E0E" w14:textId="77777777" w:rsidR="00C11B33" w:rsidRPr="00CC1EAD" w:rsidRDefault="00EF730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345.</w:t>
            </w:r>
            <w:r w:rsidR="009E5609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FFFC7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45652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277.63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0909C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87E39" w14:textId="77777777" w:rsidR="00C11B33" w:rsidRPr="00CC1EAD" w:rsidRDefault="00EF730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(181.83)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F2A79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D2EA9" w14:textId="77777777" w:rsidR="00C11B33" w:rsidRPr="00CC1EAD" w:rsidRDefault="00C11B33" w:rsidP="00C1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EAD">
              <w:rPr>
                <w:rFonts w:ascii="Angsana New" w:hAnsi="Angsana New"/>
                <w:b/>
                <w:bCs/>
                <w:sz w:val="30"/>
                <w:szCs w:val="30"/>
              </w:rPr>
              <w:t>(190.28)</w:t>
            </w:r>
          </w:p>
        </w:tc>
      </w:tr>
    </w:tbl>
    <w:p w14:paraId="498E2022" w14:textId="77777777" w:rsidR="00861609" w:rsidRPr="00EF646B" w:rsidRDefault="00861609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3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77"/>
        <w:gridCol w:w="1170"/>
        <w:gridCol w:w="267"/>
        <w:gridCol w:w="1061"/>
        <w:gridCol w:w="268"/>
        <w:gridCol w:w="1062"/>
        <w:gridCol w:w="268"/>
        <w:gridCol w:w="1062"/>
      </w:tblGrid>
      <w:tr w:rsidR="00D70D65" w:rsidRPr="00EF646B" w14:paraId="1A472FD7" w14:textId="77777777" w:rsidTr="00851F1D">
        <w:tc>
          <w:tcPr>
            <w:tcW w:w="4077" w:type="dxa"/>
          </w:tcPr>
          <w:p w14:paraId="6C7387A0" w14:textId="77777777"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158" w:type="dxa"/>
            <w:gridSpan w:val="7"/>
            <w:hideMark/>
          </w:tcPr>
          <w:p w14:paraId="2726E5B6" w14:textId="77777777" w:rsidR="00D70D65" w:rsidRPr="00EF646B" w:rsidRDefault="00D70D65" w:rsidP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70D65" w:rsidRPr="00EF646B" w14:paraId="4BCC4F2D" w14:textId="77777777" w:rsidTr="00851F1D">
        <w:tc>
          <w:tcPr>
            <w:tcW w:w="4077" w:type="dxa"/>
          </w:tcPr>
          <w:p w14:paraId="380311D7" w14:textId="77777777"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98" w:type="dxa"/>
            <w:gridSpan w:val="3"/>
            <w:hideMark/>
          </w:tcPr>
          <w:p w14:paraId="68D02A90" w14:textId="77777777"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68" w:type="dxa"/>
          </w:tcPr>
          <w:p w14:paraId="14FDBEC4" w14:textId="77777777"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92" w:type="dxa"/>
            <w:gridSpan w:val="3"/>
            <w:hideMark/>
          </w:tcPr>
          <w:p w14:paraId="658C209F" w14:textId="77777777" w:rsidR="00D70D65" w:rsidRPr="00EF646B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AC6580" w:rsidRPr="00EF646B" w14:paraId="3942EF2A" w14:textId="77777777" w:rsidTr="00851F1D">
        <w:tc>
          <w:tcPr>
            <w:tcW w:w="4077" w:type="dxa"/>
          </w:tcPr>
          <w:p w14:paraId="78063BE6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34DC7E" w14:textId="77777777" w:rsidR="00AC6580" w:rsidRPr="00EF646B" w:rsidRDefault="00AC6580" w:rsidP="00AC658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7" w:type="dxa"/>
          </w:tcPr>
          <w:p w14:paraId="60FBA404" w14:textId="77777777" w:rsidR="00AC6580" w:rsidRPr="00EF646B" w:rsidRDefault="00AC6580" w:rsidP="00AC658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0D009EA" w14:textId="77777777" w:rsidR="00AC6580" w:rsidRPr="00EF646B" w:rsidRDefault="00AC6580" w:rsidP="00AC658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68" w:type="dxa"/>
            <w:vAlign w:val="bottom"/>
          </w:tcPr>
          <w:p w14:paraId="38193564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A221FEF" w14:textId="77777777" w:rsidR="00AC6580" w:rsidRPr="00EF646B" w:rsidRDefault="00AC6580" w:rsidP="00AC658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8" w:type="dxa"/>
          </w:tcPr>
          <w:p w14:paraId="4A2FEF29" w14:textId="77777777" w:rsidR="00AC6580" w:rsidRPr="00EF646B" w:rsidRDefault="00AC6580" w:rsidP="00AC658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F6E1D8" w14:textId="77777777" w:rsidR="00AC6580" w:rsidRPr="00EF646B" w:rsidRDefault="00AC6580" w:rsidP="00AC6580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1D2596" w:rsidRPr="00EF646B" w14:paraId="19CD0D85" w14:textId="77777777" w:rsidTr="00851F1D">
        <w:tc>
          <w:tcPr>
            <w:tcW w:w="4077" w:type="dxa"/>
          </w:tcPr>
          <w:p w14:paraId="57DDF3FA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158" w:type="dxa"/>
            <w:gridSpan w:val="7"/>
            <w:hideMark/>
          </w:tcPr>
          <w:p w14:paraId="78E58FDD" w14:textId="77777777" w:rsidR="001D2596" w:rsidRPr="00EF646B" w:rsidRDefault="001D2596" w:rsidP="001D25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AC6580" w:rsidRPr="00EF646B" w14:paraId="126194AB" w14:textId="77777777" w:rsidTr="00851F1D">
        <w:tc>
          <w:tcPr>
            <w:tcW w:w="4077" w:type="dxa"/>
            <w:hideMark/>
          </w:tcPr>
          <w:p w14:paraId="6A8C6115" w14:textId="77777777" w:rsidR="00AC6580" w:rsidRPr="00EF646B" w:rsidRDefault="00AC6580" w:rsidP="00AC6580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</w:tcPr>
          <w:p w14:paraId="2675648E" w14:textId="55C8D2B5" w:rsidR="00AC6580" w:rsidRPr="001029E8" w:rsidRDefault="00EF7303" w:rsidP="00AC6580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84.9</w:t>
            </w:r>
            <w:r w:rsidR="0015565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67" w:type="dxa"/>
          </w:tcPr>
          <w:p w14:paraId="009F7415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0034EA9A" w14:textId="77777777" w:rsidR="00AC6580" w:rsidRPr="00EF646B" w:rsidRDefault="00AC6580" w:rsidP="001029E8">
            <w:pPr>
              <w:pStyle w:val="acctfourfigures"/>
              <w:tabs>
                <w:tab w:val="left" w:pos="583"/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74.23</w:t>
            </w:r>
          </w:p>
        </w:tc>
        <w:tc>
          <w:tcPr>
            <w:tcW w:w="268" w:type="dxa"/>
          </w:tcPr>
          <w:p w14:paraId="0918C66E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</w:tcPr>
          <w:p w14:paraId="16811695" w14:textId="5875BDD7" w:rsidR="00AC6580" w:rsidRPr="00EF646B" w:rsidRDefault="00FE5714" w:rsidP="00AC6580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EA6D3B">
              <w:rPr>
                <w:rFonts w:ascii="Angsana New" w:hAnsi="Angsana New"/>
                <w:sz w:val="30"/>
                <w:szCs w:val="30"/>
                <w:lang w:eastAsia="en-GB"/>
              </w:rPr>
              <w:t>1.42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8" w:type="dxa"/>
          </w:tcPr>
          <w:p w14:paraId="714C0B12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</w:tcPr>
          <w:p w14:paraId="0D51B38B" w14:textId="105E1896" w:rsidR="00AC6580" w:rsidRPr="00EF646B" w:rsidRDefault="00FE5714" w:rsidP="00AC6580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AC6580">
              <w:rPr>
                <w:rFonts w:ascii="Angsana New" w:hAnsi="Angsana New"/>
                <w:sz w:val="30"/>
                <w:szCs w:val="30"/>
                <w:lang w:eastAsia="en-GB"/>
              </w:rPr>
              <w:t>4.90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AC6580" w:rsidRPr="00EF646B" w14:paraId="78A1FA26" w14:textId="77777777" w:rsidTr="00851F1D">
        <w:tc>
          <w:tcPr>
            <w:tcW w:w="4077" w:type="dxa"/>
            <w:hideMark/>
          </w:tcPr>
          <w:p w14:paraId="44912E4D" w14:textId="77777777" w:rsidR="00AC6580" w:rsidRPr="00EF646B" w:rsidRDefault="00AC6580" w:rsidP="00AC6580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10AA1312" w14:textId="5CBC32D6" w:rsidR="00AC6580" w:rsidRPr="00EF646B" w:rsidRDefault="00F573D4" w:rsidP="00AC658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EF7303">
              <w:rPr>
                <w:rFonts w:ascii="Angsana New" w:hAnsi="Angsana New"/>
                <w:sz w:val="30"/>
                <w:szCs w:val="30"/>
                <w:lang w:eastAsia="en-GB"/>
              </w:rPr>
              <w:t>1.4</w:t>
            </w:r>
            <w:r w:rsidR="007A67A1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7" w:type="dxa"/>
          </w:tcPr>
          <w:p w14:paraId="67AA5DDF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0DE02708" w14:textId="77777777" w:rsidR="00AC6580" w:rsidRPr="00EF646B" w:rsidRDefault="00AC6580" w:rsidP="001029E8">
            <w:pPr>
              <w:pStyle w:val="acctfourfigures"/>
              <w:tabs>
                <w:tab w:val="clear" w:pos="765"/>
                <w:tab w:val="left" w:pos="570"/>
                <w:tab w:val="decimal" w:pos="612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(4.90)</w:t>
            </w:r>
          </w:p>
        </w:tc>
        <w:tc>
          <w:tcPr>
            <w:tcW w:w="268" w:type="dxa"/>
          </w:tcPr>
          <w:p w14:paraId="6B460A69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</w:tcPr>
          <w:p w14:paraId="790A5A4C" w14:textId="22CC98E9" w:rsidR="00AC6580" w:rsidRPr="00EF646B" w:rsidRDefault="00EA6D3B" w:rsidP="00D44105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1.42</w:t>
            </w:r>
          </w:p>
        </w:tc>
        <w:tc>
          <w:tcPr>
            <w:tcW w:w="268" w:type="dxa"/>
          </w:tcPr>
          <w:p w14:paraId="1D371511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</w:tcPr>
          <w:p w14:paraId="652FDF9A" w14:textId="6C4849D8" w:rsidR="00AC6580" w:rsidRPr="00EF646B" w:rsidRDefault="00AC6580" w:rsidP="00D44105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4.90</w:t>
            </w:r>
          </w:p>
        </w:tc>
      </w:tr>
      <w:tr w:rsidR="00AC6580" w:rsidRPr="00EF646B" w14:paraId="35056332" w14:textId="77777777" w:rsidTr="00851F1D">
        <w:tc>
          <w:tcPr>
            <w:tcW w:w="4077" w:type="dxa"/>
            <w:hideMark/>
          </w:tcPr>
          <w:p w14:paraId="79067086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7B41A" w14:textId="77777777" w:rsidR="00AC6580" w:rsidRPr="00EF646B" w:rsidRDefault="00EF7303" w:rsidP="00AC6580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83.52</w:t>
            </w:r>
          </w:p>
        </w:tc>
        <w:tc>
          <w:tcPr>
            <w:tcW w:w="267" w:type="dxa"/>
          </w:tcPr>
          <w:p w14:paraId="336500D2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D34AE" w14:textId="77777777" w:rsidR="00AC6580" w:rsidRPr="00EF646B" w:rsidRDefault="00AC6580" w:rsidP="00AC6580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69.33</w:t>
            </w:r>
          </w:p>
        </w:tc>
        <w:tc>
          <w:tcPr>
            <w:tcW w:w="268" w:type="dxa"/>
          </w:tcPr>
          <w:p w14:paraId="753AE07B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2D6C0" w14:textId="77777777" w:rsidR="00AC6580" w:rsidRPr="00EF646B" w:rsidRDefault="00EA6D3B" w:rsidP="00AC658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8" w:type="dxa"/>
          </w:tcPr>
          <w:p w14:paraId="43B57E8F" w14:textId="77777777" w:rsidR="00AC6580" w:rsidRPr="00EF646B" w:rsidRDefault="00AC6580" w:rsidP="00AC65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502B3" w14:textId="77777777" w:rsidR="00AC6580" w:rsidRPr="00EF646B" w:rsidRDefault="00AC6580" w:rsidP="00AC658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14:paraId="2ABB4AA9" w14:textId="77777777" w:rsidR="00D70D65" w:rsidRPr="0040185A" w:rsidRDefault="00D70D65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20"/>
          <w:szCs w:val="20"/>
        </w:rPr>
      </w:pPr>
    </w:p>
    <w:p w14:paraId="6E2BF289" w14:textId="77777777" w:rsidR="00596986" w:rsidRPr="00D44105" w:rsidRDefault="00F412AD" w:rsidP="00F412A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pacing w:val="2"/>
          <w:sz w:val="30"/>
          <w:szCs w:val="30"/>
        </w:rPr>
      </w:pPr>
      <w:r w:rsidRPr="00D44105">
        <w:rPr>
          <w:rFonts w:ascii="Angsana New" w:hAnsi="Angsana New"/>
          <w:spacing w:val="2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</w:t>
      </w:r>
      <w:r w:rsidR="00422545" w:rsidRPr="00D44105">
        <w:rPr>
          <w:rFonts w:ascii="Angsana New" w:hAnsi="Angsana New" w:hint="cs"/>
          <w:spacing w:val="2"/>
          <w:sz w:val="30"/>
          <w:szCs w:val="30"/>
          <w:cs/>
        </w:rPr>
        <w:t xml:space="preserve">ปีสิ้นสุดวันที่ </w:t>
      </w:r>
      <w:r w:rsidR="00422545" w:rsidRPr="00D44105">
        <w:rPr>
          <w:rFonts w:ascii="Angsana New" w:hAnsi="Angsana New"/>
          <w:spacing w:val="2"/>
          <w:sz w:val="30"/>
          <w:szCs w:val="30"/>
        </w:rPr>
        <w:t xml:space="preserve">30 </w:t>
      </w:r>
      <w:r w:rsidR="00422545" w:rsidRPr="00D44105">
        <w:rPr>
          <w:rFonts w:ascii="Angsana New" w:hAnsi="Angsana New" w:hint="cs"/>
          <w:spacing w:val="2"/>
          <w:sz w:val="30"/>
          <w:szCs w:val="30"/>
          <w:cs/>
        </w:rPr>
        <w:t xml:space="preserve">กันยายน </w:t>
      </w:r>
      <w:r w:rsidRPr="00D44105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p w14:paraId="27045401" w14:textId="77777777" w:rsidR="00B84D46" w:rsidRPr="0040185A" w:rsidRDefault="00B84D46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5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7"/>
        <w:gridCol w:w="255"/>
        <w:gridCol w:w="1200"/>
        <w:gridCol w:w="255"/>
        <w:gridCol w:w="1206"/>
      </w:tblGrid>
      <w:tr w:rsidR="00DB4421" w:rsidRPr="00EF646B" w14:paraId="75921665" w14:textId="77777777" w:rsidTr="00CC1EAD">
        <w:trPr>
          <w:tblHeader/>
        </w:trPr>
        <w:tc>
          <w:tcPr>
            <w:tcW w:w="3672" w:type="dxa"/>
            <w:shd w:val="clear" w:color="auto" w:fill="auto"/>
          </w:tcPr>
          <w:p w14:paraId="6C1762EF" w14:textId="77777777"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14:paraId="583B49FB" w14:textId="77777777"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4421" w:rsidRPr="00EF646B" w14:paraId="3C6F4AB7" w14:textId="77777777" w:rsidTr="00CC1EAD">
        <w:trPr>
          <w:tblHeader/>
        </w:trPr>
        <w:tc>
          <w:tcPr>
            <w:tcW w:w="3672" w:type="dxa"/>
            <w:shd w:val="clear" w:color="auto" w:fill="auto"/>
          </w:tcPr>
          <w:p w14:paraId="00721655" w14:textId="77777777"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CF7540" w14:textId="77777777"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D1DED6" w14:textId="77777777"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5E7AC3" w14:textId="77777777"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shd w:val="clear" w:color="auto" w:fill="auto"/>
          </w:tcPr>
          <w:p w14:paraId="51988A38" w14:textId="77777777" w:rsidR="00DB4421" w:rsidRPr="00EF646B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3FB5817" w14:textId="77777777" w:rsidR="00DB4421" w:rsidRPr="00CC1EAD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9676B1" w:rsidRPr="00EF646B" w14:paraId="2648CE74" w14:textId="77777777" w:rsidTr="00CC1EAD">
        <w:trPr>
          <w:tblHeader/>
        </w:trPr>
        <w:tc>
          <w:tcPr>
            <w:tcW w:w="3672" w:type="dxa"/>
            <w:shd w:val="clear" w:color="auto" w:fill="auto"/>
          </w:tcPr>
          <w:p w14:paraId="14921896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C5FE9F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DC5E238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4B844A9F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14:paraId="2D2F8C28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4209E92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shd w:val="clear" w:color="auto" w:fill="auto"/>
          </w:tcPr>
          <w:p w14:paraId="426FF7D1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5C82F047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9676B1" w:rsidRPr="00EF646B" w14:paraId="3305AAD2" w14:textId="77777777" w:rsidTr="00CC1EAD">
        <w:trPr>
          <w:tblHeader/>
        </w:trPr>
        <w:tc>
          <w:tcPr>
            <w:tcW w:w="3672" w:type="dxa"/>
            <w:shd w:val="clear" w:color="auto" w:fill="auto"/>
          </w:tcPr>
          <w:p w14:paraId="5224F8E1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6CA72D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5E0888"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</w:tcPr>
          <w:p w14:paraId="36566894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2BF6B9BA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14:paraId="333FE4BF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5373480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14:paraId="21E5E66C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BC5817F" w14:textId="77777777" w:rsidR="009676B1" w:rsidRPr="00EF646B" w:rsidRDefault="004C69B7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9676B1" w:rsidRPr="00EF646B" w14:paraId="7E2CE78A" w14:textId="77777777" w:rsidTr="00CC1EAD">
        <w:trPr>
          <w:tblHeader/>
        </w:trPr>
        <w:tc>
          <w:tcPr>
            <w:tcW w:w="3672" w:type="dxa"/>
            <w:shd w:val="clear" w:color="auto" w:fill="auto"/>
          </w:tcPr>
          <w:p w14:paraId="7B771147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DECC94" w14:textId="77777777" w:rsidR="009676B1" w:rsidRPr="00EF646B" w:rsidRDefault="004C69B7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354F24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5AFFEF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6D19808A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(หมายเหตุ</w:t>
            </w:r>
            <w:r w:rsidR="00A16A7F"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A16A7F"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  <w:r w:rsidR="00DD4FC6"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6650CC5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DA7A4ED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shd w:val="clear" w:color="auto" w:fill="auto"/>
          </w:tcPr>
          <w:p w14:paraId="536EFD40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3F6627B" w14:textId="77777777" w:rsidR="009676B1" w:rsidRPr="00EF646B" w:rsidRDefault="00354F24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9676B1" w:rsidRPr="00EF646B" w14:paraId="377435AD" w14:textId="77777777" w:rsidTr="00CC1EAD">
        <w:trPr>
          <w:tblHeader/>
        </w:trPr>
        <w:tc>
          <w:tcPr>
            <w:tcW w:w="3672" w:type="dxa"/>
            <w:shd w:val="clear" w:color="auto" w:fill="auto"/>
          </w:tcPr>
          <w:p w14:paraId="1BBB97B0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14:paraId="06B70CD7" w14:textId="77777777" w:rsidR="009676B1" w:rsidRPr="00EF646B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76B1" w:rsidRPr="00EF646B" w14:paraId="6CE017D9" w14:textId="77777777" w:rsidTr="00CC1EAD">
        <w:tc>
          <w:tcPr>
            <w:tcW w:w="3672" w:type="dxa"/>
            <w:shd w:val="clear" w:color="auto" w:fill="auto"/>
          </w:tcPr>
          <w:p w14:paraId="003BEFB7" w14:textId="77777777" w:rsidR="009676B1" w:rsidRPr="00CC1EAD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1667E5FF" w14:textId="77777777" w:rsidR="009676B1" w:rsidRPr="00CC1EAD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EF290D" w14:textId="77777777" w:rsidR="009676B1" w:rsidRPr="00CC1EAD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14:paraId="3406AF85" w14:textId="77777777" w:rsidR="009676B1" w:rsidRPr="00CC1EAD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7F885E86" w14:textId="77777777" w:rsidR="009676B1" w:rsidRPr="00CC1EAD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2D9F3963" w14:textId="77777777" w:rsidR="009676B1" w:rsidRPr="00CC1EAD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069446F" w14:textId="77777777" w:rsidR="009676B1" w:rsidRPr="00CC1EAD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71733C60" w14:textId="77777777" w:rsidR="009676B1" w:rsidRPr="00CC1EAD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97AC1" w:rsidRPr="00EF646B" w14:paraId="0F8C7136" w14:textId="77777777" w:rsidTr="00CC1EAD">
        <w:tc>
          <w:tcPr>
            <w:tcW w:w="3672" w:type="dxa"/>
            <w:shd w:val="clear" w:color="auto" w:fill="auto"/>
          </w:tcPr>
          <w:p w14:paraId="6BFFCC1A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  <w:p w14:paraId="4F45ED6B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1E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(สินทรัพย์ภายใต้สัญญาเช่า)</w:t>
            </w:r>
          </w:p>
        </w:tc>
        <w:tc>
          <w:tcPr>
            <w:tcW w:w="1170" w:type="dxa"/>
            <w:shd w:val="clear" w:color="auto" w:fill="auto"/>
          </w:tcPr>
          <w:p w14:paraId="48B1F1F8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6D9C9799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75.31</w:t>
            </w:r>
          </w:p>
        </w:tc>
        <w:tc>
          <w:tcPr>
            <w:tcW w:w="270" w:type="dxa"/>
            <w:shd w:val="clear" w:color="auto" w:fill="auto"/>
          </w:tcPr>
          <w:p w14:paraId="2B70C6FD" w14:textId="77777777" w:rsidR="00B97AC1" w:rsidRPr="00CC1EAD" w:rsidRDefault="00B97AC1" w:rsidP="00B97AC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14:paraId="208E9BDF" w14:textId="77777777" w:rsidR="00B97AC1" w:rsidRDefault="00B97AC1" w:rsidP="0069108E">
            <w:pPr>
              <w:pStyle w:val="acctfourfigures"/>
              <w:tabs>
                <w:tab w:val="clear" w:pos="765"/>
                <w:tab w:val="left" w:pos="600"/>
              </w:tabs>
              <w:spacing w:line="240" w:lineRule="atLeast"/>
              <w:ind w:right="-371" w:firstLine="150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19FE8A30" w14:textId="715D9E61" w:rsidR="00EA6D3B" w:rsidRPr="00CC1EAD" w:rsidRDefault="00EA6D3B" w:rsidP="0069108E">
            <w:pPr>
              <w:pStyle w:val="acctfourfigures"/>
              <w:tabs>
                <w:tab w:val="clear" w:pos="765"/>
                <w:tab w:val="left" w:pos="420"/>
              </w:tabs>
              <w:spacing w:line="240" w:lineRule="atLeast"/>
              <w:ind w:left="140" w:right="-371" w:hanging="80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(4.05)</w:t>
            </w:r>
          </w:p>
        </w:tc>
        <w:tc>
          <w:tcPr>
            <w:tcW w:w="255" w:type="dxa"/>
            <w:shd w:val="clear" w:color="auto" w:fill="auto"/>
          </w:tcPr>
          <w:p w14:paraId="5508148D" w14:textId="77777777" w:rsidR="00B97AC1" w:rsidRPr="00CC1EAD" w:rsidRDefault="00B97AC1" w:rsidP="00B97AC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32093925" w14:textId="77777777" w:rsidR="00B97AC1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26E204B4" w14:textId="77777777" w:rsidR="00EA6D3B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7DB3313" w14:textId="77777777" w:rsidR="00B97AC1" w:rsidRPr="00CC1EAD" w:rsidRDefault="00B97AC1" w:rsidP="00B97AC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3F4336E5" w14:textId="77777777" w:rsidR="00B97AC1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109DC49D" w14:textId="77777777" w:rsidR="00EA6D3B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71.26</w:t>
            </w:r>
          </w:p>
        </w:tc>
      </w:tr>
      <w:tr w:rsidR="00B97AC1" w:rsidRPr="00EF646B" w14:paraId="6D5E3DA5" w14:textId="77777777" w:rsidTr="00CC1EAD">
        <w:tc>
          <w:tcPr>
            <w:tcW w:w="3672" w:type="dxa"/>
            <w:shd w:val="clear" w:color="auto" w:fill="auto"/>
          </w:tcPr>
          <w:p w14:paraId="19DFE49C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D51ECCB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AF60376" w14:textId="77777777" w:rsidR="00B97AC1" w:rsidRPr="00CC1EAD" w:rsidRDefault="00B97AC1" w:rsidP="00B97AC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14:paraId="1AEF85EF" w14:textId="06C2512B" w:rsidR="00B97AC1" w:rsidRPr="0069108E" w:rsidRDefault="0069108E" w:rsidP="00D44105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 w:firstLine="65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08E">
              <w:rPr>
                <w:rFonts w:ascii="Angsana New" w:hAnsi="Angsana New"/>
                <w:sz w:val="28"/>
                <w:szCs w:val="28"/>
                <w:lang w:val="en-US" w:bidi="th-TH"/>
              </w:rPr>
              <w:t>(15.99)</w:t>
            </w:r>
          </w:p>
        </w:tc>
        <w:tc>
          <w:tcPr>
            <w:tcW w:w="255" w:type="dxa"/>
            <w:shd w:val="clear" w:color="auto" w:fill="auto"/>
          </w:tcPr>
          <w:p w14:paraId="71F1E0E9" w14:textId="77777777" w:rsidR="00B97AC1" w:rsidRPr="00CC1EAD" w:rsidRDefault="00B97AC1" w:rsidP="00B97AC1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674E4899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143FC75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838FD67" w14:textId="3E274CBD" w:rsidR="00B97AC1" w:rsidRPr="00CC1EAD" w:rsidRDefault="0069108E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5.87</w:t>
            </w:r>
          </w:p>
        </w:tc>
      </w:tr>
      <w:tr w:rsidR="00B97AC1" w:rsidRPr="00EF646B" w14:paraId="10BC5E4C" w14:textId="77777777" w:rsidTr="00CC1EAD">
        <w:tc>
          <w:tcPr>
            <w:tcW w:w="3672" w:type="dxa"/>
            <w:shd w:val="clear" w:color="auto" w:fill="auto"/>
          </w:tcPr>
          <w:p w14:paraId="536FCBFD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14:paraId="02F19C3B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148.17</w:t>
            </w:r>
          </w:p>
        </w:tc>
        <w:tc>
          <w:tcPr>
            <w:tcW w:w="270" w:type="dxa"/>
            <w:shd w:val="clear" w:color="auto" w:fill="auto"/>
          </w:tcPr>
          <w:p w14:paraId="0A032574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35C09874" w14:textId="1500AA54" w:rsidR="00B97AC1" w:rsidRPr="00CC1EAD" w:rsidRDefault="00EA6D3B" w:rsidP="0069108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36.68</w:t>
            </w:r>
          </w:p>
        </w:tc>
        <w:tc>
          <w:tcPr>
            <w:tcW w:w="255" w:type="dxa"/>
            <w:shd w:val="clear" w:color="auto" w:fill="auto"/>
          </w:tcPr>
          <w:p w14:paraId="38A56549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C2B7331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9EEF830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FB43E07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184.85</w:t>
            </w:r>
          </w:p>
        </w:tc>
      </w:tr>
      <w:tr w:rsidR="00B97AC1" w:rsidRPr="00EF646B" w14:paraId="28C54727" w14:textId="77777777" w:rsidTr="00CC1EAD">
        <w:tc>
          <w:tcPr>
            <w:tcW w:w="3672" w:type="dxa"/>
            <w:shd w:val="clear" w:color="auto" w:fill="auto"/>
          </w:tcPr>
          <w:p w14:paraId="257A5597" w14:textId="052A6A87" w:rsidR="00B97AC1" w:rsidRPr="00DC0AE8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0A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DC0A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ตัดบัญชี</w:t>
            </w:r>
            <w:r w:rsidR="001029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1029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="001029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1323C5F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430364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28E60F56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1CE72153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9F620C7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225451E7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17D6DC11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97AC1" w:rsidRPr="00EF646B" w14:paraId="5CD6EFB1" w14:textId="77777777" w:rsidTr="00CC1EAD">
        <w:tc>
          <w:tcPr>
            <w:tcW w:w="3672" w:type="dxa"/>
            <w:shd w:val="clear" w:color="auto" w:fill="auto"/>
          </w:tcPr>
          <w:p w14:paraId="334767E1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5568EBDE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20.84</w:t>
            </w:r>
          </w:p>
        </w:tc>
        <w:tc>
          <w:tcPr>
            <w:tcW w:w="270" w:type="dxa"/>
            <w:shd w:val="clear" w:color="auto" w:fill="auto"/>
          </w:tcPr>
          <w:p w14:paraId="352D8847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2ED1E376" w14:textId="3556F78B" w:rsidR="00B97AC1" w:rsidRPr="0069108E" w:rsidRDefault="0069108E" w:rsidP="0069108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15.9</w:t>
            </w:r>
            <w:r w:rsidR="007A67A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450FED46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F0E743E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88E31E2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421C9041" w14:textId="475D32E8" w:rsidR="00B97AC1" w:rsidRPr="00CC1EAD" w:rsidRDefault="0069108E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36.</w:t>
            </w:r>
            <w:r w:rsidR="007A67A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79</w:t>
            </w:r>
          </w:p>
        </w:tc>
      </w:tr>
      <w:tr w:rsidR="00B97AC1" w:rsidRPr="00EF646B" w14:paraId="655D6CC7" w14:textId="77777777" w:rsidTr="00CC1EAD">
        <w:tc>
          <w:tcPr>
            <w:tcW w:w="3672" w:type="dxa"/>
            <w:shd w:val="clear" w:color="auto" w:fill="auto"/>
          </w:tcPr>
          <w:p w14:paraId="3CB65096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14:paraId="393E6AED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4.30</w:t>
            </w:r>
          </w:p>
        </w:tc>
        <w:tc>
          <w:tcPr>
            <w:tcW w:w="270" w:type="dxa"/>
            <w:shd w:val="clear" w:color="auto" w:fill="auto"/>
          </w:tcPr>
          <w:p w14:paraId="2A98D72C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44837AFE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55" w:type="dxa"/>
            <w:shd w:val="clear" w:color="auto" w:fill="auto"/>
          </w:tcPr>
          <w:p w14:paraId="03122B1C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B0C7390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7BA4377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1FBB0938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4.52</w:t>
            </w:r>
          </w:p>
        </w:tc>
      </w:tr>
      <w:tr w:rsidR="00B97AC1" w:rsidRPr="00EF646B" w14:paraId="46307714" w14:textId="77777777" w:rsidTr="00CC1EAD">
        <w:tc>
          <w:tcPr>
            <w:tcW w:w="3672" w:type="dxa"/>
            <w:shd w:val="clear" w:color="auto" w:fill="auto"/>
          </w:tcPr>
          <w:p w14:paraId="65D99173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66ADD439" w14:textId="7A25A419" w:rsidR="00B97AC1" w:rsidRPr="00CC1EAD" w:rsidRDefault="00865F92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35.06</w:t>
            </w:r>
          </w:p>
        </w:tc>
        <w:tc>
          <w:tcPr>
            <w:tcW w:w="270" w:type="dxa"/>
            <w:shd w:val="clear" w:color="auto" w:fill="auto"/>
          </w:tcPr>
          <w:p w14:paraId="35B37AAE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4176353C" w14:textId="08F1F49B" w:rsidR="00B97AC1" w:rsidRPr="00CC1EAD" w:rsidRDefault="00865F92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(2.53)</w:t>
            </w:r>
          </w:p>
        </w:tc>
        <w:tc>
          <w:tcPr>
            <w:tcW w:w="255" w:type="dxa"/>
            <w:shd w:val="clear" w:color="auto" w:fill="auto"/>
          </w:tcPr>
          <w:p w14:paraId="6EE51855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5E37767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2689471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1138DB6" w14:textId="7B3E5AD7" w:rsidR="00B97AC1" w:rsidRPr="00CC1EAD" w:rsidRDefault="00865F92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32.53</w:t>
            </w:r>
          </w:p>
        </w:tc>
      </w:tr>
      <w:tr w:rsidR="00B97AC1" w:rsidRPr="00EF646B" w14:paraId="2666B09A" w14:textId="77777777" w:rsidTr="00CC1EAD">
        <w:tc>
          <w:tcPr>
            <w:tcW w:w="3672" w:type="dxa"/>
            <w:shd w:val="clear" w:color="auto" w:fill="auto"/>
          </w:tcPr>
          <w:p w14:paraId="4C550CB0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เจ้าหนี้ค้างจ่ายนิติบุคคลโครงการที่รอการจัดตั้ง</w:t>
            </w:r>
          </w:p>
        </w:tc>
        <w:tc>
          <w:tcPr>
            <w:tcW w:w="1170" w:type="dxa"/>
            <w:shd w:val="clear" w:color="auto" w:fill="auto"/>
          </w:tcPr>
          <w:p w14:paraId="75D48E48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38.78</w:t>
            </w:r>
          </w:p>
        </w:tc>
        <w:tc>
          <w:tcPr>
            <w:tcW w:w="270" w:type="dxa"/>
            <w:shd w:val="clear" w:color="auto" w:fill="auto"/>
          </w:tcPr>
          <w:p w14:paraId="766351E5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5B49B434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8.76</w:t>
            </w:r>
          </w:p>
        </w:tc>
        <w:tc>
          <w:tcPr>
            <w:tcW w:w="255" w:type="dxa"/>
            <w:shd w:val="clear" w:color="auto" w:fill="auto"/>
          </w:tcPr>
          <w:p w14:paraId="35930C07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54139EA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257A9E4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481D482D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47.54</w:t>
            </w:r>
          </w:p>
        </w:tc>
      </w:tr>
      <w:tr w:rsidR="00B97AC1" w:rsidRPr="00EF646B" w14:paraId="63E096E1" w14:textId="77777777" w:rsidTr="00CC1EAD">
        <w:tc>
          <w:tcPr>
            <w:tcW w:w="3672" w:type="dxa"/>
            <w:shd w:val="clear" w:color="auto" w:fill="auto"/>
          </w:tcPr>
          <w:p w14:paraId="4C91DE02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12FED94E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14.39</w:t>
            </w:r>
          </w:p>
        </w:tc>
        <w:tc>
          <w:tcPr>
            <w:tcW w:w="270" w:type="dxa"/>
            <w:shd w:val="clear" w:color="auto" w:fill="auto"/>
          </w:tcPr>
          <w:p w14:paraId="55E3525C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0CDB8923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10.15</w:t>
            </w:r>
          </w:p>
        </w:tc>
        <w:tc>
          <w:tcPr>
            <w:tcW w:w="255" w:type="dxa"/>
            <w:shd w:val="clear" w:color="auto" w:fill="auto"/>
          </w:tcPr>
          <w:p w14:paraId="5D28C4E7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016ACCF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0F04158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1C076CAB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24.54</w:t>
            </w:r>
          </w:p>
        </w:tc>
      </w:tr>
      <w:tr w:rsidR="00B97AC1" w:rsidRPr="00EF646B" w14:paraId="293E8EC0" w14:textId="77777777" w:rsidTr="00CC1EAD">
        <w:tc>
          <w:tcPr>
            <w:tcW w:w="3672" w:type="dxa"/>
            <w:shd w:val="clear" w:color="auto" w:fill="auto"/>
          </w:tcPr>
          <w:p w14:paraId="6AD1D394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AECB61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14.63</w:t>
            </w:r>
          </w:p>
        </w:tc>
        <w:tc>
          <w:tcPr>
            <w:tcW w:w="270" w:type="dxa"/>
            <w:shd w:val="clear" w:color="auto" w:fill="auto"/>
          </w:tcPr>
          <w:p w14:paraId="62BD1064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2AC976" w14:textId="3657381E" w:rsidR="00B97AC1" w:rsidRPr="00CC1EAD" w:rsidRDefault="00EA6D3B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(4.7</w:t>
            </w:r>
            <w:r w:rsidR="00FF1F0F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67F7462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2A09624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5ACA1F1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ACD839B" w14:textId="203C6432" w:rsidR="00B97AC1" w:rsidRPr="00CC1EAD" w:rsidRDefault="00EA6D3B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9.</w:t>
            </w:r>
            <w:r w:rsidR="00FF1F0F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93</w:t>
            </w:r>
          </w:p>
        </w:tc>
      </w:tr>
      <w:tr w:rsidR="00B97AC1" w:rsidRPr="00EF646B" w14:paraId="1E10BE0D" w14:textId="77777777" w:rsidTr="00CC1EAD">
        <w:tc>
          <w:tcPr>
            <w:tcW w:w="3672" w:type="dxa"/>
            <w:shd w:val="clear" w:color="auto" w:fill="auto"/>
          </w:tcPr>
          <w:p w14:paraId="5FF7337D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F3726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373.3</w:t>
            </w:r>
            <w:r w:rsidRPr="00103E18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73867F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79DF" w14:textId="7F0B9686" w:rsidR="00B97AC1" w:rsidRPr="00CC1EAD" w:rsidRDefault="00EA6D3B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44.4</w:t>
            </w:r>
            <w:r w:rsidR="007A67A1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14:paraId="5C7F41A4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6246C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AFEFAB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A41F2" w14:textId="77777777" w:rsidR="00B97AC1" w:rsidRPr="00CC1EAD" w:rsidRDefault="00EA6D3B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417.83</w:t>
            </w:r>
          </w:p>
        </w:tc>
      </w:tr>
      <w:tr w:rsidR="00B97AC1" w:rsidRPr="00EF646B" w14:paraId="04FE41D6" w14:textId="77777777" w:rsidTr="00CC1EAD">
        <w:tc>
          <w:tcPr>
            <w:tcW w:w="3672" w:type="dxa"/>
            <w:shd w:val="clear" w:color="auto" w:fill="auto"/>
          </w:tcPr>
          <w:p w14:paraId="0357CA19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F0DE99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98724C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5B657180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DC01590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D081BE4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2B22C6DB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0338EE8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</w:tr>
      <w:tr w:rsidR="00B97AC1" w:rsidRPr="00EF646B" w14:paraId="1B9E2669" w14:textId="77777777" w:rsidTr="00CC1EAD">
        <w:tc>
          <w:tcPr>
            <w:tcW w:w="3672" w:type="dxa"/>
            <w:shd w:val="clear" w:color="auto" w:fill="auto"/>
          </w:tcPr>
          <w:p w14:paraId="2930636B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062CDF2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83A118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39C7E9F0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45667C52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07BC315B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9BE222F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6E3252C4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  <w:tr w:rsidR="00B97AC1" w:rsidRPr="00EF646B" w14:paraId="56D18225" w14:textId="77777777" w:rsidTr="00CC1EAD">
        <w:tc>
          <w:tcPr>
            <w:tcW w:w="3672" w:type="dxa"/>
            <w:shd w:val="clear" w:color="auto" w:fill="auto"/>
          </w:tcPr>
          <w:p w14:paraId="1D3451B4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Pr="00CC1EAD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170" w:type="dxa"/>
            <w:shd w:val="clear" w:color="auto" w:fill="auto"/>
          </w:tcPr>
          <w:p w14:paraId="7B2F2BC5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(4.99)</w:t>
            </w:r>
          </w:p>
        </w:tc>
        <w:tc>
          <w:tcPr>
            <w:tcW w:w="270" w:type="dxa"/>
            <w:shd w:val="clear" w:color="auto" w:fill="auto"/>
          </w:tcPr>
          <w:p w14:paraId="5BAF2C69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6A479E1F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3.51</w:t>
            </w:r>
          </w:p>
        </w:tc>
        <w:tc>
          <w:tcPr>
            <w:tcW w:w="255" w:type="dxa"/>
            <w:shd w:val="clear" w:color="auto" w:fill="auto"/>
          </w:tcPr>
          <w:p w14:paraId="5889ED44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3E603A05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C9EB660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3FC72B36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(1.48)</w:t>
            </w:r>
          </w:p>
        </w:tc>
      </w:tr>
      <w:tr w:rsidR="00B97AC1" w:rsidRPr="00EF646B" w14:paraId="4BE30D48" w14:textId="77777777" w:rsidTr="00CC1EAD">
        <w:tc>
          <w:tcPr>
            <w:tcW w:w="3672" w:type="dxa"/>
            <w:shd w:val="clear" w:color="auto" w:fill="auto"/>
          </w:tcPr>
          <w:p w14:paraId="3E7AA2E1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14:paraId="01C758A0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(2.59)</w:t>
            </w:r>
          </w:p>
        </w:tc>
        <w:tc>
          <w:tcPr>
            <w:tcW w:w="270" w:type="dxa"/>
            <w:shd w:val="clear" w:color="auto" w:fill="auto"/>
          </w:tcPr>
          <w:p w14:paraId="579F9F28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21A9A1BE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(0.16)</w:t>
            </w:r>
          </w:p>
        </w:tc>
        <w:tc>
          <w:tcPr>
            <w:tcW w:w="255" w:type="dxa"/>
            <w:shd w:val="clear" w:color="auto" w:fill="auto"/>
          </w:tcPr>
          <w:p w14:paraId="03AEC933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63694E77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9F41A20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049B10E0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(2.75)</w:t>
            </w:r>
          </w:p>
        </w:tc>
      </w:tr>
      <w:tr w:rsidR="00B97AC1" w:rsidRPr="00EF646B" w14:paraId="7D87471A" w14:textId="77777777" w:rsidTr="00CC1EAD">
        <w:tc>
          <w:tcPr>
            <w:tcW w:w="3672" w:type="dxa"/>
            <w:shd w:val="clear" w:color="auto" w:fill="auto"/>
          </w:tcPr>
          <w:p w14:paraId="60816DED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70" w:type="dxa"/>
            <w:shd w:val="clear" w:color="auto" w:fill="auto"/>
          </w:tcPr>
          <w:p w14:paraId="60631714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(3.44)</w:t>
            </w:r>
          </w:p>
        </w:tc>
        <w:tc>
          <w:tcPr>
            <w:tcW w:w="270" w:type="dxa"/>
            <w:shd w:val="clear" w:color="auto" w:fill="auto"/>
          </w:tcPr>
          <w:p w14:paraId="54794F61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4CE71268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3.44</w:t>
            </w:r>
          </w:p>
        </w:tc>
        <w:tc>
          <w:tcPr>
            <w:tcW w:w="255" w:type="dxa"/>
            <w:shd w:val="clear" w:color="auto" w:fill="auto"/>
          </w:tcPr>
          <w:p w14:paraId="57B9F546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140361F0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0D0F00E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4A9627F2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97AC1" w:rsidRPr="00EF646B" w14:paraId="6186E074" w14:textId="77777777" w:rsidTr="00CC1EAD">
        <w:tc>
          <w:tcPr>
            <w:tcW w:w="3672" w:type="dxa"/>
            <w:shd w:val="clear" w:color="auto" w:fill="auto"/>
          </w:tcPr>
          <w:p w14:paraId="49BFA8A1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รายได้สิทธิการเช่ารอตัดบัญชี</w:t>
            </w:r>
          </w:p>
        </w:tc>
        <w:tc>
          <w:tcPr>
            <w:tcW w:w="1170" w:type="dxa"/>
            <w:shd w:val="clear" w:color="auto" w:fill="auto"/>
          </w:tcPr>
          <w:p w14:paraId="58B50FD0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(214.45)</w:t>
            </w:r>
          </w:p>
        </w:tc>
        <w:tc>
          <w:tcPr>
            <w:tcW w:w="270" w:type="dxa"/>
            <w:shd w:val="clear" w:color="auto" w:fill="auto"/>
          </w:tcPr>
          <w:p w14:paraId="352C8AE9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08D9D926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7.83</w:t>
            </w:r>
          </w:p>
        </w:tc>
        <w:tc>
          <w:tcPr>
            <w:tcW w:w="255" w:type="dxa"/>
            <w:shd w:val="clear" w:color="auto" w:fill="auto"/>
          </w:tcPr>
          <w:p w14:paraId="286C4BBE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5DA26FB2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BA3D7EE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179F9E41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(206.62)</w:t>
            </w:r>
          </w:p>
        </w:tc>
      </w:tr>
      <w:tr w:rsidR="00B97AC1" w:rsidRPr="00EF646B" w14:paraId="0D3DBA35" w14:textId="77777777" w:rsidTr="00CC1EAD">
        <w:tc>
          <w:tcPr>
            <w:tcW w:w="3672" w:type="dxa"/>
            <w:shd w:val="clear" w:color="auto" w:fill="auto"/>
          </w:tcPr>
          <w:p w14:paraId="0E5DAEDD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3B0A1D44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(12.65)</w:t>
            </w:r>
          </w:p>
        </w:tc>
        <w:tc>
          <w:tcPr>
            <w:tcW w:w="270" w:type="dxa"/>
            <w:shd w:val="clear" w:color="auto" w:fill="auto"/>
          </w:tcPr>
          <w:p w14:paraId="0E119066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52DD5299" w14:textId="31A91C6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1.2</w:t>
            </w:r>
            <w:r w:rsidR="00A3113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0FB6A49B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6CD58CCC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7875AAE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7EAEA6B0" w14:textId="7325FF0B" w:rsidR="00B97AC1" w:rsidRPr="00CC1EAD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(11.4</w:t>
            </w:r>
            <w:r w:rsidR="00A3113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B97AC1" w:rsidRPr="00EF646B" w14:paraId="48F62893" w14:textId="77777777" w:rsidTr="00CC1EAD">
        <w:tc>
          <w:tcPr>
            <w:tcW w:w="3672" w:type="dxa"/>
            <w:shd w:val="clear" w:color="auto" w:fill="auto"/>
          </w:tcPr>
          <w:p w14:paraId="141D37EE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14:paraId="3FF77389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(47.73)</w:t>
            </w:r>
          </w:p>
        </w:tc>
        <w:tc>
          <w:tcPr>
            <w:tcW w:w="270" w:type="dxa"/>
            <w:shd w:val="clear" w:color="auto" w:fill="auto"/>
          </w:tcPr>
          <w:p w14:paraId="131832F4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22676880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16.00</w:t>
            </w:r>
          </w:p>
        </w:tc>
        <w:tc>
          <w:tcPr>
            <w:tcW w:w="255" w:type="dxa"/>
            <w:shd w:val="clear" w:color="auto" w:fill="auto"/>
          </w:tcPr>
          <w:p w14:paraId="7420B044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251722A1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3985322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05B9EE43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(31.73)</w:t>
            </w:r>
          </w:p>
        </w:tc>
      </w:tr>
      <w:tr w:rsidR="00B97AC1" w:rsidRPr="00EF646B" w14:paraId="1A0AEA6B" w14:textId="77777777" w:rsidTr="00CC1EAD">
        <w:tc>
          <w:tcPr>
            <w:tcW w:w="3672" w:type="dxa"/>
            <w:shd w:val="clear" w:color="auto" w:fill="auto"/>
          </w:tcPr>
          <w:p w14:paraId="267F7E00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117D60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(0.14)</w:t>
            </w:r>
          </w:p>
        </w:tc>
        <w:tc>
          <w:tcPr>
            <w:tcW w:w="270" w:type="dxa"/>
            <w:shd w:val="clear" w:color="auto" w:fill="auto"/>
          </w:tcPr>
          <w:p w14:paraId="2E038845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88F81FA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0.14</w:t>
            </w:r>
          </w:p>
        </w:tc>
        <w:tc>
          <w:tcPr>
            <w:tcW w:w="255" w:type="dxa"/>
            <w:shd w:val="clear" w:color="auto" w:fill="auto"/>
          </w:tcPr>
          <w:p w14:paraId="147A3588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F64507D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6709A16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8D40D32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97AC1" w:rsidRPr="00EF646B" w14:paraId="093CE155" w14:textId="77777777" w:rsidTr="00CC1EAD">
        <w:tc>
          <w:tcPr>
            <w:tcW w:w="3672" w:type="dxa"/>
            <w:shd w:val="clear" w:color="auto" w:fill="auto"/>
          </w:tcPr>
          <w:p w14:paraId="2FCFC7A4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A9DF7" w14:textId="77777777" w:rsidR="00B97AC1" w:rsidRPr="00884F79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884F79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(285.99)</w:t>
            </w:r>
          </w:p>
        </w:tc>
        <w:tc>
          <w:tcPr>
            <w:tcW w:w="270" w:type="dxa"/>
            <w:shd w:val="clear" w:color="auto" w:fill="auto"/>
          </w:tcPr>
          <w:p w14:paraId="6AFB0031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3547B" w14:textId="19A3D897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</w:t>
            </w:r>
            <w:r w:rsidR="00A31137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1.99</w:t>
            </w:r>
          </w:p>
        </w:tc>
        <w:tc>
          <w:tcPr>
            <w:tcW w:w="255" w:type="dxa"/>
            <w:shd w:val="clear" w:color="auto" w:fill="auto"/>
          </w:tcPr>
          <w:p w14:paraId="440CD61D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EF1CC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sz w:val="2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00F0218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042C" w14:textId="60DD8D27" w:rsidR="00B97AC1" w:rsidRPr="00884F79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(25</w:t>
            </w:r>
            <w:r w:rsidR="00A31137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4.00</w:t>
            </w: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)</w:t>
            </w:r>
          </w:p>
        </w:tc>
      </w:tr>
      <w:tr w:rsidR="00B97AC1" w:rsidRPr="00EF646B" w14:paraId="2631A856" w14:textId="77777777" w:rsidTr="00CC1EAD">
        <w:tc>
          <w:tcPr>
            <w:tcW w:w="3672" w:type="dxa"/>
            <w:shd w:val="clear" w:color="auto" w:fill="auto"/>
          </w:tcPr>
          <w:p w14:paraId="7F9D2915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3DF51A" w14:textId="77777777" w:rsidR="00B97AC1" w:rsidRPr="00884F79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F0C4A2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9B43AB2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623C68D9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28F30C9" w14:textId="77777777" w:rsidR="00B97AC1" w:rsidRPr="00CC1EAD" w:rsidRDefault="00B97AC1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0A4F74B3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53CBD2A" w14:textId="77777777" w:rsidR="00B97AC1" w:rsidRPr="00884F79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97AC1" w:rsidRPr="00EF646B" w14:paraId="537FDFAE" w14:textId="77777777" w:rsidTr="00CC1EAD">
        <w:tc>
          <w:tcPr>
            <w:tcW w:w="3672" w:type="dxa"/>
            <w:shd w:val="clear" w:color="auto" w:fill="auto"/>
          </w:tcPr>
          <w:p w14:paraId="5A13A7EF" w14:textId="77777777" w:rsidR="00B97AC1" w:rsidRPr="00CC1EAD" w:rsidRDefault="00B97AC1" w:rsidP="00B9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F1E5A9C" w14:textId="77777777" w:rsidR="00B97AC1" w:rsidRPr="00EF0711" w:rsidRDefault="00B97AC1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0711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87.3</w:t>
            </w:r>
            <w:r w:rsidRPr="00EF0711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A86E3E6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73E19E22" w14:textId="78CB04C9" w:rsidR="00B97AC1" w:rsidRPr="00CC1EAD" w:rsidRDefault="00DC4E4A" w:rsidP="00B97AC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76.4</w:t>
            </w:r>
            <w:r w:rsidR="00A31137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317C654E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C472AFE" w14:textId="77777777" w:rsidR="00B97AC1" w:rsidRPr="00CC1EAD" w:rsidRDefault="00DC4E4A" w:rsidP="00B97A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sz w:val="2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1491AF5" w14:textId="77777777" w:rsidR="00B97AC1" w:rsidRPr="00CC1EAD" w:rsidRDefault="00B97AC1" w:rsidP="00B97AC1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0C9BE3D3" w14:textId="0BC60114" w:rsidR="00B97AC1" w:rsidRPr="00EF0711" w:rsidRDefault="00DC4E4A" w:rsidP="00B97A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163.8</w:t>
            </w:r>
            <w:r w:rsidR="00A31137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6BB501BB" w14:textId="77777777" w:rsidR="00D75CD8" w:rsidRPr="00EF646B" w:rsidRDefault="00D75CD8" w:rsidP="00D75CD8">
      <w:pPr>
        <w:spacing w:line="240" w:lineRule="auto"/>
        <w:rPr>
          <w:sz w:val="2"/>
          <w:szCs w:val="2"/>
        </w:rPr>
      </w:pPr>
    </w:p>
    <w:p w14:paraId="1A1055E0" w14:textId="77777777" w:rsidR="00DC0AE8" w:rsidRDefault="00DC0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FBB3E6C" w14:textId="77777777" w:rsidR="001971FD" w:rsidRPr="00EF646B" w:rsidRDefault="0019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EF646B">
        <w:br w:type="page"/>
      </w:r>
    </w:p>
    <w:tbl>
      <w:tblPr>
        <w:tblW w:w="9205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7"/>
        <w:gridCol w:w="255"/>
        <w:gridCol w:w="1200"/>
        <w:gridCol w:w="255"/>
        <w:gridCol w:w="1206"/>
      </w:tblGrid>
      <w:tr w:rsidR="00354F24" w:rsidRPr="00EF646B" w14:paraId="2EE1CB1C" w14:textId="77777777" w:rsidTr="00EA00DC">
        <w:trPr>
          <w:tblHeader/>
        </w:trPr>
        <w:tc>
          <w:tcPr>
            <w:tcW w:w="3672" w:type="dxa"/>
            <w:shd w:val="clear" w:color="auto" w:fill="auto"/>
          </w:tcPr>
          <w:p w14:paraId="4D56C373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14:paraId="1494E354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54F24" w:rsidRPr="00EF646B" w14:paraId="2293E511" w14:textId="77777777" w:rsidTr="00EA00DC">
        <w:trPr>
          <w:tblHeader/>
        </w:trPr>
        <w:tc>
          <w:tcPr>
            <w:tcW w:w="3672" w:type="dxa"/>
            <w:shd w:val="clear" w:color="auto" w:fill="auto"/>
          </w:tcPr>
          <w:p w14:paraId="2739B07D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34718A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F4BBEF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DAA2F5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shd w:val="clear" w:color="auto" w:fill="auto"/>
          </w:tcPr>
          <w:p w14:paraId="66AA5064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2EDAFFCB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354F24" w:rsidRPr="00EF646B" w14:paraId="220A4B72" w14:textId="77777777" w:rsidTr="00EA00DC">
        <w:trPr>
          <w:tblHeader/>
        </w:trPr>
        <w:tc>
          <w:tcPr>
            <w:tcW w:w="3672" w:type="dxa"/>
            <w:shd w:val="clear" w:color="auto" w:fill="auto"/>
          </w:tcPr>
          <w:p w14:paraId="1EC77A3F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A977C9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31653D00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13E200D2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14:paraId="60462744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E5D57A2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shd w:val="clear" w:color="auto" w:fill="auto"/>
          </w:tcPr>
          <w:p w14:paraId="5DF7CC53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6666A57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354F24" w:rsidRPr="00EF646B" w14:paraId="280EE4AF" w14:textId="77777777" w:rsidTr="00EA00DC">
        <w:trPr>
          <w:tblHeader/>
        </w:trPr>
        <w:tc>
          <w:tcPr>
            <w:tcW w:w="3672" w:type="dxa"/>
            <w:shd w:val="clear" w:color="auto" w:fill="auto"/>
          </w:tcPr>
          <w:p w14:paraId="7FFD24F5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7FD553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</w:tcPr>
          <w:p w14:paraId="1C27909E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34E3D178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14:paraId="22E7BACB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EF5BB30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14:paraId="241AF82E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39AFCB16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354F24" w:rsidRPr="00EF646B" w14:paraId="1DB8599F" w14:textId="77777777" w:rsidTr="00EA00DC">
        <w:trPr>
          <w:tblHeader/>
        </w:trPr>
        <w:tc>
          <w:tcPr>
            <w:tcW w:w="3672" w:type="dxa"/>
            <w:shd w:val="clear" w:color="auto" w:fill="auto"/>
          </w:tcPr>
          <w:p w14:paraId="5E67D14F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D5A555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52347B5B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426D24DB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36)</w:t>
            </w:r>
          </w:p>
        </w:tc>
        <w:tc>
          <w:tcPr>
            <w:tcW w:w="255" w:type="dxa"/>
            <w:shd w:val="clear" w:color="auto" w:fill="auto"/>
          </w:tcPr>
          <w:p w14:paraId="702BB461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7B3F0BC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shd w:val="clear" w:color="auto" w:fill="auto"/>
          </w:tcPr>
          <w:p w14:paraId="2D27541C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58D27AA8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</w:tr>
      <w:tr w:rsidR="00354F24" w:rsidRPr="00EF646B" w14:paraId="44FD51FC" w14:textId="77777777" w:rsidTr="00EA00DC">
        <w:trPr>
          <w:tblHeader/>
        </w:trPr>
        <w:tc>
          <w:tcPr>
            <w:tcW w:w="3672" w:type="dxa"/>
            <w:shd w:val="clear" w:color="auto" w:fill="auto"/>
          </w:tcPr>
          <w:p w14:paraId="4452F364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14:paraId="3D5019DF" w14:textId="77777777" w:rsidR="00354F24" w:rsidRPr="00EF646B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54F24" w:rsidRPr="00EF646B" w14:paraId="5FE3C634" w14:textId="77777777" w:rsidTr="00EA00DC">
        <w:tc>
          <w:tcPr>
            <w:tcW w:w="3672" w:type="dxa"/>
            <w:shd w:val="clear" w:color="auto" w:fill="auto"/>
          </w:tcPr>
          <w:p w14:paraId="453EFF72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1CDA9C85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B36792" w14:textId="77777777" w:rsidR="00354F24" w:rsidRPr="00CC1EAD" w:rsidRDefault="00354F24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14:paraId="429909EE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41ECAA7" w14:textId="77777777" w:rsidR="00354F24" w:rsidRPr="00CC1EAD" w:rsidRDefault="00354F24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2C511E51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F04E55D" w14:textId="77777777" w:rsidR="00354F24" w:rsidRPr="00CC1EAD" w:rsidRDefault="00354F24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39DFF5C1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354F24" w:rsidRPr="00EF646B" w14:paraId="2F4BEB66" w14:textId="77777777" w:rsidTr="00EA00DC">
        <w:tc>
          <w:tcPr>
            <w:tcW w:w="3672" w:type="dxa"/>
            <w:shd w:val="clear" w:color="auto" w:fill="auto"/>
          </w:tcPr>
          <w:p w14:paraId="4037919B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  <w:p w14:paraId="2ED9C38C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1E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(สินทรัพย์ภายใต้สัญญาเช่า)</w:t>
            </w:r>
          </w:p>
        </w:tc>
        <w:tc>
          <w:tcPr>
            <w:tcW w:w="1170" w:type="dxa"/>
            <w:shd w:val="clear" w:color="auto" w:fill="auto"/>
          </w:tcPr>
          <w:p w14:paraId="732F9C56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048D7E37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79.36</w:t>
            </w:r>
          </w:p>
        </w:tc>
        <w:tc>
          <w:tcPr>
            <w:tcW w:w="270" w:type="dxa"/>
            <w:shd w:val="clear" w:color="auto" w:fill="auto"/>
          </w:tcPr>
          <w:p w14:paraId="432FB7E8" w14:textId="77777777" w:rsidR="00354F24" w:rsidRPr="00CC1EAD" w:rsidRDefault="00354F24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14:paraId="18AF1467" w14:textId="77777777" w:rsidR="00354F24" w:rsidRPr="008222E5" w:rsidRDefault="00354F24" w:rsidP="008222E5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FAE7416" w14:textId="77777777" w:rsidR="00354F24" w:rsidRPr="008222E5" w:rsidRDefault="00354F24" w:rsidP="008222E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2" w:firstLine="23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222E5">
              <w:rPr>
                <w:rFonts w:ascii="Angsana New" w:hAnsi="Angsana New"/>
                <w:sz w:val="28"/>
                <w:szCs w:val="28"/>
                <w:lang w:val="en-US" w:bidi="th-TH"/>
              </w:rPr>
              <w:t>(4.05)</w:t>
            </w:r>
          </w:p>
        </w:tc>
        <w:tc>
          <w:tcPr>
            <w:tcW w:w="255" w:type="dxa"/>
            <w:shd w:val="clear" w:color="auto" w:fill="auto"/>
          </w:tcPr>
          <w:p w14:paraId="32A81A1A" w14:textId="77777777" w:rsidR="00354F24" w:rsidRPr="00CC1EAD" w:rsidRDefault="00354F24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75FE346E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342E49C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D08398" w14:textId="77777777" w:rsidR="00354F24" w:rsidRPr="00CC1EAD" w:rsidRDefault="00354F24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5055628B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14:paraId="76B23FF1" w14:textId="77777777" w:rsidR="00354F24" w:rsidRPr="00CC1EAD" w:rsidRDefault="00354F24" w:rsidP="007868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75.31</w:t>
            </w:r>
          </w:p>
        </w:tc>
      </w:tr>
      <w:tr w:rsidR="00354F24" w:rsidRPr="00EF646B" w14:paraId="1A4C46CD" w14:textId="77777777" w:rsidTr="00EA00DC">
        <w:tc>
          <w:tcPr>
            <w:tcW w:w="3672" w:type="dxa"/>
            <w:shd w:val="clear" w:color="auto" w:fill="auto"/>
          </w:tcPr>
          <w:p w14:paraId="0E9282CC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5B07E50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14:paraId="7EEA915C" w14:textId="77777777" w:rsidR="00354F24" w:rsidRPr="00CC1EAD" w:rsidRDefault="00354F24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14:paraId="07D76F82" w14:textId="77777777" w:rsidR="00354F24" w:rsidRPr="00CC1EAD" w:rsidRDefault="00354F24" w:rsidP="00312C0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DD9615" w14:textId="77777777" w:rsidR="00354F24" w:rsidRPr="00CC1EAD" w:rsidRDefault="00354F24" w:rsidP="00EA00DC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45D384E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E9DC99C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64C5B02" w14:textId="77777777" w:rsidR="00354F24" w:rsidRPr="00CC1EAD" w:rsidRDefault="00354F24" w:rsidP="0078680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2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354F24" w:rsidRPr="00EF646B" w14:paraId="3AAC0A20" w14:textId="77777777" w:rsidTr="00EA00DC">
        <w:tc>
          <w:tcPr>
            <w:tcW w:w="3672" w:type="dxa"/>
            <w:shd w:val="clear" w:color="auto" w:fill="auto"/>
          </w:tcPr>
          <w:p w14:paraId="7B44EF99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14:paraId="1EA8CB94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106.54</w:t>
            </w:r>
          </w:p>
        </w:tc>
        <w:tc>
          <w:tcPr>
            <w:tcW w:w="270" w:type="dxa"/>
            <w:shd w:val="clear" w:color="auto" w:fill="auto"/>
          </w:tcPr>
          <w:p w14:paraId="4C969E25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493DBFD1" w14:textId="77777777" w:rsidR="00354F24" w:rsidRPr="00CC1EAD" w:rsidRDefault="00354F24" w:rsidP="008222E5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41.63</w:t>
            </w:r>
          </w:p>
        </w:tc>
        <w:tc>
          <w:tcPr>
            <w:tcW w:w="255" w:type="dxa"/>
            <w:shd w:val="clear" w:color="auto" w:fill="auto"/>
          </w:tcPr>
          <w:p w14:paraId="60F48E9D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110072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EEE84FB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1F708506" w14:textId="77777777" w:rsidR="00354F24" w:rsidRPr="00CC1EAD" w:rsidRDefault="00354F24" w:rsidP="0078680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148.17</w:t>
            </w:r>
          </w:p>
        </w:tc>
      </w:tr>
      <w:tr w:rsidR="00354F24" w:rsidRPr="00EF646B" w14:paraId="272933FD" w14:textId="77777777" w:rsidTr="00EA00DC">
        <w:tc>
          <w:tcPr>
            <w:tcW w:w="3672" w:type="dxa"/>
            <w:shd w:val="clear" w:color="auto" w:fill="auto"/>
          </w:tcPr>
          <w:p w14:paraId="2A928C9E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53294797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20.84</w:t>
            </w:r>
          </w:p>
        </w:tc>
        <w:tc>
          <w:tcPr>
            <w:tcW w:w="270" w:type="dxa"/>
            <w:shd w:val="clear" w:color="auto" w:fill="auto"/>
          </w:tcPr>
          <w:p w14:paraId="71AC3C8D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779BDF1C" w14:textId="77777777" w:rsidR="00354F24" w:rsidRPr="00CC1EAD" w:rsidRDefault="00354F24" w:rsidP="00312C0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1CB38F9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C556F6A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4A00FDF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1B8DBA1A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20.84</w:t>
            </w:r>
          </w:p>
        </w:tc>
      </w:tr>
      <w:tr w:rsidR="00354F24" w:rsidRPr="00EF646B" w14:paraId="3CE5A6BF" w14:textId="77777777" w:rsidTr="00EA00DC">
        <w:tc>
          <w:tcPr>
            <w:tcW w:w="3672" w:type="dxa"/>
            <w:shd w:val="clear" w:color="auto" w:fill="auto"/>
          </w:tcPr>
          <w:p w14:paraId="72BC41C1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14:paraId="3B3388F1" w14:textId="77777777" w:rsidR="00354F24" w:rsidRPr="00CC1EAD" w:rsidRDefault="00354F24" w:rsidP="00312C0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195AE5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3EC0D8C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4.30</w:t>
            </w:r>
          </w:p>
        </w:tc>
        <w:tc>
          <w:tcPr>
            <w:tcW w:w="255" w:type="dxa"/>
            <w:shd w:val="clear" w:color="auto" w:fill="auto"/>
          </w:tcPr>
          <w:p w14:paraId="074874F4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1BB6C64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E39F134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5FE70632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4.30</w:t>
            </w:r>
          </w:p>
        </w:tc>
      </w:tr>
      <w:tr w:rsidR="00354F24" w:rsidRPr="00EF646B" w14:paraId="63C066EB" w14:textId="77777777" w:rsidTr="00EA00DC">
        <w:tc>
          <w:tcPr>
            <w:tcW w:w="3672" w:type="dxa"/>
            <w:shd w:val="clear" w:color="auto" w:fill="auto"/>
          </w:tcPr>
          <w:p w14:paraId="513ACD85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57EB42E1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12.94</w:t>
            </w:r>
          </w:p>
        </w:tc>
        <w:tc>
          <w:tcPr>
            <w:tcW w:w="270" w:type="dxa"/>
            <w:shd w:val="clear" w:color="auto" w:fill="auto"/>
          </w:tcPr>
          <w:p w14:paraId="77718A3A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59D0C0C4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(12.94)</w:t>
            </w:r>
          </w:p>
        </w:tc>
        <w:tc>
          <w:tcPr>
            <w:tcW w:w="255" w:type="dxa"/>
            <w:shd w:val="clear" w:color="auto" w:fill="auto"/>
          </w:tcPr>
          <w:p w14:paraId="387FF60C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00EF1D8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60A9E2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2F6228B5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54F24" w:rsidRPr="00EF646B" w14:paraId="6DEF82A5" w14:textId="77777777" w:rsidTr="00EA00DC">
        <w:tc>
          <w:tcPr>
            <w:tcW w:w="3672" w:type="dxa"/>
            <w:shd w:val="clear" w:color="auto" w:fill="auto"/>
          </w:tcPr>
          <w:p w14:paraId="673923EE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16244425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47.78</w:t>
            </w:r>
          </w:p>
        </w:tc>
        <w:tc>
          <w:tcPr>
            <w:tcW w:w="270" w:type="dxa"/>
            <w:shd w:val="clear" w:color="auto" w:fill="auto"/>
          </w:tcPr>
          <w:p w14:paraId="0856FB63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0BF6C46F" w14:textId="7AE26CE6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5226A">
              <w:rPr>
                <w:rFonts w:ascii="Angsana New" w:hAnsi="Angsana New"/>
                <w:sz w:val="28"/>
                <w:szCs w:val="28"/>
                <w:lang w:val="en-US" w:bidi="th-TH"/>
              </w:rPr>
              <w:t>12.72</w:t>
            </w: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4DA8409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E07F91B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2EC3E40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2C1CF4FE" w14:textId="21B2D1DC" w:rsidR="00354F24" w:rsidRPr="00CC1EAD" w:rsidRDefault="00A5226A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35.06</w:t>
            </w:r>
          </w:p>
        </w:tc>
      </w:tr>
      <w:tr w:rsidR="00354F24" w:rsidRPr="00EF646B" w14:paraId="1B296919" w14:textId="77777777" w:rsidTr="00EA00DC">
        <w:tc>
          <w:tcPr>
            <w:tcW w:w="3672" w:type="dxa"/>
            <w:shd w:val="clear" w:color="auto" w:fill="auto"/>
          </w:tcPr>
          <w:p w14:paraId="1873F3FF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เจ้าหนี้ค้างจ่ายนิติบุคคลโครงการที่รอการจัดตั้ง</w:t>
            </w:r>
          </w:p>
        </w:tc>
        <w:tc>
          <w:tcPr>
            <w:tcW w:w="1170" w:type="dxa"/>
            <w:shd w:val="clear" w:color="auto" w:fill="auto"/>
          </w:tcPr>
          <w:p w14:paraId="3364417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37.13</w:t>
            </w:r>
          </w:p>
        </w:tc>
        <w:tc>
          <w:tcPr>
            <w:tcW w:w="270" w:type="dxa"/>
            <w:shd w:val="clear" w:color="auto" w:fill="auto"/>
          </w:tcPr>
          <w:p w14:paraId="282F9B04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455AB1CF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1.65</w:t>
            </w:r>
          </w:p>
        </w:tc>
        <w:tc>
          <w:tcPr>
            <w:tcW w:w="255" w:type="dxa"/>
            <w:shd w:val="clear" w:color="auto" w:fill="auto"/>
          </w:tcPr>
          <w:p w14:paraId="4364255F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3FA78D0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AF9B274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84005C1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sz w:val="28"/>
                <w:szCs w:val="28"/>
                <w:lang w:val="en-US" w:bidi="th-TH"/>
              </w:rPr>
              <w:t>38.78</w:t>
            </w:r>
          </w:p>
        </w:tc>
      </w:tr>
      <w:tr w:rsidR="00354F24" w:rsidRPr="00EF646B" w14:paraId="711516DD" w14:textId="77777777" w:rsidTr="00EA00DC">
        <w:tc>
          <w:tcPr>
            <w:tcW w:w="3672" w:type="dxa"/>
            <w:shd w:val="clear" w:color="auto" w:fill="auto"/>
          </w:tcPr>
          <w:p w14:paraId="1EB1AF76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1A5115E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11.36</w:t>
            </w:r>
          </w:p>
        </w:tc>
        <w:tc>
          <w:tcPr>
            <w:tcW w:w="270" w:type="dxa"/>
            <w:shd w:val="clear" w:color="auto" w:fill="auto"/>
          </w:tcPr>
          <w:p w14:paraId="54981246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6901DA1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3.03</w:t>
            </w:r>
          </w:p>
        </w:tc>
        <w:tc>
          <w:tcPr>
            <w:tcW w:w="255" w:type="dxa"/>
            <w:shd w:val="clear" w:color="auto" w:fill="auto"/>
          </w:tcPr>
          <w:p w14:paraId="0717F228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CB1A78C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675767C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34F379B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14.39</w:t>
            </w:r>
          </w:p>
        </w:tc>
      </w:tr>
      <w:tr w:rsidR="00354F24" w:rsidRPr="00EF646B" w14:paraId="65D8AD4E" w14:textId="77777777" w:rsidTr="00EA00DC">
        <w:tc>
          <w:tcPr>
            <w:tcW w:w="3672" w:type="dxa"/>
            <w:shd w:val="clear" w:color="auto" w:fill="auto"/>
          </w:tcPr>
          <w:p w14:paraId="423D4901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2679BD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10.63</w:t>
            </w:r>
          </w:p>
        </w:tc>
        <w:tc>
          <w:tcPr>
            <w:tcW w:w="270" w:type="dxa"/>
            <w:shd w:val="clear" w:color="auto" w:fill="auto"/>
          </w:tcPr>
          <w:p w14:paraId="1319215A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46213D6E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4.0</w:t>
            </w: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14:paraId="043E8699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6DBE42B1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117976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46D72C5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14.63</w:t>
            </w:r>
          </w:p>
        </w:tc>
      </w:tr>
      <w:tr w:rsidR="00354F24" w:rsidRPr="00EF646B" w14:paraId="7710C60C" w14:textId="77777777" w:rsidTr="00EA00DC">
        <w:tc>
          <w:tcPr>
            <w:tcW w:w="3672" w:type="dxa"/>
            <w:shd w:val="clear" w:color="auto" w:fill="auto"/>
          </w:tcPr>
          <w:p w14:paraId="447D7CF3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F5A89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348.44</w:t>
            </w:r>
          </w:p>
        </w:tc>
        <w:tc>
          <w:tcPr>
            <w:tcW w:w="270" w:type="dxa"/>
            <w:shd w:val="clear" w:color="auto" w:fill="auto"/>
          </w:tcPr>
          <w:p w14:paraId="3CB0EE98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E193A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24.90</w:t>
            </w:r>
          </w:p>
        </w:tc>
        <w:tc>
          <w:tcPr>
            <w:tcW w:w="255" w:type="dxa"/>
            <w:shd w:val="clear" w:color="auto" w:fill="auto"/>
          </w:tcPr>
          <w:p w14:paraId="19DAC860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5B97A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2E97CC7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0B8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373.3</w:t>
            </w:r>
            <w:r w:rsidRPr="00103E18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</w:tr>
      <w:tr w:rsidR="00354F24" w:rsidRPr="00EF646B" w14:paraId="26F12368" w14:textId="77777777" w:rsidTr="00EA00DC">
        <w:tc>
          <w:tcPr>
            <w:tcW w:w="3672" w:type="dxa"/>
            <w:shd w:val="clear" w:color="auto" w:fill="auto"/>
          </w:tcPr>
          <w:p w14:paraId="598ABE15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AB120E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E0888A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73E2EDB9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63C6B902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9B463A8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78600D61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7EE2AEA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</w:tr>
      <w:tr w:rsidR="00354F24" w:rsidRPr="00EF646B" w14:paraId="0DACD8A0" w14:textId="77777777" w:rsidTr="00EA00DC">
        <w:tc>
          <w:tcPr>
            <w:tcW w:w="3672" w:type="dxa"/>
            <w:shd w:val="clear" w:color="auto" w:fill="auto"/>
          </w:tcPr>
          <w:p w14:paraId="0BE822CD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38BDA07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382A4B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10BB3A5E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79BAE7AF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125725FA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3458B5F9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4A49D63E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  <w:tr w:rsidR="00354F24" w:rsidRPr="00EF646B" w14:paraId="07B215A8" w14:textId="77777777" w:rsidTr="00EA00DC">
        <w:tc>
          <w:tcPr>
            <w:tcW w:w="3672" w:type="dxa"/>
            <w:shd w:val="clear" w:color="auto" w:fill="auto"/>
          </w:tcPr>
          <w:p w14:paraId="3AFF2C45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Pr="00CC1EAD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170" w:type="dxa"/>
            <w:shd w:val="clear" w:color="auto" w:fill="auto"/>
          </w:tcPr>
          <w:p w14:paraId="6A522B1B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(8.12)</w:t>
            </w:r>
          </w:p>
        </w:tc>
        <w:tc>
          <w:tcPr>
            <w:tcW w:w="270" w:type="dxa"/>
            <w:shd w:val="clear" w:color="auto" w:fill="auto"/>
          </w:tcPr>
          <w:p w14:paraId="6D4C950E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2DFF29A8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3.13</w:t>
            </w:r>
          </w:p>
        </w:tc>
        <w:tc>
          <w:tcPr>
            <w:tcW w:w="255" w:type="dxa"/>
            <w:shd w:val="clear" w:color="auto" w:fill="auto"/>
          </w:tcPr>
          <w:p w14:paraId="30EDD757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2F6AFF1F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6CA0BEC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00383767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(4.99)</w:t>
            </w:r>
          </w:p>
        </w:tc>
      </w:tr>
      <w:tr w:rsidR="00354F24" w:rsidRPr="00EF646B" w14:paraId="5F39BC80" w14:textId="77777777" w:rsidTr="00EA00DC">
        <w:tc>
          <w:tcPr>
            <w:tcW w:w="3672" w:type="dxa"/>
            <w:shd w:val="clear" w:color="auto" w:fill="auto"/>
          </w:tcPr>
          <w:p w14:paraId="55F57A17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14:paraId="4559A514" w14:textId="77777777" w:rsidR="00354F24" w:rsidRPr="00CC1EAD" w:rsidRDefault="00354F24" w:rsidP="00312C0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ECDEE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07CED8E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(2.59)</w:t>
            </w:r>
          </w:p>
        </w:tc>
        <w:tc>
          <w:tcPr>
            <w:tcW w:w="255" w:type="dxa"/>
            <w:shd w:val="clear" w:color="auto" w:fill="auto"/>
          </w:tcPr>
          <w:p w14:paraId="25634380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6C214077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2B3138F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3B023861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(2.59)</w:t>
            </w:r>
          </w:p>
        </w:tc>
      </w:tr>
      <w:tr w:rsidR="00354F24" w:rsidRPr="00EF646B" w14:paraId="6A8EBA79" w14:textId="77777777" w:rsidTr="00EA00DC">
        <w:tc>
          <w:tcPr>
            <w:tcW w:w="3672" w:type="dxa"/>
            <w:shd w:val="clear" w:color="auto" w:fill="auto"/>
          </w:tcPr>
          <w:p w14:paraId="45015D7B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70" w:type="dxa"/>
            <w:shd w:val="clear" w:color="auto" w:fill="auto"/>
          </w:tcPr>
          <w:p w14:paraId="606C0F7F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(3.13)</w:t>
            </w:r>
          </w:p>
        </w:tc>
        <w:tc>
          <w:tcPr>
            <w:tcW w:w="270" w:type="dxa"/>
            <w:shd w:val="clear" w:color="auto" w:fill="auto"/>
          </w:tcPr>
          <w:p w14:paraId="2C9B76D8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632B1209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(0.31)</w:t>
            </w:r>
          </w:p>
        </w:tc>
        <w:tc>
          <w:tcPr>
            <w:tcW w:w="255" w:type="dxa"/>
            <w:shd w:val="clear" w:color="auto" w:fill="auto"/>
          </w:tcPr>
          <w:p w14:paraId="065FCDBF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2464D02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918796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4C0B5A29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(3.44)</w:t>
            </w:r>
          </w:p>
        </w:tc>
      </w:tr>
      <w:tr w:rsidR="00354F24" w:rsidRPr="00EF646B" w14:paraId="5C1CCD0E" w14:textId="77777777" w:rsidTr="00EA00DC">
        <w:tc>
          <w:tcPr>
            <w:tcW w:w="3672" w:type="dxa"/>
            <w:shd w:val="clear" w:color="auto" w:fill="auto"/>
          </w:tcPr>
          <w:p w14:paraId="00949D29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รายได้สิทธิการเช่ารอตัดบัญชี</w:t>
            </w:r>
          </w:p>
        </w:tc>
        <w:tc>
          <w:tcPr>
            <w:tcW w:w="1170" w:type="dxa"/>
            <w:shd w:val="clear" w:color="auto" w:fill="auto"/>
          </w:tcPr>
          <w:p w14:paraId="605DE245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(220.67)</w:t>
            </w:r>
          </w:p>
        </w:tc>
        <w:tc>
          <w:tcPr>
            <w:tcW w:w="270" w:type="dxa"/>
            <w:shd w:val="clear" w:color="auto" w:fill="auto"/>
          </w:tcPr>
          <w:p w14:paraId="0CBE49A3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7B1BA59D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6.22</w:t>
            </w:r>
          </w:p>
        </w:tc>
        <w:tc>
          <w:tcPr>
            <w:tcW w:w="255" w:type="dxa"/>
            <w:shd w:val="clear" w:color="auto" w:fill="auto"/>
          </w:tcPr>
          <w:p w14:paraId="6EAD6919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0DA5E809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0C34FCD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4FD93D98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(214.45)</w:t>
            </w:r>
          </w:p>
        </w:tc>
      </w:tr>
      <w:tr w:rsidR="00354F24" w:rsidRPr="00EF646B" w14:paraId="6B62D917" w14:textId="77777777" w:rsidTr="00EA00DC">
        <w:tc>
          <w:tcPr>
            <w:tcW w:w="3672" w:type="dxa"/>
            <w:shd w:val="clear" w:color="auto" w:fill="auto"/>
          </w:tcPr>
          <w:p w14:paraId="57F36DF2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30CDD147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(13.72)</w:t>
            </w:r>
          </w:p>
        </w:tc>
        <w:tc>
          <w:tcPr>
            <w:tcW w:w="270" w:type="dxa"/>
            <w:shd w:val="clear" w:color="auto" w:fill="auto"/>
          </w:tcPr>
          <w:p w14:paraId="62E26E01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23A2F4B5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1.07</w:t>
            </w:r>
          </w:p>
        </w:tc>
        <w:tc>
          <w:tcPr>
            <w:tcW w:w="255" w:type="dxa"/>
            <w:shd w:val="clear" w:color="auto" w:fill="auto"/>
          </w:tcPr>
          <w:p w14:paraId="3D927D26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37D7F9E4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39A668F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055D67C6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(12.65)</w:t>
            </w:r>
          </w:p>
        </w:tc>
      </w:tr>
      <w:tr w:rsidR="00354F24" w:rsidRPr="00EF646B" w14:paraId="7868D07B" w14:textId="77777777" w:rsidTr="00EA00DC">
        <w:tc>
          <w:tcPr>
            <w:tcW w:w="3672" w:type="dxa"/>
            <w:shd w:val="clear" w:color="auto" w:fill="auto"/>
          </w:tcPr>
          <w:p w14:paraId="4A2F301B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C1EAD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14:paraId="0F555341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(77.75)</w:t>
            </w:r>
          </w:p>
        </w:tc>
        <w:tc>
          <w:tcPr>
            <w:tcW w:w="270" w:type="dxa"/>
            <w:shd w:val="clear" w:color="auto" w:fill="auto"/>
          </w:tcPr>
          <w:p w14:paraId="5767971D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3C1D1DB6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30.02</w:t>
            </w:r>
          </w:p>
        </w:tc>
        <w:tc>
          <w:tcPr>
            <w:tcW w:w="255" w:type="dxa"/>
            <w:shd w:val="clear" w:color="auto" w:fill="auto"/>
          </w:tcPr>
          <w:p w14:paraId="4409915B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</w:tcPr>
          <w:p w14:paraId="3E1A196A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A4DCAAF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14:paraId="6565408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(47.73)</w:t>
            </w:r>
          </w:p>
        </w:tc>
      </w:tr>
      <w:tr w:rsidR="00354F24" w:rsidRPr="00EF646B" w14:paraId="6E1847E6" w14:textId="77777777" w:rsidTr="00EA00DC">
        <w:tc>
          <w:tcPr>
            <w:tcW w:w="3672" w:type="dxa"/>
            <w:shd w:val="clear" w:color="auto" w:fill="auto"/>
          </w:tcPr>
          <w:p w14:paraId="6812F84A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C1EAD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CC2798" w14:textId="77777777" w:rsidR="00354F24" w:rsidRPr="00CC1EAD" w:rsidRDefault="00354F24" w:rsidP="00312C0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7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17BD99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AD16615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(0.14)</w:t>
            </w:r>
          </w:p>
        </w:tc>
        <w:tc>
          <w:tcPr>
            <w:tcW w:w="255" w:type="dxa"/>
            <w:shd w:val="clear" w:color="auto" w:fill="auto"/>
          </w:tcPr>
          <w:p w14:paraId="0E4602C2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EE478C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DF991BB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A5871F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(0.14)</w:t>
            </w:r>
          </w:p>
        </w:tc>
      </w:tr>
      <w:tr w:rsidR="00354F24" w:rsidRPr="00EF646B" w14:paraId="71662ED8" w14:textId="77777777" w:rsidTr="00EA00DC">
        <w:tc>
          <w:tcPr>
            <w:tcW w:w="3672" w:type="dxa"/>
            <w:shd w:val="clear" w:color="auto" w:fill="auto"/>
          </w:tcPr>
          <w:p w14:paraId="348B2D7A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C82F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(323.39)</w:t>
            </w:r>
          </w:p>
        </w:tc>
        <w:tc>
          <w:tcPr>
            <w:tcW w:w="270" w:type="dxa"/>
            <w:shd w:val="clear" w:color="auto" w:fill="auto"/>
          </w:tcPr>
          <w:p w14:paraId="2A18981E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089B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37.40</w:t>
            </w:r>
          </w:p>
        </w:tc>
        <w:tc>
          <w:tcPr>
            <w:tcW w:w="255" w:type="dxa"/>
            <w:shd w:val="clear" w:color="auto" w:fill="auto"/>
          </w:tcPr>
          <w:p w14:paraId="1FFF407E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9D88C" w14:textId="77777777" w:rsidR="00354F24" w:rsidRPr="00E45585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55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7D5443A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76F50" w14:textId="77777777" w:rsidR="00354F24" w:rsidRPr="00884F79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884F79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(285.99)</w:t>
            </w:r>
          </w:p>
        </w:tc>
      </w:tr>
      <w:tr w:rsidR="00354F24" w:rsidRPr="00EF646B" w14:paraId="53E5B53E" w14:textId="77777777" w:rsidTr="00EA00DC">
        <w:tc>
          <w:tcPr>
            <w:tcW w:w="3672" w:type="dxa"/>
            <w:shd w:val="clear" w:color="auto" w:fill="auto"/>
          </w:tcPr>
          <w:p w14:paraId="78200C0D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7B4B08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FA3293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5D72DB8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1A5C1914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A3AE663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20A540CE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EB3D455" w14:textId="77777777" w:rsidR="00354F24" w:rsidRPr="00884F79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354F24" w:rsidRPr="00EF646B" w14:paraId="5C8F7559" w14:textId="77777777" w:rsidTr="00EA00DC">
        <w:tc>
          <w:tcPr>
            <w:tcW w:w="3672" w:type="dxa"/>
            <w:shd w:val="clear" w:color="auto" w:fill="auto"/>
          </w:tcPr>
          <w:p w14:paraId="2E66E8D0" w14:textId="77777777" w:rsidR="00354F24" w:rsidRPr="00CC1EAD" w:rsidRDefault="00354F24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E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FE2C82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25.05</w:t>
            </w:r>
          </w:p>
        </w:tc>
        <w:tc>
          <w:tcPr>
            <w:tcW w:w="270" w:type="dxa"/>
            <w:shd w:val="clear" w:color="auto" w:fill="auto"/>
          </w:tcPr>
          <w:p w14:paraId="7DFE52DC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20BDC7BF" w14:textId="77777777" w:rsidR="00354F24" w:rsidRPr="00CC1EAD" w:rsidRDefault="00354F24" w:rsidP="00EA00D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2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1EA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62.30</w:t>
            </w:r>
          </w:p>
        </w:tc>
        <w:tc>
          <w:tcPr>
            <w:tcW w:w="255" w:type="dxa"/>
            <w:shd w:val="clear" w:color="auto" w:fill="auto"/>
          </w:tcPr>
          <w:p w14:paraId="2BA4ADC0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67AA5D8A" w14:textId="77777777" w:rsidR="00354F24" w:rsidRPr="00E45585" w:rsidRDefault="00354F24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55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DD35938" w14:textId="77777777" w:rsidR="00354F24" w:rsidRPr="00CC1EAD" w:rsidRDefault="00354F24" w:rsidP="00EA00DC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001263E8" w14:textId="77777777" w:rsidR="00354F24" w:rsidRPr="00EF0711" w:rsidRDefault="00354F24" w:rsidP="00EA00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1"/>
              <w:jc w:val="both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0711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87.3</w:t>
            </w:r>
            <w:r w:rsidRPr="00EF0711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</w:tr>
    </w:tbl>
    <w:p w14:paraId="0695CEC6" w14:textId="77777777" w:rsidR="00D67599" w:rsidRDefault="00D67599"/>
    <w:p w14:paraId="3C2A3136" w14:textId="77777777" w:rsidR="00354F24" w:rsidRDefault="00354F24"/>
    <w:tbl>
      <w:tblPr>
        <w:tblW w:w="94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9"/>
        <w:gridCol w:w="17"/>
        <w:gridCol w:w="1241"/>
        <w:gridCol w:w="270"/>
        <w:gridCol w:w="1226"/>
        <w:gridCol w:w="287"/>
        <w:gridCol w:w="1207"/>
        <w:gridCol w:w="256"/>
        <w:gridCol w:w="1232"/>
      </w:tblGrid>
      <w:tr w:rsidR="00BA1561" w:rsidRPr="00EF646B" w14:paraId="28BFFB47" w14:textId="77777777" w:rsidTr="005F1BAB">
        <w:trPr>
          <w:tblHeader/>
        </w:trPr>
        <w:tc>
          <w:tcPr>
            <w:tcW w:w="3669" w:type="dxa"/>
            <w:shd w:val="clear" w:color="auto" w:fill="auto"/>
          </w:tcPr>
          <w:p w14:paraId="39AEAFB2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shd w:val="clear" w:color="auto" w:fill="auto"/>
          </w:tcPr>
          <w:p w14:paraId="7D9719A6" w14:textId="77777777" w:rsidR="00BA1561" w:rsidRPr="00EF646B" w:rsidRDefault="00BA1561" w:rsidP="00BA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561" w:rsidRPr="00EF646B" w14:paraId="1875C25B" w14:textId="77777777" w:rsidTr="005F1BAB">
        <w:trPr>
          <w:tblHeader/>
        </w:trPr>
        <w:tc>
          <w:tcPr>
            <w:tcW w:w="3669" w:type="dxa"/>
            <w:shd w:val="clear" w:color="auto" w:fill="auto"/>
          </w:tcPr>
          <w:p w14:paraId="6817A3F0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6DF92386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4B6C1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73D352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6" w:type="dxa"/>
            <w:shd w:val="clear" w:color="auto" w:fill="auto"/>
          </w:tcPr>
          <w:p w14:paraId="367EB606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619D7BA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BA1561" w:rsidRPr="00EF646B" w14:paraId="241FC53E" w14:textId="77777777" w:rsidTr="00E30935">
        <w:trPr>
          <w:tblHeader/>
        </w:trPr>
        <w:tc>
          <w:tcPr>
            <w:tcW w:w="3669" w:type="dxa"/>
            <w:shd w:val="clear" w:color="auto" w:fill="auto"/>
          </w:tcPr>
          <w:p w14:paraId="78ADD0FB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3F3728AA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421FE8C9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5D32377E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7" w:type="dxa"/>
            <w:shd w:val="clear" w:color="auto" w:fill="auto"/>
          </w:tcPr>
          <w:p w14:paraId="6A87B9C2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73EE3146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6" w:type="dxa"/>
            <w:shd w:val="clear" w:color="auto" w:fill="auto"/>
          </w:tcPr>
          <w:p w14:paraId="13E5368E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5B6A9D42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BA1561" w:rsidRPr="00EF646B" w14:paraId="6F61BABE" w14:textId="77777777" w:rsidTr="00E30935">
        <w:trPr>
          <w:tblHeader/>
        </w:trPr>
        <w:tc>
          <w:tcPr>
            <w:tcW w:w="3669" w:type="dxa"/>
            <w:shd w:val="clear" w:color="auto" w:fill="auto"/>
          </w:tcPr>
          <w:p w14:paraId="71DEB450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07B84445" w14:textId="77777777" w:rsidR="00BA1561" w:rsidRPr="00EF646B" w:rsidRDefault="00604B8B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</w:tcPr>
          <w:p w14:paraId="431FD16D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6B20B94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87" w:type="dxa"/>
            <w:shd w:val="clear" w:color="auto" w:fill="auto"/>
          </w:tcPr>
          <w:p w14:paraId="67730375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42587F6A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6" w:type="dxa"/>
            <w:shd w:val="clear" w:color="auto" w:fill="auto"/>
          </w:tcPr>
          <w:p w14:paraId="581CCC2A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3D14C1C" w14:textId="77777777" w:rsidR="00BA1561" w:rsidRPr="00EF646B" w:rsidRDefault="00BA1561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4C69B7" w:rsidRPr="00EF646B">
              <w:rPr>
                <w:rFonts w:ascii="Angsana New" w:hAnsi="Angsana New"/>
                <w:bCs/>
                <w:sz w:val="28"/>
                <w:szCs w:val="28"/>
              </w:rPr>
              <w:t xml:space="preserve">0 </w:t>
            </w:r>
            <w:r w:rsidR="004C69B7"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BA1561" w:rsidRPr="00EF646B" w14:paraId="07625AE3" w14:textId="77777777" w:rsidTr="00E30935">
        <w:trPr>
          <w:tblHeader/>
        </w:trPr>
        <w:tc>
          <w:tcPr>
            <w:tcW w:w="3669" w:type="dxa"/>
            <w:shd w:val="clear" w:color="auto" w:fill="auto"/>
          </w:tcPr>
          <w:p w14:paraId="1345EC6F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7C8C16E4" w14:textId="77777777" w:rsidR="00BA1561" w:rsidRPr="00EF646B" w:rsidRDefault="00604B8B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B522D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572E5A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1C9A008C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  <w:r w:rsidR="00DD4FC6"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5B13CA22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213E5AF0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6" w:type="dxa"/>
            <w:shd w:val="clear" w:color="auto" w:fill="auto"/>
          </w:tcPr>
          <w:p w14:paraId="703361D5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7E3D0E81" w14:textId="77777777" w:rsidR="00BA1561" w:rsidRPr="00EF646B" w:rsidRDefault="004C69B7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B522D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BA1561" w:rsidRPr="00EF646B" w14:paraId="0FA45907" w14:textId="77777777" w:rsidTr="005F1BAB">
        <w:trPr>
          <w:tblHeader/>
        </w:trPr>
        <w:tc>
          <w:tcPr>
            <w:tcW w:w="3669" w:type="dxa"/>
            <w:shd w:val="clear" w:color="auto" w:fill="auto"/>
          </w:tcPr>
          <w:p w14:paraId="634558DB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shd w:val="clear" w:color="auto" w:fill="auto"/>
          </w:tcPr>
          <w:p w14:paraId="766EB1B5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1561" w:rsidRPr="00EF646B" w14:paraId="317B272D" w14:textId="77777777" w:rsidTr="00E30935">
        <w:tc>
          <w:tcPr>
            <w:tcW w:w="3669" w:type="dxa"/>
            <w:shd w:val="clear" w:color="auto" w:fill="auto"/>
          </w:tcPr>
          <w:p w14:paraId="2EF82727" w14:textId="77777777" w:rsidR="00BA1561" w:rsidRPr="00EF646B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102D332" w14:textId="77777777" w:rsidR="00BA1561" w:rsidRPr="00EF646B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6CD857" w14:textId="77777777" w:rsidR="00BA1561" w:rsidRPr="00EF646B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3EB45DC5" w14:textId="77777777" w:rsidR="00BA1561" w:rsidRPr="00EF646B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287E1D8B" w14:textId="77777777" w:rsidR="00BA1561" w:rsidRPr="00EF646B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09402236" w14:textId="77777777" w:rsidR="00BA1561" w:rsidRPr="00EF646B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7C6D1461" w14:textId="77777777" w:rsidR="00BA1561" w:rsidRPr="00EF646B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14:paraId="7FB3D83A" w14:textId="77777777" w:rsidR="00BA1561" w:rsidRPr="00EF646B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522D9" w:rsidRPr="00EF646B" w14:paraId="74979457" w14:textId="77777777" w:rsidTr="00E30935">
        <w:tc>
          <w:tcPr>
            <w:tcW w:w="3669" w:type="dxa"/>
            <w:shd w:val="clear" w:color="auto" w:fill="auto"/>
          </w:tcPr>
          <w:p w14:paraId="5C9AB7CC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689EDC5" w14:textId="77777777" w:rsidR="00B522D9" w:rsidRPr="00EF646B" w:rsidRDefault="00B522D9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14:paraId="64735E2E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38F0ECB8" w14:textId="46FB9180" w:rsidR="00B522D9" w:rsidRPr="00EF646B" w:rsidRDefault="0069108E" w:rsidP="00B522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(15.99)</w:t>
            </w:r>
          </w:p>
        </w:tc>
        <w:tc>
          <w:tcPr>
            <w:tcW w:w="287" w:type="dxa"/>
            <w:shd w:val="clear" w:color="auto" w:fill="auto"/>
          </w:tcPr>
          <w:p w14:paraId="0DB618CD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1DE22EAA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9250076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B8F5407" w14:textId="60466C07" w:rsidR="00B522D9" w:rsidRPr="00EF646B" w:rsidRDefault="0069108E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5.87</w:t>
            </w:r>
          </w:p>
        </w:tc>
      </w:tr>
      <w:tr w:rsidR="00B522D9" w:rsidRPr="00EF646B" w14:paraId="003E2AA1" w14:textId="77777777" w:rsidTr="00E30935">
        <w:tc>
          <w:tcPr>
            <w:tcW w:w="3669" w:type="dxa"/>
            <w:shd w:val="clear" w:color="auto" w:fill="auto"/>
          </w:tcPr>
          <w:p w14:paraId="7622BAEC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D69F08A" w14:textId="2EEB3CC7" w:rsidR="00B522D9" w:rsidRPr="00EF646B" w:rsidRDefault="00B522D9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</w:t>
            </w:r>
            <w:r w:rsidR="00903E02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3D9AE6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5A6C4F4E" w14:textId="1765C5B5" w:rsidR="00B522D9" w:rsidRPr="00EF646B" w:rsidRDefault="0069108E" w:rsidP="00B522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15.9</w:t>
            </w:r>
            <w:r w:rsidR="00903E02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7" w:type="dxa"/>
            <w:shd w:val="clear" w:color="auto" w:fill="auto"/>
          </w:tcPr>
          <w:p w14:paraId="082B56CE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01ADCCCB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39644D1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6DABAD4" w14:textId="6F11A4E6" w:rsidR="00B522D9" w:rsidRPr="00EF646B" w:rsidRDefault="00897D42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36.</w:t>
            </w:r>
            <w:r w:rsidR="007A67A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79</w:t>
            </w:r>
          </w:p>
        </w:tc>
      </w:tr>
      <w:tr w:rsidR="00B522D9" w:rsidRPr="00EF646B" w14:paraId="12948293" w14:textId="77777777" w:rsidTr="00E30935">
        <w:tc>
          <w:tcPr>
            <w:tcW w:w="3669" w:type="dxa"/>
            <w:shd w:val="clear" w:color="auto" w:fill="auto"/>
          </w:tcPr>
          <w:p w14:paraId="6BF621F3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C8161B6" w14:textId="1123BC2F" w:rsidR="00B522D9" w:rsidRPr="00EF646B" w:rsidRDefault="00061E92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26.90</w:t>
            </w:r>
          </w:p>
        </w:tc>
        <w:tc>
          <w:tcPr>
            <w:tcW w:w="270" w:type="dxa"/>
            <w:shd w:val="clear" w:color="auto" w:fill="auto"/>
          </w:tcPr>
          <w:p w14:paraId="6A8E63B3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393A909" w14:textId="755FE0FC" w:rsidR="00B522D9" w:rsidRPr="00EF646B" w:rsidRDefault="00AA5284" w:rsidP="00B522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5.62</w:t>
            </w:r>
          </w:p>
        </w:tc>
        <w:tc>
          <w:tcPr>
            <w:tcW w:w="287" w:type="dxa"/>
            <w:shd w:val="clear" w:color="auto" w:fill="auto"/>
          </w:tcPr>
          <w:p w14:paraId="02C8A467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6657A6B5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BA35CCD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552BF64B" w14:textId="2C557958" w:rsidR="00B522D9" w:rsidRPr="00EF646B" w:rsidRDefault="00AA5284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32.52</w:t>
            </w:r>
          </w:p>
        </w:tc>
      </w:tr>
      <w:tr w:rsidR="00B522D9" w:rsidRPr="00EF646B" w14:paraId="61B70D64" w14:textId="77777777" w:rsidTr="00E30935">
        <w:tc>
          <w:tcPr>
            <w:tcW w:w="3669" w:type="dxa"/>
            <w:shd w:val="clear" w:color="auto" w:fill="auto"/>
          </w:tcPr>
          <w:p w14:paraId="66620762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9C22D77" w14:textId="77777777" w:rsidR="00B522D9" w:rsidRPr="00EF646B" w:rsidRDefault="00B522D9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4.64</w:t>
            </w:r>
          </w:p>
        </w:tc>
        <w:tc>
          <w:tcPr>
            <w:tcW w:w="270" w:type="dxa"/>
            <w:shd w:val="clear" w:color="auto" w:fill="auto"/>
          </w:tcPr>
          <w:p w14:paraId="09571988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D7B2E13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5.12</w:t>
            </w:r>
          </w:p>
        </w:tc>
        <w:tc>
          <w:tcPr>
            <w:tcW w:w="287" w:type="dxa"/>
            <w:shd w:val="clear" w:color="auto" w:fill="auto"/>
          </w:tcPr>
          <w:p w14:paraId="29A38D88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0279735A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84AE81D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3CB75EA7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9.76</w:t>
            </w:r>
          </w:p>
        </w:tc>
      </w:tr>
      <w:tr w:rsidR="00B522D9" w:rsidRPr="00EF646B" w14:paraId="20D1456B" w14:textId="77777777" w:rsidTr="00E30935">
        <w:tc>
          <w:tcPr>
            <w:tcW w:w="3669" w:type="dxa"/>
            <w:shd w:val="clear" w:color="auto" w:fill="auto"/>
          </w:tcPr>
          <w:p w14:paraId="0B3060CB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E10AE" w14:textId="1418AD89" w:rsidR="00B522D9" w:rsidRPr="00EF646B" w:rsidRDefault="00B522D9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74.2</w:t>
            </w:r>
            <w:r w:rsidR="00903E0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2D2C140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C6626" w14:textId="5F393BD2" w:rsidR="00B522D9" w:rsidRPr="00EF646B" w:rsidRDefault="00C27E21" w:rsidP="00B522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10.7</w:t>
            </w:r>
            <w:r w:rsidR="00903E0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7" w:type="dxa"/>
            <w:shd w:val="clear" w:color="auto" w:fill="auto"/>
          </w:tcPr>
          <w:p w14:paraId="0FF7BEF7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5B737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F327646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0253D" w14:textId="0BF8F59A" w:rsidR="00B522D9" w:rsidRPr="00EF646B" w:rsidRDefault="00C27E21" w:rsidP="00B522D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84.9</w:t>
            </w:r>
            <w:r w:rsidR="007A67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B522D9" w:rsidRPr="007D2257" w14:paraId="24CC561A" w14:textId="77777777" w:rsidTr="008F5275">
        <w:trPr>
          <w:trHeight w:val="109"/>
        </w:trPr>
        <w:tc>
          <w:tcPr>
            <w:tcW w:w="3669" w:type="dxa"/>
            <w:shd w:val="clear" w:color="auto" w:fill="auto"/>
          </w:tcPr>
          <w:p w14:paraId="1760CC73" w14:textId="77777777" w:rsidR="00B522D9" w:rsidRPr="007D2257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90228D" w14:textId="77777777" w:rsidR="00B522D9" w:rsidRPr="007D2257" w:rsidRDefault="00B522D9" w:rsidP="00B522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8A8610" w14:textId="77777777" w:rsidR="00B522D9" w:rsidRPr="007D2257" w:rsidRDefault="00B522D9" w:rsidP="00B522D9">
            <w:pPr>
              <w:jc w:val="thaiDistribute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304603FB" w14:textId="77777777" w:rsidR="00B522D9" w:rsidRPr="007D2257" w:rsidRDefault="00B522D9" w:rsidP="00B522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"/>
                <w:szCs w:val="2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</w:tcPr>
          <w:p w14:paraId="09138AE1" w14:textId="77777777" w:rsidR="00B522D9" w:rsidRPr="007D2257" w:rsidRDefault="00B522D9" w:rsidP="00B522D9">
            <w:pPr>
              <w:jc w:val="thaiDistribute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4DC39348" w14:textId="77777777" w:rsidR="00B522D9" w:rsidRPr="007D2257" w:rsidRDefault="00B522D9" w:rsidP="00B522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14:paraId="62F61E2D" w14:textId="77777777" w:rsidR="00B522D9" w:rsidRPr="007D2257" w:rsidRDefault="00B522D9" w:rsidP="00B522D9">
            <w:pPr>
              <w:jc w:val="thaiDistribute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6F08934" w14:textId="77777777" w:rsidR="00B522D9" w:rsidRPr="007D2257" w:rsidRDefault="00B522D9" w:rsidP="00B522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"/>
                <w:szCs w:val="2"/>
                <w:lang w:val="en-US" w:bidi="th-TH"/>
              </w:rPr>
            </w:pPr>
          </w:p>
        </w:tc>
      </w:tr>
      <w:tr w:rsidR="00B522D9" w:rsidRPr="00EF646B" w14:paraId="4C0AB880" w14:textId="77777777" w:rsidTr="00E30935">
        <w:tc>
          <w:tcPr>
            <w:tcW w:w="3686" w:type="dxa"/>
            <w:gridSpan w:val="2"/>
            <w:shd w:val="clear" w:color="auto" w:fill="auto"/>
          </w:tcPr>
          <w:p w14:paraId="4E0FDE7D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1" w:type="dxa"/>
            <w:shd w:val="clear" w:color="auto" w:fill="auto"/>
          </w:tcPr>
          <w:p w14:paraId="51D74058" w14:textId="77777777" w:rsidR="00B522D9" w:rsidRPr="00EF646B" w:rsidRDefault="00B522D9" w:rsidP="00B522D9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CC4F21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3E0472B0" w14:textId="77777777" w:rsidR="00B522D9" w:rsidRPr="00EF646B" w:rsidRDefault="00B522D9" w:rsidP="00B522D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4BB0B1A3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549BA30A" w14:textId="77777777" w:rsidR="00B522D9" w:rsidRPr="00EF646B" w:rsidRDefault="00B522D9" w:rsidP="00B522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71CA94E4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14:paraId="03BEDC01" w14:textId="77777777" w:rsidR="00B522D9" w:rsidRPr="00EF646B" w:rsidRDefault="00B522D9" w:rsidP="00B522D9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522D9" w:rsidRPr="00EF646B" w14:paraId="06816A09" w14:textId="77777777" w:rsidTr="00E30935">
        <w:tc>
          <w:tcPr>
            <w:tcW w:w="3686" w:type="dxa"/>
            <w:gridSpan w:val="2"/>
            <w:shd w:val="clear" w:color="auto" w:fill="auto"/>
          </w:tcPr>
          <w:p w14:paraId="5254F1CC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41" w:type="dxa"/>
            <w:shd w:val="clear" w:color="auto" w:fill="auto"/>
          </w:tcPr>
          <w:p w14:paraId="1FCCFD26" w14:textId="77777777" w:rsidR="00B522D9" w:rsidRPr="00EF646B" w:rsidRDefault="00B522D9" w:rsidP="00B522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(4.90)</w:t>
            </w:r>
          </w:p>
        </w:tc>
        <w:tc>
          <w:tcPr>
            <w:tcW w:w="270" w:type="dxa"/>
            <w:shd w:val="clear" w:color="auto" w:fill="auto"/>
          </w:tcPr>
          <w:p w14:paraId="16184CB6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3D43948B" w14:textId="3854C7FC" w:rsidR="00B522D9" w:rsidRPr="00EF646B" w:rsidRDefault="00C27E21" w:rsidP="00B522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3.4</w:t>
            </w:r>
            <w:r w:rsidR="007A67A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7" w:type="dxa"/>
            <w:shd w:val="clear" w:color="auto" w:fill="auto"/>
          </w:tcPr>
          <w:p w14:paraId="64A67BB3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61E46EBF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37984BC" w14:textId="77777777" w:rsidR="00B522D9" w:rsidRPr="00EF646B" w:rsidRDefault="00B522D9" w:rsidP="00B522D9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14:paraId="37E5D0A0" w14:textId="485F459F" w:rsidR="00B522D9" w:rsidRPr="00EF646B" w:rsidRDefault="00C27E21" w:rsidP="00B522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(1.4</w:t>
            </w:r>
            <w:r w:rsidR="007A67A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B522D9" w:rsidRPr="00EF646B" w14:paraId="279C5293" w14:textId="77777777" w:rsidTr="00E30935">
        <w:tc>
          <w:tcPr>
            <w:tcW w:w="3686" w:type="dxa"/>
            <w:gridSpan w:val="2"/>
            <w:shd w:val="clear" w:color="auto" w:fill="auto"/>
          </w:tcPr>
          <w:p w14:paraId="2DCDA1EE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9E5F3" w14:textId="77777777" w:rsidR="00B522D9" w:rsidRPr="00EF646B" w:rsidRDefault="00B522D9" w:rsidP="00B522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(4.90)</w:t>
            </w:r>
          </w:p>
        </w:tc>
        <w:tc>
          <w:tcPr>
            <w:tcW w:w="270" w:type="dxa"/>
            <w:shd w:val="clear" w:color="auto" w:fill="auto"/>
          </w:tcPr>
          <w:p w14:paraId="108787DA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3713D" w14:textId="04255E91" w:rsidR="00B522D9" w:rsidRPr="00EF646B" w:rsidRDefault="00C27E21" w:rsidP="00B522D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3.4</w:t>
            </w:r>
            <w:r w:rsidR="007A67A1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7" w:type="dxa"/>
            <w:shd w:val="clear" w:color="auto" w:fill="auto"/>
          </w:tcPr>
          <w:p w14:paraId="79CC1017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247E1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ADC5097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C8022" w14:textId="0E52DB11" w:rsidR="00B522D9" w:rsidRPr="00EF646B" w:rsidRDefault="00C27E21" w:rsidP="00B522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(1.4</w:t>
            </w:r>
            <w:r w:rsidR="007A67A1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)</w:t>
            </w:r>
          </w:p>
        </w:tc>
      </w:tr>
      <w:tr w:rsidR="00B522D9" w:rsidRPr="007D2257" w14:paraId="42D71DFB" w14:textId="77777777" w:rsidTr="007D2257">
        <w:trPr>
          <w:trHeight w:val="118"/>
        </w:trPr>
        <w:tc>
          <w:tcPr>
            <w:tcW w:w="3686" w:type="dxa"/>
            <w:gridSpan w:val="2"/>
            <w:shd w:val="clear" w:color="auto" w:fill="auto"/>
          </w:tcPr>
          <w:p w14:paraId="33188A0D" w14:textId="77777777" w:rsidR="00B522D9" w:rsidRPr="007D2257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4F74D47C" w14:textId="77777777" w:rsidR="00B522D9" w:rsidRPr="007D2257" w:rsidRDefault="00B522D9" w:rsidP="00B522D9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0888FD" w14:textId="77777777" w:rsidR="00B522D9" w:rsidRPr="007D2257" w:rsidRDefault="00B522D9" w:rsidP="00B522D9">
            <w:pPr>
              <w:jc w:val="thaiDistribute"/>
              <w:rPr>
                <w:rFonts w:ascii="Angsana New" w:hAnsi="Angsana New"/>
                <w:bCs/>
                <w:sz w:val="4"/>
                <w:szCs w:val="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27C39FC" w14:textId="77777777" w:rsidR="00B522D9" w:rsidRPr="007D2257" w:rsidRDefault="00B522D9" w:rsidP="00B522D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</w:tcPr>
          <w:p w14:paraId="22C95DDA" w14:textId="77777777" w:rsidR="00B522D9" w:rsidRPr="007D2257" w:rsidRDefault="00B522D9" w:rsidP="00B522D9">
            <w:pPr>
              <w:jc w:val="thaiDistribute"/>
              <w:rPr>
                <w:rFonts w:ascii="Angsana New" w:hAnsi="Angsana New"/>
                <w:bCs/>
                <w:sz w:val="4"/>
                <w:szCs w:val="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22223DDA" w14:textId="77777777" w:rsidR="00B522D9" w:rsidRPr="007D2257" w:rsidRDefault="00B522D9" w:rsidP="00B522D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14:paraId="16AB9CE1" w14:textId="77777777" w:rsidR="00B522D9" w:rsidRPr="007D2257" w:rsidRDefault="00B522D9" w:rsidP="00B522D9">
            <w:pPr>
              <w:jc w:val="thaiDistribute"/>
              <w:rPr>
                <w:rFonts w:ascii="Angsana New" w:hAnsi="Angsana New"/>
                <w:bCs/>
                <w:sz w:val="4"/>
                <w:szCs w:val="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0AE1E8E" w14:textId="77777777" w:rsidR="00B522D9" w:rsidRPr="007D2257" w:rsidRDefault="00B522D9" w:rsidP="00B522D9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4"/>
                <w:szCs w:val="4"/>
                <w:lang w:val="en-US" w:bidi="th-TH"/>
              </w:rPr>
            </w:pPr>
          </w:p>
        </w:tc>
      </w:tr>
      <w:tr w:rsidR="00B522D9" w:rsidRPr="00EF646B" w14:paraId="511BE436" w14:textId="77777777" w:rsidTr="00E30935">
        <w:tc>
          <w:tcPr>
            <w:tcW w:w="3686" w:type="dxa"/>
            <w:gridSpan w:val="2"/>
            <w:shd w:val="clear" w:color="auto" w:fill="auto"/>
          </w:tcPr>
          <w:p w14:paraId="51A5EB57" w14:textId="77777777" w:rsidR="00B522D9" w:rsidRPr="00EF646B" w:rsidRDefault="00B522D9" w:rsidP="00B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1" w:type="dxa"/>
            <w:tcBorders>
              <w:bottom w:val="double" w:sz="4" w:space="0" w:color="auto"/>
            </w:tcBorders>
            <w:shd w:val="clear" w:color="auto" w:fill="auto"/>
          </w:tcPr>
          <w:p w14:paraId="65425B8B" w14:textId="7A2B4237" w:rsidR="00B522D9" w:rsidRPr="00EF646B" w:rsidRDefault="00B522D9" w:rsidP="00B522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69.3</w:t>
            </w:r>
            <w:r w:rsidR="00903E02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DBED5C3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shd w:val="clear" w:color="auto" w:fill="auto"/>
          </w:tcPr>
          <w:p w14:paraId="5D1B73C1" w14:textId="318DE1F6" w:rsidR="00B522D9" w:rsidRPr="00EF646B" w:rsidRDefault="00C27E21" w:rsidP="00B522D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14.1</w:t>
            </w:r>
            <w:r w:rsidR="00903E02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7" w:type="dxa"/>
            <w:shd w:val="clear" w:color="auto" w:fill="auto"/>
          </w:tcPr>
          <w:p w14:paraId="01348BC2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</w:tcPr>
          <w:p w14:paraId="57E24061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DCCBE34" w14:textId="77777777" w:rsidR="00B522D9" w:rsidRPr="00EF646B" w:rsidRDefault="00B522D9" w:rsidP="00B522D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</w:tcPr>
          <w:p w14:paraId="52A9A496" w14:textId="77777777" w:rsidR="00B522D9" w:rsidRPr="00EF646B" w:rsidRDefault="00C27E21" w:rsidP="00B522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83.52</w:t>
            </w:r>
          </w:p>
        </w:tc>
      </w:tr>
    </w:tbl>
    <w:p w14:paraId="360EBDAA" w14:textId="77777777" w:rsidR="00CA7ADD" w:rsidRPr="00B522D9" w:rsidRDefault="00CA7ADD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9"/>
        <w:gridCol w:w="17"/>
        <w:gridCol w:w="1241"/>
        <w:gridCol w:w="270"/>
        <w:gridCol w:w="1226"/>
        <w:gridCol w:w="287"/>
        <w:gridCol w:w="1207"/>
        <w:gridCol w:w="256"/>
        <w:gridCol w:w="1232"/>
      </w:tblGrid>
      <w:tr w:rsidR="00B522D9" w:rsidRPr="00EF646B" w14:paraId="5328E9DF" w14:textId="77777777" w:rsidTr="00EA00DC">
        <w:trPr>
          <w:tblHeader/>
        </w:trPr>
        <w:tc>
          <w:tcPr>
            <w:tcW w:w="3669" w:type="dxa"/>
            <w:shd w:val="clear" w:color="auto" w:fill="auto"/>
          </w:tcPr>
          <w:p w14:paraId="6E8EF8A0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shd w:val="clear" w:color="auto" w:fill="auto"/>
          </w:tcPr>
          <w:p w14:paraId="7DE4F21B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2D9" w:rsidRPr="00EF646B" w14:paraId="47E09B43" w14:textId="77777777" w:rsidTr="00EA00DC">
        <w:trPr>
          <w:tblHeader/>
        </w:trPr>
        <w:tc>
          <w:tcPr>
            <w:tcW w:w="3669" w:type="dxa"/>
            <w:shd w:val="clear" w:color="auto" w:fill="auto"/>
          </w:tcPr>
          <w:p w14:paraId="63A0F7C9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314EC9D0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A10AB4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46292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6" w:type="dxa"/>
            <w:shd w:val="clear" w:color="auto" w:fill="auto"/>
          </w:tcPr>
          <w:p w14:paraId="1DE66A4F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B89286D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B522D9" w:rsidRPr="00EF646B" w14:paraId="6EBE139C" w14:textId="77777777" w:rsidTr="00EA00DC">
        <w:trPr>
          <w:tblHeader/>
        </w:trPr>
        <w:tc>
          <w:tcPr>
            <w:tcW w:w="3669" w:type="dxa"/>
            <w:shd w:val="clear" w:color="auto" w:fill="auto"/>
          </w:tcPr>
          <w:p w14:paraId="0EB145FD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41D6BCEC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661A848C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225BCE65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7" w:type="dxa"/>
            <w:shd w:val="clear" w:color="auto" w:fill="auto"/>
          </w:tcPr>
          <w:p w14:paraId="3709C2DF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0C85B81C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6" w:type="dxa"/>
            <w:shd w:val="clear" w:color="auto" w:fill="auto"/>
          </w:tcPr>
          <w:p w14:paraId="00F4CE83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4AA31DE1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B522D9" w:rsidRPr="00EF646B" w14:paraId="46E097B8" w14:textId="77777777" w:rsidTr="00EA00DC">
        <w:trPr>
          <w:tblHeader/>
        </w:trPr>
        <w:tc>
          <w:tcPr>
            <w:tcW w:w="3669" w:type="dxa"/>
            <w:shd w:val="clear" w:color="auto" w:fill="auto"/>
          </w:tcPr>
          <w:p w14:paraId="0D0328EF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4D46039C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F646B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</w:tcPr>
          <w:p w14:paraId="120546A6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F741303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87" w:type="dxa"/>
            <w:shd w:val="clear" w:color="auto" w:fill="auto"/>
          </w:tcPr>
          <w:p w14:paraId="530A4995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4CB5BDC2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6" w:type="dxa"/>
            <w:shd w:val="clear" w:color="auto" w:fill="auto"/>
          </w:tcPr>
          <w:p w14:paraId="733D9324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C42B9DA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B522D9" w:rsidRPr="00EF646B" w14:paraId="1735B156" w14:textId="77777777" w:rsidTr="00EA00DC">
        <w:trPr>
          <w:tblHeader/>
        </w:trPr>
        <w:tc>
          <w:tcPr>
            <w:tcW w:w="3669" w:type="dxa"/>
            <w:shd w:val="clear" w:color="auto" w:fill="auto"/>
          </w:tcPr>
          <w:p w14:paraId="3129382D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155CD105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24CB68E9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2A84800C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F646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36)</w:t>
            </w:r>
          </w:p>
        </w:tc>
        <w:tc>
          <w:tcPr>
            <w:tcW w:w="287" w:type="dxa"/>
            <w:shd w:val="clear" w:color="auto" w:fill="auto"/>
          </w:tcPr>
          <w:p w14:paraId="38311830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4E79BC62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6" w:type="dxa"/>
            <w:shd w:val="clear" w:color="auto" w:fill="auto"/>
          </w:tcPr>
          <w:p w14:paraId="2F3CD85D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4C453CAE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</w:tr>
      <w:tr w:rsidR="00B522D9" w:rsidRPr="00EF646B" w14:paraId="10CEBBFA" w14:textId="77777777" w:rsidTr="00EA00DC">
        <w:trPr>
          <w:tblHeader/>
        </w:trPr>
        <w:tc>
          <w:tcPr>
            <w:tcW w:w="3669" w:type="dxa"/>
            <w:shd w:val="clear" w:color="auto" w:fill="auto"/>
          </w:tcPr>
          <w:p w14:paraId="01E0E6B8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shd w:val="clear" w:color="auto" w:fill="auto"/>
          </w:tcPr>
          <w:p w14:paraId="2BFFD658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522D9" w:rsidRPr="00EF646B" w14:paraId="47A00D70" w14:textId="77777777" w:rsidTr="00EA00DC">
        <w:tc>
          <w:tcPr>
            <w:tcW w:w="3669" w:type="dxa"/>
            <w:shd w:val="clear" w:color="auto" w:fill="auto"/>
          </w:tcPr>
          <w:p w14:paraId="660E0D4E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4215EF9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45570A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3228F9A5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68FDEEB4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70BB5F55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F4527F4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14:paraId="7B1AA104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522D9" w:rsidRPr="00EF646B" w14:paraId="2532A170" w14:textId="77777777" w:rsidTr="00EA00DC">
        <w:tc>
          <w:tcPr>
            <w:tcW w:w="3669" w:type="dxa"/>
            <w:shd w:val="clear" w:color="auto" w:fill="auto"/>
          </w:tcPr>
          <w:p w14:paraId="62306C9C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6C37E3A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14:paraId="44CE63F1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3CDCEB8B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24508EB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2D73D58C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FD41BDA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73D4953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</w:tr>
      <w:tr w:rsidR="00B522D9" w:rsidRPr="00EF646B" w14:paraId="10D96D06" w14:textId="77777777" w:rsidTr="00EA00DC">
        <w:tc>
          <w:tcPr>
            <w:tcW w:w="3669" w:type="dxa"/>
            <w:shd w:val="clear" w:color="auto" w:fill="auto"/>
          </w:tcPr>
          <w:p w14:paraId="22680694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BD11AC9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20.83</w:t>
            </w:r>
          </w:p>
        </w:tc>
        <w:tc>
          <w:tcPr>
            <w:tcW w:w="270" w:type="dxa"/>
            <w:shd w:val="clear" w:color="auto" w:fill="auto"/>
          </w:tcPr>
          <w:p w14:paraId="6FFD3B47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0D7FDB7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592D371C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36A82103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B0742E2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09DCD4B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20.83</w:t>
            </w:r>
          </w:p>
        </w:tc>
      </w:tr>
      <w:tr w:rsidR="00B522D9" w:rsidRPr="00EF646B" w14:paraId="518C50A4" w14:textId="77777777" w:rsidTr="00EA00DC">
        <w:tc>
          <w:tcPr>
            <w:tcW w:w="3669" w:type="dxa"/>
            <w:shd w:val="clear" w:color="auto" w:fill="auto"/>
          </w:tcPr>
          <w:p w14:paraId="00382A31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5B75752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24.97</w:t>
            </w:r>
          </w:p>
        </w:tc>
        <w:tc>
          <w:tcPr>
            <w:tcW w:w="270" w:type="dxa"/>
            <w:shd w:val="clear" w:color="auto" w:fill="auto"/>
          </w:tcPr>
          <w:p w14:paraId="659D9D22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AA22057" w14:textId="2721F827" w:rsidR="00B522D9" w:rsidRPr="00EF646B" w:rsidRDefault="008E610A" w:rsidP="00EA00D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1.93</w:t>
            </w:r>
          </w:p>
        </w:tc>
        <w:tc>
          <w:tcPr>
            <w:tcW w:w="287" w:type="dxa"/>
            <w:shd w:val="clear" w:color="auto" w:fill="auto"/>
          </w:tcPr>
          <w:p w14:paraId="68BF8E62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17C62B35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8744F6C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1179A6F" w14:textId="1E065BAA" w:rsidR="00B522D9" w:rsidRPr="00EF646B" w:rsidRDefault="008F5275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26.90</w:t>
            </w:r>
          </w:p>
        </w:tc>
      </w:tr>
      <w:tr w:rsidR="00B522D9" w:rsidRPr="00EF646B" w14:paraId="661E72DF" w14:textId="77777777" w:rsidTr="00EA00DC">
        <w:tc>
          <w:tcPr>
            <w:tcW w:w="3669" w:type="dxa"/>
            <w:shd w:val="clear" w:color="auto" w:fill="auto"/>
          </w:tcPr>
          <w:p w14:paraId="0EFE85E3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56314EE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4.36</w:t>
            </w:r>
          </w:p>
        </w:tc>
        <w:tc>
          <w:tcPr>
            <w:tcW w:w="270" w:type="dxa"/>
            <w:shd w:val="clear" w:color="auto" w:fill="auto"/>
          </w:tcPr>
          <w:p w14:paraId="5526C288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B01AD9A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0.28</w:t>
            </w:r>
          </w:p>
        </w:tc>
        <w:tc>
          <w:tcPr>
            <w:tcW w:w="287" w:type="dxa"/>
            <w:shd w:val="clear" w:color="auto" w:fill="auto"/>
          </w:tcPr>
          <w:p w14:paraId="1A6DD0C1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01EE2D7F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9540926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7EFD080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4.64</w:t>
            </w:r>
          </w:p>
        </w:tc>
      </w:tr>
      <w:tr w:rsidR="00B522D9" w:rsidRPr="00EF646B" w14:paraId="676F84BB" w14:textId="77777777" w:rsidTr="00EA00DC">
        <w:tc>
          <w:tcPr>
            <w:tcW w:w="3669" w:type="dxa"/>
            <w:shd w:val="clear" w:color="auto" w:fill="auto"/>
          </w:tcPr>
          <w:p w14:paraId="268EC75C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2CA72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72.02</w:t>
            </w:r>
          </w:p>
        </w:tc>
        <w:tc>
          <w:tcPr>
            <w:tcW w:w="270" w:type="dxa"/>
            <w:shd w:val="clear" w:color="auto" w:fill="auto"/>
          </w:tcPr>
          <w:p w14:paraId="0A9D4FD5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C5EBE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2.21</w:t>
            </w:r>
          </w:p>
        </w:tc>
        <w:tc>
          <w:tcPr>
            <w:tcW w:w="287" w:type="dxa"/>
            <w:shd w:val="clear" w:color="auto" w:fill="auto"/>
          </w:tcPr>
          <w:p w14:paraId="059B79FE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3A605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924CFC0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2F2F6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74.23</w:t>
            </w:r>
          </w:p>
        </w:tc>
      </w:tr>
      <w:tr w:rsidR="00B522D9" w:rsidRPr="00455FBD" w14:paraId="29B47A30" w14:textId="77777777" w:rsidTr="0029146D">
        <w:trPr>
          <w:trHeight w:val="136"/>
        </w:trPr>
        <w:tc>
          <w:tcPr>
            <w:tcW w:w="3669" w:type="dxa"/>
            <w:shd w:val="clear" w:color="auto" w:fill="auto"/>
          </w:tcPr>
          <w:p w14:paraId="1584120A" w14:textId="77777777" w:rsidR="0065602F" w:rsidRPr="00455FBD" w:rsidRDefault="0065602F" w:rsidP="00AA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B4BC96" w14:textId="77777777" w:rsidR="00B522D9" w:rsidRPr="00455FBD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B38DBF" w14:textId="77777777" w:rsidR="00B522D9" w:rsidRPr="00455FBD" w:rsidRDefault="00B522D9" w:rsidP="00EA00DC">
            <w:pPr>
              <w:jc w:val="thaiDistribute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951CEA0" w14:textId="77777777" w:rsidR="00B522D9" w:rsidRPr="00455FBD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"/>
                <w:szCs w:val="2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</w:tcPr>
          <w:p w14:paraId="42709BBA" w14:textId="77777777" w:rsidR="00B522D9" w:rsidRPr="00455FBD" w:rsidRDefault="00B522D9" w:rsidP="00EA00DC">
            <w:pPr>
              <w:jc w:val="thaiDistribute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751312F9" w14:textId="77777777" w:rsidR="00B522D9" w:rsidRPr="00455FBD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14:paraId="77CBC394" w14:textId="77777777" w:rsidR="00B522D9" w:rsidRPr="00455FBD" w:rsidRDefault="00B522D9" w:rsidP="00EA00DC">
            <w:pPr>
              <w:jc w:val="thaiDistribute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F1AFEF9" w14:textId="77777777" w:rsidR="00B522D9" w:rsidRPr="00455FBD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"/>
                <w:szCs w:val="2"/>
                <w:lang w:val="en-US" w:bidi="th-TH"/>
              </w:rPr>
            </w:pPr>
          </w:p>
        </w:tc>
      </w:tr>
      <w:tr w:rsidR="00B522D9" w:rsidRPr="00EF646B" w14:paraId="5EEFFAEA" w14:textId="77777777" w:rsidTr="00EA00DC">
        <w:tc>
          <w:tcPr>
            <w:tcW w:w="3686" w:type="dxa"/>
            <w:gridSpan w:val="2"/>
            <w:shd w:val="clear" w:color="auto" w:fill="auto"/>
          </w:tcPr>
          <w:p w14:paraId="0BC05437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1" w:type="dxa"/>
            <w:shd w:val="clear" w:color="auto" w:fill="auto"/>
          </w:tcPr>
          <w:p w14:paraId="6C6B6E1C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6C27D9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00419D75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0423B16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37E1B3EE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8C079C4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14:paraId="3B0C38E8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522D9" w:rsidRPr="00EF646B" w14:paraId="0BF40851" w14:textId="77777777" w:rsidTr="00EA00DC">
        <w:tc>
          <w:tcPr>
            <w:tcW w:w="3686" w:type="dxa"/>
            <w:gridSpan w:val="2"/>
            <w:shd w:val="clear" w:color="auto" w:fill="auto"/>
          </w:tcPr>
          <w:p w14:paraId="3779CCA8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41" w:type="dxa"/>
            <w:shd w:val="clear" w:color="auto" w:fill="auto"/>
          </w:tcPr>
          <w:p w14:paraId="56AD2737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(10.37)</w:t>
            </w:r>
          </w:p>
        </w:tc>
        <w:tc>
          <w:tcPr>
            <w:tcW w:w="270" w:type="dxa"/>
            <w:shd w:val="clear" w:color="auto" w:fill="auto"/>
          </w:tcPr>
          <w:p w14:paraId="4BC64F2F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11D88EA0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5.47</w:t>
            </w:r>
          </w:p>
        </w:tc>
        <w:tc>
          <w:tcPr>
            <w:tcW w:w="287" w:type="dxa"/>
            <w:shd w:val="clear" w:color="auto" w:fill="auto"/>
          </w:tcPr>
          <w:p w14:paraId="3BE44DB7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40864B29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AFE2A06" w14:textId="77777777" w:rsidR="00B522D9" w:rsidRPr="00EF646B" w:rsidRDefault="00B522D9" w:rsidP="00EA00DC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2" w:type="dxa"/>
            <w:shd w:val="clear" w:color="auto" w:fill="auto"/>
          </w:tcPr>
          <w:p w14:paraId="039F28FC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(4.90)</w:t>
            </w:r>
          </w:p>
        </w:tc>
      </w:tr>
      <w:tr w:rsidR="00B522D9" w:rsidRPr="00EF646B" w14:paraId="51E675A1" w14:textId="77777777" w:rsidTr="00EA00DC">
        <w:tc>
          <w:tcPr>
            <w:tcW w:w="3686" w:type="dxa"/>
            <w:gridSpan w:val="2"/>
            <w:shd w:val="clear" w:color="auto" w:fill="auto"/>
          </w:tcPr>
          <w:p w14:paraId="2BEFCAD1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48107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(10.37)</w:t>
            </w:r>
          </w:p>
        </w:tc>
        <w:tc>
          <w:tcPr>
            <w:tcW w:w="270" w:type="dxa"/>
            <w:shd w:val="clear" w:color="auto" w:fill="auto"/>
          </w:tcPr>
          <w:p w14:paraId="4416BFDC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B3E5A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5.47</w:t>
            </w:r>
          </w:p>
        </w:tc>
        <w:tc>
          <w:tcPr>
            <w:tcW w:w="287" w:type="dxa"/>
            <w:shd w:val="clear" w:color="auto" w:fill="auto"/>
          </w:tcPr>
          <w:p w14:paraId="0B23DDF6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6E2FB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53EB55C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08622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(4.90)</w:t>
            </w:r>
          </w:p>
        </w:tc>
      </w:tr>
      <w:tr w:rsidR="00B522D9" w:rsidRPr="00EF646B" w14:paraId="7ED1561C" w14:textId="77777777" w:rsidTr="00EA00DC">
        <w:trPr>
          <w:trHeight w:val="152"/>
        </w:trPr>
        <w:tc>
          <w:tcPr>
            <w:tcW w:w="3686" w:type="dxa"/>
            <w:gridSpan w:val="2"/>
            <w:shd w:val="clear" w:color="auto" w:fill="auto"/>
          </w:tcPr>
          <w:p w14:paraId="113B92EF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580A574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5829AF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0843F08D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87" w:type="dxa"/>
            <w:shd w:val="clear" w:color="auto" w:fill="auto"/>
          </w:tcPr>
          <w:p w14:paraId="316FF9C3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2FCD6B95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14:paraId="76A50061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330C6D7E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</w:tr>
      <w:tr w:rsidR="00B522D9" w:rsidRPr="00EF646B" w14:paraId="555C30B0" w14:textId="77777777" w:rsidTr="00EA00DC">
        <w:tc>
          <w:tcPr>
            <w:tcW w:w="3686" w:type="dxa"/>
            <w:gridSpan w:val="2"/>
            <w:shd w:val="clear" w:color="auto" w:fill="auto"/>
          </w:tcPr>
          <w:p w14:paraId="3FE15A1F" w14:textId="77777777" w:rsidR="00B522D9" w:rsidRPr="00EF646B" w:rsidRDefault="00B522D9" w:rsidP="00EA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สุทธิ</w:t>
            </w:r>
          </w:p>
        </w:tc>
        <w:tc>
          <w:tcPr>
            <w:tcW w:w="1241" w:type="dxa"/>
            <w:tcBorders>
              <w:bottom w:val="double" w:sz="4" w:space="0" w:color="auto"/>
            </w:tcBorders>
            <w:shd w:val="clear" w:color="auto" w:fill="auto"/>
          </w:tcPr>
          <w:p w14:paraId="434B2B1B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EF646B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61.65</w:t>
            </w:r>
          </w:p>
        </w:tc>
        <w:tc>
          <w:tcPr>
            <w:tcW w:w="270" w:type="dxa"/>
            <w:shd w:val="clear" w:color="auto" w:fill="auto"/>
          </w:tcPr>
          <w:p w14:paraId="35C18E77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shd w:val="clear" w:color="auto" w:fill="auto"/>
          </w:tcPr>
          <w:p w14:paraId="5D833509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7.68</w:t>
            </w:r>
          </w:p>
        </w:tc>
        <w:tc>
          <w:tcPr>
            <w:tcW w:w="287" w:type="dxa"/>
            <w:shd w:val="clear" w:color="auto" w:fill="auto"/>
          </w:tcPr>
          <w:p w14:paraId="0D9670E4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</w:tcPr>
          <w:p w14:paraId="5F758D67" w14:textId="77777777" w:rsidR="00B522D9" w:rsidRPr="00EF646B" w:rsidRDefault="00B522D9" w:rsidP="00E4506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BBE998F" w14:textId="77777777" w:rsidR="00B522D9" w:rsidRPr="00EF646B" w:rsidRDefault="00B522D9" w:rsidP="00EA00D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</w:tcPr>
          <w:p w14:paraId="1A15E76E" w14:textId="77777777" w:rsidR="00B522D9" w:rsidRPr="00EF646B" w:rsidRDefault="00B522D9" w:rsidP="00EA0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69.33</w:t>
            </w:r>
          </w:p>
        </w:tc>
      </w:tr>
    </w:tbl>
    <w:p w14:paraId="4CC4C5F3" w14:textId="77777777" w:rsidR="00B522D9" w:rsidRPr="004C56F0" w:rsidRDefault="00B522D9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EAD857" w14:textId="77777777" w:rsidR="007747FE" w:rsidRPr="00EF646B" w:rsidRDefault="007747FE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78C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C76DE" w:rsidRPr="00A578CA">
        <w:rPr>
          <w:rFonts w:ascii="Angsana New" w:hAnsi="Angsana New"/>
          <w:sz w:val="30"/>
          <w:szCs w:val="30"/>
          <w:cs/>
        </w:rPr>
        <w:t xml:space="preserve">ที่ยังไม่ได้รับรู้ </w:t>
      </w:r>
      <w:r w:rsidR="009A2CDE" w:rsidRPr="00A578CA">
        <w:rPr>
          <w:rFonts w:ascii="Angsana New" w:hAnsi="Angsana New" w:hint="cs"/>
          <w:sz w:val="30"/>
          <w:szCs w:val="30"/>
          <w:cs/>
        </w:rPr>
        <w:t xml:space="preserve">ณ </w:t>
      </w:r>
      <w:r w:rsidR="00C46635" w:rsidRPr="00A578C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A2CDE" w:rsidRPr="00A578CA">
        <w:rPr>
          <w:rFonts w:ascii="Angsana New" w:hAnsi="Angsana New"/>
          <w:sz w:val="30"/>
          <w:szCs w:val="30"/>
        </w:rPr>
        <w:t xml:space="preserve">30 </w:t>
      </w:r>
      <w:r w:rsidR="009A2CDE" w:rsidRPr="00A578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A2CDE" w:rsidRPr="00A578CA">
        <w:rPr>
          <w:rFonts w:ascii="Angsana New" w:hAnsi="Angsana New"/>
          <w:sz w:val="30"/>
          <w:szCs w:val="30"/>
        </w:rPr>
        <w:t>256</w:t>
      </w:r>
      <w:r w:rsidR="004C1956">
        <w:rPr>
          <w:rFonts w:ascii="Angsana New" w:hAnsi="Angsana New"/>
          <w:sz w:val="30"/>
          <w:szCs w:val="30"/>
        </w:rPr>
        <w:t>2</w:t>
      </w:r>
      <w:r w:rsidR="009A2CDE" w:rsidRPr="00A578CA">
        <w:rPr>
          <w:rFonts w:ascii="Angsana New" w:hAnsi="Angsana New"/>
          <w:sz w:val="30"/>
          <w:szCs w:val="30"/>
        </w:rPr>
        <w:t xml:space="preserve"> </w:t>
      </w:r>
      <w:r w:rsidR="009A2CDE" w:rsidRPr="00A578CA">
        <w:rPr>
          <w:rFonts w:ascii="Angsana New" w:hAnsi="Angsana New" w:hint="cs"/>
          <w:sz w:val="30"/>
          <w:szCs w:val="30"/>
          <w:cs/>
        </w:rPr>
        <w:t xml:space="preserve">และ </w:t>
      </w:r>
      <w:r w:rsidR="009A2CDE" w:rsidRPr="00A578CA">
        <w:rPr>
          <w:rFonts w:ascii="Angsana New" w:hAnsi="Angsana New"/>
          <w:sz w:val="30"/>
          <w:szCs w:val="30"/>
        </w:rPr>
        <w:t>256</w:t>
      </w:r>
      <w:r w:rsidR="004C1956">
        <w:rPr>
          <w:rFonts w:ascii="Angsana New" w:hAnsi="Angsana New"/>
          <w:sz w:val="30"/>
          <w:szCs w:val="30"/>
        </w:rPr>
        <w:t>1</w:t>
      </w:r>
      <w:r w:rsidR="009A2CDE" w:rsidRPr="00A578CA">
        <w:rPr>
          <w:rFonts w:ascii="Angsana New" w:hAnsi="Angsana New"/>
          <w:sz w:val="30"/>
          <w:szCs w:val="30"/>
        </w:rPr>
        <w:t xml:space="preserve"> </w:t>
      </w:r>
      <w:r w:rsidR="006C76DE" w:rsidRPr="00A578CA">
        <w:rPr>
          <w:rFonts w:ascii="Angsana New" w:hAnsi="Angsana New"/>
          <w:sz w:val="30"/>
          <w:szCs w:val="30"/>
          <w:cs/>
        </w:rPr>
        <w:t>เกิดจากรายการดังต่อไปนี้</w:t>
      </w:r>
    </w:p>
    <w:p w14:paraId="537A4C02" w14:textId="77777777" w:rsidR="00363F4D" w:rsidRPr="004C56F0" w:rsidRDefault="00363F4D" w:rsidP="0077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664"/>
        <w:gridCol w:w="1206"/>
        <w:gridCol w:w="255"/>
        <w:gridCol w:w="1253"/>
        <w:gridCol w:w="255"/>
        <w:gridCol w:w="1206"/>
        <w:gridCol w:w="255"/>
        <w:gridCol w:w="1284"/>
      </w:tblGrid>
      <w:tr w:rsidR="007747FE" w:rsidRPr="00EF646B" w14:paraId="58023E8F" w14:textId="77777777" w:rsidTr="00A17D2D">
        <w:trPr>
          <w:tblHeader/>
        </w:trPr>
        <w:tc>
          <w:tcPr>
            <w:tcW w:w="3664" w:type="dxa"/>
            <w:shd w:val="clear" w:color="auto" w:fill="auto"/>
          </w:tcPr>
          <w:p w14:paraId="15C2D0BB" w14:textId="77777777" w:rsidR="007747FE" w:rsidRPr="00EF646B" w:rsidRDefault="007747FE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6DCE4DE7" w14:textId="77777777"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1E8F8B0F" w14:textId="77777777"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14:paraId="03D686E9" w14:textId="77777777" w:rsidR="007747FE" w:rsidRPr="00EF646B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99" w:rsidRPr="00EF646B" w14:paraId="6D9D55C3" w14:textId="77777777" w:rsidTr="00A17D2D">
        <w:trPr>
          <w:tblHeader/>
        </w:trPr>
        <w:tc>
          <w:tcPr>
            <w:tcW w:w="3664" w:type="dxa"/>
            <w:shd w:val="clear" w:color="auto" w:fill="auto"/>
          </w:tcPr>
          <w:p w14:paraId="6926CA57" w14:textId="77777777"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02D5602" w14:textId="77777777"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578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36493B81" w14:textId="77777777"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27CA738" w14:textId="77777777" w:rsidR="00D67599" w:rsidRPr="00EF646B" w:rsidRDefault="00A578CA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327E3A3" w14:textId="77777777"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C54CB51" w14:textId="77777777"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578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3C08B9DE" w14:textId="77777777"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35CF5284" w14:textId="77777777" w:rsidR="00D67599" w:rsidRPr="00EF646B" w:rsidRDefault="00A578CA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D67599" w:rsidRPr="00EF646B" w14:paraId="0923D2F5" w14:textId="77777777" w:rsidTr="00A17D2D">
        <w:trPr>
          <w:tblHeader/>
        </w:trPr>
        <w:tc>
          <w:tcPr>
            <w:tcW w:w="3664" w:type="dxa"/>
            <w:shd w:val="clear" w:color="auto" w:fill="auto"/>
          </w:tcPr>
          <w:p w14:paraId="47F00271" w14:textId="77777777"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14" w:type="dxa"/>
            <w:gridSpan w:val="7"/>
            <w:shd w:val="clear" w:color="auto" w:fill="auto"/>
          </w:tcPr>
          <w:p w14:paraId="5D9A7267" w14:textId="77777777"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0D2" w:rsidRPr="00A17D2D" w14:paraId="6E80E900" w14:textId="77777777" w:rsidTr="00A17D2D">
        <w:tc>
          <w:tcPr>
            <w:tcW w:w="3664" w:type="dxa"/>
            <w:shd w:val="clear" w:color="auto" w:fill="auto"/>
          </w:tcPr>
          <w:p w14:paraId="3E60A5F2" w14:textId="77777777" w:rsidR="00B140D2" w:rsidRPr="00A17D2D" w:rsidRDefault="00B140D2" w:rsidP="00B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A17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7D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7D2D">
              <w:rPr>
                <w:rFonts w:ascii="Angsana New" w:hAnsi="Angsana New"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206" w:type="dxa"/>
            <w:shd w:val="clear" w:color="auto" w:fill="auto"/>
          </w:tcPr>
          <w:p w14:paraId="1CCAFD72" w14:textId="77777777" w:rsidR="00B140D2" w:rsidRPr="009E5609" w:rsidRDefault="009E5609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7.78</w:t>
            </w:r>
          </w:p>
        </w:tc>
        <w:tc>
          <w:tcPr>
            <w:tcW w:w="255" w:type="dxa"/>
            <w:shd w:val="clear" w:color="auto" w:fill="auto"/>
          </w:tcPr>
          <w:p w14:paraId="3269D1A9" w14:textId="77777777" w:rsidR="00B140D2" w:rsidRPr="009E5609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209D12AB" w14:textId="77777777" w:rsidR="00B140D2" w:rsidRPr="009E5609" w:rsidRDefault="00B140D2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13.70</w:t>
            </w:r>
          </w:p>
        </w:tc>
        <w:tc>
          <w:tcPr>
            <w:tcW w:w="255" w:type="dxa"/>
            <w:shd w:val="clear" w:color="auto" w:fill="auto"/>
          </w:tcPr>
          <w:p w14:paraId="44E1EE88" w14:textId="77777777" w:rsidR="00B140D2" w:rsidRPr="009E5609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2A88AB07" w14:textId="77777777" w:rsidR="00B140D2" w:rsidRPr="009E5609" w:rsidRDefault="009E5609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279.19</w:t>
            </w:r>
          </w:p>
        </w:tc>
        <w:tc>
          <w:tcPr>
            <w:tcW w:w="255" w:type="dxa"/>
            <w:shd w:val="clear" w:color="auto" w:fill="auto"/>
          </w:tcPr>
          <w:p w14:paraId="5815FA4B" w14:textId="77777777" w:rsidR="00B140D2" w:rsidRPr="00A17D2D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5E2FE56A" w14:textId="77777777" w:rsidR="00B140D2" w:rsidRPr="00A17D2D" w:rsidRDefault="00B140D2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282.31</w:t>
            </w:r>
          </w:p>
        </w:tc>
      </w:tr>
      <w:tr w:rsidR="00B140D2" w:rsidRPr="00A17D2D" w14:paraId="16C5BD90" w14:textId="77777777" w:rsidTr="00A17D2D">
        <w:tc>
          <w:tcPr>
            <w:tcW w:w="3664" w:type="dxa"/>
            <w:shd w:val="clear" w:color="auto" w:fill="auto"/>
          </w:tcPr>
          <w:p w14:paraId="62778881" w14:textId="77777777" w:rsidR="00B140D2" w:rsidRPr="00A17D2D" w:rsidRDefault="00B140D2" w:rsidP="00B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</w:t>
            </w:r>
            <w:r w:rsidRPr="00A17D2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06" w:type="dxa"/>
            <w:shd w:val="clear" w:color="auto" w:fill="auto"/>
          </w:tcPr>
          <w:p w14:paraId="1EBC9F19" w14:textId="77777777" w:rsidR="00B140D2" w:rsidRPr="009E5609" w:rsidRDefault="009E5609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73.58</w:t>
            </w:r>
          </w:p>
        </w:tc>
        <w:tc>
          <w:tcPr>
            <w:tcW w:w="255" w:type="dxa"/>
            <w:shd w:val="clear" w:color="auto" w:fill="auto"/>
          </w:tcPr>
          <w:p w14:paraId="45303A94" w14:textId="77777777" w:rsidR="00B140D2" w:rsidRPr="009E5609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64417F4" w14:textId="77777777" w:rsidR="00B140D2" w:rsidRPr="009E5609" w:rsidRDefault="00B140D2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77.66</w:t>
            </w:r>
          </w:p>
        </w:tc>
        <w:tc>
          <w:tcPr>
            <w:tcW w:w="255" w:type="dxa"/>
            <w:shd w:val="clear" w:color="auto" w:fill="auto"/>
          </w:tcPr>
          <w:p w14:paraId="5D57E3D3" w14:textId="77777777" w:rsidR="00B140D2" w:rsidRPr="009E5609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FCBFCFB" w14:textId="77777777" w:rsidR="00B140D2" w:rsidRPr="009E5609" w:rsidRDefault="009E5609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331.12</w:t>
            </w:r>
          </w:p>
        </w:tc>
        <w:tc>
          <w:tcPr>
            <w:tcW w:w="255" w:type="dxa"/>
            <w:shd w:val="clear" w:color="auto" w:fill="auto"/>
          </w:tcPr>
          <w:p w14:paraId="1FB4EF2B" w14:textId="77777777" w:rsidR="00B140D2" w:rsidRPr="00A17D2D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B48111F" w14:textId="77777777" w:rsidR="00B140D2" w:rsidRPr="00A17D2D" w:rsidRDefault="00B140D2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380.20</w:t>
            </w:r>
          </w:p>
        </w:tc>
      </w:tr>
      <w:tr w:rsidR="00B140D2" w:rsidRPr="00A17D2D" w14:paraId="58E42B0C" w14:textId="77777777" w:rsidTr="00A17D2D">
        <w:tc>
          <w:tcPr>
            <w:tcW w:w="3664" w:type="dxa"/>
            <w:shd w:val="clear" w:color="auto" w:fill="auto"/>
          </w:tcPr>
          <w:p w14:paraId="3B05F4FC" w14:textId="77777777" w:rsidR="00B140D2" w:rsidRPr="00A17D2D" w:rsidRDefault="00B140D2" w:rsidP="00B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6" w:type="dxa"/>
            <w:shd w:val="clear" w:color="auto" w:fill="auto"/>
          </w:tcPr>
          <w:p w14:paraId="6E943FCF" w14:textId="77777777" w:rsidR="00B140D2" w:rsidRPr="009E5609" w:rsidRDefault="009E5609" w:rsidP="00B140D2">
            <w:pPr>
              <w:pStyle w:val="acctfourfigures"/>
              <w:tabs>
                <w:tab w:val="clear" w:pos="765"/>
                <w:tab w:val="decimal" w:pos="731"/>
                <w:tab w:val="left" w:pos="954"/>
              </w:tabs>
              <w:spacing w:line="240" w:lineRule="atLeast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32.80</w:t>
            </w:r>
          </w:p>
        </w:tc>
        <w:tc>
          <w:tcPr>
            <w:tcW w:w="255" w:type="dxa"/>
            <w:shd w:val="clear" w:color="auto" w:fill="auto"/>
          </w:tcPr>
          <w:p w14:paraId="4860E75A" w14:textId="77777777" w:rsidR="00B140D2" w:rsidRPr="009E5609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8984AFA" w14:textId="77777777" w:rsidR="00B140D2" w:rsidRPr="009E5609" w:rsidRDefault="00B140D2" w:rsidP="00CB3E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32.59</w:t>
            </w:r>
          </w:p>
        </w:tc>
        <w:tc>
          <w:tcPr>
            <w:tcW w:w="255" w:type="dxa"/>
            <w:shd w:val="clear" w:color="auto" w:fill="auto"/>
          </w:tcPr>
          <w:p w14:paraId="15812626" w14:textId="77777777" w:rsidR="00B140D2" w:rsidRPr="009E5609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6A144AB" w14:textId="77777777" w:rsidR="00B140D2" w:rsidRPr="009E5609" w:rsidRDefault="004C1956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3D404D3" w14:textId="77777777" w:rsidR="00B140D2" w:rsidRPr="00A17D2D" w:rsidRDefault="00B140D2" w:rsidP="00B140D2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37C9EF0A" w14:textId="77777777" w:rsidR="00B140D2" w:rsidRPr="00A17D2D" w:rsidRDefault="00B140D2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140D2" w:rsidRPr="00A17D2D" w14:paraId="63F8F9A1" w14:textId="77777777" w:rsidTr="00A17D2D">
        <w:tc>
          <w:tcPr>
            <w:tcW w:w="3664" w:type="dxa"/>
            <w:shd w:val="clear" w:color="auto" w:fill="auto"/>
          </w:tcPr>
          <w:p w14:paraId="44545216" w14:textId="77777777" w:rsidR="00B140D2" w:rsidRPr="00A17D2D" w:rsidRDefault="00B140D2" w:rsidP="00B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DF0F4" w14:textId="77777777" w:rsidR="00B140D2" w:rsidRPr="009E5609" w:rsidRDefault="009E5609" w:rsidP="00B140D2">
            <w:pPr>
              <w:pStyle w:val="acctfourfigures"/>
              <w:tabs>
                <w:tab w:val="clear" w:pos="765"/>
                <w:tab w:val="decimal" w:pos="731"/>
                <w:tab w:val="left" w:pos="95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114.16</w:t>
            </w:r>
          </w:p>
        </w:tc>
        <w:tc>
          <w:tcPr>
            <w:tcW w:w="255" w:type="dxa"/>
            <w:shd w:val="clear" w:color="auto" w:fill="auto"/>
          </w:tcPr>
          <w:p w14:paraId="6A71AE1C" w14:textId="77777777" w:rsidR="00B140D2" w:rsidRPr="009E5609" w:rsidRDefault="00B140D2" w:rsidP="00B140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1508D" w14:textId="77777777" w:rsidR="00B140D2" w:rsidRPr="00CB3EA3" w:rsidRDefault="00B140D2" w:rsidP="00CB3E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B3EA3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123.95</w:t>
            </w:r>
          </w:p>
        </w:tc>
        <w:tc>
          <w:tcPr>
            <w:tcW w:w="255" w:type="dxa"/>
            <w:shd w:val="clear" w:color="auto" w:fill="auto"/>
          </w:tcPr>
          <w:p w14:paraId="4CEBE5AC" w14:textId="77777777" w:rsidR="00B140D2" w:rsidRPr="009E5609" w:rsidRDefault="00B140D2" w:rsidP="00B140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6D705" w14:textId="77777777" w:rsidR="00B140D2" w:rsidRPr="009E5609" w:rsidRDefault="009E5609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9E5609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610.31</w:t>
            </w:r>
          </w:p>
        </w:tc>
        <w:tc>
          <w:tcPr>
            <w:tcW w:w="255" w:type="dxa"/>
            <w:shd w:val="clear" w:color="auto" w:fill="auto"/>
          </w:tcPr>
          <w:p w14:paraId="1D03A4FF" w14:textId="77777777" w:rsidR="00B140D2" w:rsidRPr="00A17D2D" w:rsidRDefault="00B140D2" w:rsidP="00B140D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D9DBC" w14:textId="77777777" w:rsidR="00B140D2" w:rsidRPr="00A17D2D" w:rsidRDefault="00B140D2" w:rsidP="00B140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662.51</w:t>
            </w:r>
          </w:p>
        </w:tc>
      </w:tr>
    </w:tbl>
    <w:p w14:paraId="618D8880" w14:textId="77777777" w:rsidR="00363F4D" w:rsidRPr="004C56F0" w:rsidRDefault="00363F4D" w:rsidP="00E21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0DBA8FBD" w14:textId="77777777" w:rsidR="00DD13A8" w:rsidRPr="00EF646B" w:rsidRDefault="007747FE" w:rsidP="00A17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A17D2D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D84E62" w:rsidRPr="00A17D2D">
        <w:rPr>
          <w:rFonts w:ascii="Angsana New" w:hAnsi="Angsana New"/>
          <w:sz w:val="30"/>
          <w:szCs w:val="30"/>
        </w:rPr>
        <w:t>256</w:t>
      </w:r>
      <w:r w:rsidR="002467C3">
        <w:rPr>
          <w:rFonts w:ascii="Angsana New" w:hAnsi="Angsana New"/>
          <w:sz w:val="30"/>
          <w:szCs w:val="30"/>
        </w:rPr>
        <w:t>3</w:t>
      </w:r>
      <w:r w:rsidR="00AE1F49" w:rsidRPr="00A17D2D">
        <w:rPr>
          <w:rFonts w:ascii="Angsana New" w:hAnsi="Angsana New"/>
          <w:sz w:val="30"/>
          <w:szCs w:val="30"/>
        </w:rPr>
        <w:t xml:space="preserve"> </w:t>
      </w:r>
      <w:r w:rsidR="001E50DA" w:rsidRPr="00A17D2D">
        <w:rPr>
          <w:rFonts w:ascii="Angsana New" w:hAnsi="Angsana New"/>
          <w:sz w:val="30"/>
          <w:szCs w:val="30"/>
        </w:rPr>
        <w:t>-</w:t>
      </w:r>
      <w:r w:rsidR="00AE1F49" w:rsidRPr="00A17D2D">
        <w:rPr>
          <w:rFonts w:ascii="Angsana New" w:hAnsi="Angsana New"/>
          <w:sz w:val="30"/>
          <w:szCs w:val="30"/>
        </w:rPr>
        <w:t xml:space="preserve"> </w:t>
      </w:r>
      <w:r w:rsidR="00974E86" w:rsidRPr="00A17D2D">
        <w:rPr>
          <w:rFonts w:ascii="Angsana New" w:hAnsi="Angsana New"/>
          <w:sz w:val="30"/>
          <w:szCs w:val="30"/>
        </w:rPr>
        <w:t>256</w:t>
      </w:r>
      <w:r w:rsidR="002467C3">
        <w:rPr>
          <w:rFonts w:ascii="Angsana New" w:hAnsi="Angsana New"/>
          <w:sz w:val="30"/>
          <w:szCs w:val="30"/>
        </w:rPr>
        <w:t>7</w:t>
      </w:r>
      <w:r w:rsidRPr="00A17D2D">
        <w:rPr>
          <w:rFonts w:ascii="Angsana New" w:hAnsi="Angsana New"/>
          <w:sz w:val="30"/>
          <w:szCs w:val="30"/>
          <w:cs/>
        </w:rPr>
        <w:t xml:space="preserve"> ผลแตกต่าง</w:t>
      </w:r>
      <w:r w:rsidRPr="00EF646B">
        <w:rPr>
          <w:rFonts w:ascii="Angsana New" w:hAnsi="Angsana New"/>
          <w:sz w:val="30"/>
          <w:szCs w:val="30"/>
          <w:cs/>
        </w:rPr>
        <w:t>ชั่วคราวที่ใช้หักภาษีที่ยังไม่สิ้นอายุตามกฎหมายเกี่ยวกับภาษีเงินได้ปัจจุบันนั้น</w:t>
      </w:r>
      <w:r w:rsidR="00037947" w:rsidRPr="00EF646B">
        <w:rPr>
          <w:rFonts w:ascii="Angsana New" w:hAnsi="Angsana New"/>
          <w:sz w:val="30"/>
          <w:szCs w:val="30"/>
        </w:rPr>
        <w:t xml:space="preserve"> </w:t>
      </w:r>
      <w:r w:rsidR="005735A8" w:rsidRPr="00EF646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A516C" w:rsidRPr="00EF646B">
        <w:rPr>
          <w:rFonts w:ascii="Angsana New" w:hAnsi="Angsana New" w:hint="cs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928F517" w14:textId="77777777" w:rsidR="005735A8" w:rsidRPr="004C56F0" w:rsidRDefault="00573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</w:p>
    <w:p w14:paraId="434F4C5F" w14:textId="77777777" w:rsidR="00FD1DC3" w:rsidRPr="00EF646B" w:rsidRDefault="00FD1DC3" w:rsidP="0048406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p w14:paraId="5431AA42" w14:textId="77777777" w:rsidR="00FD1DC3" w:rsidRPr="004C56F0" w:rsidRDefault="00FD1DC3" w:rsidP="00A0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4"/>
        <w:gridCol w:w="446"/>
        <w:gridCol w:w="1168"/>
        <w:gridCol w:w="271"/>
        <w:gridCol w:w="1262"/>
        <w:gridCol w:w="270"/>
        <w:gridCol w:w="1170"/>
        <w:gridCol w:w="271"/>
        <w:gridCol w:w="1258"/>
      </w:tblGrid>
      <w:tr w:rsidR="001E1804" w:rsidRPr="00EF646B" w14:paraId="39978281" w14:textId="77777777" w:rsidTr="00C735BB">
        <w:trPr>
          <w:trHeight w:val="155"/>
        </w:trPr>
        <w:tc>
          <w:tcPr>
            <w:tcW w:w="1733" w:type="pct"/>
          </w:tcPr>
          <w:p w14:paraId="105D8656" w14:textId="77777777" w:rsidR="00FD1DC3" w:rsidRPr="00EF646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pct"/>
            <w:tcBorders>
              <w:left w:val="nil"/>
            </w:tcBorders>
          </w:tcPr>
          <w:p w14:paraId="6EF75B58" w14:textId="77777777" w:rsidR="00FD1DC3" w:rsidRPr="00EF646B" w:rsidRDefault="00FD1DC3" w:rsidP="00D3176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22783176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80E4452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</w:tcPr>
          <w:p w14:paraId="565FF06E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35BB" w:rsidRPr="00EF646B" w14:paraId="2EE7F4DE" w14:textId="77777777" w:rsidTr="00C735BB">
        <w:tc>
          <w:tcPr>
            <w:tcW w:w="1733" w:type="pct"/>
          </w:tcPr>
          <w:p w14:paraId="047660D7" w14:textId="77777777" w:rsidR="00D67599" w:rsidRPr="00EF646B" w:rsidRDefault="00D67599" w:rsidP="00D6759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pct"/>
            <w:tcBorders>
              <w:left w:val="nil"/>
            </w:tcBorders>
          </w:tcPr>
          <w:p w14:paraId="4C6DC0A4" w14:textId="77777777" w:rsidR="00D67599" w:rsidRPr="00EF646B" w:rsidRDefault="00D67599" w:rsidP="00D6759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98437AF" w14:textId="77777777"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92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</w:tcPr>
          <w:p w14:paraId="505901D3" w14:textId="77777777"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01A7DFE9" w14:textId="77777777" w:rsidR="00D67599" w:rsidRPr="00EF646B" w:rsidRDefault="00292768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4" w:type="pct"/>
            <w:vAlign w:val="bottom"/>
          </w:tcPr>
          <w:p w14:paraId="2045A279" w14:textId="77777777" w:rsidR="00D67599" w:rsidRPr="00EF646B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76B19C" w14:textId="77777777" w:rsidR="00D67599" w:rsidRPr="00EF646B" w:rsidRDefault="00292768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5" w:type="pct"/>
          </w:tcPr>
          <w:p w14:paraId="26886EC0" w14:textId="77777777" w:rsidR="00D67599" w:rsidRPr="00EF646B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B0D7901" w14:textId="77777777" w:rsidR="00D67599" w:rsidRPr="00EF646B" w:rsidRDefault="00292768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D67599" w:rsidRPr="00EF646B" w14:paraId="03ADC93F" w14:textId="77777777" w:rsidTr="00C735BB">
        <w:trPr>
          <w:trHeight w:val="335"/>
        </w:trPr>
        <w:tc>
          <w:tcPr>
            <w:tcW w:w="1733" w:type="pct"/>
          </w:tcPr>
          <w:p w14:paraId="13A9AE2F" w14:textId="77777777" w:rsidR="00D67599" w:rsidRPr="00EF646B" w:rsidRDefault="00D67599" w:rsidP="00D6759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pct"/>
            <w:tcBorders>
              <w:left w:val="nil"/>
            </w:tcBorders>
          </w:tcPr>
          <w:p w14:paraId="6F8C0A20" w14:textId="77777777" w:rsidR="00D67599" w:rsidRPr="00EF646B" w:rsidRDefault="00D67599" w:rsidP="00D67599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29" w:type="pct"/>
            <w:gridSpan w:val="7"/>
          </w:tcPr>
          <w:p w14:paraId="6A6D71A5" w14:textId="77777777" w:rsidR="00D67599" w:rsidRPr="00EF646B" w:rsidRDefault="00D67599" w:rsidP="00D6759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35BB" w:rsidRPr="00EF646B" w14:paraId="4D8AB40E" w14:textId="77777777" w:rsidTr="00C735BB">
        <w:trPr>
          <w:trHeight w:val="155"/>
        </w:trPr>
        <w:tc>
          <w:tcPr>
            <w:tcW w:w="1733" w:type="pct"/>
          </w:tcPr>
          <w:p w14:paraId="3D0E247E" w14:textId="77777777" w:rsidR="00292768" w:rsidRPr="00EF646B" w:rsidRDefault="00292768" w:rsidP="00292768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38" w:type="pct"/>
            <w:tcBorders>
              <w:left w:val="nil"/>
            </w:tcBorders>
          </w:tcPr>
          <w:p w14:paraId="629ACEDD" w14:textId="77777777" w:rsidR="00292768" w:rsidRPr="00EF646B" w:rsidRDefault="00292768" w:rsidP="002927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7FECD00" w14:textId="17392172" w:rsidR="00292768" w:rsidRPr="00EF646B" w:rsidRDefault="00CE76F6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</w:t>
            </w:r>
            <w:r w:rsidR="00387FE0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.25</w:t>
            </w:r>
          </w:p>
        </w:tc>
        <w:tc>
          <w:tcPr>
            <w:tcW w:w="145" w:type="pct"/>
          </w:tcPr>
          <w:p w14:paraId="350B553D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</w:tcPr>
          <w:p w14:paraId="0ED1CFA4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32.54</w:t>
            </w:r>
          </w:p>
        </w:tc>
        <w:tc>
          <w:tcPr>
            <w:tcW w:w="144" w:type="pct"/>
          </w:tcPr>
          <w:p w14:paraId="22178F30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</w:tcPr>
          <w:p w14:paraId="7CDCD849" w14:textId="77777777" w:rsidR="00292768" w:rsidRPr="00EF646B" w:rsidRDefault="00CE76F6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15.53</w:t>
            </w:r>
          </w:p>
        </w:tc>
        <w:tc>
          <w:tcPr>
            <w:tcW w:w="145" w:type="pct"/>
          </w:tcPr>
          <w:p w14:paraId="3F625D09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</w:tcPr>
          <w:p w14:paraId="3B97E721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9.19</w:t>
            </w:r>
          </w:p>
        </w:tc>
      </w:tr>
      <w:tr w:rsidR="00C735BB" w:rsidRPr="00EF646B" w14:paraId="4C287DEE" w14:textId="77777777" w:rsidTr="00C735BB">
        <w:trPr>
          <w:trHeight w:val="155"/>
        </w:trPr>
        <w:tc>
          <w:tcPr>
            <w:tcW w:w="1733" w:type="pct"/>
          </w:tcPr>
          <w:p w14:paraId="5D2A5979" w14:textId="77777777" w:rsidR="00292768" w:rsidRPr="00EF646B" w:rsidRDefault="00292768" w:rsidP="002927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38" w:type="pct"/>
            <w:tcBorders>
              <w:left w:val="nil"/>
            </w:tcBorders>
          </w:tcPr>
          <w:p w14:paraId="3CB74F5F" w14:textId="77777777" w:rsidR="00292768" w:rsidRPr="00EF646B" w:rsidRDefault="00292768" w:rsidP="0029276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F6CD63D" w14:textId="77777777" w:rsidR="00292768" w:rsidRPr="00EF646B" w:rsidRDefault="00CE76F6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2.33</w:t>
            </w:r>
          </w:p>
        </w:tc>
        <w:tc>
          <w:tcPr>
            <w:tcW w:w="145" w:type="pct"/>
          </w:tcPr>
          <w:p w14:paraId="6D63BD1F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</w:tcPr>
          <w:p w14:paraId="265B3BBC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2.37</w:t>
            </w:r>
          </w:p>
        </w:tc>
        <w:tc>
          <w:tcPr>
            <w:tcW w:w="144" w:type="pct"/>
          </w:tcPr>
          <w:p w14:paraId="150F5D50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</w:tcPr>
          <w:p w14:paraId="097B7A84" w14:textId="77777777" w:rsidR="00292768" w:rsidRPr="00EF646B" w:rsidRDefault="00CE76F6" w:rsidP="00982D4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117D31F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</w:tcPr>
          <w:p w14:paraId="6A0B3CCD" w14:textId="77777777" w:rsidR="00292768" w:rsidRPr="00EF646B" w:rsidRDefault="00292768" w:rsidP="00982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735BB" w:rsidRPr="00EF646B" w14:paraId="38DCA23E" w14:textId="77777777" w:rsidTr="00C735BB">
        <w:trPr>
          <w:trHeight w:val="155"/>
        </w:trPr>
        <w:tc>
          <w:tcPr>
            <w:tcW w:w="1733" w:type="pct"/>
          </w:tcPr>
          <w:p w14:paraId="4873FE29" w14:textId="77777777" w:rsidR="00292768" w:rsidRPr="00EF646B" w:rsidRDefault="00292768" w:rsidP="00292768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38" w:type="pct"/>
            <w:tcBorders>
              <w:left w:val="nil"/>
            </w:tcBorders>
          </w:tcPr>
          <w:p w14:paraId="24EA378C" w14:textId="77777777" w:rsidR="00292768" w:rsidRPr="00EF646B" w:rsidRDefault="00292768" w:rsidP="0029276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861C8BB" w14:textId="77777777" w:rsidR="00292768" w:rsidRPr="00EF646B" w:rsidRDefault="00CE76F6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6.90</w:t>
            </w:r>
          </w:p>
        </w:tc>
        <w:tc>
          <w:tcPr>
            <w:tcW w:w="145" w:type="pct"/>
          </w:tcPr>
          <w:p w14:paraId="6A5E83B9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6F04F96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6.90</w:t>
            </w:r>
          </w:p>
        </w:tc>
        <w:tc>
          <w:tcPr>
            <w:tcW w:w="144" w:type="pct"/>
          </w:tcPr>
          <w:p w14:paraId="0C29FF3E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231A785" w14:textId="77777777" w:rsidR="00292768" w:rsidRPr="00EF646B" w:rsidRDefault="00CE76F6" w:rsidP="00E450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5F4636D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B96F25D" w14:textId="77777777" w:rsidR="00292768" w:rsidRPr="00EF646B" w:rsidRDefault="00292768" w:rsidP="00982D4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735BB" w:rsidRPr="00EF646B" w14:paraId="58D02344" w14:textId="77777777" w:rsidTr="00C735BB">
        <w:trPr>
          <w:trHeight w:val="155"/>
        </w:trPr>
        <w:tc>
          <w:tcPr>
            <w:tcW w:w="1733" w:type="pct"/>
          </w:tcPr>
          <w:p w14:paraId="0348F0CE" w14:textId="77777777" w:rsidR="00292768" w:rsidRPr="00EF646B" w:rsidRDefault="00292768" w:rsidP="0029276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pct"/>
            <w:tcBorders>
              <w:left w:val="nil"/>
            </w:tcBorders>
          </w:tcPr>
          <w:p w14:paraId="204ABEDE" w14:textId="77777777" w:rsidR="00292768" w:rsidRPr="00EF646B" w:rsidRDefault="00292768" w:rsidP="0029276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E890EAF" w14:textId="77777777" w:rsidR="00292768" w:rsidRPr="00EF646B" w:rsidRDefault="00CE76F6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59.48</w:t>
            </w:r>
          </w:p>
        </w:tc>
        <w:tc>
          <w:tcPr>
            <w:tcW w:w="145" w:type="pct"/>
          </w:tcPr>
          <w:p w14:paraId="1B053DB9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31D9649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41.81</w:t>
            </w:r>
          </w:p>
        </w:tc>
        <w:tc>
          <w:tcPr>
            <w:tcW w:w="144" w:type="pct"/>
          </w:tcPr>
          <w:p w14:paraId="111B2B37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A559566" w14:textId="77777777" w:rsidR="00292768" w:rsidRPr="00EF646B" w:rsidRDefault="00CE76F6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15.53</w:t>
            </w:r>
          </w:p>
        </w:tc>
        <w:tc>
          <w:tcPr>
            <w:tcW w:w="145" w:type="pct"/>
          </w:tcPr>
          <w:p w14:paraId="205161A4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6D1BA685" w14:textId="77777777" w:rsidR="00292768" w:rsidRPr="00EF646B" w:rsidRDefault="00292768" w:rsidP="002927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9.19</w:t>
            </w:r>
          </w:p>
        </w:tc>
      </w:tr>
    </w:tbl>
    <w:p w14:paraId="2F4005E6" w14:textId="4CB053A4" w:rsidR="009D6B02" w:rsidRDefault="009D6B02" w:rsidP="009D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85A966" w14:textId="77777777" w:rsidR="009D6B02" w:rsidRDefault="009D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3E5D7B9" w14:textId="306BB65E" w:rsidR="00FD1DC3" w:rsidRPr="00EF646B" w:rsidRDefault="00FD1DC3" w:rsidP="0048406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3919CE3" w14:textId="77777777" w:rsidR="00FD1DC3" w:rsidRPr="004878A5" w:rsidRDefault="00FD1DC3" w:rsidP="00A0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1"/>
        <w:gridCol w:w="269"/>
        <w:gridCol w:w="1083"/>
        <w:gridCol w:w="237"/>
        <w:gridCol w:w="22"/>
        <w:gridCol w:w="1092"/>
        <w:gridCol w:w="269"/>
        <w:gridCol w:w="1077"/>
      </w:tblGrid>
      <w:tr w:rsidR="004878A5" w:rsidRPr="00EF3608" w14:paraId="1BB9238B" w14:textId="77777777" w:rsidTr="004878A5">
        <w:trPr>
          <w:tblHeader/>
        </w:trPr>
        <w:tc>
          <w:tcPr>
            <w:tcW w:w="2233" w:type="pct"/>
          </w:tcPr>
          <w:p w14:paraId="643C91A5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02AC5757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89F4367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4"/>
          </w:tcPr>
          <w:p w14:paraId="00E99300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8A5" w:rsidRPr="00EF3608" w14:paraId="41B2FFC6" w14:textId="77777777" w:rsidTr="004878A5">
        <w:trPr>
          <w:trHeight w:val="425"/>
          <w:tblHeader/>
        </w:trPr>
        <w:tc>
          <w:tcPr>
            <w:tcW w:w="2233" w:type="pct"/>
          </w:tcPr>
          <w:p w14:paraId="28955C59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50480F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8D334AB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9984C29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  <w:gridSpan w:val="2"/>
          </w:tcPr>
          <w:p w14:paraId="62AEC6C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0BB41A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A09290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78CF3B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878A5" w:rsidRPr="00EF3608" w14:paraId="65A82F29" w14:textId="77777777" w:rsidTr="002E77A5">
        <w:trPr>
          <w:trHeight w:val="344"/>
          <w:tblHeader/>
        </w:trPr>
        <w:tc>
          <w:tcPr>
            <w:tcW w:w="2233" w:type="pct"/>
          </w:tcPr>
          <w:p w14:paraId="0B0B13CB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8"/>
          </w:tcPr>
          <w:p w14:paraId="4303037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 w:cs="Cordia New"/>
                <w:b/>
                <w:i/>
                <w:iCs/>
                <w:sz w:val="30"/>
                <w:szCs w:val="30"/>
                <w:cs/>
              </w:rPr>
              <w:t>(</w:t>
            </w:r>
            <w:r w:rsidRPr="00EF36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78A5" w:rsidRPr="00EF3608" w14:paraId="4AE74406" w14:textId="77777777" w:rsidTr="004878A5">
        <w:tc>
          <w:tcPr>
            <w:tcW w:w="2233" w:type="pct"/>
          </w:tcPr>
          <w:p w14:paraId="002636A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3" w:type="pct"/>
          </w:tcPr>
          <w:p w14:paraId="550C4B36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3AE3195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CB0F69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0BF21545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126B3E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4D1B6A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1C5A2FC4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78A5" w:rsidRPr="00EF3608" w14:paraId="590F872D" w14:textId="77777777" w:rsidTr="004878A5">
        <w:tc>
          <w:tcPr>
            <w:tcW w:w="2233" w:type="pct"/>
          </w:tcPr>
          <w:p w14:paraId="25298182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3" w:type="pct"/>
          </w:tcPr>
          <w:p w14:paraId="445A1E36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45CA1E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67CC33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49117833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3D14CB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538889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7A9D2F9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48588597" w14:textId="77777777" w:rsidTr="004878A5">
        <w:tc>
          <w:tcPr>
            <w:tcW w:w="2233" w:type="pct"/>
          </w:tcPr>
          <w:p w14:paraId="43C1B8B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79D734FD" w14:textId="77777777" w:rsidR="004878A5" w:rsidRPr="00EF3608" w:rsidRDefault="00217E5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496.64</w:t>
            </w:r>
          </w:p>
        </w:tc>
        <w:tc>
          <w:tcPr>
            <w:tcW w:w="145" w:type="pct"/>
          </w:tcPr>
          <w:p w14:paraId="5018D42E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90D5BB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448.87</w:t>
            </w:r>
          </w:p>
        </w:tc>
        <w:tc>
          <w:tcPr>
            <w:tcW w:w="140" w:type="pct"/>
            <w:gridSpan w:val="2"/>
          </w:tcPr>
          <w:p w14:paraId="46644BC9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0BC4A98" w14:textId="77777777" w:rsidR="004878A5" w:rsidRPr="00EF3608" w:rsidRDefault="006E3027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866444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C13D47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8A5" w:rsidRPr="00EF3608" w14:paraId="132AA420" w14:textId="77777777" w:rsidTr="004878A5">
        <w:tc>
          <w:tcPr>
            <w:tcW w:w="2233" w:type="pct"/>
          </w:tcPr>
          <w:p w14:paraId="0709BF8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C06924A" w14:textId="77777777" w:rsidR="004878A5" w:rsidRPr="00EF3608" w:rsidRDefault="00217E5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4,595.41</w:t>
            </w:r>
          </w:p>
        </w:tc>
        <w:tc>
          <w:tcPr>
            <w:tcW w:w="145" w:type="pct"/>
          </w:tcPr>
          <w:p w14:paraId="4326E358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EC853A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2,963.79</w:t>
            </w:r>
          </w:p>
        </w:tc>
        <w:tc>
          <w:tcPr>
            <w:tcW w:w="140" w:type="pct"/>
            <w:gridSpan w:val="2"/>
          </w:tcPr>
          <w:p w14:paraId="1DBFEF3E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749E9F3" w14:textId="77777777" w:rsidR="004878A5" w:rsidRPr="00EF3608" w:rsidRDefault="006E3027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3,675.41</w:t>
            </w:r>
          </w:p>
        </w:tc>
        <w:tc>
          <w:tcPr>
            <w:tcW w:w="145" w:type="pct"/>
          </w:tcPr>
          <w:p w14:paraId="19A0F39C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EAE6377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2,908.80</w:t>
            </w:r>
          </w:p>
        </w:tc>
      </w:tr>
      <w:tr w:rsidR="004878A5" w:rsidRPr="00EF3608" w14:paraId="01ECB44A" w14:textId="77777777" w:rsidTr="004878A5">
        <w:tc>
          <w:tcPr>
            <w:tcW w:w="2233" w:type="pct"/>
          </w:tcPr>
          <w:p w14:paraId="65E71592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6D3379D9" w14:textId="77777777" w:rsidR="004878A5" w:rsidRPr="00EF3608" w:rsidRDefault="006E3027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5,092.05</w:t>
            </w:r>
          </w:p>
        </w:tc>
        <w:tc>
          <w:tcPr>
            <w:tcW w:w="145" w:type="pct"/>
          </w:tcPr>
          <w:p w14:paraId="6AD664AD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DE141F3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3,412.66</w:t>
            </w:r>
          </w:p>
        </w:tc>
        <w:tc>
          <w:tcPr>
            <w:tcW w:w="140" w:type="pct"/>
            <w:gridSpan w:val="2"/>
          </w:tcPr>
          <w:p w14:paraId="05ABDFEC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2DBA0FA4" w14:textId="77777777" w:rsidR="004878A5" w:rsidRPr="00EF3608" w:rsidRDefault="006E3027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3,675.</w:t>
            </w:r>
            <w:r w:rsidR="00EE02A8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45" w:type="pct"/>
          </w:tcPr>
          <w:p w14:paraId="55F6D52D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795D0DF0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908.80</w:t>
            </w:r>
          </w:p>
        </w:tc>
      </w:tr>
      <w:tr w:rsidR="004878A5" w:rsidRPr="004878A5" w14:paraId="43FDC3E0" w14:textId="77777777" w:rsidTr="004878A5">
        <w:tc>
          <w:tcPr>
            <w:tcW w:w="2233" w:type="pct"/>
          </w:tcPr>
          <w:p w14:paraId="70CD3759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BD14195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75CD9910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B75F3E5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gridSpan w:val="2"/>
          </w:tcPr>
          <w:p w14:paraId="271A866A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FA34B7A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76935F48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0EBB56CE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78A5" w:rsidRPr="00EF3608" w14:paraId="4EBAB4F9" w14:textId="77777777" w:rsidTr="004878A5">
        <w:tc>
          <w:tcPr>
            <w:tcW w:w="2233" w:type="pct"/>
          </w:tcPr>
          <w:p w14:paraId="7950343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3" w:type="pct"/>
          </w:tcPr>
          <w:p w14:paraId="14EF81D7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54CB94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12C8A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6A7967E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645169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81AA1B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67873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5A5CFA0F" w14:textId="77777777" w:rsidTr="004878A5">
        <w:tc>
          <w:tcPr>
            <w:tcW w:w="2233" w:type="pct"/>
          </w:tcPr>
          <w:p w14:paraId="6BBDA1A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"/>
                <w:tab w:val="left" w:pos="3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3" w:type="pct"/>
          </w:tcPr>
          <w:p w14:paraId="64EE69EA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621A57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993766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7EF1BF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B0FEF3A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595585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3293C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6A918D7D" w14:textId="77777777" w:rsidTr="004878A5">
        <w:tc>
          <w:tcPr>
            <w:tcW w:w="2233" w:type="pct"/>
          </w:tcPr>
          <w:p w14:paraId="3BF20271" w14:textId="77777777" w:rsidR="004878A5" w:rsidRPr="00EF3608" w:rsidRDefault="004878A5" w:rsidP="002E77A5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4" w:right="-131" w:hanging="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4E547F98" w14:textId="77777777" w:rsidR="004878A5" w:rsidRPr="00EF3608" w:rsidRDefault="00EE02A8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903.20</w:t>
            </w:r>
          </w:p>
        </w:tc>
        <w:tc>
          <w:tcPr>
            <w:tcW w:w="145" w:type="pct"/>
          </w:tcPr>
          <w:p w14:paraId="1AAFBC3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D372B3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249.00</w:t>
            </w:r>
          </w:p>
        </w:tc>
        <w:tc>
          <w:tcPr>
            <w:tcW w:w="140" w:type="pct"/>
            <w:gridSpan w:val="2"/>
          </w:tcPr>
          <w:p w14:paraId="64E4212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ED7E29B" w14:textId="77777777" w:rsidR="004878A5" w:rsidRPr="00EF3608" w:rsidRDefault="00EE02A8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1D123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55009B8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8A5" w:rsidRPr="00EF3608" w14:paraId="50DD0C37" w14:textId="77777777" w:rsidTr="004878A5">
        <w:tc>
          <w:tcPr>
            <w:tcW w:w="2233" w:type="pct"/>
          </w:tcPr>
          <w:p w14:paraId="63E6E29A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ตั๋วเงินจ่ายระยะยาว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3" w:type="pct"/>
          </w:tcPr>
          <w:p w14:paraId="2B902B87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E29E0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D45C8A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1EEDB3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35DD3C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937076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4E248E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65D74679" w14:textId="77777777" w:rsidTr="004878A5">
        <w:tc>
          <w:tcPr>
            <w:tcW w:w="2233" w:type="pct"/>
          </w:tcPr>
          <w:p w14:paraId="4B2A6F66" w14:textId="77777777" w:rsidR="004878A5" w:rsidRPr="00EF3608" w:rsidRDefault="004878A5" w:rsidP="002E77A5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5" w:right="-131" w:hanging="1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360086FA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250.90</w:t>
            </w:r>
          </w:p>
        </w:tc>
        <w:tc>
          <w:tcPr>
            <w:tcW w:w="145" w:type="pct"/>
          </w:tcPr>
          <w:p w14:paraId="4D47066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CC7DBF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1800DF4E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48381C8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16DCA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C1CBEFA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8A5" w:rsidRPr="00EF3608" w14:paraId="5EBBCEAC" w14:textId="77777777" w:rsidTr="004878A5">
        <w:tc>
          <w:tcPr>
            <w:tcW w:w="2233" w:type="pct"/>
          </w:tcPr>
          <w:p w14:paraId="0EB77F0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83" w:type="pct"/>
          </w:tcPr>
          <w:p w14:paraId="3090042F" w14:textId="77777777" w:rsidR="004878A5" w:rsidRPr="009A0C1F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FFD491B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52EA55F7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02F0D7AD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6C8EAD62" w14:textId="77777777" w:rsidR="004878A5" w:rsidRPr="009A0C1F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89E88E2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34F60F75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0C45ED3E" w14:textId="77777777" w:rsidTr="004878A5">
        <w:tc>
          <w:tcPr>
            <w:tcW w:w="2233" w:type="pct"/>
          </w:tcPr>
          <w:p w14:paraId="65F48E26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FE36B2" w14:textId="77777777" w:rsidR="004878A5" w:rsidRPr="00EF3608" w:rsidRDefault="00D84892" w:rsidP="002E77A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5,000.00</w:t>
            </w:r>
          </w:p>
        </w:tc>
        <w:tc>
          <w:tcPr>
            <w:tcW w:w="145" w:type="pct"/>
          </w:tcPr>
          <w:p w14:paraId="40854446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39903C6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3032B4AC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449F9FC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5,000.00</w:t>
            </w:r>
          </w:p>
        </w:tc>
        <w:tc>
          <w:tcPr>
            <w:tcW w:w="145" w:type="pct"/>
          </w:tcPr>
          <w:p w14:paraId="450807AC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01B2421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8A5" w:rsidRPr="00EF3608" w14:paraId="6CF15828" w14:textId="77777777" w:rsidTr="004878A5">
        <w:tc>
          <w:tcPr>
            <w:tcW w:w="2233" w:type="pct"/>
          </w:tcPr>
          <w:p w14:paraId="71AB2289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D58D8C1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11,246.15</w:t>
            </w:r>
          </w:p>
        </w:tc>
        <w:tc>
          <w:tcPr>
            <w:tcW w:w="145" w:type="pct"/>
          </w:tcPr>
          <w:p w14:paraId="64804F09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964EDD4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</w:rPr>
              <w:t>3,661.66</w:t>
            </w:r>
          </w:p>
        </w:tc>
        <w:tc>
          <w:tcPr>
            <w:tcW w:w="140" w:type="pct"/>
            <w:gridSpan w:val="2"/>
          </w:tcPr>
          <w:p w14:paraId="2004A487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6D287F98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8,675.41</w:t>
            </w:r>
          </w:p>
        </w:tc>
        <w:tc>
          <w:tcPr>
            <w:tcW w:w="145" w:type="pct"/>
          </w:tcPr>
          <w:p w14:paraId="45B3DF08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208016A4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2,908.80</w:t>
            </w:r>
          </w:p>
        </w:tc>
      </w:tr>
      <w:tr w:rsidR="004878A5" w:rsidRPr="004878A5" w14:paraId="56A9F2F1" w14:textId="77777777" w:rsidTr="004878A5">
        <w:tc>
          <w:tcPr>
            <w:tcW w:w="2233" w:type="pct"/>
          </w:tcPr>
          <w:p w14:paraId="01CFFAC9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2D49510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50674874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553591E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gridSpan w:val="2"/>
          </w:tcPr>
          <w:p w14:paraId="098E989D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E8161CD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0491DA1B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A68EF1C" w14:textId="77777777" w:rsidR="004878A5" w:rsidRPr="004878A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78A5" w:rsidRPr="00EF3608" w14:paraId="203D779A" w14:textId="77777777" w:rsidTr="004878A5">
        <w:tc>
          <w:tcPr>
            <w:tcW w:w="2233" w:type="pct"/>
          </w:tcPr>
          <w:p w14:paraId="50D9E55C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3" w:type="pct"/>
          </w:tcPr>
          <w:p w14:paraId="5240E425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7D4499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BD5D4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69B123E5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BBAE8A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7B1332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89C5388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2F40B91C" w14:textId="77777777" w:rsidTr="004878A5">
        <w:tc>
          <w:tcPr>
            <w:tcW w:w="2233" w:type="pct"/>
          </w:tcPr>
          <w:p w14:paraId="712217B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3" w:type="pct"/>
          </w:tcPr>
          <w:p w14:paraId="43F4162E" w14:textId="77777777" w:rsidR="004878A5" w:rsidRPr="009A0C1F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603A8C6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556E6109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068D7D73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7D125CD2" w14:textId="77777777" w:rsidR="004878A5" w:rsidRPr="009A0C1F" w:rsidRDefault="004878A5" w:rsidP="002E77A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47FDF65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78AA1050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78A5" w:rsidRPr="00EF3608" w14:paraId="7CAEA022" w14:textId="77777777" w:rsidTr="004878A5">
        <w:tc>
          <w:tcPr>
            <w:tcW w:w="2233" w:type="pct"/>
          </w:tcPr>
          <w:p w14:paraId="610A3E5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6105666A" w14:textId="77777777" w:rsidR="004878A5" w:rsidRPr="00EF3608" w:rsidRDefault="00D84892" w:rsidP="002E77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1,871.95</w:t>
            </w:r>
          </w:p>
        </w:tc>
        <w:tc>
          <w:tcPr>
            <w:tcW w:w="145" w:type="pct"/>
          </w:tcPr>
          <w:p w14:paraId="2736EB2B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00E8915D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8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705.62</w:t>
            </w:r>
          </w:p>
        </w:tc>
        <w:tc>
          <w:tcPr>
            <w:tcW w:w="140" w:type="pct"/>
            <w:gridSpan w:val="2"/>
          </w:tcPr>
          <w:p w14:paraId="751D4DDC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040F028" w14:textId="77777777" w:rsidR="004878A5" w:rsidRPr="00EF3608" w:rsidRDefault="00D84892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49D784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69DDCA81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8A5" w:rsidRPr="00EF3608" w14:paraId="48AB6636" w14:textId="77777777" w:rsidTr="004878A5">
        <w:tc>
          <w:tcPr>
            <w:tcW w:w="2233" w:type="pct"/>
          </w:tcPr>
          <w:p w14:paraId="5242406C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</w:t>
            </w:r>
          </w:p>
          <w:p w14:paraId="52AE43AE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583" w:type="pct"/>
          </w:tcPr>
          <w:p w14:paraId="026738E4" w14:textId="77777777" w:rsidR="004878A5" w:rsidRPr="009A0C1F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FE2BAA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DDF26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56A820A5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F936A2" w14:textId="77777777" w:rsidR="004878A5" w:rsidRPr="009A0C1F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5B18C6B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6494C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6BB99231" w14:textId="77777777" w:rsidTr="004878A5">
        <w:tc>
          <w:tcPr>
            <w:tcW w:w="2233" w:type="pct"/>
          </w:tcPr>
          <w:p w14:paraId="727D050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</w:tcPr>
          <w:p w14:paraId="4135B39B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381CA5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AFCFE4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</w:tcPr>
          <w:p w14:paraId="6EC73185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AC3B765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4,922.09</w:t>
            </w:r>
          </w:p>
        </w:tc>
        <w:tc>
          <w:tcPr>
            <w:tcW w:w="145" w:type="pct"/>
          </w:tcPr>
          <w:p w14:paraId="715F9619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B0E394F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4,607.99</w:t>
            </w:r>
          </w:p>
        </w:tc>
      </w:tr>
      <w:tr w:rsidR="004878A5" w:rsidRPr="00EF3608" w14:paraId="7A2F076A" w14:textId="77777777" w:rsidTr="004878A5">
        <w:tc>
          <w:tcPr>
            <w:tcW w:w="2233" w:type="pct"/>
          </w:tcPr>
          <w:p w14:paraId="492A63C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</w:t>
            </w:r>
          </w:p>
          <w:p w14:paraId="7A438F0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 บริษัทย่อย </w:t>
            </w:r>
            <w:r w:rsidRPr="00EF3608">
              <w:rPr>
                <w:rFonts w:ascii="Angsana New" w:hAnsi="Angsana New"/>
                <w:sz w:val="30"/>
                <w:szCs w:val="30"/>
              </w:rPr>
              <w:t>(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83" w:type="pct"/>
          </w:tcPr>
          <w:p w14:paraId="0CD209E9" w14:textId="77777777" w:rsidR="004878A5" w:rsidRPr="009A0C1F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D2DC86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62F95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44035CFC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13111A" w14:textId="77777777" w:rsidR="004878A5" w:rsidRPr="009A0C1F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683FF52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0E69D59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121D1DA4" w14:textId="77777777" w:rsidTr="004878A5">
        <w:tc>
          <w:tcPr>
            <w:tcW w:w="2233" w:type="pct"/>
          </w:tcPr>
          <w:p w14:paraId="793C7487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</w:tcPr>
          <w:p w14:paraId="1F4F452C" w14:textId="77777777" w:rsidR="004878A5" w:rsidRPr="00EF3608" w:rsidRDefault="00D84892" w:rsidP="002E77A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45" w:type="pct"/>
          </w:tcPr>
          <w:p w14:paraId="3F1D72A4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7C3C642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40" w:type="pct"/>
            <w:gridSpan w:val="2"/>
          </w:tcPr>
          <w:p w14:paraId="5C99B328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7AF5ED" w14:textId="77777777" w:rsidR="004878A5" w:rsidRPr="00D047F5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394A41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E2928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8A5" w:rsidRPr="00EF3608" w14:paraId="0DBFB3F4" w14:textId="77777777" w:rsidTr="004878A5">
        <w:tc>
          <w:tcPr>
            <w:tcW w:w="2233" w:type="pct"/>
          </w:tcPr>
          <w:p w14:paraId="0206DE12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ตั๋วเงินจ่ายระยะยาว</w:t>
            </w:r>
          </w:p>
        </w:tc>
        <w:tc>
          <w:tcPr>
            <w:tcW w:w="583" w:type="pct"/>
          </w:tcPr>
          <w:p w14:paraId="5C820293" w14:textId="77777777" w:rsidR="004878A5" w:rsidRPr="009A0C1F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A9976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22E8CB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949966E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1CCCE8" w14:textId="77777777" w:rsidR="004878A5" w:rsidRPr="00D047F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6EDBD0C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7A23E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32543A35" w14:textId="77777777" w:rsidTr="004878A5">
        <w:tc>
          <w:tcPr>
            <w:tcW w:w="2233" w:type="pct"/>
          </w:tcPr>
          <w:p w14:paraId="0E674E1E" w14:textId="77777777" w:rsidR="004878A5" w:rsidRPr="00EF3608" w:rsidRDefault="004878A5" w:rsidP="002E77A5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left="287" w:right="-131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3" w:type="pct"/>
          </w:tcPr>
          <w:p w14:paraId="2C2C8A66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3C6390E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87AB4C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245.39</w:t>
            </w:r>
          </w:p>
        </w:tc>
        <w:tc>
          <w:tcPr>
            <w:tcW w:w="140" w:type="pct"/>
            <w:gridSpan w:val="2"/>
          </w:tcPr>
          <w:p w14:paraId="3DC35AF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84FC0A" w14:textId="77777777" w:rsidR="004878A5" w:rsidRPr="00D047F5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C5C45B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0A9DCC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727D" w:rsidRPr="00EF3608" w14:paraId="0A547234" w14:textId="77777777" w:rsidTr="004878A5">
        <w:tc>
          <w:tcPr>
            <w:tcW w:w="2233" w:type="pct"/>
          </w:tcPr>
          <w:p w14:paraId="7B3CCBB5" w14:textId="77777777" w:rsidR="0083727D" w:rsidRPr="00EF3608" w:rsidRDefault="0083727D" w:rsidP="00837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left="287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65FE65F" w14:textId="77777777" w:rsidR="0083727D" w:rsidRDefault="0083727D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15C207" w14:textId="77777777" w:rsidR="0083727D" w:rsidRPr="00EF3608" w:rsidRDefault="0083727D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C12F27" w14:textId="77777777" w:rsidR="0083727D" w:rsidRPr="00EF3608" w:rsidRDefault="0083727D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F3AD63E" w14:textId="77777777" w:rsidR="0083727D" w:rsidRPr="00EF3608" w:rsidRDefault="0083727D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39D1A8" w14:textId="77777777" w:rsidR="0083727D" w:rsidRDefault="0083727D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2CD84C" w14:textId="77777777" w:rsidR="0083727D" w:rsidRPr="00EF3608" w:rsidRDefault="0083727D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72B346" w14:textId="77777777" w:rsidR="0083727D" w:rsidRPr="00EF3608" w:rsidRDefault="0083727D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142" w:rsidRPr="00EF3608" w14:paraId="50D7C0C5" w14:textId="77777777" w:rsidTr="004878A5">
        <w:tc>
          <w:tcPr>
            <w:tcW w:w="2233" w:type="pct"/>
          </w:tcPr>
          <w:p w14:paraId="3D26C6B5" w14:textId="77777777" w:rsidR="00BB7142" w:rsidRPr="00EF3608" w:rsidRDefault="00BB7142" w:rsidP="00837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left="287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3A1E4F9" w14:textId="77777777" w:rsidR="00BB7142" w:rsidRDefault="00BB714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D9E86B" w14:textId="77777777" w:rsidR="00BB7142" w:rsidRPr="00EF3608" w:rsidRDefault="00BB714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B6210B" w14:textId="77777777" w:rsidR="00BB7142" w:rsidRPr="00EF3608" w:rsidRDefault="00BB714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441E8A79" w14:textId="77777777" w:rsidR="00BB7142" w:rsidRPr="00EF3608" w:rsidRDefault="00BB714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2B317F3" w14:textId="77777777" w:rsidR="00BB7142" w:rsidRDefault="00BB714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AAB6DF" w14:textId="77777777" w:rsidR="00BB7142" w:rsidRPr="00EF3608" w:rsidRDefault="00BB714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364A93" w14:textId="77777777" w:rsidR="00BB7142" w:rsidRPr="00EF3608" w:rsidRDefault="00BB714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11B5A199" w14:textId="77777777" w:rsidTr="004878A5">
        <w:tc>
          <w:tcPr>
            <w:tcW w:w="2233" w:type="pct"/>
          </w:tcPr>
          <w:p w14:paraId="54EC791C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583" w:type="pct"/>
          </w:tcPr>
          <w:p w14:paraId="0EEF034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5CDDE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B8F7F3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360CFEB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95AB39" w14:textId="77777777" w:rsidR="004878A5" w:rsidRPr="00D047F5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7D66846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76B129B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8A5" w:rsidRPr="00EF3608" w14:paraId="4B3A34CA" w14:textId="77777777" w:rsidTr="004878A5">
        <w:tc>
          <w:tcPr>
            <w:tcW w:w="2233" w:type="pct"/>
          </w:tcPr>
          <w:p w14:paraId="00052388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030CDAE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4,994.77</w:t>
            </w:r>
          </w:p>
        </w:tc>
        <w:tc>
          <w:tcPr>
            <w:tcW w:w="145" w:type="pct"/>
          </w:tcPr>
          <w:p w14:paraId="4B4F6BAC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0E2768F" w14:textId="77777777" w:rsidR="004878A5" w:rsidRPr="00EF3608" w:rsidRDefault="004878A5" w:rsidP="002E77A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val="en-US" w:bidi="th-TH"/>
              </w:rPr>
              <w:t>6,996.19</w:t>
            </w:r>
          </w:p>
        </w:tc>
        <w:tc>
          <w:tcPr>
            <w:tcW w:w="140" w:type="pct"/>
            <w:gridSpan w:val="2"/>
          </w:tcPr>
          <w:p w14:paraId="4AEB13F4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76966D6" w14:textId="77777777" w:rsidR="004878A5" w:rsidRPr="00D047F5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4,994.77</w:t>
            </w:r>
          </w:p>
        </w:tc>
        <w:tc>
          <w:tcPr>
            <w:tcW w:w="145" w:type="pct"/>
          </w:tcPr>
          <w:p w14:paraId="619AE87F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ED6384A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6,996.19</w:t>
            </w:r>
          </w:p>
        </w:tc>
      </w:tr>
      <w:tr w:rsidR="004878A5" w:rsidRPr="00EF3608" w14:paraId="0C58A272" w14:textId="77777777" w:rsidTr="004878A5">
        <w:tc>
          <w:tcPr>
            <w:tcW w:w="2233" w:type="pct"/>
          </w:tcPr>
          <w:p w14:paraId="13081548" w14:textId="77777777" w:rsidR="004878A5" w:rsidRPr="00B41914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19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8253436" w14:textId="77777777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7,140.15</w:t>
            </w:r>
          </w:p>
        </w:tc>
        <w:tc>
          <w:tcPr>
            <w:tcW w:w="145" w:type="pct"/>
          </w:tcPr>
          <w:p w14:paraId="0650D948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6AC5494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8,220.63</w:t>
            </w:r>
          </w:p>
        </w:tc>
        <w:tc>
          <w:tcPr>
            <w:tcW w:w="140" w:type="pct"/>
            <w:gridSpan w:val="2"/>
          </w:tcPr>
          <w:p w14:paraId="7C359F28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3027C93A" w14:textId="77777777" w:rsidR="004878A5" w:rsidRPr="00D047F5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9,916.86</w:t>
            </w:r>
          </w:p>
        </w:tc>
        <w:tc>
          <w:tcPr>
            <w:tcW w:w="145" w:type="pct"/>
          </w:tcPr>
          <w:p w14:paraId="015F8E1D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49DBB26B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11,604.18</w:t>
            </w:r>
          </w:p>
        </w:tc>
      </w:tr>
      <w:tr w:rsidR="004878A5" w:rsidRPr="00EF3608" w14:paraId="11BC127C" w14:textId="77777777" w:rsidTr="004878A5">
        <w:tc>
          <w:tcPr>
            <w:tcW w:w="2233" w:type="pct"/>
          </w:tcPr>
          <w:p w14:paraId="3F5C99C0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E832647" w14:textId="598EEC25" w:rsidR="004878A5" w:rsidRPr="00EF3608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18,386.3</w:t>
            </w:r>
            <w:r w:rsidR="001D796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8604F3A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1CC5151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11,882.29</w:t>
            </w:r>
          </w:p>
        </w:tc>
        <w:tc>
          <w:tcPr>
            <w:tcW w:w="140" w:type="pct"/>
            <w:gridSpan w:val="2"/>
          </w:tcPr>
          <w:p w14:paraId="265863D3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27FA4F80" w14:textId="77777777" w:rsidR="004878A5" w:rsidRPr="00D047F5" w:rsidRDefault="00D84892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18,592.27</w:t>
            </w:r>
          </w:p>
        </w:tc>
        <w:tc>
          <w:tcPr>
            <w:tcW w:w="145" w:type="pct"/>
          </w:tcPr>
          <w:p w14:paraId="48C89DAB" w14:textId="77777777" w:rsidR="004878A5" w:rsidRPr="00EF3608" w:rsidRDefault="004878A5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53557D7D" w14:textId="77777777" w:rsidR="004878A5" w:rsidRPr="00EF3608" w:rsidRDefault="004878A5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14,512.98</w:t>
            </w:r>
          </w:p>
        </w:tc>
      </w:tr>
    </w:tbl>
    <w:p w14:paraId="771DCC00" w14:textId="77777777" w:rsidR="0008420A" w:rsidRPr="00B30BFB" w:rsidRDefault="0008420A">
      <w:pPr>
        <w:rPr>
          <w:rFonts w:asciiTheme="majorBidi" w:hAnsiTheme="majorBidi" w:cstheme="majorBidi"/>
          <w:sz w:val="20"/>
          <w:szCs w:val="20"/>
        </w:rPr>
      </w:pPr>
    </w:p>
    <w:p w14:paraId="4D281B9A" w14:textId="77777777" w:rsidR="00E71481" w:rsidRPr="00EF646B" w:rsidRDefault="00E71481" w:rsidP="00FB0226">
      <w:pPr>
        <w:pStyle w:val="block"/>
        <w:spacing w:after="0" w:line="240" w:lineRule="auto"/>
        <w:ind w:left="630" w:right="-115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7E2156" w:rsidRPr="00EF646B">
        <w:rPr>
          <w:rFonts w:ascii="Angsana New" w:hAnsi="Angsana New"/>
          <w:sz w:val="30"/>
          <w:szCs w:val="30"/>
          <w:lang w:bidi="th-TH"/>
        </w:rPr>
        <w:t xml:space="preserve">30 </w:t>
      </w:r>
      <w:r w:rsidR="007E2156" w:rsidRPr="00EF646B">
        <w:rPr>
          <w:rFonts w:ascii="Angsana New" w:hAnsi="Angsana New" w:hint="cs"/>
          <w:sz w:val="30"/>
          <w:szCs w:val="30"/>
          <w:cs/>
          <w:lang w:bidi="th-TH"/>
        </w:rPr>
        <w:t xml:space="preserve">กันยายน </w:t>
      </w:r>
      <w:r w:rsidR="007E2156" w:rsidRPr="00EF646B">
        <w:rPr>
          <w:rFonts w:ascii="Angsana New" w:hAnsi="Angsana New"/>
          <w:sz w:val="30"/>
          <w:szCs w:val="30"/>
          <w:lang w:val="en-US" w:bidi="th-TH"/>
        </w:rPr>
        <w:t>256</w:t>
      </w:r>
      <w:r w:rsidR="00D84892">
        <w:rPr>
          <w:rFonts w:ascii="Angsana New" w:hAnsi="Angsana New"/>
          <w:sz w:val="30"/>
          <w:szCs w:val="30"/>
          <w:lang w:val="en-US" w:bidi="th-TH"/>
        </w:rPr>
        <w:t>2</w:t>
      </w:r>
      <w:r w:rsidR="007E2156" w:rsidRPr="00EF64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E2156" w:rsidRPr="00EF646B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D67599" w:rsidRPr="00EF646B">
        <w:rPr>
          <w:rFonts w:ascii="Angsana New" w:hAnsi="Angsana New"/>
          <w:sz w:val="30"/>
          <w:szCs w:val="30"/>
          <w:lang w:bidi="th-TH"/>
        </w:rPr>
        <w:t>256</w:t>
      </w:r>
      <w:r w:rsidR="00D84892">
        <w:rPr>
          <w:rFonts w:ascii="Angsana New" w:hAnsi="Angsana New"/>
          <w:sz w:val="30"/>
          <w:szCs w:val="30"/>
          <w:lang w:bidi="th-TH"/>
        </w:rPr>
        <w:t>1</w:t>
      </w:r>
      <w:r w:rsidR="007E2156" w:rsidRPr="00EF646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F646B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14:paraId="16B7C9AD" w14:textId="77777777" w:rsidR="009F50D0" w:rsidRPr="009E7522" w:rsidRDefault="009F50D0" w:rsidP="009F50D0">
      <w:pPr>
        <w:pStyle w:val="block"/>
        <w:spacing w:after="0" w:line="240" w:lineRule="auto"/>
        <w:ind w:left="0" w:right="-115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166" w:type="dxa"/>
        <w:tblInd w:w="54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6"/>
      </w:tblGrid>
      <w:tr w:rsidR="00E71481" w:rsidRPr="00EF646B" w14:paraId="526C4AFE" w14:textId="77777777" w:rsidTr="00A313DB">
        <w:tc>
          <w:tcPr>
            <w:tcW w:w="4050" w:type="dxa"/>
          </w:tcPr>
          <w:p w14:paraId="23C0A673" w14:textId="77777777" w:rsidR="00E71481" w:rsidRPr="00A17D2D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0BE50E3" w14:textId="77777777" w:rsidR="00E71481" w:rsidRPr="00A17D2D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31D668" w14:textId="77777777" w:rsidR="00E71481" w:rsidRPr="00A17D2D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14:paraId="62FB0143" w14:textId="77777777" w:rsidR="00E71481" w:rsidRPr="00A17D2D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599" w:rsidRPr="00EF646B" w14:paraId="43075D52" w14:textId="77777777" w:rsidTr="00896CE1">
        <w:tc>
          <w:tcPr>
            <w:tcW w:w="4050" w:type="dxa"/>
          </w:tcPr>
          <w:p w14:paraId="1F85E272" w14:textId="77777777"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CDFAA" w14:textId="77777777"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E7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62D7C10" w14:textId="77777777"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D3CAA" w14:textId="77777777" w:rsidR="00D67599" w:rsidRPr="00A17D2D" w:rsidRDefault="009E7522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14:paraId="330D3135" w14:textId="77777777"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583DD" w14:textId="77777777" w:rsidR="00D67599" w:rsidRPr="00A17D2D" w:rsidRDefault="009E7522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640854E" w14:textId="77777777" w:rsidR="00D67599" w:rsidRPr="00A17D2D" w:rsidRDefault="00D67599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47013D" w14:textId="77777777" w:rsidR="00D67599" w:rsidRPr="00A17D2D" w:rsidRDefault="009E7522" w:rsidP="00D67599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D67599" w:rsidRPr="00EF646B" w14:paraId="4BA7B8E3" w14:textId="77777777" w:rsidTr="00A313DB">
        <w:tc>
          <w:tcPr>
            <w:tcW w:w="4050" w:type="dxa"/>
          </w:tcPr>
          <w:p w14:paraId="0C93FCAB" w14:textId="77777777"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6" w:type="dxa"/>
            <w:gridSpan w:val="7"/>
          </w:tcPr>
          <w:p w14:paraId="2450D27D" w14:textId="77777777" w:rsidR="00D67599" w:rsidRPr="00A17D2D" w:rsidRDefault="00D67599" w:rsidP="00D67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7D2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7522" w:rsidRPr="00F93CB6" w14:paraId="1F466694" w14:textId="77777777" w:rsidTr="00A313DB">
        <w:tc>
          <w:tcPr>
            <w:tcW w:w="4050" w:type="dxa"/>
          </w:tcPr>
          <w:p w14:paraId="7C6CAE22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080" w:type="dxa"/>
          </w:tcPr>
          <w:p w14:paraId="70614E1A" w14:textId="33D96053" w:rsidR="009E7522" w:rsidRPr="00A17D2D" w:rsidRDefault="00D8489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 w:rsidR="00F17853">
              <w:rPr>
                <w:rFonts w:ascii="Angsana New" w:hAnsi="Angsana New"/>
                <w:sz w:val="30"/>
                <w:szCs w:val="30"/>
                <w:lang w:val="en-US" w:bidi="th-TH"/>
              </w:rPr>
              <w:t>116.84</w:t>
            </w:r>
          </w:p>
        </w:tc>
        <w:tc>
          <w:tcPr>
            <w:tcW w:w="270" w:type="dxa"/>
          </w:tcPr>
          <w:p w14:paraId="5FFE301B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874F8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4,325.00</w:t>
            </w:r>
          </w:p>
        </w:tc>
        <w:tc>
          <w:tcPr>
            <w:tcW w:w="270" w:type="dxa"/>
          </w:tcPr>
          <w:p w14:paraId="4EFC1CEB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E4082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2D8C9A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977AD77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E7522" w:rsidRPr="00F93CB6" w14:paraId="15FEED45" w14:textId="77777777" w:rsidTr="00A313DB">
        <w:tc>
          <w:tcPr>
            <w:tcW w:w="4050" w:type="dxa"/>
          </w:tcPr>
          <w:p w14:paraId="6ADA0604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5C7E1" w14:textId="77777777" w:rsidR="009E7522" w:rsidRPr="00A17D2D" w:rsidRDefault="00D8489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797.30</w:t>
            </w:r>
          </w:p>
        </w:tc>
        <w:tc>
          <w:tcPr>
            <w:tcW w:w="270" w:type="dxa"/>
          </w:tcPr>
          <w:p w14:paraId="4971E977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165532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883.15</w:t>
            </w:r>
          </w:p>
        </w:tc>
        <w:tc>
          <w:tcPr>
            <w:tcW w:w="270" w:type="dxa"/>
          </w:tcPr>
          <w:p w14:paraId="1DCF2646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FC0D5E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99A2FF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F0ECDEE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E7522" w:rsidRPr="00EF646B" w14:paraId="546C8DB0" w14:textId="77777777" w:rsidTr="00A313DB">
        <w:tc>
          <w:tcPr>
            <w:tcW w:w="4050" w:type="dxa"/>
          </w:tcPr>
          <w:p w14:paraId="6FE12051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A1C2BB" w14:textId="26DBE0BE" w:rsidR="009E7522" w:rsidRPr="00A17D2D" w:rsidRDefault="00D8489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F178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914.14</w:t>
            </w:r>
          </w:p>
        </w:tc>
        <w:tc>
          <w:tcPr>
            <w:tcW w:w="270" w:type="dxa"/>
          </w:tcPr>
          <w:p w14:paraId="1AB84ACA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9EC78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5,208.15</w:t>
            </w:r>
          </w:p>
        </w:tc>
        <w:tc>
          <w:tcPr>
            <w:tcW w:w="270" w:type="dxa"/>
          </w:tcPr>
          <w:p w14:paraId="1C917D34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7D03EB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C018D" w14:textId="77777777" w:rsidR="009E7522" w:rsidRPr="00A17D2D" w:rsidRDefault="009E7522" w:rsidP="009E7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6A43406" w14:textId="77777777" w:rsidR="009E7522" w:rsidRPr="00A17D2D" w:rsidRDefault="009E7522" w:rsidP="009E752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3848C07" w14:textId="77777777" w:rsidR="00FB0226" w:rsidRPr="004B64E1" w:rsidRDefault="00FB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6EFCC261" w14:textId="77777777" w:rsidR="00A936AD" w:rsidRPr="00EF646B" w:rsidRDefault="00A936AD" w:rsidP="00CC461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ย่อยมีเงินกู้ยืมระยะยาวจากสถาบันการเงินโดยมีอัตราดอกเบี้ยเงินกู้ยืมขั้นต่ำบวก/ลบอัตราคงที่ต่อปี</w:t>
      </w:r>
    </w:p>
    <w:p w14:paraId="71B9FB45" w14:textId="77777777" w:rsidR="00FB0226" w:rsidRPr="004B64E1" w:rsidRDefault="00FB0226" w:rsidP="00A93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06E985F9" w14:textId="77777777" w:rsidR="00A936AD" w:rsidRPr="00EF646B" w:rsidRDefault="00A936AD" w:rsidP="00CC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เงินกู้ยืมส่วนใหญ่</w:t>
      </w:r>
      <w:r w:rsidRPr="00EF646B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EF646B">
        <w:rPr>
          <w:rFonts w:ascii="Angsana New" w:hAnsi="Angsana New"/>
          <w:sz w:val="30"/>
          <w:szCs w:val="30"/>
          <w:cs/>
        </w:rPr>
        <w:t>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</w:t>
      </w:r>
      <w:r w:rsidRPr="00EF646B">
        <w:rPr>
          <w:rFonts w:ascii="Angsana New" w:hAnsi="Angsana New" w:hint="cs"/>
          <w:sz w:val="30"/>
          <w:szCs w:val="30"/>
          <w:cs/>
        </w:rPr>
        <w:t xml:space="preserve">โดยจัดประเภทเงินกู้ยืมระยะยาวที่จะถึงกำหนดชำระภายใน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 w:hint="cs"/>
          <w:sz w:val="30"/>
          <w:szCs w:val="30"/>
          <w:cs/>
        </w:rPr>
        <w:t xml:space="preserve"> ปี จากการประมาณการยอดโอนตามงบประมาณประจำปี ซึ่งยอดโอนที่เกิดขึ้นจริงอาจจะแตกต่างจากที่ได้ประมาณการไว้</w:t>
      </w:r>
    </w:p>
    <w:p w14:paraId="47C55755" w14:textId="77777777" w:rsidR="00A936AD" w:rsidRPr="00EF646B" w:rsidRDefault="00A936AD" w:rsidP="00A93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firstLine="90"/>
        <w:jc w:val="thaiDistribute"/>
        <w:rPr>
          <w:rFonts w:ascii="Angsana New" w:hAnsi="Angsana New"/>
          <w:sz w:val="20"/>
          <w:szCs w:val="20"/>
        </w:rPr>
      </w:pPr>
    </w:p>
    <w:p w14:paraId="78B4225B" w14:textId="77777777" w:rsidR="00A936AD" w:rsidRPr="00EF646B" w:rsidRDefault="00A936AD" w:rsidP="00CC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 การดำรงอัตราส่วนของเงินกู้ต่อมูลค่าของอาคารตามรายงานการประเมินราคา การควบหรือรวมกิจการกับบริษัทอื่น การลงทุนในหลักทรัพย์ การลดทุนหรือจ่ายเงินปันผล จำนองสิทธิการเช่าที่ดิน จำนองอาคาร โอนสิทธิในสัญญาประกันภัยและสัญญาก่อสร้าง จำนำหุ้นทั้งหมดในบริษัทย่อย</w:t>
      </w:r>
      <w:r w:rsidRPr="00EF646B">
        <w:rPr>
          <w:rFonts w:ascii="Angsana New" w:hAnsi="Angsana New" w:hint="cs"/>
          <w:sz w:val="30"/>
          <w:szCs w:val="30"/>
          <w:cs/>
        </w:rPr>
        <w:t>หนึ่ง</w:t>
      </w:r>
      <w:r w:rsidRPr="00EF646B">
        <w:rPr>
          <w:rFonts w:ascii="Angsana New" w:hAnsi="Angsana New"/>
          <w:sz w:val="30"/>
          <w:szCs w:val="30"/>
          <w:cs/>
        </w:rPr>
        <w:t>แห่ง และการค้ำ</w:t>
      </w:r>
      <w:r w:rsidR="00CC4613" w:rsidRPr="00EF646B">
        <w:rPr>
          <w:rFonts w:ascii="Angsana New" w:hAnsi="Angsana New"/>
          <w:sz w:val="30"/>
          <w:szCs w:val="30"/>
          <w:cs/>
        </w:rPr>
        <w:t>ประกันบุคคลอื่น</w:t>
      </w:r>
      <w:r w:rsidR="00CC4613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เป็นต้น</w:t>
      </w:r>
    </w:p>
    <w:p w14:paraId="3196EC07" w14:textId="77777777" w:rsidR="0029452A" w:rsidRPr="00EF646B" w:rsidRDefault="0029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5E9A2D6" w14:textId="77777777" w:rsidR="004E0F62" w:rsidRPr="00EF646B" w:rsidRDefault="004E0F62" w:rsidP="00BC7A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1080" w:right="6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บริษัทย่อยได้ออกตั๋วเงินจ่ายให้กับบุคคลภายนอกเพื่อชำระค่าที่ดิน ซึ่งถูกอาวัลโดยสถาบันการเงินจำนวน</w:t>
      </w:r>
      <w:r w:rsidR="00BC7ADE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เงิน </w:t>
      </w:r>
      <w:r w:rsidR="00B30A2D">
        <w:rPr>
          <w:rFonts w:ascii="Angsana New" w:hAnsi="Angsana New" w:hint="cs"/>
          <w:sz w:val="30"/>
          <w:szCs w:val="30"/>
          <w:cs/>
        </w:rPr>
        <w:t>243.61</w:t>
      </w:r>
      <w:r w:rsidRPr="00EF646B">
        <w:rPr>
          <w:rFonts w:ascii="Angsana New" w:hAnsi="Angsana New" w:hint="cs"/>
          <w:sz w:val="30"/>
          <w:szCs w:val="30"/>
          <w:cs/>
        </w:rPr>
        <w:t xml:space="preserve"> ล้านบาท โดยมีอายุ </w:t>
      </w:r>
      <w:r w:rsidRPr="00EF646B">
        <w:rPr>
          <w:rFonts w:ascii="Angsana New" w:hAnsi="Angsana New"/>
          <w:sz w:val="30"/>
          <w:szCs w:val="30"/>
        </w:rPr>
        <w:t xml:space="preserve">2 </w:t>
      </w:r>
      <w:r w:rsidRPr="00EF646B">
        <w:rPr>
          <w:rFonts w:ascii="Angsana New" w:hAnsi="Angsana New" w:hint="cs"/>
          <w:sz w:val="30"/>
          <w:szCs w:val="30"/>
          <w:cs/>
        </w:rPr>
        <w:t>ปี และครบกำหนดมิถุนายน 2563</w:t>
      </w:r>
    </w:p>
    <w:p w14:paraId="6F189A7F" w14:textId="77777777" w:rsidR="004E0F62" w:rsidRPr="00BC7ADE" w:rsidRDefault="004E0F62" w:rsidP="00BC7A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right="65" w:hanging="270"/>
        <w:jc w:val="thaiDistribute"/>
        <w:rPr>
          <w:rFonts w:ascii="Angsana New" w:hAnsi="Angsana New"/>
          <w:sz w:val="30"/>
          <w:szCs w:val="30"/>
        </w:rPr>
      </w:pPr>
    </w:p>
    <w:p w14:paraId="1DEBE12A" w14:textId="77777777" w:rsidR="00A936AD" w:rsidRPr="00A17D2D" w:rsidRDefault="00A936AD" w:rsidP="00A1069C">
      <w:pPr>
        <w:pStyle w:val="ListParagraph"/>
        <w:numPr>
          <w:ilvl w:val="0"/>
          <w:numId w:val="25"/>
        </w:numPr>
        <w:tabs>
          <w:tab w:val="clear" w:pos="907"/>
          <w:tab w:val="left" w:pos="126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A17D2D">
        <w:rPr>
          <w:rFonts w:ascii="Angsana New" w:hAnsi="Angsana New"/>
          <w:sz w:val="30"/>
          <w:szCs w:val="30"/>
          <w:cs/>
        </w:rPr>
        <w:t>ไปจดจำนองไว้กับสถาบันการเงินเพื่อใช้เป็นหลักประกันเงินกู้ยืมจากสถาบันการเงิน</w:t>
      </w:r>
      <w:r w:rsidR="001B7628" w:rsidRPr="00A17D2D">
        <w:rPr>
          <w:rFonts w:ascii="Angsana New" w:hAnsi="Angsana New" w:hint="cs"/>
          <w:sz w:val="30"/>
          <w:szCs w:val="30"/>
          <w:cs/>
        </w:rPr>
        <w:t xml:space="preserve"> และ</w:t>
      </w:r>
      <w:r w:rsidR="00B30A2D">
        <w:rPr>
          <w:rFonts w:ascii="Angsana New" w:hAnsi="Angsana New" w:hint="cs"/>
          <w:sz w:val="30"/>
          <w:szCs w:val="30"/>
          <w:cs/>
        </w:rPr>
        <w:t>การอาวัล</w:t>
      </w:r>
      <w:r w:rsidR="001B7628" w:rsidRPr="00A17D2D">
        <w:rPr>
          <w:rFonts w:ascii="Angsana New" w:hAnsi="Angsana New" w:hint="cs"/>
          <w:sz w:val="30"/>
          <w:szCs w:val="30"/>
          <w:cs/>
        </w:rPr>
        <w:t>ตั๋วเงินจ่าย</w:t>
      </w:r>
      <w:r w:rsidR="00B30A2D">
        <w:rPr>
          <w:rFonts w:ascii="Angsana New" w:hAnsi="Angsana New" w:hint="cs"/>
          <w:sz w:val="30"/>
          <w:szCs w:val="30"/>
          <w:cs/>
        </w:rPr>
        <w:t>เพื่อการซื้อที่ดิน</w:t>
      </w:r>
      <w:r w:rsidRPr="00A17D2D">
        <w:rPr>
          <w:rFonts w:ascii="Angsana New" w:hAnsi="Angsana New"/>
          <w:sz w:val="30"/>
          <w:szCs w:val="30"/>
          <w:cs/>
        </w:rPr>
        <w:t xml:space="preserve"> </w:t>
      </w:r>
      <w:r w:rsidRPr="00A17D2D">
        <w:rPr>
          <w:rFonts w:ascii="Angsana New" w:hAnsi="Angsana New" w:hint="cs"/>
          <w:sz w:val="30"/>
          <w:szCs w:val="30"/>
          <w:cs/>
        </w:rPr>
        <w:t>นอกจากนี้บริษัทค้ำประกันหนี้สินที่มีภาระดอกเบี้ยของบริษัทย่อย ตามที่กล่าวไว้ใน</w:t>
      </w:r>
      <w:r w:rsidR="00A94036" w:rsidRPr="001E3711">
        <w:rPr>
          <w:rFonts w:ascii="Angsana New" w:hAnsi="Angsana New" w:hint="cs"/>
          <w:spacing w:val="-8"/>
          <w:sz w:val="30"/>
          <w:szCs w:val="30"/>
          <w:cs/>
        </w:rPr>
        <w:t>หมายเหตุข้อ</w:t>
      </w:r>
      <w:r w:rsidRPr="001E371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E3711">
        <w:rPr>
          <w:rFonts w:ascii="Angsana New" w:hAnsi="Angsana New"/>
          <w:spacing w:val="-8"/>
          <w:sz w:val="30"/>
          <w:szCs w:val="30"/>
        </w:rPr>
        <w:t>4</w:t>
      </w:r>
    </w:p>
    <w:p w14:paraId="7D29D8CD" w14:textId="77777777" w:rsidR="00A936AD" w:rsidRPr="00047EE2" w:rsidRDefault="00A936AD" w:rsidP="00A936AD">
      <w:pPr>
        <w:tabs>
          <w:tab w:val="clear" w:pos="907"/>
          <w:tab w:val="left" w:pos="900"/>
        </w:tabs>
        <w:spacing w:line="240" w:lineRule="auto"/>
        <w:ind w:left="900" w:right="-25" w:hanging="450"/>
        <w:jc w:val="thaiDistribute"/>
        <w:rPr>
          <w:rFonts w:ascii="Angsana New" w:hAnsi="Angsana New"/>
        </w:rPr>
      </w:pPr>
    </w:p>
    <w:p w14:paraId="496F3ACA" w14:textId="77777777" w:rsidR="00A936AD" w:rsidRPr="00EF646B" w:rsidRDefault="00FD1DC3" w:rsidP="00A1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990" w:right="-25" w:hanging="450"/>
        <w:jc w:val="thaiDistribute"/>
        <w:rPr>
          <w:rFonts w:ascii="Angsana New" w:hAnsi="Angsana New"/>
          <w:sz w:val="30"/>
          <w:szCs w:val="30"/>
        </w:rPr>
      </w:pPr>
      <w:r w:rsidRPr="00A17D2D">
        <w:rPr>
          <w:rFonts w:ascii="Angsana New" w:hAnsi="Angsana New"/>
          <w:sz w:val="30"/>
          <w:szCs w:val="30"/>
          <w:cs/>
        </w:rPr>
        <w:t>(</w:t>
      </w:r>
      <w:r w:rsidR="004C15C6" w:rsidRPr="00A17D2D">
        <w:rPr>
          <w:rFonts w:ascii="Angsana New" w:hAnsi="Angsana New" w:hint="cs"/>
          <w:sz w:val="30"/>
          <w:szCs w:val="30"/>
          <w:cs/>
        </w:rPr>
        <w:t>ง</w:t>
      </w:r>
      <w:r w:rsidRPr="00A17D2D">
        <w:rPr>
          <w:rFonts w:ascii="Angsana New" w:hAnsi="Angsana New"/>
          <w:sz w:val="30"/>
          <w:szCs w:val="30"/>
          <w:cs/>
        </w:rPr>
        <w:t>)</w:t>
      </w:r>
      <w:r w:rsidRPr="00A17D2D">
        <w:rPr>
          <w:rFonts w:ascii="Angsana New" w:hAnsi="Angsana New"/>
          <w:sz w:val="30"/>
          <w:szCs w:val="30"/>
          <w:cs/>
        </w:rPr>
        <w:tab/>
      </w:r>
      <w:r w:rsidR="00A936AD" w:rsidRPr="00A17D2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82607" w:rsidRPr="00A17D2D">
        <w:rPr>
          <w:rFonts w:ascii="Angsana New" w:hAnsi="Angsana New"/>
          <w:sz w:val="30"/>
          <w:szCs w:val="30"/>
        </w:rPr>
        <w:t>30</w:t>
      </w:r>
      <w:r w:rsidR="00A936AD" w:rsidRPr="00A17D2D">
        <w:rPr>
          <w:rFonts w:ascii="Angsana New" w:hAnsi="Angsana New"/>
          <w:sz w:val="30"/>
          <w:szCs w:val="30"/>
        </w:rPr>
        <w:t xml:space="preserve"> </w:t>
      </w:r>
      <w:r w:rsidR="00182607" w:rsidRPr="00A17D2D">
        <w:rPr>
          <w:rFonts w:ascii="Angsana New" w:hAnsi="Angsana New" w:hint="cs"/>
          <w:sz w:val="30"/>
          <w:szCs w:val="30"/>
          <w:cs/>
        </w:rPr>
        <w:t>กันยายน</w:t>
      </w:r>
      <w:r w:rsidR="00A936AD" w:rsidRPr="00A17D2D">
        <w:rPr>
          <w:rFonts w:ascii="Angsana New" w:hAnsi="Angsana New" w:hint="cs"/>
          <w:sz w:val="30"/>
          <w:szCs w:val="30"/>
          <w:cs/>
        </w:rPr>
        <w:t xml:space="preserve"> </w:t>
      </w:r>
      <w:r w:rsidR="00182607" w:rsidRPr="00A17D2D">
        <w:rPr>
          <w:rFonts w:ascii="Angsana New" w:hAnsi="Angsana New"/>
          <w:sz w:val="30"/>
          <w:szCs w:val="30"/>
        </w:rPr>
        <w:t>256</w:t>
      </w:r>
      <w:r w:rsidR="004B64E1">
        <w:rPr>
          <w:rFonts w:ascii="Angsana New" w:hAnsi="Angsana New"/>
          <w:sz w:val="30"/>
          <w:szCs w:val="30"/>
        </w:rPr>
        <w:t>2</w:t>
      </w:r>
      <w:r w:rsidR="00A936AD" w:rsidRPr="00A17D2D">
        <w:rPr>
          <w:rFonts w:ascii="Angsana New" w:hAnsi="Angsana New"/>
          <w:sz w:val="30"/>
          <w:szCs w:val="30"/>
        </w:rPr>
        <w:t xml:space="preserve"> </w:t>
      </w:r>
      <w:r w:rsidR="00A936AD" w:rsidRPr="00A17D2D">
        <w:rPr>
          <w:rFonts w:ascii="Angsana New" w:hAnsi="Angsana New"/>
          <w:sz w:val="30"/>
          <w:szCs w:val="30"/>
          <w:cs/>
        </w:rPr>
        <w:t>กลุ่มบริษัท</w:t>
      </w:r>
      <w:r w:rsidR="00A936AD" w:rsidRPr="00A17D2D">
        <w:rPr>
          <w:rFonts w:ascii="Angsana New" w:hAnsi="Angsana New" w:hint="cs"/>
          <w:sz w:val="30"/>
          <w:szCs w:val="30"/>
          <w:cs/>
        </w:rPr>
        <w:t>และบริษัท</w:t>
      </w:r>
      <w:r w:rsidR="00A936AD" w:rsidRPr="00A17D2D">
        <w:rPr>
          <w:rFonts w:ascii="Angsana New" w:hAnsi="Angsana New"/>
          <w:sz w:val="30"/>
          <w:szCs w:val="30"/>
          <w:cs/>
        </w:rPr>
        <w:t xml:space="preserve">มีวงเงินสินเชื่อซึ่งยังไม่ได้เบิกใช้เป็นจำนวน </w:t>
      </w:r>
      <w:r w:rsidR="00BD3293">
        <w:rPr>
          <w:rFonts w:ascii="Angsana New" w:hAnsi="Angsana New"/>
          <w:sz w:val="30"/>
          <w:szCs w:val="30"/>
        </w:rPr>
        <w:t>4,756.96</w:t>
      </w:r>
      <w:r w:rsidR="005F3922" w:rsidRPr="00A17D2D">
        <w:rPr>
          <w:rFonts w:ascii="Angsana New" w:hAnsi="Angsana New"/>
          <w:sz w:val="30"/>
          <w:szCs w:val="30"/>
          <w:cs/>
        </w:rPr>
        <w:t xml:space="preserve"> </w:t>
      </w:r>
      <w:r w:rsidR="00A936AD" w:rsidRPr="00A17D2D">
        <w:rPr>
          <w:rFonts w:ascii="Angsana New" w:hAnsi="Angsana New"/>
          <w:sz w:val="30"/>
          <w:szCs w:val="30"/>
          <w:cs/>
        </w:rPr>
        <w:t>ล้านบาท</w:t>
      </w:r>
      <w:r w:rsidR="00A936AD" w:rsidRPr="00A17D2D">
        <w:rPr>
          <w:rFonts w:ascii="Angsana New" w:hAnsi="Angsana New" w:hint="cs"/>
          <w:sz w:val="30"/>
          <w:szCs w:val="30"/>
          <w:cs/>
        </w:rPr>
        <w:t xml:space="preserve"> และ</w:t>
      </w:r>
      <w:r w:rsidR="00A936AD" w:rsidRPr="00A17D2D">
        <w:rPr>
          <w:rFonts w:ascii="Angsana New" w:hAnsi="Angsana New"/>
          <w:sz w:val="30"/>
          <w:szCs w:val="30"/>
          <w:cs/>
        </w:rPr>
        <w:t xml:space="preserve"> </w:t>
      </w:r>
      <w:r w:rsidR="00BD3293">
        <w:rPr>
          <w:rFonts w:ascii="Angsana New" w:hAnsi="Angsana New"/>
          <w:sz w:val="30"/>
          <w:szCs w:val="30"/>
        </w:rPr>
        <w:t>2,731.51</w:t>
      </w:r>
      <w:r w:rsidR="005F3922" w:rsidRPr="00A17D2D">
        <w:rPr>
          <w:rFonts w:ascii="Angsana New" w:hAnsi="Angsana New"/>
          <w:sz w:val="30"/>
          <w:szCs w:val="30"/>
        </w:rPr>
        <w:t xml:space="preserve"> </w:t>
      </w:r>
      <w:r w:rsidR="00A936AD" w:rsidRPr="00A17D2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A936AD" w:rsidRPr="00A17D2D">
        <w:rPr>
          <w:rFonts w:ascii="Angsana New" w:hAnsi="Angsana New"/>
          <w:i/>
          <w:iCs/>
          <w:sz w:val="30"/>
          <w:szCs w:val="30"/>
          <w:cs/>
        </w:rPr>
        <w:t>(</w:t>
      </w:r>
      <w:r w:rsidR="001B7628" w:rsidRPr="00A17D2D">
        <w:rPr>
          <w:rFonts w:ascii="Angsana New" w:hAnsi="Angsana New"/>
          <w:i/>
          <w:iCs/>
          <w:sz w:val="30"/>
          <w:szCs w:val="30"/>
        </w:rPr>
        <w:t xml:space="preserve">30 </w:t>
      </w:r>
      <w:r w:rsidR="001B7628" w:rsidRPr="00A17D2D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1B7628" w:rsidRPr="00A17D2D">
        <w:rPr>
          <w:rFonts w:ascii="Angsana New" w:hAnsi="Angsana New"/>
          <w:i/>
          <w:iCs/>
          <w:sz w:val="30"/>
          <w:szCs w:val="30"/>
        </w:rPr>
        <w:t>256</w:t>
      </w:r>
      <w:r w:rsidR="004B64E1">
        <w:rPr>
          <w:rFonts w:ascii="Angsana New" w:hAnsi="Angsana New"/>
          <w:i/>
          <w:iCs/>
          <w:sz w:val="30"/>
          <w:szCs w:val="30"/>
        </w:rPr>
        <w:t>1</w:t>
      </w:r>
      <w:r w:rsidR="001B7628" w:rsidRPr="00A17D2D">
        <w:rPr>
          <w:rFonts w:ascii="Angsana New" w:hAnsi="Angsana New"/>
          <w:i/>
          <w:iCs/>
          <w:sz w:val="30"/>
          <w:szCs w:val="30"/>
        </w:rPr>
        <w:t xml:space="preserve"> </w:t>
      </w:r>
      <w:r w:rsidR="00182607" w:rsidRPr="00A17D2D">
        <w:rPr>
          <w:rFonts w:ascii="Angsana New" w:hAnsi="Angsana New"/>
          <w:i/>
          <w:iCs/>
          <w:sz w:val="30"/>
          <w:szCs w:val="30"/>
        </w:rPr>
        <w:t>:</w:t>
      </w:r>
      <w:r w:rsidR="001B7628" w:rsidRPr="00A17D2D">
        <w:rPr>
          <w:rFonts w:ascii="Angsana New" w:hAnsi="Angsana New"/>
          <w:i/>
          <w:iCs/>
          <w:sz w:val="30"/>
          <w:szCs w:val="30"/>
        </w:rPr>
        <w:t xml:space="preserve"> </w:t>
      </w:r>
      <w:r w:rsidR="004B64E1">
        <w:rPr>
          <w:rFonts w:ascii="Angsana New" w:hAnsi="Angsana New"/>
          <w:i/>
          <w:iCs/>
          <w:sz w:val="30"/>
          <w:szCs w:val="30"/>
        </w:rPr>
        <w:t>4,088.01</w:t>
      </w:r>
      <w:r w:rsidR="00A936AD" w:rsidRPr="00A17D2D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A936AD" w:rsidRPr="00A17D2D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4B64E1">
        <w:rPr>
          <w:rFonts w:ascii="Angsana New" w:hAnsi="Angsana New"/>
          <w:i/>
          <w:iCs/>
          <w:sz w:val="30"/>
          <w:szCs w:val="30"/>
        </w:rPr>
        <w:t>2,391.51</w:t>
      </w:r>
      <w:r w:rsidR="00A936AD" w:rsidRPr="00A17D2D">
        <w:rPr>
          <w:rFonts w:ascii="Angsana New" w:hAnsi="Angsana New"/>
          <w:i/>
          <w:iCs/>
          <w:sz w:val="30"/>
          <w:szCs w:val="30"/>
        </w:rPr>
        <w:t xml:space="preserve"> </w:t>
      </w:r>
      <w:r w:rsidR="00A936AD" w:rsidRPr="00A17D2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A936AD" w:rsidRPr="00A17D2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B2F3D36" w14:textId="77777777" w:rsidR="00A011F4" w:rsidRPr="00047EE2" w:rsidRDefault="00A01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  <w:cs/>
        </w:rPr>
      </w:pPr>
    </w:p>
    <w:p w14:paraId="6E4C14AF" w14:textId="77777777" w:rsidR="008939A4" w:rsidRPr="00EF646B" w:rsidRDefault="008939A4" w:rsidP="000F0E0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77C27621" w14:textId="77777777" w:rsidR="008939A4" w:rsidRPr="00047EE2" w:rsidRDefault="008939A4" w:rsidP="0089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65"/>
        <w:rPr>
          <w:rFonts w:ascii="Angsana New" w:hAnsi="Angsana New"/>
          <w:sz w:val="22"/>
          <w:szCs w:val="22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882"/>
        <w:gridCol w:w="243"/>
        <w:gridCol w:w="1647"/>
        <w:gridCol w:w="324"/>
        <w:gridCol w:w="1638"/>
        <w:gridCol w:w="243"/>
        <w:gridCol w:w="1116"/>
        <w:gridCol w:w="236"/>
        <w:gridCol w:w="7"/>
        <w:gridCol w:w="1098"/>
      </w:tblGrid>
      <w:tr w:rsidR="00336A81" w:rsidRPr="00EF3608" w14:paraId="437EC13A" w14:textId="77777777" w:rsidTr="002E77A5">
        <w:tc>
          <w:tcPr>
            <w:tcW w:w="1998" w:type="dxa"/>
          </w:tcPr>
          <w:p w14:paraId="7A3ADA3A" w14:textId="77777777" w:rsidR="00336A81" w:rsidRPr="00EF3608" w:rsidRDefault="00336A81" w:rsidP="002E77A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3ED2E838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C237DA4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897D97D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14:paraId="347F733E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874DB68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611DC01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0631E730" w14:textId="77777777" w:rsidR="00336A81" w:rsidRPr="00EF3608" w:rsidRDefault="00336A81" w:rsidP="002E77A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336A81" w:rsidRPr="00EF3608" w14:paraId="6DD6FCE8" w14:textId="77777777" w:rsidTr="002E77A5">
        <w:tc>
          <w:tcPr>
            <w:tcW w:w="1998" w:type="dxa"/>
          </w:tcPr>
          <w:p w14:paraId="70C7AF06" w14:textId="77777777" w:rsidR="00336A81" w:rsidRPr="00EF3608" w:rsidRDefault="00336A81" w:rsidP="002E77A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37927B08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986B382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FA12E4A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357978DE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01EA808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20E40C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1FD9491F" w14:textId="77777777" w:rsidR="00336A81" w:rsidRPr="00EF3608" w:rsidRDefault="00336A81" w:rsidP="002E77A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7C6A" w:rsidRPr="00EF3608" w14:paraId="0664A9D0" w14:textId="77777777" w:rsidTr="002E77A5">
        <w:tc>
          <w:tcPr>
            <w:tcW w:w="1998" w:type="dxa"/>
          </w:tcPr>
          <w:p w14:paraId="6BB14E88" w14:textId="77777777" w:rsidR="00C77C6A" w:rsidRPr="00EF3608" w:rsidRDefault="00C77C6A" w:rsidP="00C77C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0C1EBA29" w14:textId="77777777" w:rsidR="00C77C6A" w:rsidRPr="00EF3608" w:rsidRDefault="00C77C6A" w:rsidP="00C77C6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14:paraId="11D86906" w14:textId="77777777" w:rsidR="00C77C6A" w:rsidRPr="00EF3608" w:rsidRDefault="00C77C6A" w:rsidP="00C77C6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641D283" w14:textId="77777777" w:rsidR="00C77C6A" w:rsidRPr="00EF3608" w:rsidRDefault="00C77C6A" w:rsidP="00C77C6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324" w:type="dxa"/>
          </w:tcPr>
          <w:p w14:paraId="1635C26F" w14:textId="77777777" w:rsidR="00C77C6A" w:rsidRPr="00EF3608" w:rsidRDefault="00C77C6A" w:rsidP="00C77C6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770E3CF" w14:textId="77777777" w:rsidR="00C77C6A" w:rsidRPr="00EF3608" w:rsidRDefault="00C77C6A" w:rsidP="00C77C6A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</w:tcPr>
          <w:p w14:paraId="30E03A9E" w14:textId="77777777" w:rsidR="00C77C6A" w:rsidRPr="00EF3608" w:rsidRDefault="00C77C6A" w:rsidP="00C77C6A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5357EA4" w14:textId="162C4921" w:rsidR="00C77C6A" w:rsidRPr="00EF3608" w:rsidRDefault="00C77C6A" w:rsidP="00C77C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4818BF" w14:textId="77777777" w:rsidR="00C77C6A" w:rsidRPr="00EF3608" w:rsidRDefault="00C77C6A" w:rsidP="00C77C6A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38EA0F95" w14:textId="3BFE25AB" w:rsidR="00C77C6A" w:rsidRPr="00EF3608" w:rsidRDefault="00C77C6A" w:rsidP="00C77C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6A81" w:rsidRPr="00EF3608" w14:paraId="413A2BFF" w14:textId="77777777" w:rsidTr="002E77A5">
        <w:tc>
          <w:tcPr>
            <w:tcW w:w="1998" w:type="dxa"/>
          </w:tcPr>
          <w:p w14:paraId="5ED34C81" w14:textId="77777777" w:rsidR="00336A81" w:rsidRPr="00EF3608" w:rsidRDefault="00336A81" w:rsidP="002E77A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6B2AD6B0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14:paraId="657B185E" w14:textId="77777777" w:rsidR="00336A81" w:rsidRPr="00EF3608" w:rsidRDefault="00336A81" w:rsidP="002E77A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E62C6DC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24" w:type="dxa"/>
          </w:tcPr>
          <w:p w14:paraId="6E73B14C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6765A678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</w:tcPr>
          <w:p w14:paraId="41B03F28" w14:textId="77777777" w:rsidR="00336A81" w:rsidRPr="00EF3608" w:rsidRDefault="00336A81" w:rsidP="002E77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73BB26" w14:textId="77777777" w:rsidR="00336A81" w:rsidRPr="00EF3608" w:rsidRDefault="00336A81" w:rsidP="002E77A5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14:paraId="6FDF5D92" w14:textId="77777777" w:rsidR="00336A81" w:rsidRPr="00EF3608" w:rsidRDefault="00336A81" w:rsidP="002E77A5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67158FCA" w14:textId="77777777" w:rsidR="00336A81" w:rsidRPr="00EF3608" w:rsidRDefault="00336A81" w:rsidP="002E77A5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eastAsia="th-TH"/>
              </w:rPr>
              <w:t>2561</w:t>
            </w:r>
          </w:p>
        </w:tc>
      </w:tr>
      <w:tr w:rsidR="00336A81" w:rsidRPr="00EF3608" w14:paraId="40847826" w14:textId="77777777" w:rsidTr="002E77A5">
        <w:tc>
          <w:tcPr>
            <w:tcW w:w="3123" w:type="dxa"/>
            <w:gridSpan w:val="3"/>
          </w:tcPr>
          <w:p w14:paraId="6FB6B9E3" w14:textId="77777777" w:rsidR="00336A81" w:rsidRPr="00EF3608" w:rsidRDefault="00336A81" w:rsidP="002E77A5">
            <w:pPr>
              <w:pStyle w:val="BodyText"/>
              <w:spacing w:after="0" w:line="240" w:lineRule="auto"/>
              <w:ind w:left="1674" w:firstLine="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50063B04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14:paraId="1A12E48B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61D66509" w14:textId="77777777" w:rsidR="00336A81" w:rsidRPr="00EF3608" w:rsidRDefault="00336A81" w:rsidP="002E77A5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8EF017A" w14:textId="77777777" w:rsidR="00336A81" w:rsidRPr="00EF3608" w:rsidRDefault="00336A81" w:rsidP="002E77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14:paraId="0418A527" w14:textId="77777777" w:rsidR="00336A81" w:rsidRPr="00EF3608" w:rsidRDefault="00336A81" w:rsidP="002E77A5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A81" w:rsidRPr="00F50E1F" w14:paraId="54203968" w14:textId="77777777" w:rsidTr="002E77A5">
        <w:tc>
          <w:tcPr>
            <w:tcW w:w="1998" w:type="dxa"/>
          </w:tcPr>
          <w:p w14:paraId="35021F60" w14:textId="77777777" w:rsidR="00336A81" w:rsidRPr="00F50E1F" w:rsidRDefault="00336A81" w:rsidP="002E77A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1/2559</w:t>
            </w:r>
          </w:p>
        </w:tc>
        <w:tc>
          <w:tcPr>
            <w:tcW w:w="882" w:type="dxa"/>
          </w:tcPr>
          <w:p w14:paraId="2D7A69FC" w14:textId="77777777" w:rsidR="00336A81" w:rsidRPr="00F50E1F" w:rsidRDefault="00336A81" w:rsidP="002E77A5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4C40C6A8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C11FA43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>23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F50E1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324" w:type="dxa"/>
          </w:tcPr>
          <w:p w14:paraId="08BAD760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2E53B3F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</w:tcPr>
          <w:p w14:paraId="2F1E8A4C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AC581C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0BBCF421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AEE542D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336A81" w:rsidRPr="00F50E1F" w14:paraId="3F1D8AE6" w14:textId="77777777" w:rsidTr="002E77A5">
        <w:tc>
          <w:tcPr>
            <w:tcW w:w="1998" w:type="dxa"/>
          </w:tcPr>
          <w:p w14:paraId="73473CBF" w14:textId="77777777" w:rsidR="00336A81" w:rsidRPr="00F50E1F" w:rsidRDefault="00336A81" w:rsidP="002E77A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1/2560</w:t>
            </w:r>
          </w:p>
        </w:tc>
        <w:tc>
          <w:tcPr>
            <w:tcW w:w="882" w:type="dxa"/>
          </w:tcPr>
          <w:p w14:paraId="0EF24FCB" w14:textId="77777777" w:rsidR="00336A81" w:rsidRPr="00F50E1F" w:rsidRDefault="00336A81" w:rsidP="002E77A5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14:paraId="00EBE183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74370BFE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>30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24" w:type="dxa"/>
          </w:tcPr>
          <w:p w14:paraId="7ED41252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8CFD3B2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>30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14:paraId="47F9098A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EFBD9D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/>
              </w:rPr>
              <w:t>1,000.00</w:t>
            </w:r>
          </w:p>
        </w:tc>
        <w:tc>
          <w:tcPr>
            <w:tcW w:w="243" w:type="dxa"/>
            <w:gridSpan w:val="2"/>
          </w:tcPr>
          <w:p w14:paraId="0349F8A5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D485CB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336A81" w:rsidRPr="00F50E1F" w14:paraId="5EACD8A0" w14:textId="77777777" w:rsidTr="002E77A5">
        <w:tc>
          <w:tcPr>
            <w:tcW w:w="1998" w:type="dxa"/>
          </w:tcPr>
          <w:p w14:paraId="6B667557" w14:textId="77777777" w:rsidR="00336A81" w:rsidRPr="00F50E1F" w:rsidRDefault="00336A81" w:rsidP="002E77A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2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14:paraId="54B07800" w14:textId="77777777" w:rsidR="00336A81" w:rsidRPr="00F50E1F" w:rsidRDefault="00336A81" w:rsidP="002E77A5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14:paraId="10F87956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275389D9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สิงหาคม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14:paraId="4ADC06C0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75FBC113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E1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สิงหาคม 25</w:t>
            </w:r>
            <w:r w:rsidRPr="00F50E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14:paraId="562AE120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60B5FC4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14:paraId="3D65C58F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58D33F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336A81" w:rsidRPr="00F50E1F" w14:paraId="5EB1C7F2" w14:textId="77777777" w:rsidTr="002E77A5">
        <w:tc>
          <w:tcPr>
            <w:tcW w:w="1998" w:type="dxa"/>
          </w:tcPr>
          <w:p w14:paraId="27FF4991" w14:textId="77777777" w:rsidR="00336A81" w:rsidRPr="00F50E1F" w:rsidRDefault="00336A81" w:rsidP="002E77A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1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07B6188B" w14:textId="77777777" w:rsidR="00336A81" w:rsidRPr="00F50E1F" w:rsidRDefault="00336A81" w:rsidP="002E77A5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6FD8504E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88DA8EF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F50E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14:paraId="4D96C88B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C984FAB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F50E1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6A351E6C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2DD0422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  <w:gridSpan w:val="2"/>
          </w:tcPr>
          <w:p w14:paraId="43F4393C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448512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</w:tr>
      <w:tr w:rsidR="00336A81" w:rsidRPr="00F50E1F" w14:paraId="13C65CCA" w14:textId="77777777" w:rsidTr="002E77A5">
        <w:tc>
          <w:tcPr>
            <w:tcW w:w="1998" w:type="dxa"/>
          </w:tcPr>
          <w:p w14:paraId="655088E5" w14:textId="77777777" w:rsidR="00336A81" w:rsidRPr="00F50E1F" w:rsidRDefault="00336A81" w:rsidP="002E77A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F50E1F">
              <w:rPr>
                <w:rFonts w:ascii="Angsana New" w:hAnsi="Angsana New"/>
                <w:sz w:val="30"/>
                <w:szCs w:val="30"/>
              </w:rPr>
              <w:t>2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/25</w:t>
            </w:r>
            <w:r w:rsidRPr="00F50E1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5DA0AE4E" w14:textId="77777777" w:rsidR="00336A81" w:rsidRPr="00F50E1F" w:rsidRDefault="00336A81" w:rsidP="002E77A5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0E1F">
              <w:rPr>
                <w:rFonts w:ascii="Angsana New" w:hAnsi="Angsana New"/>
                <w:spacing w:val="-2"/>
                <w:sz w:val="30"/>
                <w:szCs w:val="30"/>
              </w:rPr>
              <w:t>3.64</w:t>
            </w:r>
          </w:p>
        </w:tc>
        <w:tc>
          <w:tcPr>
            <w:tcW w:w="243" w:type="dxa"/>
          </w:tcPr>
          <w:p w14:paraId="784BBC80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C8B765C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4" w:type="dxa"/>
          </w:tcPr>
          <w:p w14:paraId="5D4864A3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D49AA6A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F50E1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E1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E1B7F3F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FED6C75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22666C71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5AFDC5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6A81" w:rsidRPr="00F50E1F" w14:paraId="2C00472A" w14:textId="77777777" w:rsidTr="002E77A5">
        <w:tc>
          <w:tcPr>
            <w:tcW w:w="2880" w:type="dxa"/>
            <w:gridSpan w:val="2"/>
          </w:tcPr>
          <w:p w14:paraId="3BE26C47" w14:textId="77777777" w:rsidR="00336A81" w:rsidRPr="00F50E1F" w:rsidRDefault="00336A81" w:rsidP="002E77A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รวมหุ้นกู้ – ราคาตามมูลค่า</w:t>
            </w:r>
          </w:p>
        </w:tc>
        <w:tc>
          <w:tcPr>
            <w:tcW w:w="243" w:type="dxa"/>
          </w:tcPr>
          <w:p w14:paraId="7860B0CA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306B1CC9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183C17F9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14:paraId="547073D6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18C469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633F105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10,000.00</w:t>
            </w:r>
          </w:p>
        </w:tc>
        <w:tc>
          <w:tcPr>
            <w:tcW w:w="243" w:type="dxa"/>
            <w:gridSpan w:val="2"/>
          </w:tcPr>
          <w:p w14:paraId="51B236D7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CEEB0C5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7,000.00</w:t>
            </w:r>
          </w:p>
        </w:tc>
      </w:tr>
      <w:tr w:rsidR="00336A81" w:rsidRPr="00F50E1F" w14:paraId="7834849F" w14:textId="77777777" w:rsidTr="002E77A5">
        <w:tc>
          <w:tcPr>
            <w:tcW w:w="6732" w:type="dxa"/>
            <w:gridSpan w:val="6"/>
          </w:tcPr>
          <w:p w14:paraId="21B6E8AE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50E1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</w:tcPr>
          <w:p w14:paraId="01092D90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8259253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D3293">
              <w:rPr>
                <w:rFonts w:ascii="Angsana New" w:hAnsi="Angsana New"/>
                <w:sz w:val="30"/>
                <w:szCs w:val="30"/>
                <w:lang w:val="en-US"/>
              </w:rPr>
              <w:t>5.23</w:t>
            </w:r>
            <w:r w:rsidRPr="00F50E1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346B7004" w14:textId="77777777" w:rsidR="00336A81" w:rsidRPr="00F50E1F" w:rsidRDefault="00336A81" w:rsidP="002E77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8B5240B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(3.81)</w:t>
            </w:r>
          </w:p>
        </w:tc>
      </w:tr>
      <w:tr w:rsidR="00336A81" w:rsidRPr="00EF3608" w14:paraId="646DD028" w14:textId="77777777" w:rsidTr="002E77A5">
        <w:tc>
          <w:tcPr>
            <w:tcW w:w="6732" w:type="dxa"/>
            <w:gridSpan w:val="6"/>
          </w:tcPr>
          <w:p w14:paraId="11D0C4AC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– สุทธิ</w:t>
            </w:r>
          </w:p>
        </w:tc>
        <w:tc>
          <w:tcPr>
            <w:tcW w:w="243" w:type="dxa"/>
          </w:tcPr>
          <w:p w14:paraId="1115A62C" w14:textId="77777777" w:rsidR="00336A81" w:rsidRPr="00F50E1F" w:rsidRDefault="00336A81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694957E" w14:textId="77777777" w:rsidR="00336A81" w:rsidRPr="00F50E1F" w:rsidRDefault="00336A81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</w:t>
            </w:r>
            <w:r w:rsidR="00BD32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4.77</w:t>
            </w:r>
          </w:p>
        </w:tc>
        <w:tc>
          <w:tcPr>
            <w:tcW w:w="243" w:type="dxa"/>
            <w:gridSpan w:val="2"/>
          </w:tcPr>
          <w:p w14:paraId="0D37BC66" w14:textId="77777777" w:rsidR="00336A81" w:rsidRPr="00F50E1F" w:rsidRDefault="00336A81" w:rsidP="002E77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E433C52" w14:textId="77777777" w:rsidR="00336A81" w:rsidRPr="00EF3608" w:rsidRDefault="00336A81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6,996.19</w:t>
            </w:r>
          </w:p>
        </w:tc>
      </w:tr>
    </w:tbl>
    <w:p w14:paraId="63D77B7A" w14:textId="77777777" w:rsidR="00336A81" w:rsidRPr="00047EE2" w:rsidRDefault="00336A81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32"/>
        <w:gridCol w:w="243"/>
        <w:gridCol w:w="1116"/>
        <w:gridCol w:w="243"/>
        <w:gridCol w:w="1098"/>
      </w:tblGrid>
      <w:tr w:rsidR="00C77C6A" w:rsidRPr="00EF3608" w14:paraId="21A8C367" w14:textId="77777777" w:rsidTr="002E77A5">
        <w:tc>
          <w:tcPr>
            <w:tcW w:w="6732" w:type="dxa"/>
          </w:tcPr>
          <w:p w14:paraId="34996D88" w14:textId="77777777" w:rsidR="00C77C6A" w:rsidRPr="00EF3608" w:rsidRDefault="00C77C6A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3" w:type="dxa"/>
          </w:tcPr>
          <w:p w14:paraId="7D0BC914" w14:textId="77777777" w:rsidR="00C77C6A" w:rsidRPr="00EF3608" w:rsidRDefault="00C77C6A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82E10D5" w14:textId="77777777" w:rsidR="00C77C6A" w:rsidRPr="00EF3608" w:rsidRDefault="00C77C6A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2A488BEE" w14:textId="77777777" w:rsidR="00C77C6A" w:rsidRPr="00EF3608" w:rsidRDefault="00C77C6A" w:rsidP="002E77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C2CE70D" w14:textId="77777777" w:rsidR="00C77C6A" w:rsidRPr="00EF3608" w:rsidRDefault="00C77C6A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77C6A" w:rsidRPr="00EF3608" w14:paraId="1F108DB7" w14:textId="77777777" w:rsidTr="002E77A5">
        <w:tc>
          <w:tcPr>
            <w:tcW w:w="6732" w:type="dxa"/>
          </w:tcPr>
          <w:p w14:paraId="625D0C8D" w14:textId="77777777" w:rsidR="00C77C6A" w:rsidRPr="00EF3608" w:rsidRDefault="00C77C6A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3" w:type="dxa"/>
          </w:tcPr>
          <w:p w14:paraId="26B757AA" w14:textId="77777777" w:rsidR="00C77C6A" w:rsidRPr="00EF3608" w:rsidRDefault="00C77C6A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2AAD173" w14:textId="77777777" w:rsidR="00C77C6A" w:rsidRPr="00EF3608" w:rsidRDefault="00BD3293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77C6A">
              <w:rPr>
                <w:rFonts w:ascii="Angsana New" w:hAnsi="Angsana New"/>
                <w:sz w:val="30"/>
                <w:szCs w:val="30"/>
                <w:lang w:val="en-US" w:bidi="th-TH"/>
              </w:rPr>
              <w:t>,000.00</w:t>
            </w:r>
          </w:p>
        </w:tc>
        <w:tc>
          <w:tcPr>
            <w:tcW w:w="243" w:type="dxa"/>
          </w:tcPr>
          <w:p w14:paraId="4E320790" w14:textId="77777777" w:rsidR="00C77C6A" w:rsidRPr="00EF3608" w:rsidRDefault="00C77C6A" w:rsidP="002E77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58F088" w14:textId="77777777" w:rsidR="00C77C6A" w:rsidRPr="00EF3608" w:rsidRDefault="00C77C6A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EF36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77C6A" w:rsidRPr="00EF3608" w14:paraId="68FB3B6D" w14:textId="77777777" w:rsidTr="00047EE2">
        <w:tc>
          <w:tcPr>
            <w:tcW w:w="6732" w:type="dxa"/>
          </w:tcPr>
          <w:p w14:paraId="59196624" w14:textId="77777777" w:rsidR="00C77C6A" w:rsidRPr="00EF3608" w:rsidRDefault="00C77C6A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3" w:type="dxa"/>
          </w:tcPr>
          <w:p w14:paraId="3E7069EA" w14:textId="77777777" w:rsidR="00C77C6A" w:rsidRPr="00EF3608" w:rsidRDefault="00C77C6A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99C12FE" w14:textId="77777777" w:rsidR="00C77C6A" w:rsidRPr="00EF3608" w:rsidRDefault="00D125D7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4,994.77</w:t>
            </w:r>
          </w:p>
        </w:tc>
        <w:tc>
          <w:tcPr>
            <w:tcW w:w="243" w:type="dxa"/>
          </w:tcPr>
          <w:p w14:paraId="73918412" w14:textId="77777777" w:rsidR="00C77C6A" w:rsidRPr="00EF3608" w:rsidRDefault="00C77C6A" w:rsidP="002E77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08492A9" w14:textId="77777777" w:rsidR="00C77C6A" w:rsidRPr="00EF3608" w:rsidRDefault="00C77C6A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val="en-US" w:bidi="th-TH"/>
              </w:rPr>
              <w:t>6,996.19</w:t>
            </w:r>
          </w:p>
        </w:tc>
      </w:tr>
      <w:tr w:rsidR="00C77C6A" w:rsidRPr="00EF3608" w14:paraId="77F235C1" w14:textId="77777777" w:rsidTr="00047EE2">
        <w:tc>
          <w:tcPr>
            <w:tcW w:w="6732" w:type="dxa"/>
          </w:tcPr>
          <w:p w14:paraId="0923C33B" w14:textId="77777777" w:rsidR="00C77C6A" w:rsidRPr="00EF3608" w:rsidRDefault="00C77C6A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C0560DC" w14:textId="77777777" w:rsidR="00C77C6A" w:rsidRPr="00EF3608" w:rsidRDefault="00C77C6A" w:rsidP="002E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561BB21" w14:textId="77777777" w:rsidR="00C77C6A" w:rsidRPr="00EF3608" w:rsidRDefault="00C77C6A" w:rsidP="002E77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</w:t>
            </w:r>
            <w:r w:rsidR="00D125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D125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43" w:type="dxa"/>
          </w:tcPr>
          <w:p w14:paraId="0154A75A" w14:textId="77777777" w:rsidR="00C77C6A" w:rsidRPr="00EF3608" w:rsidRDefault="00C77C6A" w:rsidP="002E77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7A4CA50" w14:textId="77777777" w:rsidR="00C77C6A" w:rsidRPr="00EF3608" w:rsidRDefault="00C77C6A" w:rsidP="002E77A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6,996.19</w:t>
            </w:r>
          </w:p>
        </w:tc>
      </w:tr>
    </w:tbl>
    <w:p w14:paraId="22051886" w14:textId="77777777" w:rsidR="00C77C6A" w:rsidRPr="00047EE2" w:rsidRDefault="00C77C6A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88AA206" w14:textId="77777777" w:rsidR="00591354" w:rsidRPr="00EF646B" w:rsidRDefault="000B076A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F646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7232AF" w:rsidRPr="00EF646B">
        <w:rPr>
          <w:rFonts w:ascii="Angsana New" w:hAnsi="Angsana New"/>
          <w:spacing w:val="-4"/>
          <w:sz w:val="30"/>
          <w:szCs w:val="30"/>
          <w:cs/>
        </w:rPr>
        <w:t>ได้ทำการออกและจำหน่ายหุ้นกู้ชนิดระบุชื่อผู้ถือ ประเภท</w:t>
      </w:r>
      <w:r w:rsidR="00560D29" w:rsidRPr="00EF646B">
        <w:rPr>
          <w:rFonts w:ascii="Angsana New" w:hAnsi="Angsana New"/>
          <w:spacing w:val="-4"/>
          <w:sz w:val="30"/>
          <w:szCs w:val="30"/>
          <w:cs/>
        </w:rPr>
        <w:t>ไม่ด้อยสิทธิ</w:t>
      </w:r>
      <w:r w:rsidR="00560D29" w:rsidRPr="00EF646B">
        <w:rPr>
          <w:rFonts w:ascii="Angsana New" w:hAnsi="Angsana New"/>
          <w:spacing w:val="-4"/>
          <w:sz w:val="30"/>
          <w:szCs w:val="30"/>
        </w:rPr>
        <w:t xml:space="preserve"> </w:t>
      </w:r>
      <w:r w:rsidR="007232AF" w:rsidRPr="00EF646B">
        <w:rPr>
          <w:rFonts w:ascii="Angsana New" w:hAnsi="Angsana New"/>
          <w:spacing w:val="-4"/>
          <w:sz w:val="30"/>
          <w:szCs w:val="30"/>
          <w:cs/>
        </w:rPr>
        <w:t xml:space="preserve">ไม่มีหลักประกัน และไม่มีผู้แทนผู้ถือหุ้นกู้ </w:t>
      </w:r>
      <w:r w:rsidR="00560D29" w:rsidRPr="00EF646B">
        <w:rPr>
          <w:rFonts w:ascii="Angsana New" w:hAnsi="Angsana New" w:hint="cs"/>
          <w:spacing w:val="-4"/>
          <w:sz w:val="30"/>
          <w:szCs w:val="30"/>
          <w:cs/>
        </w:rPr>
        <w:t xml:space="preserve">ซึ่งชำระดอกเบี้ยทุก </w:t>
      </w:r>
      <w:r w:rsidR="00560D29" w:rsidRPr="00EF646B">
        <w:rPr>
          <w:rFonts w:ascii="Angsana New" w:hAnsi="Angsana New"/>
          <w:spacing w:val="-4"/>
          <w:sz w:val="30"/>
          <w:szCs w:val="30"/>
        </w:rPr>
        <w:t xml:space="preserve">6 </w:t>
      </w:r>
      <w:r w:rsidR="00560D29" w:rsidRPr="00EF646B">
        <w:rPr>
          <w:rFonts w:ascii="Angsana New" w:hAnsi="Angsana New" w:hint="cs"/>
          <w:spacing w:val="-4"/>
          <w:sz w:val="30"/>
          <w:szCs w:val="30"/>
          <w:cs/>
        </w:rPr>
        <w:t xml:space="preserve">เดือน </w:t>
      </w:r>
      <w:r w:rsidR="00560D29" w:rsidRPr="00EF646B">
        <w:rPr>
          <w:rFonts w:ascii="Angsana New" w:hAnsi="Angsana New"/>
          <w:spacing w:val="-4"/>
          <w:sz w:val="30"/>
          <w:szCs w:val="30"/>
          <w:cs/>
        </w:rPr>
        <w:t>ตลอดอายุหุ้นกู้</w:t>
      </w:r>
    </w:p>
    <w:p w14:paraId="397695C0" w14:textId="77777777" w:rsidR="001B67F3" w:rsidRPr="00047EE2" w:rsidRDefault="001B67F3" w:rsidP="0004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p w14:paraId="155BAADD" w14:textId="77777777" w:rsidR="00591354" w:rsidRPr="00EF646B" w:rsidRDefault="00591354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t xml:space="preserve">บริษัทมีวงเงินคงเหลือในการออกหุ้นกู้อีกเป็นจำนวน </w:t>
      </w:r>
      <w:r w:rsidR="004E0F62" w:rsidRPr="00EF646B">
        <w:rPr>
          <w:rFonts w:ascii="Angsana New" w:hAnsi="Angsana New"/>
          <w:spacing w:val="-4"/>
          <w:sz w:val="30"/>
          <w:szCs w:val="30"/>
        </w:rPr>
        <w:t>3</w:t>
      </w:r>
      <w:r w:rsidRPr="00EF646B">
        <w:rPr>
          <w:rFonts w:ascii="Angsana New" w:hAnsi="Angsana New"/>
          <w:spacing w:val="-4"/>
          <w:sz w:val="30"/>
          <w:szCs w:val="30"/>
        </w:rPr>
        <w:t xml:space="preserve">,000 </w:t>
      </w:r>
      <w:r w:rsidRPr="00EF646B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</w:p>
    <w:p w14:paraId="6C80467C" w14:textId="77777777" w:rsidR="00047EE2" w:rsidRDefault="00047EE2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FF34A25" w14:textId="7D20C05A" w:rsidR="00734818" w:rsidRPr="00EF646B" w:rsidRDefault="00734818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ทั้งนี้ </w:t>
      </w:r>
      <w:r w:rsidR="00C2103F" w:rsidRPr="00EF646B">
        <w:rPr>
          <w:rFonts w:ascii="Angsana New" w:hAnsi="Angsana New" w:hint="cs"/>
          <w:spacing w:val="-4"/>
          <w:sz w:val="30"/>
          <w:szCs w:val="30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</w:t>
      </w:r>
      <w:r w:rsidR="00CC4613" w:rsidRPr="00EF646B">
        <w:rPr>
          <w:rFonts w:ascii="Angsana New" w:hAnsi="Angsana New" w:hint="cs"/>
          <w:spacing w:val="-4"/>
          <w:sz w:val="30"/>
          <w:szCs w:val="30"/>
          <w:cs/>
        </w:rPr>
        <w:t>ตามเกณฑ์ที่กำหนด</w:t>
      </w:r>
      <w:r w:rsidR="00C2103F" w:rsidRPr="00EF646B">
        <w:rPr>
          <w:rFonts w:ascii="Angsana New" w:hAnsi="Angsana New" w:hint="cs"/>
          <w:spacing w:val="-4"/>
          <w:sz w:val="30"/>
          <w:szCs w:val="30"/>
          <w:cs/>
        </w:rPr>
        <w:t xml:space="preserve">ตลอดอายุของหุ้นกู้ </w:t>
      </w:r>
    </w:p>
    <w:p w14:paraId="03701BD3" w14:textId="77777777" w:rsidR="00FF19A6" w:rsidRPr="00336A81" w:rsidRDefault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EE831D5" w14:textId="77777777" w:rsidR="00A024B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528225140"/>
      <w:r w:rsidRPr="00EF646B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14:paraId="2CCCC3D2" w14:textId="77777777" w:rsidR="00FD1DC3" w:rsidRPr="00047EE2" w:rsidRDefault="00FD1DC3" w:rsidP="00D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tbl>
      <w:tblPr>
        <w:tblW w:w="9225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835"/>
        <w:gridCol w:w="902"/>
        <w:gridCol w:w="1168"/>
        <w:gridCol w:w="268"/>
        <w:gridCol w:w="1175"/>
        <w:gridCol w:w="268"/>
        <w:gridCol w:w="1168"/>
        <w:gridCol w:w="268"/>
        <w:gridCol w:w="1173"/>
      </w:tblGrid>
      <w:tr w:rsidR="00A313DB" w:rsidRPr="00EF646B" w14:paraId="69C1F8DE" w14:textId="77777777" w:rsidTr="00A17D2D">
        <w:tc>
          <w:tcPr>
            <w:tcW w:w="1537" w:type="pct"/>
          </w:tcPr>
          <w:p w14:paraId="46812A7A" w14:textId="77777777" w:rsidR="00FD1DC3" w:rsidRPr="00EF646B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64476655" w14:textId="77777777" w:rsidR="00FD1DC3" w:rsidRPr="00EF646B" w:rsidRDefault="00FD1DC3" w:rsidP="00A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222DA6D1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C6574E5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6B424E47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148" w:rsidRPr="00EF646B" w14:paraId="382C143A" w14:textId="77777777" w:rsidTr="00A17D2D">
        <w:tc>
          <w:tcPr>
            <w:tcW w:w="1537" w:type="pct"/>
          </w:tcPr>
          <w:p w14:paraId="51755F3F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1ED3E4BB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3" w:type="pct"/>
          </w:tcPr>
          <w:p w14:paraId="41FAA28A" w14:textId="77777777"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A50C1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73A6259" w14:textId="77777777"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5DBBE7C" w14:textId="77777777" w:rsidR="00967148" w:rsidRPr="00EF646B" w:rsidRDefault="00CA50C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7A275FD4" w14:textId="77777777"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3943E7A" w14:textId="77777777" w:rsidR="00967148" w:rsidRPr="00EF646B" w:rsidRDefault="00CA50C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92DAEE6" w14:textId="77777777"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689BB2ED" w14:textId="77777777" w:rsidR="00967148" w:rsidRPr="00EF646B" w:rsidRDefault="00CA50C1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67148" w:rsidRPr="00EF646B" w14:paraId="68825226" w14:textId="77777777" w:rsidTr="00A17D2D">
        <w:tc>
          <w:tcPr>
            <w:tcW w:w="1537" w:type="pct"/>
          </w:tcPr>
          <w:p w14:paraId="0E10BEA7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336ECE62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5" w:type="pct"/>
            <w:gridSpan w:val="7"/>
          </w:tcPr>
          <w:p w14:paraId="3CF0448B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50C1" w:rsidRPr="00EF646B" w14:paraId="4A7E78FC" w14:textId="77777777" w:rsidTr="00A17D2D">
        <w:trPr>
          <w:trHeight w:val="80"/>
        </w:trPr>
        <w:tc>
          <w:tcPr>
            <w:tcW w:w="1537" w:type="pct"/>
          </w:tcPr>
          <w:p w14:paraId="6A966AD9" w14:textId="77777777" w:rsidR="00CA50C1" w:rsidRPr="00EF646B" w:rsidRDefault="00CA50C1" w:rsidP="00CA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9" w:type="pct"/>
            <w:tcBorders>
              <w:left w:val="nil"/>
            </w:tcBorders>
          </w:tcPr>
          <w:p w14:paraId="278DE804" w14:textId="77777777" w:rsidR="00CA50C1" w:rsidRPr="00EF646B" w:rsidRDefault="00CA50C1" w:rsidP="00CA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</w:tcPr>
          <w:p w14:paraId="0A0AAB7C" w14:textId="77777777" w:rsidR="00CA50C1" w:rsidRPr="00A17D2D" w:rsidRDefault="00811002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8.68</w:t>
            </w:r>
          </w:p>
        </w:tc>
        <w:tc>
          <w:tcPr>
            <w:tcW w:w="145" w:type="pct"/>
          </w:tcPr>
          <w:p w14:paraId="56617934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7473B2D4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7.57</w:t>
            </w:r>
          </w:p>
        </w:tc>
        <w:tc>
          <w:tcPr>
            <w:tcW w:w="145" w:type="pct"/>
          </w:tcPr>
          <w:p w14:paraId="15A06149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</w:tcPr>
          <w:p w14:paraId="44C0E125" w14:textId="77777777" w:rsidR="00CA50C1" w:rsidRPr="00A17D2D" w:rsidRDefault="00811002" w:rsidP="00CA50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1.94</w:t>
            </w:r>
          </w:p>
        </w:tc>
        <w:tc>
          <w:tcPr>
            <w:tcW w:w="145" w:type="pct"/>
          </w:tcPr>
          <w:p w14:paraId="368A280D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</w:tcPr>
          <w:p w14:paraId="6D2F4BDE" w14:textId="77777777" w:rsidR="00CA50C1" w:rsidRPr="00A17D2D" w:rsidRDefault="00CA50C1" w:rsidP="00CA50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1.17</w:t>
            </w:r>
          </w:p>
        </w:tc>
      </w:tr>
      <w:tr w:rsidR="00CA50C1" w:rsidRPr="00EF646B" w14:paraId="5181AD86" w14:textId="77777777" w:rsidTr="00A17D2D">
        <w:tc>
          <w:tcPr>
            <w:tcW w:w="1537" w:type="pct"/>
          </w:tcPr>
          <w:p w14:paraId="70F446C4" w14:textId="77777777" w:rsidR="00CA50C1" w:rsidRPr="00EF646B" w:rsidRDefault="00CA50C1" w:rsidP="00CA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9" w:type="pct"/>
            <w:tcBorders>
              <w:left w:val="nil"/>
            </w:tcBorders>
          </w:tcPr>
          <w:p w14:paraId="664BCAA2" w14:textId="77777777" w:rsidR="00CA50C1" w:rsidRPr="00EF646B" w:rsidRDefault="00CA50C1" w:rsidP="00CA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4A98564" w14:textId="072F2748" w:rsidR="00CA50C1" w:rsidRPr="00A17D2D" w:rsidRDefault="00811002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2,</w:t>
            </w:r>
            <w:r w:rsidR="00BE5E6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854.05</w:t>
            </w:r>
          </w:p>
        </w:tc>
        <w:tc>
          <w:tcPr>
            <w:tcW w:w="145" w:type="pct"/>
          </w:tcPr>
          <w:p w14:paraId="766F0D50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D5EBAEA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2,235.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5" w:type="pct"/>
          </w:tcPr>
          <w:p w14:paraId="5635586E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78E615B" w14:textId="77777777" w:rsidR="00CA50C1" w:rsidRPr="00A17D2D" w:rsidRDefault="00811002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14.42</w:t>
            </w:r>
          </w:p>
        </w:tc>
        <w:tc>
          <w:tcPr>
            <w:tcW w:w="145" w:type="pct"/>
          </w:tcPr>
          <w:p w14:paraId="0C39C165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EBCF14C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6.13</w:t>
            </w:r>
          </w:p>
        </w:tc>
      </w:tr>
      <w:tr w:rsidR="00CA50C1" w:rsidRPr="00EF646B" w14:paraId="16F5F58F" w14:textId="77777777" w:rsidTr="00A17D2D">
        <w:tc>
          <w:tcPr>
            <w:tcW w:w="1537" w:type="pct"/>
          </w:tcPr>
          <w:p w14:paraId="76EAE15E" w14:textId="77777777" w:rsidR="00CA50C1" w:rsidRPr="00EF646B" w:rsidRDefault="00CA50C1" w:rsidP="00CA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  <w:tcBorders>
              <w:left w:val="nil"/>
            </w:tcBorders>
          </w:tcPr>
          <w:p w14:paraId="2BD4BE5F" w14:textId="77777777" w:rsidR="00CA50C1" w:rsidRPr="00EF646B" w:rsidRDefault="00CA50C1" w:rsidP="00CA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1B9819A8" w14:textId="578676E8" w:rsidR="00CA50C1" w:rsidRPr="00A17D2D" w:rsidRDefault="00811002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BE5E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862.73</w:t>
            </w:r>
          </w:p>
        </w:tc>
        <w:tc>
          <w:tcPr>
            <w:tcW w:w="145" w:type="pct"/>
          </w:tcPr>
          <w:p w14:paraId="351CFF06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4705D7A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2,242.9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</w:tcPr>
          <w:p w14:paraId="55BED20F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148D60E5" w14:textId="77777777" w:rsidR="00CA50C1" w:rsidRPr="00A17D2D" w:rsidRDefault="00811002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16.36</w:t>
            </w:r>
          </w:p>
        </w:tc>
        <w:tc>
          <w:tcPr>
            <w:tcW w:w="145" w:type="pct"/>
          </w:tcPr>
          <w:p w14:paraId="0ECAE3B2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188DE77A" w14:textId="77777777" w:rsidR="00CA50C1" w:rsidRPr="00A17D2D" w:rsidRDefault="00CA50C1" w:rsidP="00CA50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7D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7.30</w:t>
            </w:r>
          </w:p>
        </w:tc>
      </w:tr>
    </w:tbl>
    <w:p w14:paraId="74DA384D" w14:textId="77777777" w:rsidR="00FD1DC3" w:rsidRPr="00047EE2" w:rsidRDefault="00FD1DC3" w:rsidP="00D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bookmarkEnd w:id="8"/>
    <w:p w14:paraId="72AEDB81" w14:textId="77777777" w:rsidR="00A024B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p w14:paraId="3927D5AE" w14:textId="77777777" w:rsidR="00FD1DC3" w:rsidRPr="006407B1" w:rsidRDefault="00FD1DC3">
      <w:pPr>
        <w:rPr>
          <w:rFonts w:ascii="Angsana New" w:hAnsi="Angsana New"/>
          <w:sz w:val="20"/>
          <w:szCs w:val="20"/>
        </w:rPr>
      </w:pPr>
    </w:p>
    <w:tbl>
      <w:tblPr>
        <w:tblW w:w="9225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871"/>
        <w:gridCol w:w="1260"/>
        <w:gridCol w:w="236"/>
        <w:gridCol w:w="1149"/>
        <w:gridCol w:w="236"/>
        <w:gridCol w:w="1076"/>
        <w:gridCol w:w="236"/>
        <w:gridCol w:w="1161"/>
      </w:tblGrid>
      <w:tr w:rsidR="004D4381" w:rsidRPr="00EF646B" w14:paraId="21461DF3" w14:textId="77777777" w:rsidTr="004D4381">
        <w:trPr>
          <w:tblHeader/>
        </w:trPr>
        <w:tc>
          <w:tcPr>
            <w:tcW w:w="2098" w:type="pct"/>
          </w:tcPr>
          <w:p w14:paraId="483D4AC1" w14:textId="77777777" w:rsidR="004D4381" w:rsidRPr="00EF646B" w:rsidRDefault="004D4381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pct"/>
            <w:gridSpan w:val="3"/>
          </w:tcPr>
          <w:p w14:paraId="7269A015" w14:textId="77777777" w:rsidR="004D4381" w:rsidRPr="00EF646B" w:rsidRDefault="004D4381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92F3AE4" w14:textId="77777777" w:rsidR="004D4381" w:rsidRPr="00EF646B" w:rsidRDefault="004D4381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03F32103" w14:textId="77777777" w:rsidR="004D4381" w:rsidRPr="00EF646B" w:rsidRDefault="004D4381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816" w:rsidRPr="00EF646B" w14:paraId="6A9EB69A" w14:textId="77777777" w:rsidTr="0038301B">
        <w:trPr>
          <w:tblHeader/>
        </w:trPr>
        <w:tc>
          <w:tcPr>
            <w:tcW w:w="2098" w:type="pct"/>
          </w:tcPr>
          <w:p w14:paraId="19F7AD0D" w14:textId="77777777" w:rsidR="005C3816" w:rsidRPr="00EF646B" w:rsidRDefault="005C3816" w:rsidP="005C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4DB680EC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6D7CB639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4679666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7501C442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FD305D2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3D932E38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5260E785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4D4381" w:rsidRPr="00EF646B" w14:paraId="08EC64B6" w14:textId="77777777" w:rsidTr="004D4381">
        <w:trPr>
          <w:tblHeader/>
        </w:trPr>
        <w:tc>
          <w:tcPr>
            <w:tcW w:w="2098" w:type="pct"/>
          </w:tcPr>
          <w:p w14:paraId="65D01141" w14:textId="77777777" w:rsidR="004D4381" w:rsidRPr="00EF646B" w:rsidRDefault="004D4381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2" w:type="pct"/>
            <w:gridSpan w:val="7"/>
          </w:tcPr>
          <w:p w14:paraId="7A32C63F" w14:textId="77777777" w:rsidR="004D4381" w:rsidRPr="00EF646B" w:rsidRDefault="004D4381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3816" w:rsidRPr="00EF646B" w14:paraId="1DC82D14" w14:textId="77777777" w:rsidTr="0038301B">
        <w:tc>
          <w:tcPr>
            <w:tcW w:w="2098" w:type="pct"/>
          </w:tcPr>
          <w:p w14:paraId="6FE05D7A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เจ้าหนี้ค้างจ่ายนิติบุคคลโครงการที่รอการจัดตั้ง</w:t>
            </w:r>
          </w:p>
        </w:tc>
        <w:tc>
          <w:tcPr>
            <w:tcW w:w="683" w:type="pct"/>
          </w:tcPr>
          <w:p w14:paraId="0D6EF67A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247.16</w:t>
            </w:r>
          </w:p>
        </w:tc>
        <w:tc>
          <w:tcPr>
            <w:tcW w:w="128" w:type="pct"/>
          </w:tcPr>
          <w:p w14:paraId="74F2622F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11ADAA4D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218.3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4E6AFDF3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799D3308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EBBBF5B" w14:textId="77777777" w:rsidR="005C3816" w:rsidRPr="00A77749" w:rsidRDefault="005C3816" w:rsidP="005C38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23A8CCDE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C3816" w:rsidRPr="00EF646B" w14:paraId="3F0C229D" w14:textId="77777777" w:rsidTr="0038301B">
        <w:tc>
          <w:tcPr>
            <w:tcW w:w="2098" w:type="pct"/>
          </w:tcPr>
          <w:p w14:paraId="2376163C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กร</w:t>
            </w:r>
          </w:p>
        </w:tc>
        <w:tc>
          <w:tcPr>
            <w:tcW w:w="683" w:type="pct"/>
          </w:tcPr>
          <w:p w14:paraId="043FB798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75.25</w:t>
            </w:r>
          </w:p>
        </w:tc>
        <w:tc>
          <w:tcPr>
            <w:tcW w:w="128" w:type="pct"/>
          </w:tcPr>
          <w:p w14:paraId="1B72F3C0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23FDC2B3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37.70</w:t>
            </w:r>
          </w:p>
        </w:tc>
        <w:tc>
          <w:tcPr>
            <w:tcW w:w="128" w:type="pct"/>
          </w:tcPr>
          <w:p w14:paraId="59231E79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3354F2CE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26.66</w:t>
            </w:r>
          </w:p>
        </w:tc>
        <w:tc>
          <w:tcPr>
            <w:tcW w:w="128" w:type="pct"/>
          </w:tcPr>
          <w:p w14:paraId="5CF3A36C" w14:textId="77777777" w:rsidR="005C3816" w:rsidRPr="00A77749" w:rsidRDefault="005C3816" w:rsidP="005C38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09D1573B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</w:t>
            </w: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54</w:t>
            </w:r>
          </w:p>
        </w:tc>
      </w:tr>
      <w:tr w:rsidR="005C3816" w:rsidRPr="00EF646B" w14:paraId="748B0A86" w14:textId="77777777" w:rsidTr="0038301B">
        <w:tc>
          <w:tcPr>
            <w:tcW w:w="2098" w:type="pct"/>
          </w:tcPr>
          <w:p w14:paraId="4F98B302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เงินประกันค่าต่อเติมบ้าน</w:t>
            </w:r>
          </w:p>
        </w:tc>
        <w:tc>
          <w:tcPr>
            <w:tcW w:w="683" w:type="pct"/>
          </w:tcPr>
          <w:p w14:paraId="301822A1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17.52</w:t>
            </w:r>
          </w:p>
        </w:tc>
        <w:tc>
          <w:tcPr>
            <w:tcW w:w="128" w:type="pct"/>
          </w:tcPr>
          <w:p w14:paraId="28F5383B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27AFCAF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17.95</w:t>
            </w:r>
          </w:p>
        </w:tc>
        <w:tc>
          <w:tcPr>
            <w:tcW w:w="128" w:type="pct"/>
          </w:tcPr>
          <w:p w14:paraId="233CA9D5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694C0533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47077E8" w14:textId="77777777" w:rsidR="005C3816" w:rsidRPr="00A77749" w:rsidRDefault="005C3816" w:rsidP="005C38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09B4B4DC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C3816" w:rsidRPr="00EF646B" w14:paraId="434C2B81" w14:textId="77777777" w:rsidTr="0038301B">
        <w:tc>
          <w:tcPr>
            <w:tcW w:w="2098" w:type="pct"/>
          </w:tcPr>
          <w:p w14:paraId="151FB623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ภาษีขายรอรับรู้</w:t>
            </w:r>
          </w:p>
        </w:tc>
        <w:tc>
          <w:tcPr>
            <w:tcW w:w="683" w:type="pct"/>
          </w:tcPr>
          <w:p w14:paraId="7C9B0F23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16.41</w:t>
            </w:r>
          </w:p>
        </w:tc>
        <w:tc>
          <w:tcPr>
            <w:tcW w:w="128" w:type="pct"/>
          </w:tcPr>
          <w:p w14:paraId="63A0BB48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283DA5E1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2.22</w:t>
            </w:r>
          </w:p>
        </w:tc>
        <w:tc>
          <w:tcPr>
            <w:tcW w:w="128" w:type="pct"/>
          </w:tcPr>
          <w:p w14:paraId="601171B8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1844768A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0.11</w:t>
            </w:r>
          </w:p>
        </w:tc>
        <w:tc>
          <w:tcPr>
            <w:tcW w:w="128" w:type="pct"/>
          </w:tcPr>
          <w:p w14:paraId="158445AE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0E71EADF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C3816" w:rsidRPr="00EF646B" w14:paraId="6CE9D398" w14:textId="77777777" w:rsidTr="0038301B">
        <w:tc>
          <w:tcPr>
            <w:tcW w:w="2098" w:type="pct"/>
          </w:tcPr>
          <w:p w14:paraId="5C2DBA12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14825F2" w14:textId="552C7597" w:rsidR="005C3816" w:rsidRPr="00A77749" w:rsidRDefault="00A2098D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7.2</w:t>
            </w:r>
            <w:r w:rsidR="001D2F50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27E493DA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708CAFF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0.32</w:t>
            </w:r>
          </w:p>
        </w:tc>
        <w:tc>
          <w:tcPr>
            <w:tcW w:w="128" w:type="pct"/>
          </w:tcPr>
          <w:p w14:paraId="77603FF9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2831B28" w14:textId="77777777" w:rsidR="005C3816" w:rsidRPr="00A77749" w:rsidRDefault="00A2098D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128" w:type="pct"/>
          </w:tcPr>
          <w:p w14:paraId="3AB5B65B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8219F51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7774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0.04</w:t>
            </w:r>
          </w:p>
        </w:tc>
      </w:tr>
      <w:tr w:rsidR="005C3816" w:rsidRPr="00EF646B" w14:paraId="63D9A888" w14:textId="77777777" w:rsidTr="0038301B">
        <w:tc>
          <w:tcPr>
            <w:tcW w:w="2098" w:type="pct"/>
          </w:tcPr>
          <w:p w14:paraId="61676102" w14:textId="77777777" w:rsidR="005C3816" w:rsidRPr="00EF646B" w:rsidRDefault="005C3816" w:rsidP="005C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56016E0E" w14:textId="62A63BEE" w:rsidR="005C3816" w:rsidRPr="00A77749" w:rsidRDefault="00A2098D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363.5</w:t>
            </w:r>
            <w:r w:rsidR="000D7867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0FE7F13F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01EAF6A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276.53</w:t>
            </w:r>
          </w:p>
        </w:tc>
        <w:tc>
          <w:tcPr>
            <w:tcW w:w="128" w:type="pct"/>
          </w:tcPr>
          <w:p w14:paraId="443C51D2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91BB6BC" w14:textId="77777777" w:rsidR="005C3816" w:rsidRPr="00C90617" w:rsidRDefault="00A2098D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26.81</w:t>
            </w:r>
          </w:p>
        </w:tc>
        <w:tc>
          <w:tcPr>
            <w:tcW w:w="128" w:type="pct"/>
          </w:tcPr>
          <w:p w14:paraId="173E3526" w14:textId="77777777" w:rsidR="005C3816" w:rsidRPr="00A77749" w:rsidRDefault="005C3816" w:rsidP="005C38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4889A708" w14:textId="77777777" w:rsidR="005C3816" w:rsidRPr="00C90617" w:rsidRDefault="005C3816" w:rsidP="005C381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90617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6.58</w:t>
            </w:r>
          </w:p>
        </w:tc>
      </w:tr>
    </w:tbl>
    <w:p w14:paraId="30236650" w14:textId="77777777" w:rsidR="00FD1DC3" w:rsidRPr="00047EE2" w:rsidRDefault="00FD1DC3" w:rsidP="00812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9E4712C" w14:textId="77777777" w:rsidR="00311BB4" w:rsidRPr="00EF646B" w:rsidRDefault="0030012C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รายได้สิทธิการเช่ารอตัดบัญชี</w:t>
      </w:r>
    </w:p>
    <w:p w14:paraId="3BD662BA" w14:textId="77777777" w:rsidR="000E5384" w:rsidRPr="005C3816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92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7"/>
        <w:gridCol w:w="993"/>
        <w:gridCol w:w="1168"/>
        <w:gridCol w:w="272"/>
        <w:gridCol w:w="1083"/>
        <w:gridCol w:w="272"/>
        <w:gridCol w:w="1176"/>
        <w:gridCol w:w="237"/>
        <w:gridCol w:w="1165"/>
      </w:tblGrid>
      <w:tr w:rsidR="000E5384" w:rsidRPr="00EF646B" w14:paraId="070A60EF" w14:textId="77777777" w:rsidTr="00A77749">
        <w:tc>
          <w:tcPr>
            <w:tcW w:w="1557" w:type="pct"/>
          </w:tcPr>
          <w:p w14:paraId="2A9646D3" w14:textId="77777777"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6227CA8B" w14:textId="77777777"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2B9211AF" w14:textId="77777777"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DBD4297" w14:textId="77777777"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00B0506F" w14:textId="77777777" w:rsidR="000E5384" w:rsidRPr="00EF646B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148" w:rsidRPr="00EF646B" w14:paraId="5819A75F" w14:textId="77777777" w:rsidTr="00A77749">
        <w:trPr>
          <w:trHeight w:val="425"/>
        </w:trPr>
        <w:tc>
          <w:tcPr>
            <w:tcW w:w="1557" w:type="pct"/>
          </w:tcPr>
          <w:p w14:paraId="3435638E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38FC70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</w:tcPr>
          <w:p w14:paraId="48393F93" w14:textId="77777777"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E1E7C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748B568" w14:textId="77777777"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B6429CE" w14:textId="77777777" w:rsidR="00967148" w:rsidRPr="00EF646B" w:rsidRDefault="006E1E7C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6CA48133" w14:textId="77777777"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7DFD78A9" w14:textId="77777777" w:rsidR="00967148" w:rsidRPr="00EF646B" w:rsidRDefault="006E1E7C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000AE468" w14:textId="77777777" w:rsidR="00967148" w:rsidRPr="00EF646B" w:rsidRDefault="00967148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CE92ABF" w14:textId="77777777" w:rsidR="00967148" w:rsidRPr="00EF646B" w:rsidRDefault="006E1E7C" w:rsidP="0096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67148" w:rsidRPr="00EF646B" w14:paraId="57B252E9" w14:textId="77777777" w:rsidTr="00A77749">
        <w:trPr>
          <w:trHeight w:val="344"/>
        </w:trPr>
        <w:tc>
          <w:tcPr>
            <w:tcW w:w="1557" w:type="pct"/>
          </w:tcPr>
          <w:p w14:paraId="6B36C1A6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EAFEADA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907" w:type="pct"/>
            <w:gridSpan w:val="7"/>
          </w:tcPr>
          <w:p w14:paraId="2DD17640" w14:textId="77777777" w:rsidR="00967148" w:rsidRPr="00EF646B" w:rsidRDefault="00967148" w:rsidP="009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1EC4" w:rsidRPr="00EF646B" w14:paraId="4BBB4B95" w14:textId="77777777" w:rsidTr="00A77749">
        <w:tc>
          <w:tcPr>
            <w:tcW w:w="1557" w:type="pct"/>
          </w:tcPr>
          <w:p w14:paraId="6F23906E" w14:textId="77777777" w:rsidR="00111EC4" w:rsidRPr="00EF646B" w:rsidRDefault="00111EC4" w:rsidP="00A7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" w:right="-2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37" w:type="pct"/>
          </w:tcPr>
          <w:p w14:paraId="4268B95B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9BB964" w14:textId="77777777" w:rsidR="00111EC4" w:rsidRPr="00EF646B" w:rsidRDefault="005242A5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306.</w:t>
            </w:r>
            <w:r w:rsidR="006C3ADF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7" w:type="pct"/>
          </w:tcPr>
          <w:p w14:paraId="5F24094B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4856588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147" w:type="pct"/>
          </w:tcPr>
          <w:p w14:paraId="0C94B95F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098365F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A6AB194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2B5727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11EC4" w:rsidRPr="00EF646B" w14:paraId="1BDB0B34" w14:textId="77777777" w:rsidTr="00A77749">
        <w:tc>
          <w:tcPr>
            <w:tcW w:w="1557" w:type="pct"/>
          </w:tcPr>
          <w:p w14:paraId="6B4F79DA" w14:textId="77777777" w:rsidR="00111EC4" w:rsidRPr="00EF646B" w:rsidRDefault="00111EC4" w:rsidP="00A77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9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37" w:type="pct"/>
          </w:tcPr>
          <w:p w14:paraId="6302A185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6FB58EF" w14:textId="12804021" w:rsidR="00111EC4" w:rsidRPr="00EF646B" w:rsidRDefault="00A74271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6C3ADF">
              <w:rPr>
                <w:rFonts w:ascii="Angsana New" w:hAnsi="Angsana New"/>
                <w:sz w:val="30"/>
                <w:szCs w:val="30"/>
              </w:rPr>
              <w:t>128.</w:t>
            </w:r>
            <w:r w:rsidR="002D700F">
              <w:rPr>
                <w:rFonts w:ascii="Angsana New" w:hAnsi="Angsana New"/>
                <w:sz w:val="30"/>
                <w:szCs w:val="30"/>
              </w:rPr>
              <w:t>7</w:t>
            </w:r>
            <w:r w:rsidR="006C3A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38FBF10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CA19490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6,</w:t>
            </w:r>
            <w:r w:rsidR="006C3ADF">
              <w:rPr>
                <w:rFonts w:ascii="Angsana New" w:hAnsi="Angsana New"/>
                <w:sz w:val="30"/>
                <w:szCs w:val="30"/>
              </w:rPr>
              <w:t>435.61</w:t>
            </w:r>
          </w:p>
        </w:tc>
        <w:tc>
          <w:tcPr>
            <w:tcW w:w="147" w:type="pct"/>
          </w:tcPr>
          <w:p w14:paraId="3DCD4AA7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7B5C98E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401FABD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AFD20AB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11EC4" w:rsidRPr="00EF646B" w14:paraId="74171ABE" w14:textId="77777777" w:rsidTr="00A77749">
        <w:tc>
          <w:tcPr>
            <w:tcW w:w="1557" w:type="pct"/>
          </w:tcPr>
          <w:p w14:paraId="3D497D84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47611090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1C53575" w14:textId="088CCEA7" w:rsidR="00111EC4" w:rsidRPr="00EF646B" w:rsidRDefault="00F65757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6C3ADF">
              <w:rPr>
                <w:rFonts w:ascii="Angsana New" w:hAnsi="Angsana New"/>
                <w:b/>
                <w:bCs/>
                <w:sz w:val="30"/>
                <w:szCs w:val="30"/>
              </w:rPr>
              <w:t>435.</w:t>
            </w:r>
            <w:r w:rsidR="002D700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C3AD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35A0BED8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2C62953" w14:textId="77777777" w:rsidR="00111EC4" w:rsidRPr="00EF646B" w:rsidRDefault="006C3ADF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6,741.67</w:t>
            </w:r>
          </w:p>
        </w:tc>
        <w:tc>
          <w:tcPr>
            <w:tcW w:w="147" w:type="pct"/>
          </w:tcPr>
          <w:p w14:paraId="372C5295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A68FAAA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865321C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D403AA9" w14:textId="77777777" w:rsidR="00111EC4" w:rsidRPr="00EF646B" w:rsidRDefault="00111EC4" w:rsidP="00111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569D174" w14:textId="647E20AF" w:rsidR="00C219B9" w:rsidRDefault="00C219B9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55B8BF1A" w14:textId="77777777" w:rsidR="00047EE2" w:rsidRPr="005C3816" w:rsidRDefault="00047EE2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37950E4E" w14:textId="77777777" w:rsidR="00850D01" w:rsidRPr="00EF646B" w:rsidRDefault="00850D01" w:rsidP="00C2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รายการเคลื่อนไหวของรายไ</w:t>
      </w:r>
      <w:r w:rsidR="00C22A5C" w:rsidRPr="00EF646B">
        <w:rPr>
          <w:rFonts w:ascii="Angsana New" w:hAnsi="Angsana New" w:hint="cs"/>
          <w:sz w:val="30"/>
          <w:szCs w:val="30"/>
          <w:cs/>
        </w:rPr>
        <w:t>ด้สิทธิการเช่ารอตัดบัญชี</w:t>
      </w:r>
      <w:r w:rsidR="00B537D0" w:rsidRPr="00EF646B">
        <w:rPr>
          <w:rFonts w:ascii="Angsana New" w:hAnsi="Angsana New"/>
          <w:sz w:val="30"/>
          <w:szCs w:val="30"/>
          <w:cs/>
        </w:rPr>
        <w:t>สำหรับ</w:t>
      </w:r>
      <w:r w:rsidR="00967148" w:rsidRPr="00EF646B">
        <w:rPr>
          <w:rFonts w:ascii="Angsana New" w:hAnsi="Angsana New" w:hint="cs"/>
          <w:sz w:val="30"/>
          <w:szCs w:val="30"/>
          <w:cs/>
        </w:rPr>
        <w:t>ปีสิ้นสุด</w:t>
      </w:r>
      <w:r w:rsidR="00B537D0"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="00B537D0" w:rsidRPr="00EF646B">
        <w:rPr>
          <w:rFonts w:ascii="Angsana New" w:hAnsi="Angsana New"/>
          <w:sz w:val="30"/>
          <w:szCs w:val="30"/>
        </w:rPr>
        <w:t>30</w:t>
      </w:r>
      <w:r w:rsidR="00B537D0" w:rsidRPr="00EF646B">
        <w:rPr>
          <w:rFonts w:ascii="Angsana New" w:hAnsi="Angsana New"/>
          <w:sz w:val="30"/>
          <w:szCs w:val="30"/>
          <w:cs/>
        </w:rPr>
        <w:t xml:space="preserve"> กันยายน</w:t>
      </w:r>
      <w:r w:rsidR="00502181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p w14:paraId="6C52A4E5" w14:textId="77777777" w:rsidR="00850D01" w:rsidRPr="005C3816" w:rsidRDefault="00850D01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2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52"/>
        <w:gridCol w:w="531"/>
        <w:gridCol w:w="1347"/>
        <w:gridCol w:w="237"/>
        <w:gridCol w:w="1210"/>
        <w:gridCol w:w="237"/>
        <w:gridCol w:w="1384"/>
        <w:gridCol w:w="237"/>
        <w:gridCol w:w="1215"/>
      </w:tblGrid>
      <w:tr w:rsidR="00BE70F4" w:rsidRPr="00EF646B" w14:paraId="46293D9C" w14:textId="77777777" w:rsidTr="00B35A4C">
        <w:tc>
          <w:tcPr>
            <w:tcW w:w="1542" w:type="pct"/>
          </w:tcPr>
          <w:p w14:paraId="398CC7DF" w14:textId="77777777" w:rsidR="00311BB4" w:rsidRPr="00EF646B" w:rsidRDefault="000E5384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7" w:type="pct"/>
          </w:tcPr>
          <w:p w14:paraId="68DC9864" w14:textId="77777777" w:rsidR="00311BB4" w:rsidRPr="00EF646B" w:rsidRDefault="00311BB4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</w:tcPr>
          <w:p w14:paraId="71CF211F" w14:textId="77777777" w:rsidR="00311BB4" w:rsidRPr="00EF646B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2369893" w14:textId="77777777" w:rsidR="00311BB4" w:rsidRPr="00EF646B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3" w:type="pct"/>
            <w:gridSpan w:val="3"/>
          </w:tcPr>
          <w:p w14:paraId="7388120C" w14:textId="77777777" w:rsidR="00311BB4" w:rsidRPr="00EF646B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935" w:rsidRPr="00EF646B" w14:paraId="06C7EE37" w14:textId="77777777" w:rsidTr="00B35A4C">
        <w:tc>
          <w:tcPr>
            <w:tcW w:w="1542" w:type="pct"/>
          </w:tcPr>
          <w:p w14:paraId="372D6F33" w14:textId="77777777"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14:paraId="650FD616" w14:textId="77777777"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vAlign w:val="center"/>
          </w:tcPr>
          <w:p w14:paraId="2B94ECAD" w14:textId="77777777" w:rsidR="00E30935" w:rsidRPr="006E1E7C" w:rsidRDefault="006E1E7C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8" w:type="pct"/>
          </w:tcPr>
          <w:p w14:paraId="0B4864CB" w14:textId="77777777" w:rsidR="00E30935" w:rsidRPr="006E1E7C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34F7F35" w14:textId="77777777" w:rsidR="00E30935" w:rsidRPr="006E1E7C" w:rsidRDefault="006E1E7C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28" w:type="pct"/>
          </w:tcPr>
          <w:p w14:paraId="4BD00EB0" w14:textId="77777777" w:rsidR="00E30935" w:rsidRPr="006E1E7C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14:paraId="07D0484A" w14:textId="77777777" w:rsidR="00E30935" w:rsidRPr="006E1E7C" w:rsidRDefault="006E1E7C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8" w:type="pct"/>
          </w:tcPr>
          <w:p w14:paraId="5C71E3E5" w14:textId="77777777" w:rsidR="00E30935" w:rsidRPr="006E1E7C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14:paraId="1840BE0E" w14:textId="77777777" w:rsidR="00E30935" w:rsidRPr="006E1E7C" w:rsidRDefault="006E1E7C" w:rsidP="00E3093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E30935" w:rsidRPr="00EF646B" w14:paraId="3705956C" w14:textId="77777777" w:rsidTr="00A77749">
        <w:tc>
          <w:tcPr>
            <w:tcW w:w="1542" w:type="pct"/>
          </w:tcPr>
          <w:p w14:paraId="3F0A6043" w14:textId="77777777"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14:paraId="0C1BD198" w14:textId="77777777"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71" w:type="pct"/>
            <w:gridSpan w:val="7"/>
          </w:tcPr>
          <w:p w14:paraId="2244733C" w14:textId="77777777" w:rsidR="00E30935" w:rsidRPr="00EF646B" w:rsidRDefault="00E30935" w:rsidP="00E3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0935" w:rsidRPr="00EF646B" w14:paraId="39C1C1C7" w14:textId="77777777" w:rsidTr="00B35A4C">
        <w:tc>
          <w:tcPr>
            <w:tcW w:w="1542" w:type="pct"/>
          </w:tcPr>
          <w:p w14:paraId="6C4214CB" w14:textId="77777777" w:rsidR="00E30935" w:rsidRPr="00EF646B" w:rsidRDefault="00E30935" w:rsidP="00A7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7" w:type="pct"/>
          </w:tcPr>
          <w:p w14:paraId="3E24914E" w14:textId="77777777" w:rsidR="00E30935" w:rsidRPr="00EF646B" w:rsidRDefault="00E3093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1BE723FF" w14:textId="77777777" w:rsidR="00E30935" w:rsidRPr="00EF646B" w:rsidRDefault="00E30935" w:rsidP="00E309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D5CAC21" w14:textId="77777777"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37443432" w14:textId="77777777" w:rsidR="00E30935" w:rsidRPr="00EF646B" w:rsidRDefault="00E30935" w:rsidP="00E309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E934392" w14:textId="77777777"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029416FA" w14:textId="77777777" w:rsidR="00E30935" w:rsidRPr="00EF646B" w:rsidRDefault="00E30935" w:rsidP="00E3093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6422D9F" w14:textId="77777777" w:rsidR="00E30935" w:rsidRPr="00EF646B" w:rsidRDefault="00E30935" w:rsidP="00E309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33DCD41A" w14:textId="77777777" w:rsidR="00E30935" w:rsidRPr="00EF646B" w:rsidRDefault="00E30935" w:rsidP="00E3093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0626B7" w:rsidRPr="00EF646B" w14:paraId="67933BFC" w14:textId="77777777" w:rsidTr="00B35A4C">
        <w:tc>
          <w:tcPr>
            <w:tcW w:w="1542" w:type="pct"/>
          </w:tcPr>
          <w:p w14:paraId="5933BFCD" w14:textId="77777777" w:rsidR="000626B7" w:rsidRPr="00EF646B" w:rsidRDefault="000626B7" w:rsidP="0006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7" w:type="pct"/>
          </w:tcPr>
          <w:p w14:paraId="31520F2A" w14:textId="77777777" w:rsidR="000626B7" w:rsidRPr="00EF646B" w:rsidRDefault="000626B7" w:rsidP="0006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341C831E" w14:textId="77777777" w:rsidR="000626B7" w:rsidRPr="00EF646B" w:rsidRDefault="006C3ADF" w:rsidP="000626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6,741.67</w:t>
            </w:r>
          </w:p>
        </w:tc>
        <w:tc>
          <w:tcPr>
            <w:tcW w:w="128" w:type="pct"/>
          </w:tcPr>
          <w:p w14:paraId="44DEECF7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37359C1E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7,047.73</w:t>
            </w:r>
          </w:p>
        </w:tc>
        <w:tc>
          <w:tcPr>
            <w:tcW w:w="128" w:type="pct"/>
          </w:tcPr>
          <w:p w14:paraId="1EB30351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5492FACA" w14:textId="77777777" w:rsidR="000626B7" w:rsidRPr="003F4A4E" w:rsidRDefault="000626B7" w:rsidP="00062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3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ABF259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507D0770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626B7" w:rsidRPr="00EF646B" w14:paraId="179A64A5" w14:textId="77777777" w:rsidTr="00B35A4C">
        <w:tc>
          <w:tcPr>
            <w:tcW w:w="1542" w:type="pct"/>
          </w:tcPr>
          <w:p w14:paraId="16712CC2" w14:textId="77777777" w:rsidR="000626B7" w:rsidRPr="00EF646B" w:rsidRDefault="000626B7" w:rsidP="0006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87" w:type="pct"/>
          </w:tcPr>
          <w:p w14:paraId="0ECECBC5" w14:textId="77777777" w:rsidR="000626B7" w:rsidRPr="00EF646B" w:rsidRDefault="000626B7" w:rsidP="0006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E6C0E5F" w14:textId="77777777" w:rsidR="000626B7" w:rsidRPr="00EF646B" w:rsidRDefault="006C3ADF" w:rsidP="000626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(306.06)</w:t>
            </w:r>
          </w:p>
        </w:tc>
        <w:tc>
          <w:tcPr>
            <w:tcW w:w="128" w:type="pct"/>
          </w:tcPr>
          <w:p w14:paraId="02702922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3E6AFEE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(306.06)</w:t>
            </w:r>
          </w:p>
        </w:tc>
        <w:tc>
          <w:tcPr>
            <w:tcW w:w="128" w:type="pct"/>
          </w:tcPr>
          <w:p w14:paraId="63F8083D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3D6107A4" w14:textId="77777777" w:rsidR="000626B7" w:rsidRPr="003F4A4E" w:rsidRDefault="000626B7" w:rsidP="00062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3F4A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6F059B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436DBC9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626B7" w:rsidRPr="00EF646B" w14:paraId="21E82948" w14:textId="77777777" w:rsidTr="00B35A4C">
        <w:tc>
          <w:tcPr>
            <w:tcW w:w="1542" w:type="pct"/>
          </w:tcPr>
          <w:p w14:paraId="1913D161" w14:textId="77777777" w:rsidR="000626B7" w:rsidRPr="00EF646B" w:rsidRDefault="000626B7" w:rsidP="0006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7" w:type="pct"/>
          </w:tcPr>
          <w:p w14:paraId="28543C00" w14:textId="77777777" w:rsidR="000626B7" w:rsidRPr="00EF646B" w:rsidRDefault="000626B7" w:rsidP="0006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428E8399" w14:textId="19D82689" w:rsidR="000626B7" w:rsidRPr="00EF646B" w:rsidRDefault="006C3ADF" w:rsidP="000626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6,435.</w:t>
            </w:r>
            <w:r w:rsidR="00545E2F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14:paraId="705B55E0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AFA75A5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6,741.67</w:t>
            </w:r>
          </w:p>
        </w:tc>
        <w:tc>
          <w:tcPr>
            <w:tcW w:w="128" w:type="pct"/>
          </w:tcPr>
          <w:p w14:paraId="75804422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54C2BCAB" w14:textId="77777777" w:rsidR="000626B7" w:rsidRPr="003F4A4E" w:rsidRDefault="000626B7" w:rsidP="00062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A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CCD0C0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45712D6B" w14:textId="77777777" w:rsidR="000626B7" w:rsidRPr="00EF646B" w:rsidRDefault="000626B7" w:rsidP="000626B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84669A" w14:textId="77777777" w:rsidR="009332EC" w:rsidRPr="005C3816" w:rsidRDefault="009332EC" w:rsidP="00933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0C610BAC" w14:textId="77777777" w:rsidR="000E5384" w:rsidRPr="00EF646B" w:rsidRDefault="000E5384" w:rsidP="00885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EF646B">
        <w:rPr>
          <w:rFonts w:ascii="Angsana New" w:hAnsi="Angsana New"/>
          <w:sz w:val="30"/>
          <w:szCs w:val="30"/>
        </w:rPr>
        <w:t>2550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บริษัทได้ทำสัญญาร่วมลงทุนกับบริษัทภายนอกแห่งหนึ่งเพื่อพัฒนาโครงการ </w:t>
      </w:r>
      <w:r w:rsidR="0056268F" w:rsidRPr="00EF646B">
        <w:rPr>
          <w:rFonts w:ascii="Angsana New" w:hAnsi="Angsana New" w:hint="cs"/>
          <w:sz w:val="30"/>
          <w:szCs w:val="30"/>
          <w:cs/>
        </w:rPr>
        <w:t xml:space="preserve">ดับบลิว </w:t>
      </w:r>
      <w:r w:rsidRPr="00EF646B">
        <w:rPr>
          <w:rFonts w:ascii="Angsana New" w:hAnsi="Angsana New"/>
          <w:sz w:val="30"/>
          <w:szCs w:val="30"/>
          <w:cs/>
        </w:rPr>
        <w:t>โฮเต็ล</w:t>
      </w:r>
      <w:r w:rsidR="0056268F" w:rsidRPr="00EF646B">
        <w:rPr>
          <w:rFonts w:ascii="Angsana New" w:hAnsi="Angsana New" w:hint="cs"/>
          <w:sz w:val="30"/>
          <w:szCs w:val="30"/>
          <w:cs/>
        </w:rPr>
        <w:t xml:space="preserve"> แบงคอก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บริษัทได้ร่วมลงทุนกันจัดตั้งบริษัท นอร์ท สาธร โฮเต็ล จำกัด เพื่อดำเนินโครงการดังกล่าว ซึ่งบริษัทถือหุ้นร้อยละ </w:t>
      </w:r>
      <w:r w:rsidRPr="00EF646B">
        <w:rPr>
          <w:rFonts w:ascii="Angsana New" w:hAnsi="Angsana New"/>
          <w:sz w:val="30"/>
          <w:szCs w:val="30"/>
        </w:rPr>
        <w:t>20</w:t>
      </w:r>
      <w:r w:rsidRPr="00EF646B">
        <w:rPr>
          <w:rFonts w:ascii="Angsana New" w:hAnsi="Angsana New"/>
          <w:sz w:val="30"/>
          <w:szCs w:val="30"/>
          <w:cs/>
        </w:rPr>
        <w:t xml:space="preserve"> และบริษัทภายนอกดังกล่าวถือหุ้นร้อยละ </w:t>
      </w:r>
      <w:r w:rsidRPr="00EF646B">
        <w:rPr>
          <w:rFonts w:ascii="Angsana New" w:hAnsi="Angsana New"/>
          <w:sz w:val="30"/>
          <w:szCs w:val="30"/>
        </w:rPr>
        <w:t>80</w:t>
      </w:r>
      <w:r w:rsidRPr="00EF646B">
        <w:rPr>
          <w:rFonts w:ascii="Angsana New" w:hAnsi="Angsana New"/>
          <w:sz w:val="30"/>
          <w:szCs w:val="30"/>
          <w:cs/>
        </w:rPr>
        <w:t xml:space="preserve"> ของส่วนได้เสีย</w:t>
      </w:r>
    </w:p>
    <w:p w14:paraId="02098447" w14:textId="77777777" w:rsidR="000E5384" w:rsidRPr="002A32ED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42245383" w14:textId="77777777" w:rsidR="000E5384" w:rsidRPr="00EF646B" w:rsidRDefault="000E5384" w:rsidP="00E75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pacing w:val="-4"/>
          <w:sz w:val="30"/>
          <w:szCs w:val="30"/>
          <w:cs/>
        </w:rPr>
        <w:t>ในเดือนสิงหาคม 2550 บริษัท นอร์ท สาธร เรียลตี้ จำกัด ได้ทำสัญญาเช่าช่วงที่ดินในส่วนโรงแรมจำนวน 2</w:t>
      </w:r>
      <w:r w:rsidRPr="00EF646B">
        <w:rPr>
          <w:rFonts w:ascii="Angsana New" w:hAnsi="Angsana New"/>
          <w:sz w:val="30"/>
          <w:szCs w:val="30"/>
          <w:cs/>
        </w:rPr>
        <w:t xml:space="preserve"> ฉบับ กับบริษัท นอร์ท สาธร โฮเต็ล จำกัด โดยสัญญาเช่าช่วงมีระยะเวลาสิ้นสุดและเงื่อนไขเช่นเดียวกันกับสัญญา</w:t>
      </w:r>
      <w:r w:rsidRPr="00EF646B">
        <w:rPr>
          <w:rFonts w:ascii="Angsana New" w:hAnsi="Angsana New"/>
          <w:spacing w:val="-4"/>
          <w:sz w:val="30"/>
          <w:szCs w:val="30"/>
          <w:cs/>
        </w:rPr>
        <w:t>เช่าหลัก เว้นแต่เงื่อนไขเพิ่มเติมที่ให้ บริษัท นอร์ท สาธร โฮเต็ล จำกัด ชำระเงินรายปีให้กับบริษัท นอร์ท สา</w:t>
      </w:r>
      <w:r w:rsidRPr="00EF646B">
        <w:rPr>
          <w:rFonts w:ascii="Angsana New" w:hAnsi="Angsana New"/>
          <w:sz w:val="30"/>
          <w:szCs w:val="30"/>
          <w:cs/>
        </w:rPr>
        <w:t xml:space="preserve">ธร เรียลตี้ จำกัดในฐานะผู้ให้เช่าซึ่งเป็นอัตราค่าเช่าเช่นเดียวกับที่บริษัท นอร์ท สาธร เรียลตี้ จำกัด ทำสัญญาหลักไว้กับสำนักงานทรัพย์สินส่วนพระมหากษัตริย์ตามสัญญาเช่าช่วง  ฉบับที่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กำหนดให้บริษัท นอร์ท สาธร โฮเต็ล จำกัด จ่ายเงินชำระเริ่มแรก เป็นจำนวนเงิน </w:t>
      </w:r>
      <w:r w:rsidRPr="00EF646B">
        <w:rPr>
          <w:rFonts w:ascii="Angsana New" w:hAnsi="Angsana New"/>
          <w:sz w:val="30"/>
          <w:szCs w:val="30"/>
        </w:rPr>
        <w:t>988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>60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ให้แก่บริษัท นอร์ท สาธร เรียลตี้ จำกัด ในการให้บริษัท นอร์ท สาธร เรียลตี้ จำกัด พิจารณาเห็นชอบให้บริษัท นอร์ท สาธร โฮเต็ล จำกัด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บริษัท นอร์ท สาธร โฮเต็ล จำกัด บริษัท นอร์ท สาธร เรียลตี้ จำกัดได้รับเงินชำระเริ่มแรกทั้งหมดแล้ว</w:t>
      </w:r>
    </w:p>
    <w:p w14:paraId="06A49985" w14:textId="77777777" w:rsidR="0056268F" w:rsidRPr="002A32ED" w:rsidRDefault="0056268F" w:rsidP="00E75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73A22E06" w14:textId="77777777" w:rsidR="000E5384" w:rsidRPr="00EF646B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EF646B">
        <w:rPr>
          <w:rFonts w:ascii="Angsana New" w:hAnsi="Angsana New"/>
          <w:sz w:val="30"/>
          <w:szCs w:val="30"/>
        </w:rPr>
        <w:t>988.60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14:paraId="2FCC8A8D" w14:textId="77777777" w:rsidR="000E5384" w:rsidRPr="002A32ED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14:paraId="54EC0C20" w14:textId="77777777" w:rsidR="000E5384" w:rsidRPr="00EF646B" w:rsidRDefault="000E5384" w:rsidP="00885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EF646B">
        <w:rPr>
          <w:rFonts w:ascii="Angsana New" w:hAnsi="Angsana New"/>
          <w:sz w:val="30"/>
          <w:szCs w:val="30"/>
        </w:rPr>
        <w:t>29</w:t>
      </w:r>
      <w:r w:rsidRPr="00EF64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EF646B">
        <w:rPr>
          <w:rFonts w:ascii="Angsana New" w:hAnsi="Angsana New"/>
          <w:sz w:val="30"/>
          <w:szCs w:val="30"/>
        </w:rPr>
        <w:t>2559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 นอร์ท สาธร เรียลตี้ จำกัด ซึ่งเป็นบริษัทย่อยของบริษัทได้เข้าทำสัญญาแบ่งเช่าช่วงที่ดิน อาคารพร้อมทั้งส่วนควบและงานระบบของอาคารสำนักงานสาทร สแควร์ เป็นระยะเวลาประมาณ </w:t>
      </w:r>
      <w:r w:rsidRPr="00EF646B">
        <w:rPr>
          <w:rFonts w:ascii="Angsana New" w:hAnsi="Angsana New"/>
          <w:sz w:val="30"/>
          <w:szCs w:val="30"/>
        </w:rPr>
        <w:t xml:space="preserve">25 </w:t>
      </w:r>
      <w:r w:rsidRPr="00EF646B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Pr="00EF646B">
        <w:rPr>
          <w:rFonts w:ascii="Angsana New" w:hAnsi="Angsana New"/>
          <w:sz w:val="30"/>
          <w:szCs w:val="30"/>
        </w:rPr>
        <w:t>6</w:t>
      </w:r>
      <w:r w:rsidRPr="00EF646B">
        <w:rPr>
          <w:rFonts w:ascii="Angsana New" w:hAnsi="Angsana New"/>
          <w:sz w:val="30"/>
          <w:szCs w:val="30"/>
          <w:cs/>
        </w:rPr>
        <w:t xml:space="preserve"> ตุลาคม พ.ศ. </w:t>
      </w:r>
      <w:r w:rsidRPr="00EF646B">
        <w:rPr>
          <w:rFonts w:ascii="Angsana New" w:hAnsi="Angsana New"/>
          <w:sz w:val="30"/>
          <w:szCs w:val="30"/>
        </w:rPr>
        <w:t>2583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รวมถึงขายกรรมสิทธิ์ในเฟอร์นิเจอร์ เครื่องมือและอุปกรณ์ ให้แก่ทรัสต์เพื่อการลงทุนในสิทธิการเช่าอสังหาริมทรัพย์โกลเด้นเวนเจอร์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กองทรัสต์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 xml:space="preserve">)  ซึ่งเป็นบริษัทร่วม โดยได้รับชำระเงินจากกองทรัสต์สำหรับทรัพย์สินที่เช่าช่วงในส่วนที่เป็นอาคารและส่วนควบและทรัพย์สินที่เช่าช่วงในส่วนที่เป็นงานระบบ เป็นจำนวนเงินประมาณ </w:t>
      </w:r>
      <w:r w:rsidRPr="00EF646B">
        <w:rPr>
          <w:rFonts w:ascii="Angsana New" w:hAnsi="Angsana New"/>
          <w:sz w:val="30"/>
          <w:szCs w:val="30"/>
        </w:rPr>
        <w:t>6,777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และส่วนที่ขายเฟอร์นิเจอร์ เครื่องมือและอุปกรณ์ เป็นจำนวนเงินประมาณ </w:t>
      </w:r>
      <w:r w:rsidRPr="00EF646B">
        <w:rPr>
          <w:rFonts w:ascii="Angsana New" w:hAnsi="Angsana New"/>
          <w:sz w:val="30"/>
          <w:szCs w:val="30"/>
        </w:rPr>
        <w:t>37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โดยมีกำไรจากการจำหน่ายเป็นจำนวนเงิน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>.</w:t>
      </w:r>
      <w:r w:rsidRPr="00EF646B">
        <w:rPr>
          <w:rFonts w:ascii="Angsana New" w:hAnsi="Angsana New"/>
          <w:sz w:val="30"/>
          <w:szCs w:val="30"/>
        </w:rPr>
        <w:t>66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นอกจากนี้กองทรัสต์ยังมีภาระผูกพันสำหรับการจ่ายค่าเช่าช่วงเป็นรายปีในส่วนที่เป็นที่ดินเป็นระยะเวลาประมาณ </w:t>
      </w:r>
      <w:r w:rsidRPr="00EF646B">
        <w:rPr>
          <w:rFonts w:ascii="Angsana New" w:hAnsi="Angsana New"/>
          <w:sz w:val="30"/>
          <w:szCs w:val="30"/>
        </w:rPr>
        <w:t>25</w:t>
      </w:r>
      <w:r w:rsidRPr="00EF646B">
        <w:rPr>
          <w:rFonts w:ascii="Angsana New" w:hAnsi="Angsana New"/>
          <w:sz w:val="30"/>
          <w:szCs w:val="30"/>
          <w:cs/>
        </w:rPr>
        <w:t xml:space="preserve"> ปี โดยงวดสุดท้ายจ่ายในเดือนกันยายน </w:t>
      </w:r>
      <w:r w:rsidRPr="00EF646B">
        <w:rPr>
          <w:rFonts w:ascii="Angsana New" w:hAnsi="Angsana New"/>
          <w:sz w:val="30"/>
          <w:szCs w:val="30"/>
        </w:rPr>
        <w:t>2583</w:t>
      </w:r>
      <w:r w:rsidRPr="00EF646B">
        <w:rPr>
          <w:rFonts w:ascii="Angsana New" w:hAnsi="Angsana New"/>
          <w:sz w:val="30"/>
          <w:szCs w:val="30"/>
          <w:cs/>
        </w:rPr>
        <w:t xml:space="preserve"> รวมเป็นจำนวนเงินทั้งสิ้น </w:t>
      </w:r>
      <w:r w:rsidRPr="00EF646B">
        <w:rPr>
          <w:rFonts w:ascii="Angsana New" w:hAnsi="Angsana New"/>
          <w:sz w:val="30"/>
          <w:szCs w:val="30"/>
        </w:rPr>
        <w:t>900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ในการให้บริษัท นอร์ท สาธร เรียลตี้ จำกัด พิจารณาเห็นชอบให้กองทรัสต์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กองทรัสต์ บริษัท นอร์ท สาธร เรียลตี้ จำกัดได้รับเงินชำระเริ่มแรกทั้งหมดแล้ว</w:t>
      </w:r>
    </w:p>
    <w:p w14:paraId="7E9A1DB5" w14:textId="77777777" w:rsidR="000E5384" w:rsidRPr="002A32ED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/>
          <w:sz w:val="20"/>
          <w:szCs w:val="20"/>
        </w:rPr>
      </w:pPr>
    </w:p>
    <w:p w14:paraId="7972B325" w14:textId="77777777" w:rsidR="006047F9" w:rsidRPr="00EF646B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EF646B">
        <w:rPr>
          <w:rFonts w:ascii="Angsana New" w:hAnsi="Angsana New"/>
          <w:sz w:val="30"/>
          <w:szCs w:val="30"/>
        </w:rPr>
        <w:t>6,777</w:t>
      </w:r>
      <w:r w:rsidRPr="00EF646B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14:paraId="404F7F2A" w14:textId="77777777" w:rsidR="000E5384" w:rsidRPr="00EF646B" w:rsidRDefault="000E5384" w:rsidP="0060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4CE3750" w14:textId="77777777" w:rsidR="00FD1DC3" w:rsidRPr="00444A72" w:rsidRDefault="00444A72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44A7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62CD5B9" w14:textId="77777777" w:rsidR="003B0BAD" w:rsidRPr="002A32ED" w:rsidRDefault="003B0BAD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38" w:type="dxa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0"/>
        <w:gridCol w:w="1201"/>
        <w:gridCol w:w="237"/>
        <w:gridCol w:w="1140"/>
        <w:gridCol w:w="253"/>
        <w:gridCol w:w="1129"/>
        <w:gridCol w:w="243"/>
        <w:gridCol w:w="1185"/>
      </w:tblGrid>
      <w:tr w:rsidR="00C85765" w:rsidRPr="00EF646B" w14:paraId="2D614017" w14:textId="77777777" w:rsidTr="00C85765">
        <w:trPr>
          <w:trHeight w:val="420"/>
          <w:tblHeader/>
        </w:trPr>
        <w:tc>
          <w:tcPr>
            <w:tcW w:w="4050" w:type="dxa"/>
          </w:tcPr>
          <w:p w14:paraId="710FF5FE" w14:textId="77777777" w:rsidR="00C85765" w:rsidRPr="00EF646B" w:rsidRDefault="00C85765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2578" w:type="dxa"/>
            <w:gridSpan w:val="3"/>
          </w:tcPr>
          <w:p w14:paraId="0C5CFEAC" w14:textId="77777777" w:rsidR="00C85765" w:rsidRPr="00EF646B" w:rsidRDefault="00C85765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3" w:type="dxa"/>
          </w:tcPr>
          <w:p w14:paraId="66A2C773" w14:textId="77777777" w:rsidR="00C85765" w:rsidRPr="00EF646B" w:rsidRDefault="00C85765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0DCA851C" w14:textId="77777777" w:rsidR="00C85765" w:rsidRPr="00EF646B" w:rsidRDefault="00C85765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85765" w:rsidRPr="00EF646B" w14:paraId="00D937B6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</w:tcPr>
          <w:p w14:paraId="06E47FAF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07032170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94DC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1E267665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498B6B7" w14:textId="77777777" w:rsidR="00C85765" w:rsidRPr="00EF646B" w:rsidRDefault="00D94DCF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53" w:type="dxa"/>
          </w:tcPr>
          <w:p w14:paraId="31A662E6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572CD1EB" w14:textId="77777777" w:rsidR="00C85765" w:rsidRPr="00EF646B" w:rsidRDefault="00D94DCF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6D7DFF55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B94D5A" w14:textId="77777777" w:rsidR="00C85765" w:rsidRPr="00EF646B" w:rsidRDefault="00D94DCF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C85765" w:rsidRPr="00EF646B" w14:paraId="01AE3C4D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4050" w:type="dxa"/>
          </w:tcPr>
          <w:p w14:paraId="283AF592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8" w:type="dxa"/>
            <w:gridSpan w:val="7"/>
          </w:tcPr>
          <w:p w14:paraId="78EB9B35" w14:textId="77777777" w:rsidR="00C85765" w:rsidRPr="00EF646B" w:rsidRDefault="00C85765" w:rsidP="00896CE1">
            <w:pPr>
              <w:tabs>
                <w:tab w:val="decimal" w:pos="792"/>
              </w:tabs>
              <w:spacing w:line="380" w:lineRule="exact"/>
              <w:ind w:left="-7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765" w:rsidRPr="00EF646B" w14:paraId="362793D1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144C1165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454404BE" w14:textId="77777777" w:rsidR="00C85765" w:rsidRPr="00EF646B" w:rsidRDefault="00C85765" w:rsidP="00C8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1201" w:type="dxa"/>
          </w:tcPr>
          <w:p w14:paraId="5D76CE94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DFF0A3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71F7421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CB70ACE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263B34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BA26D7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2E70BDA1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765" w:rsidRPr="00EF646B" w14:paraId="29BAE144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275E99F6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</w:t>
            </w:r>
            <w:r w:rsidRPr="00EF64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01" w:type="dxa"/>
          </w:tcPr>
          <w:p w14:paraId="73452E75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143245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D94CF8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86AA001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5D89455E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36FC6A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367E6379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470A" w:rsidRPr="00EF646B" w14:paraId="3735C486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0160AC0C" w14:textId="77777777" w:rsidR="00C7470A" w:rsidRPr="00EF646B" w:rsidRDefault="00C7470A" w:rsidP="00C7470A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239" w:hanging="25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โครงการจ่ายชดเชยตามกฎหมายแรงงานไทย</w:t>
            </w:r>
          </w:p>
        </w:tc>
        <w:tc>
          <w:tcPr>
            <w:tcW w:w="1201" w:type="dxa"/>
          </w:tcPr>
          <w:p w14:paraId="74B500A1" w14:textId="77777777" w:rsidR="00C7470A" w:rsidRPr="00EF646B" w:rsidRDefault="006C3ADF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128.49</w:t>
            </w:r>
          </w:p>
        </w:tc>
        <w:tc>
          <w:tcPr>
            <w:tcW w:w="237" w:type="dxa"/>
          </w:tcPr>
          <w:p w14:paraId="5EE60A23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A1FCA70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75.62</w:t>
            </w:r>
          </w:p>
        </w:tc>
        <w:tc>
          <w:tcPr>
            <w:tcW w:w="253" w:type="dxa"/>
          </w:tcPr>
          <w:p w14:paraId="70A60FD7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2DBA8D30" w14:textId="77777777" w:rsidR="00C7470A" w:rsidRPr="00EF646B" w:rsidRDefault="006C3ADF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48.81</w:t>
            </w:r>
          </w:p>
        </w:tc>
        <w:tc>
          <w:tcPr>
            <w:tcW w:w="243" w:type="dxa"/>
          </w:tcPr>
          <w:p w14:paraId="68C73B6F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E3FF8BA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23.21</w:t>
            </w:r>
          </w:p>
        </w:tc>
      </w:tr>
      <w:tr w:rsidR="00C7470A" w:rsidRPr="00EF646B" w14:paraId="6F518B2C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24C11110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DB85820" w14:textId="77777777" w:rsidR="00C7470A" w:rsidRPr="00EF646B" w:rsidRDefault="006C3ADF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128.49</w:t>
            </w:r>
          </w:p>
        </w:tc>
        <w:tc>
          <w:tcPr>
            <w:tcW w:w="237" w:type="dxa"/>
          </w:tcPr>
          <w:p w14:paraId="441977C6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2014D0F5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75.62</w:t>
            </w:r>
          </w:p>
        </w:tc>
        <w:tc>
          <w:tcPr>
            <w:tcW w:w="253" w:type="dxa"/>
          </w:tcPr>
          <w:p w14:paraId="59A0FB4D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0FD5B0F0" w14:textId="77777777" w:rsidR="00C7470A" w:rsidRPr="00930882" w:rsidRDefault="006C3ADF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48.81</w:t>
            </w:r>
          </w:p>
        </w:tc>
        <w:tc>
          <w:tcPr>
            <w:tcW w:w="243" w:type="dxa"/>
          </w:tcPr>
          <w:p w14:paraId="13F19340" w14:textId="77777777" w:rsidR="00C7470A" w:rsidRPr="00EF646B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5AAAA3C" w14:textId="77777777" w:rsidR="00C7470A" w:rsidRPr="00930882" w:rsidRDefault="00C7470A" w:rsidP="00C7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882">
              <w:rPr>
                <w:rFonts w:ascii="Angsana New" w:hAnsi="Angsana New"/>
                <w:b/>
                <w:bCs/>
                <w:sz w:val="30"/>
                <w:szCs w:val="30"/>
              </w:rPr>
              <w:t>23.21</w:t>
            </w:r>
          </w:p>
        </w:tc>
      </w:tr>
      <w:tr w:rsidR="00C85765" w:rsidRPr="00EF646B" w14:paraId="5DCAA66F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26550CD9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27DAB008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9FFC86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13A75D73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16B8C42B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494A72B9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81FF986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0DB46D1D" w14:textId="77777777" w:rsidR="00C85765" w:rsidRPr="00EF646B" w:rsidRDefault="00C85765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765" w:rsidRPr="00EF646B" w14:paraId="42221F15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425FD34E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F646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01" w:type="dxa"/>
          </w:tcPr>
          <w:p w14:paraId="713A2F26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02FC082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22F9373C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DC8C3E0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2A0F425E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671C965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</w:tcPr>
          <w:p w14:paraId="7647F8D6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765" w:rsidRPr="00EF646B" w14:paraId="47D57A80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320F2D7D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</w:t>
            </w:r>
            <w:r w:rsidRPr="00EF646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หรือ</w:t>
            </w: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201" w:type="dxa"/>
          </w:tcPr>
          <w:p w14:paraId="0B50EB7B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A6683B5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09D78F2C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D9C4B59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6003704B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EF7DAB6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</w:tcPr>
          <w:p w14:paraId="058E86C9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007B" w:rsidRPr="00EF646B" w14:paraId="7CAE94A7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63C96427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46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โครงการจ่ายชดเชยตามกฎหมายแรงงานไทย</w:t>
            </w:r>
          </w:p>
        </w:tc>
        <w:tc>
          <w:tcPr>
            <w:tcW w:w="1201" w:type="dxa"/>
          </w:tcPr>
          <w:p w14:paraId="40141C56" w14:textId="668D03A0" w:rsidR="0028007B" w:rsidRPr="00EF646B" w:rsidRDefault="006C3ADF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43.1</w:t>
            </w:r>
            <w:r w:rsidR="004E1EC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5E8FE5DC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517201DC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21.72</w:t>
            </w:r>
          </w:p>
        </w:tc>
        <w:tc>
          <w:tcPr>
            <w:tcW w:w="253" w:type="dxa"/>
          </w:tcPr>
          <w:p w14:paraId="1DBE4611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2792B84B" w14:textId="536F91D6" w:rsidR="0028007B" w:rsidRPr="00EF646B" w:rsidRDefault="006C3ADF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16.3</w:t>
            </w:r>
            <w:r w:rsidR="004E1EC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42B4DEFA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</w:tcPr>
          <w:p w14:paraId="2FDAEC78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7.17</w:t>
            </w:r>
          </w:p>
        </w:tc>
      </w:tr>
      <w:tr w:rsidR="0028007B" w:rsidRPr="00EF646B" w14:paraId="76C48D57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5089BB6F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4EE87966" w14:textId="518CD572" w:rsidR="0028007B" w:rsidRPr="0008420A" w:rsidRDefault="006C3ADF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43.1</w:t>
            </w:r>
            <w:r w:rsidR="004E1EC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4786235C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00074A15" w14:textId="77777777" w:rsidR="0028007B" w:rsidRPr="0008420A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420A">
              <w:rPr>
                <w:rFonts w:ascii="Angsana New" w:hAnsi="Angsana New"/>
                <w:b/>
                <w:bCs/>
                <w:sz w:val="30"/>
                <w:szCs w:val="30"/>
              </w:rPr>
              <w:t>21.7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3" w:type="dxa"/>
          </w:tcPr>
          <w:p w14:paraId="32B1A9F2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4D18A18" w14:textId="33EE29F5" w:rsidR="0028007B" w:rsidRPr="00930882" w:rsidRDefault="006C3ADF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16.3</w:t>
            </w:r>
            <w:r w:rsidR="004E1EC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55ABB8BF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7DB6528" w14:textId="77777777" w:rsidR="0028007B" w:rsidRPr="00930882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882">
              <w:rPr>
                <w:rFonts w:ascii="Angsana New" w:hAnsi="Angsana New"/>
                <w:b/>
                <w:bCs/>
                <w:sz w:val="30"/>
                <w:szCs w:val="30"/>
              </w:rPr>
              <w:t>7.17</w:t>
            </w:r>
          </w:p>
        </w:tc>
      </w:tr>
      <w:tr w:rsidR="00C85765" w:rsidRPr="00C07907" w14:paraId="25A0927D" w14:textId="77777777" w:rsidTr="00C07907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57"/>
        </w:trPr>
        <w:tc>
          <w:tcPr>
            <w:tcW w:w="4050" w:type="dxa"/>
          </w:tcPr>
          <w:p w14:paraId="6D6F2C54" w14:textId="77777777" w:rsidR="00C85765" w:rsidRPr="00C07907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5D0477BE" w14:textId="77777777" w:rsidR="00C85765" w:rsidRPr="00C07907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0F729D27" w14:textId="77777777" w:rsidR="00C85765" w:rsidRPr="00C07907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3B038E93" w14:textId="77777777" w:rsidR="00C85765" w:rsidRPr="00C07907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2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3" w:type="dxa"/>
          </w:tcPr>
          <w:p w14:paraId="12817A17" w14:textId="77777777" w:rsidR="00C85765" w:rsidRPr="00C07907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0C359249" w14:textId="77777777" w:rsidR="00C85765" w:rsidRPr="00C07907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</w:tcPr>
          <w:p w14:paraId="7E39AA65" w14:textId="77777777" w:rsidR="00C85765" w:rsidRPr="00C07907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054AE785" w14:textId="77777777" w:rsidR="00C85765" w:rsidRPr="00C07907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5765" w:rsidRPr="00EF646B" w14:paraId="64EDF055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1C208F97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F64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รับรู้ในงบกำไรขาดทุนเบ็ดเสร็จ</w:t>
            </w:r>
            <w:r w:rsidRPr="00EF646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201" w:type="dxa"/>
          </w:tcPr>
          <w:p w14:paraId="283166F4" w14:textId="77777777" w:rsidR="00C85765" w:rsidRPr="0008420A" w:rsidRDefault="00C85765" w:rsidP="00084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A4762FB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6FACDD78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2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5B93DD4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14:paraId="3E85C3F5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CBB74F5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2E82A483" w14:textId="77777777" w:rsidR="00C85765" w:rsidRPr="00EF646B" w:rsidRDefault="00C85765" w:rsidP="00E3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007B" w:rsidRPr="00EF646B" w14:paraId="2BDE65AF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1729D64E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>(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กำไร)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 xml:space="preserve"> 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การ</w:t>
            </w:r>
            <w:r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ตามหลัก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 xml:space="preserve">    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คณิตศาสตร์ประกันภัยที่รับรู้ในระหว่างปี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3B0F379E" w14:textId="77777777" w:rsidR="0028007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1D5749A" w14:textId="77777777" w:rsidR="00B235F5" w:rsidRPr="0008420A" w:rsidRDefault="00B235F5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10.04</w:t>
            </w:r>
          </w:p>
        </w:tc>
        <w:tc>
          <w:tcPr>
            <w:tcW w:w="237" w:type="dxa"/>
          </w:tcPr>
          <w:p w14:paraId="04E70760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14:paraId="2E128FAB" w14:textId="77777777" w:rsidR="0028007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91E69E4" w14:textId="77777777" w:rsidR="0028007B" w:rsidRPr="0008420A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8420A">
              <w:rPr>
                <w:rFonts w:ascii="Angsana New" w:hAnsi="Angsana New"/>
                <w:sz w:val="30"/>
                <w:szCs w:val="30"/>
              </w:rPr>
              <w:t>(6.27)</w:t>
            </w:r>
          </w:p>
        </w:tc>
        <w:tc>
          <w:tcPr>
            <w:tcW w:w="253" w:type="dxa"/>
          </w:tcPr>
          <w:p w14:paraId="3ED11057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756CC281" w14:textId="77777777" w:rsidR="0028007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686EB417" w14:textId="77777777" w:rsidR="00B235F5" w:rsidRPr="00EF646B" w:rsidRDefault="00B235F5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9.28</w:t>
            </w:r>
          </w:p>
        </w:tc>
        <w:tc>
          <w:tcPr>
            <w:tcW w:w="243" w:type="dxa"/>
          </w:tcPr>
          <w:p w14:paraId="79FFBF7A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6361A574" w14:textId="77777777" w:rsidR="0028007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4152FFA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(5.75)</w:t>
            </w:r>
          </w:p>
        </w:tc>
      </w:tr>
      <w:tr w:rsidR="0028007B" w:rsidRPr="00EF646B" w14:paraId="4177DE97" w14:textId="77777777" w:rsidTr="00C8576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50" w:type="dxa"/>
          </w:tcPr>
          <w:p w14:paraId="0DEFB894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>(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กำไร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 xml:space="preserve">) </w:t>
            </w:r>
            <w:r w:rsidRPr="00EF646B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ขาดทุน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t>สะสมจากการประมาณตามหลัก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 xml:space="preserve">    </w:t>
            </w:r>
            <w:r w:rsidRPr="00EF646B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</w:tcPr>
          <w:p w14:paraId="4088BC9D" w14:textId="77777777" w:rsidR="0028007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13"/>
                <w:tab w:val="left" w:pos="702"/>
                <w:tab w:val="left" w:pos="826"/>
              </w:tabs>
              <w:spacing w:line="380" w:lineRule="exact"/>
              <w:ind w:right="-34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B8AB60" w14:textId="77777777" w:rsidR="00B235F5" w:rsidRPr="00EF646B" w:rsidRDefault="00B235F5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13"/>
                <w:tab w:val="left" w:pos="702"/>
                <w:tab w:val="left" w:pos="826"/>
              </w:tabs>
              <w:spacing w:line="380" w:lineRule="exact"/>
              <w:ind w:right="-3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7.19</w:t>
            </w:r>
          </w:p>
        </w:tc>
        <w:tc>
          <w:tcPr>
            <w:tcW w:w="237" w:type="dxa"/>
          </w:tcPr>
          <w:p w14:paraId="3F9361A2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  <w:bottom w:val="double" w:sz="4" w:space="0" w:color="auto"/>
            </w:tcBorders>
          </w:tcPr>
          <w:p w14:paraId="141562F0" w14:textId="77777777" w:rsidR="0028007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left" w:pos="702"/>
                <w:tab w:val="left" w:pos="826"/>
              </w:tabs>
              <w:spacing w:line="380" w:lineRule="exact"/>
              <w:ind w:right="-34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8157EC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13"/>
                <w:tab w:val="left" w:pos="702"/>
                <w:tab w:val="left" w:pos="826"/>
              </w:tabs>
              <w:spacing w:line="380" w:lineRule="exact"/>
              <w:ind w:right="-3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(2.85)</w:t>
            </w:r>
          </w:p>
        </w:tc>
        <w:tc>
          <w:tcPr>
            <w:tcW w:w="253" w:type="dxa"/>
          </w:tcPr>
          <w:p w14:paraId="6416BE31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</w:tcPr>
          <w:p w14:paraId="578B4640" w14:textId="77777777" w:rsidR="0028007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512E709" w14:textId="77777777" w:rsidR="00B235F5" w:rsidRPr="00EF646B" w:rsidRDefault="00B235F5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</w:p>
        </w:tc>
        <w:tc>
          <w:tcPr>
            <w:tcW w:w="243" w:type="dxa"/>
          </w:tcPr>
          <w:p w14:paraId="1135F952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</w:tcPr>
          <w:p w14:paraId="5EAA8957" w14:textId="77777777" w:rsidR="0028007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F63C48B" w14:textId="77777777" w:rsidR="0028007B" w:rsidRPr="00EF646B" w:rsidRDefault="0028007B" w:rsidP="0028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(5.48)</w:t>
            </w:r>
          </w:p>
        </w:tc>
      </w:tr>
    </w:tbl>
    <w:p w14:paraId="2EA31562" w14:textId="77777777" w:rsidR="006E26C5" w:rsidRPr="00094013" w:rsidRDefault="006E26C5" w:rsidP="003B0BAD">
      <w:pPr>
        <w:rPr>
          <w:sz w:val="20"/>
          <w:szCs w:val="20"/>
          <w:cs/>
        </w:rPr>
      </w:pPr>
    </w:p>
    <w:p w14:paraId="417811DD" w14:textId="77777777" w:rsidR="006E26C5" w:rsidRPr="00EF646B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โครงการจ่ายชดเชยตามกฎหมายแรงงานไทย</w:t>
      </w:r>
    </w:p>
    <w:p w14:paraId="36522D24" w14:textId="77777777" w:rsidR="006E26C5" w:rsidRPr="00440484" w:rsidRDefault="006E26C5" w:rsidP="00C2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67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99AA076" w14:textId="77777777" w:rsidR="006E26C5" w:rsidRPr="00EF646B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EF646B">
        <w:rPr>
          <w:rFonts w:ascii="Angsana New" w:hAnsi="Angsana New"/>
          <w:sz w:val="30"/>
          <w:szCs w:val="30"/>
        </w:rPr>
        <w:t xml:space="preserve">2541 </w:t>
      </w:r>
      <w:r w:rsidRPr="00EF646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C0A954E" w14:textId="77777777" w:rsidR="006E26C5" w:rsidRPr="00440484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D0E7AED" w14:textId="77777777" w:rsidR="006E26C5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EF646B">
        <w:rPr>
          <w:rFonts w:ascii="Angsana New" w:hAnsi="Angsana New"/>
          <w:sz w:val="30"/>
          <w:szCs w:val="30"/>
          <w:cs/>
        </w:rPr>
        <w:br/>
        <w:t>ความเสี่ยงของช่วงชีวิต ความเสี่ยงจากอัตราดอกเบี้ยและความเสี่ยงจากตลาด (เงินลงทุน)</w:t>
      </w:r>
    </w:p>
    <w:p w14:paraId="7F8E824D" w14:textId="77777777" w:rsidR="0008420A" w:rsidRPr="00047EE2" w:rsidRDefault="0008420A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1929CA9F" w14:textId="77777777" w:rsidR="007B721E" w:rsidRDefault="00FD1DC3" w:rsidP="005A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734EF8F8" w14:textId="77777777" w:rsidR="0008420A" w:rsidRPr="0008420A" w:rsidRDefault="0008420A" w:rsidP="005A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25"/>
        <w:gridCol w:w="236"/>
        <w:gridCol w:w="1114"/>
        <w:gridCol w:w="270"/>
        <w:gridCol w:w="1126"/>
        <w:gridCol w:w="270"/>
        <w:gridCol w:w="1170"/>
      </w:tblGrid>
      <w:tr w:rsidR="00924AFB" w:rsidRPr="00EF646B" w14:paraId="4BBFFFA3" w14:textId="77777777" w:rsidTr="00440484">
        <w:trPr>
          <w:tblHeader/>
        </w:trPr>
        <w:tc>
          <w:tcPr>
            <w:tcW w:w="3600" w:type="dxa"/>
            <w:shd w:val="clear" w:color="auto" w:fill="auto"/>
          </w:tcPr>
          <w:p w14:paraId="37B23FAD" w14:textId="529D42AF" w:rsidR="00924AFB" w:rsidRPr="00E520AF" w:rsidRDefault="00896CE1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  <w:r w:rsidRPr="00E520AF">
              <w:rPr>
                <w:bCs/>
              </w:rPr>
              <w:br w:type="page"/>
            </w:r>
            <w:r w:rsidR="00E520AF" w:rsidRPr="00E520A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0" w:type="dxa"/>
          </w:tcPr>
          <w:p w14:paraId="4C4193CF" w14:textId="77777777" w:rsidR="00924AFB" w:rsidRPr="00EF646B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0AD03C60" w14:textId="77777777" w:rsidR="00924AFB" w:rsidRPr="00EF646B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A8EFFC" w14:textId="77777777" w:rsidR="00924AFB" w:rsidRPr="00EF646B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790B90D4" w14:textId="77777777" w:rsidR="00924AFB" w:rsidRPr="00EF646B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013" w:rsidRPr="00EF646B" w14:paraId="68FF7189" w14:textId="77777777" w:rsidTr="002E77A5">
        <w:trPr>
          <w:tblHeader/>
        </w:trPr>
        <w:tc>
          <w:tcPr>
            <w:tcW w:w="3600" w:type="dxa"/>
            <w:shd w:val="clear" w:color="auto" w:fill="auto"/>
          </w:tcPr>
          <w:p w14:paraId="1FBEFC57" w14:textId="7E6F7965" w:rsidR="00094013" w:rsidRPr="00E520AF" w:rsidRDefault="00E520AF" w:rsidP="00E5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 w:hanging="34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520A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7CE34D33" w14:textId="77777777" w:rsidR="00094013" w:rsidRPr="00EF646B" w:rsidRDefault="00094013" w:rsidP="00094013">
            <w:pPr>
              <w:tabs>
                <w:tab w:val="clear" w:pos="6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7159530" w14:textId="77777777" w:rsidR="00094013" w:rsidRPr="00EF646B" w:rsidRDefault="00094013" w:rsidP="0009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2092F6C" w14:textId="77777777" w:rsidR="00094013" w:rsidRPr="00EF646B" w:rsidRDefault="00094013" w:rsidP="0009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56D2C08" w14:textId="77777777" w:rsidR="00094013" w:rsidRPr="00EF646B" w:rsidRDefault="00094013" w:rsidP="0009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83F1B08" w14:textId="77777777" w:rsidR="00094013" w:rsidRPr="00EF646B" w:rsidRDefault="00094013" w:rsidP="0009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77FCB980" w14:textId="77777777" w:rsidR="00094013" w:rsidRPr="00EF646B" w:rsidRDefault="00094013" w:rsidP="0009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5655B29" w14:textId="77777777" w:rsidR="00094013" w:rsidRPr="00EF646B" w:rsidRDefault="00094013" w:rsidP="0009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6710E2" w14:textId="77777777" w:rsidR="00094013" w:rsidRPr="00EF646B" w:rsidRDefault="00094013" w:rsidP="0009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30935" w:rsidRPr="00EF646B" w14:paraId="7968B61E" w14:textId="77777777" w:rsidTr="00440484">
        <w:trPr>
          <w:tblHeader/>
        </w:trPr>
        <w:tc>
          <w:tcPr>
            <w:tcW w:w="3600" w:type="dxa"/>
            <w:shd w:val="clear" w:color="auto" w:fill="auto"/>
          </w:tcPr>
          <w:p w14:paraId="2AB380E5" w14:textId="20F552A0" w:rsidR="00E30935" w:rsidRPr="00EF646B" w:rsidRDefault="00E30935" w:rsidP="00E5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44" w:right="-108" w:hanging="2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488CA" w14:textId="77777777" w:rsidR="00E30935" w:rsidRPr="00EF646B" w:rsidRDefault="00E30935" w:rsidP="00E309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1" w:type="dxa"/>
            <w:gridSpan w:val="7"/>
            <w:shd w:val="clear" w:color="auto" w:fill="auto"/>
          </w:tcPr>
          <w:p w14:paraId="02E07EAF" w14:textId="77777777" w:rsidR="00E30935" w:rsidRPr="00EF646B" w:rsidRDefault="00E30935" w:rsidP="00E3093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57E84" w:rsidRPr="00EF646B" w14:paraId="23E2E781" w14:textId="77777777" w:rsidTr="00440484">
        <w:tc>
          <w:tcPr>
            <w:tcW w:w="3600" w:type="dxa"/>
            <w:shd w:val="clear" w:color="auto" w:fill="auto"/>
          </w:tcPr>
          <w:p w14:paraId="411FA618" w14:textId="77777777" w:rsidR="00F57E84" w:rsidRPr="00EF646B" w:rsidRDefault="00F57E84" w:rsidP="00F57E84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270" w:type="dxa"/>
          </w:tcPr>
          <w:p w14:paraId="7633C799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14:paraId="3B7D3377" w14:textId="77777777" w:rsidR="00F57E84" w:rsidRPr="0008420A" w:rsidRDefault="007819E0" w:rsidP="00F5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75.62</w:t>
            </w:r>
          </w:p>
        </w:tc>
        <w:tc>
          <w:tcPr>
            <w:tcW w:w="236" w:type="dxa"/>
            <w:shd w:val="clear" w:color="auto" w:fill="auto"/>
          </w:tcPr>
          <w:p w14:paraId="4D2C31DF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33822974" w14:textId="77777777" w:rsidR="00F57E84" w:rsidRPr="0008420A" w:rsidRDefault="00F57E84" w:rsidP="00F5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420A">
              <w:rPr>
                <w:rFonts w:asciiTheme="majorBidi" w:hAnsiTheme="majorBidi" w:cstheme="majorBidi"/>
                <w:sz w:val="30"/>
                <w:szCs w:val="30"/>
              </w:rPr>
              <w:t>60.17</w:t>
            </w:r>
          </w:p>
        </w:tc>
        <w:tc>
          <w:tcPr>
            <w:tcW w:w="270" w:type="dxa"/>
            <w:shd w:val="clear" w:color="auto" w:fill="auto"/>
          </w:tcPr>
          <w:p w14:paraId="237D2122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14:paraId="126CCE9A" w14:textId="77777777" w:rsidR="00F57E84" w:rsidRPr="00EF646B" w:rsidRDefault="007819E0" w:rsidP="00F57E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23.21</w:t>
            </w:r>
          </w:p>
        </w:tc>
        <w:tc>
          <w:tcPr>
            <w:tcW w:w="270" w:type="dxa"/>
            <w:shd w:val="clear" w:color="auto" w:fill="auto"/>
          </w:tcPr>
          <w:p w14:paraId="733E94BA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DC98E8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21.79</w:t>
            </w:r>
          </w:p>
        </w:tc>
      </w:tr>
      <w:tr w:rsidR="00F57E84" w:rsidRPr="00440484" w14:paraId="21ABB67F" w14:textId="77777777" w:rsidTr="00440484">
        <w:tc>
          <w:tcPr>
            <w:tcW w:w="3600" w:type="dxa"/>
            <w:shd w:val="clear" w:color="auto" w:fill="auto"/>
          </w:tcPr>
          <w:p w14:paraId="52D816EE" w14:textId="77777777" w:rsidR="00F57E84" w:rsidRPr="00440484" w:rsidRDefault="00F57E84" w:rsidP="00F57E84">
            <w:pPr>
              <w:ind w:left="342" w:right="-108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6F484D9" w14:textId="77777777" w:rsidR="00F57E84" w:rsidRPr="00440484" w:rsidRDefault="00F57E84" w:rsidP="00F57E8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14:paraId="2D995140" w14:textId="77777777" w:rsidR="00F57E84" w:rsidRPr="0008420A" w:rsidRDefault="00F57E84" w:rsidP="00F5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CEC49C" w14:textId="77777777" w:rsidR="00F57E84" w:rsidRPr="00440484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30599600" w14:textId="77777777" w:rsidR="00F57E84" w:rsidRPr="0008420A" w:rsidRDefault="00F57E84" w:rsidP="00F5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DC4541" w14:textId="77777777" w:rsidR="00F57E84" w:rsidRPr="00440484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14:paraId="5859C4D9" w14:textId="77777777" w:rsidR="00F57E84" w:rsidRPr="00440484" w:rsidRDefault="00F57E84" w:rsidP="00F57E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E1AAF4" w14:textId="77777777" w:rsidR="00F57E84" w:rsidRPr="00440484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67F842" w14:textId="77777777" w:rsidR="00F57E84" w:rsidRPr="00440484" w:rsidRDefault="00F57E84" w:rsidP="00F57E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</w:tr>
      <w:tr w:rsidR="00F57E84" w:rsidRPr="00EF646B" w14:paraId="2156EBF1" w14:textId="77777777" w:rsidTr="00440484">
        <w:tc>
          <w:tcPr>
            <w:tcW w:w="3600" w:type="dxa"/>
            <w:shd w:val="clear" w:color="auto" w:fill="auto"/>
          </w:tcPr>
          <w:p w14:paraId="5384FAA8" w14:textId="77777777" w:rsidR="00F57E84" w:rsidRPr="00EF646B" w:rsidRDefault="00F57E84" w:rsidP="00F57E8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F90D4AD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14:paraId="623BBBED" w14:textId="77777777" w:rsidR="00F57E84" w:rsidRPr="0008420A" w:rsidRDefault="00F57E84" w:rsidP="00F5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A54D17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88B2499" w14:textId="77777777" w:rsidR="00F57E84" w:rsidRPr="0008420A" w:rsidRDefault="00F57E84" w:rsidP="00F5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07F918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14:paraId="75EBDCB1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7E5D5F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D0F515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F57E84" w:rsidRPr="00EF646B" w14:paraId="017B2319" w14:textId="77777777" w:rsidTr="00440484">
        <w:tc>
          <w:tcPr>
            <w:tcW w:w="3600" w:type="dxa"/>
            <w:shd w:val="clear" w:color="auto" w:fill="auto"/>
          </w:tcPr>
          <w:p w14:paraId="1EA630B4" w14:textId="77777777" w:rsidR="00F57E84" w:rsidRPr="00EF646B" w:rsidRDefault="00F57E84" w:rsidP="00F57E8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68A72D0C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14:paraId="70782662" w14:textId="77777777" w:rsidR="00F57E84" w:rsidRPr="0008420A" w:rsidRDefault="007819E0" w:rsidP="00F5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25.20</w:t>
            </w:r>
          </w:p>
        </w:tc>
        <w:tc>
          <w:tcPr>
            <w:tcW w:w="236" w:type="dxa"/>
            <w:shd w:val="clear" w:color="auto" w:fill="auto"/>
          </w:tcPr>
          <w:p w14:paraId="4C657590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B5BE7CE" w14:textId="77777777" w:rsidR="00F57E84" w:rsidRPr="0008420A" w:rsidRDefault="00F57E84" w:rsidP="00F5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420A">
              <w:rPr>
                <w:rFonts w:asciiTheme="majorBidi" w:hAnsiTheme="majorBidi" w:cstheme="majorBidi"/>
                <w:sz w:val="30"/>
                <w:szCs w:val="30"/>
              </w:rPr>
              <w:t>20.14</w:t>
            </w:r>
          </w:p>
        </w:tc>
        <w:tc>
          <w:tcPr>
            <w:tcW w:w="270" w:type="dxa"/>
            <w:shd w:val="clear" w:color="auto" w:fill="auto"/>
          </w:tcPr>
          <w:p w14:paraId="3FD8C984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14:paraId="7AB79435" w14:textId="77777777" w:rsidR="00F57E84" w:rsidRPr="00EF646B" w:rsidRDefault="007819E0" w:rsidP="00F57E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8.61</w:t>
            </w:r>
          </w:p>
        </w:tc>
        <w:tc>
          <w:tcPr>
            <w:tcW w:w="270" w:type="dxa"/>
            <w:shd w:val="clear" w:color="auto" w:fill="auto"/>
          </w:tcPr>
          <w:p w14:paraId="6FBDAB7D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68CC86" w14:textId="77777777" w:rsidR="00F57E84" w:rsidRPr="00EF646B" w:rsidRDefault="00F57E84" w:rsidP="00F57E8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6.61</w:t>
            </w:r>
          </w:p>
        </w:tc>
      </w:tr>
      <w:tr w:rsidR="007819E0" w:rsidRPr="00EF646B" w14:paraId="2F9D0186" w14:textId="77777777" w:rsidTr="00440484">
        <w:tc>
          <w:tcPr>
            <w:tcW w:w="3600" w:type="dxa"/>
            <w:shd w:val="clear" w:color="auto" w:fill="auto"/>
          </w:tcPr>
          <w:p w14:paraId="6BFE3791" w14:textId="77777777" w:rsidR="007819E0" w:rsidRPr="00EF646B" w:rsidRDefault="007819E0" w:rsidP="007819E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270" w:type="dxa"/>
          </w:tcPr>
          <w:p w14:paraId="12A6AC71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14:paraId="1F322652" w14:textId="17739F18" w:rsidR="007819E0" w:rsidRPr="0008420A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</w:t>
            </w:r>
            <w:r w:rsidR="001D79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1F4E543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0B0C3481" w14:textId="77777777" w:rsidR="007819E0" w:rsidRPr="0008420A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8420A">
              <w:rPr>
                <w:rFonts w:asciiTheme="majorBidi" w:hAnsiTheme="majorBidi" w:cstheme="majorBidi"/>
                <w:sz w:val="30"/>
                <w:szCs w:val="30"/>
              </w:rPr>
              <w:t>1.58</w:t>
            </w:r>
          </w:p>
        </w:tc>
        <w:tc>
          <w:tcPr>
            <w:tcW w:w="270" w:type="dxa"/>
            <w:shd w:val="clear" w:color="auto" w:fill="auto"/>
          </w:tcPr>
          <w:p w14:paraId="6E46E152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shd w:val="clear" w:color="auto" w:fill="auto"/>
          </w:tcPr>
          <w:p w14:paraId="303F0A4A" w14:textId="50E7A70B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0.9</w:t>
            </w:r>
            <w:r w:rsidR="001D796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7A8A54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19A35D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0.56</w:t>
            </w:r>
          </w:p>
        </w:tc>
      </w:tr>
      <w:tr w:rsidR="007819E0" w:rsidRPr="00EF646B" w14:paraId="0108988A" w14:textId="77777777" w:rsidTr="00440484">
        <w:tc>
          <w:tcPr>
            <w:tcW w:w="3600" w:type="dxa"/>
            <w:shd w:val="clear" w:color="auto" w:fill="auto"/>
          </w:tcPr>
          <w:p w14:paraId="35504A3F" w14:textId="77777777" w:rsidR="007819E0" w:rsidRPr="00EF646B" w:rsidRDefault="007819E0" w:rsidP="007819E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43D212F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182F0129" w14:textId="77777777" w:rsidR="007819E0" w:rsidRPr="0008420A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15.60</w:t>
            </w:r>
          </w:p>
        </w:tc>
        <w:tc>
          <w:tcPr>
            <w:tcW w:w="236" w:type="dxa"/>
            <w:shd w:val="clear" w:color="auto" w:fill="auto"/>
          </w:tcPr>
          <w:p w14:paraId="5E4C49C0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FB62C02" w14:textId="77777777" w:rsidR="007819E0" w:rsidRPr="0008420A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319B9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29BEB59C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6.80</w:t>
            </w:r>
          </w:p>
        </w:tc>
        <w:tc>
          <w:tcPr>
            <w:tcW w:w="270" w:type="dxa"/>
            <w:shd w:val="clear" w:color="auto" w:fill="auto"/>
          </w:tcPr>
          <w:p w14:paraId="1449EEA0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543881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819E0" w:rsidRPr="00EF646B" w14:paraId="423C8EBE" w14:textId="77777777" w:rsidTr="00440484">
        <w:tc>
          <w:tcPr>
            <w:tcW w:w="3600" w:type="dxa"/>
            <w:shd w:val="clear" w:color="auto" w:fill="auto"/>
          </w:tcPr>
          <w:p w14:paraId="41D09A5C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BE860C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A2982BA" w14:textId="45F67A5B" w:rsidR="007819E0" w:rsidRPr="0008420A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43.1</w:t>
            </w:r>
            <w:r w:rsidR="001D79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58909E4" w14:textId="77777777" w:rsidR="007819E0" w:rsidRPr="0008420A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54D2E19" w14:textId="77777777" w:rsidR="007819E0" w:rsidRPr="0008420A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21.72</w:t>
            </w:r>
          </w:p>
        </w:tc>
        <w:tc>
          <w:tcPr>
            <w:tcW w:w="270" w:type="dxa"/>
            <w:shd w:val="clear" w:color="auto" w:fill="auto"/>
          </w:tcPr>
          <w:p w14:paraId="4CEE2662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67436B5F" w14:textId="3AE58C03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16.3</w:t>
            </w:r>
            <w:r w:rsidR="001D79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7AF953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BBA884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7.17</w:t>
            </w:r>
          </w:p>
        </w:tc>
      </w:tr>
      <w:tr w:rsidR="00054745" w:rsidRPr="00EF646B" w14:paraId="42D01CE2" w14:textId="77777777" w:rsidTr="00440484">
        <w:tc>
          <w:tcPr>
            <w:tcW w:w="3600" w:type="dxa"/>
            <w:shd w:val="clear" w:color="auto" w:fill="auto"/>
          </w:tcPr>
          <w:p w14:paraId="283CF11B" w14:textId="77777777" w:rsidR="00054745" w:rsidRPr="00EF646B" w:rsidRDefault="00054745" w:rsidP="007819E0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FA69BB" w14:textId="77777777" w:rsidR="00054745" w:rsidRPr="00EF646B" w:rsidRDefault="00054745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14:paraId="55B70B5E" w14:textId="77777777" w:rsidR="00054745" w:rsidRPr="00EF646B" w:rsidRDefault="00054745" w:rsidP="007819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A3BE638" w14:textId="77777777" w:rsidR="00054745" w:rsidRPr="00EF646B" w:rsidRDefault="00054745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16FBE0B7" w14:textId="77777777" w:rsidR="00054745" w:rsidRPr="00EF646B" w:rsidRDefault="00054745" w:rsidP="007819E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8954F" w14:textId="77777777" w:rsidR="00054745" w:rsidRPr="00EF646B" w:rsidRDefault="00054745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10B4E6D2" w14:textId="77777777" w:rsidR="00054745" w:rsidRPr="00EF646B" w:rsidRDefault="00054745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07C814" w14:textId="77777777" w:rsidR="00054745" w:rsidRPr="00EF646B" w:rsidRDefault="00054745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936D2C" w14:textId="77777777" w:rsidR="00054745" w:rsidRPr="00EF646B" w:rsidRDefault="00054745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9E0" w:rsidRPr="00EF646B" w14:paraId="67DCCEDC" w14:textId="77777777" w:rsidTr="00440484">
        <w:tc>
          <w:tcPr>
            <w:tcW w:w="3600" w:type="dxa"/>
            <w:shd w:val="clear" w:color="auto" w:fill="auto"/>
          </w:tcPr>
          <w:p w14:paraId="44F0D328" w14:textId="77777777" w:rsidR="007819E0" w:rsidRPr="00EF646B" w:rsidRDefault="007819E0" w:rsidP="007819E0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65E18331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14:paraId="1772CA97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D2C9E4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1697EACD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176C13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6699F82E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D2F067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5D6447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9E0" w:rsidRPr="00EF646B" w14:paraId="1A6DD4D7" w14:textId="77777777" w:rsidTr="00440484">
        <w:tc>
          <w:tcPr>
            <w:tcW w:w="3600" w:type="dxa"/>
            <w:shd w:val="clear" w:color="auto" w:fill="auto"/>
          </w:tcPr>
          <w:p w14:paraId="1CF8AA50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กำไร)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</w:p>
          <w:p w14:paraId="0AAA711E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หลักการคณิตศาสตร์ประกันภัย</w:t>
            </w:r>
          </w:p>
        </w:tc>
        <w:tc>
          <w:tcPr>
            <w:tcW w:w="270" w:type="dxa"/>
          </w:tcPr>
          <w:p w14:paraId="47C24C43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3F4814F" w14:textId="77777777" w:rsidR="007819E0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15471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10.04</w:t>
            </w:r>
          </w:p>
        </w:tc>
        <w:tc>
          <w:tcPr>
            <w:tcW w:w="236" w:type="dxa"/>
            <w:shd w:val="clear" w:color="auto" w:fill="auto"/>
          </w:tcPr>
          <w:p w14:paraId="71E15B59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D7A5F8A" w14:textId="77777777" w:rsidR="007819E0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014DE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(6.27)</w:t>
            </w:r>
          </w:p>
        </w:tc>
        <w:tc>
          <w:tcPr>
            <w:tcW w:w="270" w:type="dxa"/>
            <w:shd w:val="clear" w:color="auto" w:fill="auto"/>
          </w:tcPr>
          <w:p w14:paraId="201D3323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1B3F78D2" w14:textId="77777777" w:rsidR="007819E0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ABF1E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9.28</w:t>
            </w:r>
          </w:p>
        </w:tc>
        <w:tc>
          <w:tcPr>
            <w:tcW w:w="270" w:type="dxa"/>
            <w:shd w:val="clear" w:color="auto" w:fill="auto"/>
          </w:tcPr>
          <w:p w14:paraId="5052CFE4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FE508C" w14:textId="77777777" w:rsidR="007819E0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64C1DC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(5.75)</w:t>
            </w:r>
          </w:p>
        </w:tc>
      </w:tr>
      <w:tr w:rsidR="007819E0" w:rsidRPr="00EF646B" w14:paraId="5B424C7A" w14:textId="77777777" w:rsidTr="00440484">
        <w:tc>
          <w:tcPr>
            <w:tcW w:w="3600" w:type="dxa"/>
            <w:shd w:val="clear" w:color="auto" w:fill="auto"/>
          </w:tcPr>
          <w:p w14:paraId="028AED43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BCDCD0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FD741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10.04</w:t>
            </w:r>
          </w:p>
        </w:tc>
        <w:tc>
          <w:tcPr>
            <w:tcW w:w="236" w:type="dxa"/>
            <w:shd w:val="clear" w:color="auto" w:fill="auto"/>
          </w:tcPr>
          <w:p w14:paraId="7BA1B239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F3E34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(6.27)</w:t>
            </w:r>
          </w:p>
        </w:tc>
        <w:tc>
          <w:tcPr>
            <w:tcW w:w="270" w:type="dxa"/>
            <w:shd w:val="clear" w:color="auto" w:fill="auto"/>
          </w:tcPr>
          <w:p w14:paraId="6642105A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4722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9.28</w:t>
            </w:r>
          </w:p>
        </w:tc>
        <w:tc>
          <w:tcPr>
            <w:tcW w:w="270" w:type="dxa"/>
            <w:shd w:val="clear" w:color="auto" w:fill="auto"/>
          </w:tcPr>
          <w:p w14:paraId="61078F2F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1E0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(5.75)</w:t>
            </w:r>
          </w:p>
        </w:tc>
      </w:tr>
      <w:tr w:rsidR="007819E0" w:rsidRPr="00EF646B" w14:paraId="098A11D9" w14:textId="77777777" w:rsidTr="00440484">
        <w:tc>
          <w:tcPr>
            <w:tcW w:w="3600" w:type="dxa"/>
            <w:shd w:val="clear" w:color="auto" w:fill="auto"/>
          </w:tcPr>
          <w:p w14:paraId="197CD923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clear" w:pos="3515"/>
                <w:tab w:val="left" w:pos="151"/>
                <w:tab w:val="left" w:pos="3312"/>
              </w:tabs>
              <w:ind w:left="151" w:right="-198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65A2CE02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31C608B5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(0.32)</w:t>
            </w:r>
          </w:p>
        </w:tc>
        <w:tc>
          <w:tcPr>
            <w:tcW w:w="236" w:type="dxa"/>
            <w:shd w:val="clear" w:color="auto" w:fill="auto"/>
          </w:tcPr>
          <w:p w14:paraId="1548C366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37CEA03" w14:textId="77777777" w:rsidR="007819E0" w:rsidRPr="00EF646B" w:rsidRDefault="007819E0" w:rsidP="001F75A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2A3349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0FFE21DB" w14:textId="77777777" w:rsidR="007819E0" w:rsidRPr="00EF646B" w:rsidRDefault="007819E0" w:rsidP="001F75A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659A17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D51B6E" w14:textId="77777777" w:rsidR="007819E0" w:rsidRPr="00EF646B" w:rsidRDefault="007819E0" w:rsidP="001F75A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819E0" w:rsidRPr="00EF646B" w14:paraId="0E34035E" w14:textId="77777777" w:rsidTr="00440484">
        <w:tc>
          <w:tcPr>
            <w:tcW w:w="3600" w:type="dxa"/>
            <w:shd w:val="clear" w:color="auto" w:fill="auto"/>
          </w:tcPr>
          <w:p w14:paraId="10DB5EDE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D3247E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BD84E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(0.32)</w:t>
            </w:r>
          </w:p>
        </w:tc>
        <w:tc>
          <w:tcPr>
            <w:tcW w:w="236" w:type="dxa"/>
            <w:shd w:val="clear" w:color="auto" w:fill="auto"/>
          </w:tcPr>
          <w:p w14:paraId="2A15FCB5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C7376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64930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28FAD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6EC681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1F07F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</w:tr>
      <w:tr w:rsidR="007819E0" w:rsidRPr="00EF646B" w14:paraId="398745C4" w14:textId="77777777" w:rsidTr="00047EE2">
        <w:trPr>
          <w:trHeight w:val="280"/>
        </w:trPr>
        <w:tc>
          <w:tcPr>
            <w:tcW w:w="3600" w:type="dxa"/>
            <w:shd w:val="clear" w:color="auto" w:fill="auto"/>
          </w:tcPr>
          <w:p w14:paraId="7C71EEB5" w14:textId="77777777" w:rsidR="007819E0" w:rsidRPr="00047EE2" w:rsidRDefault="007819E0" w:rsidP="007819E0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9DF937C" w14:textId="77777777" w:rsidR="007819E0" w:rsidRPr="00047EE2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5129CE18" w14:textId="77777777" w:rsidR="007819E0" w:rsidRPr="00047EE2" w:rsidRDefault="007819E0" w:rsidP="007819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D44496" w14:textId="77777777" w:rsidR="007819E0" w:rsidRPr="00047EE2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29580E7A" w14:textId="77777777" w:rsidR="007819E0" w:rsidRPr="00047EE2" w:rsidRDefault="007819E0" w:rsidP="007819E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302BF2" w14:textId="77777777" w:rsidR="007819E0" w:rsidRPr="00047EE2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7D12C3A5" w14:textId="77777777" w:rsidR="007819E0" w:rsidRPr="00047EE2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E87DE3" w14:textId="77777777" w:rsidR="007819E0" w:rsidRPr="00047EE2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324B81" w14:textId="77777777" w:rsidR="007819E0" w:rsidRPr="00047EE2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</w:tr>
      <w:tr w:rsidR="007819E0" w:rsidRPr="00EF646B" w14:paraId="218F3F49" w14:textId="77777777" w:rsidTr="003F4A4E">
        <w:tc>
          <w:tcPr>
            <w:tcW w:w="3600" w:type="dxa"/>
            <w:shd w:val="clear" w:color="auto" w:fill="auto"/>
          </w:tcPr>
          <w:p w14:paraId="158C48FF" w14:textId="77777777" w:rsidR="007819E0" w:rsidRPr="00EF646B" w:rsidRDefault="007819E0" w:rsidP="007819E0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1D91B7B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4100040B" w14:textId="0FD34771" w:rsidR="007819E0" w:rsidRPr="00EF646B" w:rsidRDefault="007819E0" w:rsidP="007819E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128.4</w:t>
            </w:r>
            <w:r w:rsidR="001D796B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8A7E2FA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BBB6784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75.62</w:t>
            </w:r>
          </w:p>
        </w:tc>
        <w:tc>
          <w:tcPr>
            <w:tcW w:w="270" w:type="dxa"/>
            <w:shd w:val="clear" w:color="auto" w:fill="auto"/>
          </w:tcPr>
          <w:p w14:paraId="7F7EEC7F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shd w:val="clear" w:color="auto" w:fill="auto"/>
          </w:tcPr>
          <w:p w14:paraId="4343B128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48.81</w:t>
            </w:r>
          </w:p>
        </w:tc>
        <w:tc>
          <w:tcPr>
            <w:tcW w:w="270" w:type="dxa"/>
            <w:shd w:val="clear" w:color="auto" w:fill="auto"/>
          </w:tcPr>
          <w:p w14:paraId="16F03076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77FEC0C" w14:textId="77777777" w:rsidR="007819E0" w:rsidRPr="00EF646B" w:rsidRDefault="007819E0" w:rsidP="007819E0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23.21</w:t>
            </w:r>
          </w:p>
        </w:tc>
      </w:tr>
    </w:tbl>
    <w:p w14:paraId="0F7B8C78" w14:textId="77777777" w:rsidR="000E5384" w:rsidRPr="00047EE2" w:rsidRDefault="000E5384" w:rsidP="0092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20"/>
          <w:szCs w:val="20"/>
        </w:rPr>
      </w:pPr>
    </w:p>
    <w:p w14:paraId="11C88CDF" w14:textId="3EC31BD4" w:rsidR="007751B0" w:rsidRPr="00EF646B" w:rsidRDefault="00E97D59" w:rsidP="0040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(</w:t>
      </w:r>
      <w:r w:rsidR="00E3122D" w:rsidRPr="00EF646B">
        <w:rPr>
          <w:rFonts w:ascii="Angsana New" w:eastAsia="Calibri" w:hAnsi="Angsana New" w:hint="cs"/>
          <w:sz w:val="30"/>
          <w:szCs w:val="30"/>
          <w:cs/>
        </w:rPr>
        <w:t>กำไร</w:t>
      </w:r>
      <w:r>
        <w:rPr>
          <w:rFonts w:ascii="Angsana New" w:eastAsia="Calibri" w:hAnsi="Angsana New"/>
          <w:sz w:val="30"/>
          <w:szCs w:val="30"/>
        </w:rPr>
        <w:t xml:space="preserve">) </w:t>
      </w:r>
      <w:r w:rsidR="007751B0" w:rsidRPr="00EF646B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55D1001B" w14:textId="77777777" w:rsidR="00C219B9" w:rsidRPr="00047EE2" w:rsidRDefault="00C219B9" w:rsidP="0092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690"/>
        <w:gridCol w:w="1188"/>
        <w:gridCol w:w="236"/>
        <w:gridCol w:w="1276"/>
        <w:gridCol w:w="268"/>
        <w:gridCol w:w="1189"/>
        <w:gridCol w:w="268"/>
        <w:gridCol w:w="1146"/>
      </w:tblGrid>
      <w:tr w:rsidR="007751B0" w:rsidRPr="00EF646B" w14:paraId="7BB340B5" w14:textId="77777777" w:rsidTr="00440484">
        <w:tc>
          <w:tcPr>
            <w:tcW w:w="3690" w:type="dxa"/>
          </w:tcPr>
          <w:p w14:paraId="4DFDF562" w14:textId="77777777" w:rsidR="007751B0" w:rsidRPr="00EF646B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BB87D2" w14:textId="77777777" w:rsidR="007751B0" w:rsidRPr="00EF646B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0F564741" w14:textId="77777777" w:rsidR="007751B0" w:rsidRPr="00EF646B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7BF8326C" w14:textId="77777777" w:rsidR="007751B0" w:rsidRPr="00EF646B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D16A7" w:rsidRPr="00EF646B" w14:paraId="17B27E34" w14:textId="77777777" w:rsidTr="002E77A5">
        <w:tc>
          <w:tcPr>
            <w:tcW w:w="3690" w:type="dxa"/>
          </w:tcPr>
          <w:p w14:paraId="26C65A1D" w14:textId="77777777" w:rsidR="00AD16A7" w:rsidRPr="00EF646B" w:rsidRDefault="00AD16A7" w:rsidP="00AD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27BD5D7" w14:textId="77777777" w:rsidR="00AD16A7" w:rsidRPr="00EF646B" w:rsidRDefault="00AD16A7" w:rsidP="00AD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3C761A4" w14:textId="77777777" w:rsidR="00AD16A7" w:rsidRPr="00EF646B" w:rsidRDefault="00AD16A7" w:rsidP="00AD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F97D77" w14:textId="77777777" w:rsidR="00AD16A7" w:rsidRPr="00EF646B" w:rsidRDefault="00AD16A7" w:rsidP="00AD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14:paraId="084EEA24" w14:textId="77777777" w:rsidR="00AD16A7" w:rsidRPr="00EF646B" w:rsidRDefault="00AD16A7" w:rsidP="00AD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56792B7D" w14:textId="77777777" w:rsidR="00AD16A7" w:rsidRPr="00EF646B" w:rsidRDefault="00AD16A7" w:rsidP="00AD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01862E09" w14:textId="77777777" w:rsidR="00AD16A7" w:rsidRPr="00EF646B" w:rsidRDefault="00AD16A7" w:rsidP="00AD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13A0B7A9" w14:textId="77777777" w:rsidR="00AD16A7" w:rsidRPr="00EF646B" w:rsidRDefault="00AD16A7" w:rsidP="00AD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C6012B" w:rsidRPr="00EF646B" w14:paraId="3E8A2133" w14:textId="77777777" w:rsidTr="00440484">
        <w:tc>
          <w:tcPr>
            <w:tcW w:w="3690" w:type="dxa"/>
          </w:tcPr>
          <w:p w14:paraId="35A04B86" w14:textId="77777777" w:rsidR="00C6012B" w:rsidRPr="00EF646B" w:rsidRDefault="00C6012B" w:rsidP="00C601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7"/>
          </w:tcPr>
          <w:p w14:paraId="617E1F78" w14:textId="77777777" w:rsidR="00C6012B" w:rsidRPr="00EF646B" w:rsidRDefault="00C6012B" w:rsidP="00C601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F64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B33F35" w:rsidRPr="00EF646B" w14:paraId="33D3EEB4" w14:textId="77777777" w:rsidTr="00440484">
        <w:tc>
          <w:tcPr>
            <w:tcW w:w="3690" w:type="dxa"/>
          </w:tcPr>
          <w:p w14:paraId="54287CDD" w14:textId="77777777" w:rsidR="00B33F35" w:rsidRPr="00EF646B" w:rsidRDefault="00B33F35" w:rsidP="00B33F35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สมมติ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านประชากร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188" w:type="dxa"/>
          </w:tcPr>
          <w:p w14:paraId="304B143C" w14:textId="77777777" w:rsidR="00B33F35" w:rsidRPr="00EF646B" w:rsidRDefault="00581787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1.43</w:t>
            </w:r>
          </w:p>
        </w:tc>
        <w:tc>
          <w:tcPr>
            <w:tcW w:w="236" w:type="dxa"/>
          </w:tcPr>
          <w:p w14:paraId="4B54157E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73C9587D" w14:textId="77777777" w:rsidR="00B33F35" w:rsidRPr="00EF646B" w:rsidRDefault="00B33F35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(0.63)</w:t>
            </w:r>
          </w:p>
        </w:tc>
        <w:tc>
          <w:tcPr>
            <w:tcW w:w="268" w:type="dxa"/>
          </w:tcPr>
          <w:p w14:paraId="0E54ABD3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61506D3B" w14:textId="77777777" w:rsidR="00B33F35" w:rsidRPr="00EF646B" w:rsidRDefault="00581787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3.18</w:t>
            </w:r>
          </w:p>
        </w:tc>
        <w:tc>
          <w:tcPr>
            <w:tcW w:w="268" w:type="dxa"/>
          </w:tcPr>
          <w:p w14:paraId="657B5762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47D43A78" w14:textId="77777777" w:rsidR="00B33F35" w:rsidRPr="00EF646B" w:rsidRDefault="00B33F35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(3.67)</w:t>
            </w:r>
          </w:p>
        </w:tc>
      </w:tr>
      <w:tr w:rsidR="00B33F35" w:rsidRPr="00EF646B" w14:paraId="204DB7FE" w14:textId="77777777" w:rsidTr="00440484">
        <w:tc>
          <w:tcPr>
            <w:tcW w:w="3690" w:type="dxa"/>
          </w:tcPr>
          <w:p w14:paraId="64793273" w14:textId="77777777" w:rsidR="00B33F35" w:rsidRPr="00EF646B" w:rsidRDefault="00B33F35" w:rsidP="00B33F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188" w:type="dxa"/>
          </w:tcPr>
          <w:p w14:paraId="1891556C" w14:textId="77777777" w:rsidR="00B33F35" w:rsidRPr="00EF646B" w:rsidRDefault="00581787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3.58</w:t>
            </w:r>
          </w:p>
        </w:tc>
        <w:tc>
          <w:tcPr>
            <w:tcW w:w="236" w:type="dxa"/>
          </w:tcPr>
          <w:p w14:paraId="1A86DC70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C3841D" w14:textId="77777777" w:rsidR="00B33F35" w:rsidRPr="00EF646B" w:rsidRDefault="00B33F35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(5.64)</w:t>
            </w:r>
          </w:p>
        </w:tc>
        <w:tc>
          <w:tcPr>
            <w:tcW w:w="268" w:type="dxa"/>
          </w:tcPr>
          <w:p w14:paraId="61B014B0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3B16A112" w14:textId="77777777" w:rsidR="00B33F35" w:rsidRPr="00EF646B" w:rsidRDefault="00581787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1.08</w:t>
            </w:r>
          </w:p>
        </w:tc>
        <w:tc>
          <w:tcPr>
            <w:tcW w:w="268" w:type="dxa"/>
          </w:tcPr>
          <w:p w14:paraId="6E2DF00D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735F0B9F" w14:textId="77777777" w:rsidR="00B33F35" w:rsidRPr="00EF646B" w:rsidRDefault="00B33F35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(2.08)</w:t>
            </w:r>
          </w:p>
        </w:tc>
      </w:tr>
      <w:tr w:rsidR="00B33F35" w:rsidRPr="00EF646B" w14:paraId="5BF45670" w14:textId="77777777" w:rsidTr="00440484">
        <w:tc>
          <w:tcPr>
            <w:tcW w:w="3690" w:type="dxa"/>
          </w:tcPr>
          <w:p w14:paraId="60984E08" w14:textId="77777777" w:rsidR="00B33F35" w:rsidRPr="00EF646B" w:rsidRDefault="00B33F35" w:rsidP="00B33F35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646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DF6830A" w14:textId="77777777" w:rsidR="00B33F35" w:rsidRPr="00EF646B" w:rsidRDefault="00581787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5.03</w:t>
            </w:r>
          </w:p>
        </w:tc>
        <w:tc>
          <w:tcPr>
            <w:tcW w:w="236" w:type="dxa"/>
          </w:tcPr>
          <w:p w14:paraId="050DF353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3C5EB8" w14:textId="77777777" w:rsidR="00B33F35" w:rsidRPr="00EF646B" w:rsidRDefault="00B33F35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3E0A68B9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0605DAC" w14:textId="77777777" w:rsidR="00B33F35" w:rsidRPr="00EF646B" w:rsidRDefault="00581787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5.02</w:t>
            </w:r>
          </w:p>
        </w:tc>
        <w:tc>
          <w:tcPr>
            <w:tcW w:w="268" w:type="dxa"/>
          </w:tcPr>
          <w:p w14:paraId="7BF65F81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5BAD7C4" w14:textId="77777777" w:rsidR="00B33F35" w:rsidRPr="00EF646B" w:rsidRDefault="00B33F35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33F35" w:rsidRPr="00EF646B" w14:paraId="39847556" w14:textId="77777777" w:rsidTr="00440484">
        <w:tc>
          <w:tcPr>
            <w:tcW w:w="3690" w:type="dxa"/>
          </w:tcPr>
          <w:p w14:paraId="47A4F788" w14:textId="77777777" w:rsidR="00B33F35" w:rsidRPr="00EF646B" w:rsidRDefault="00B33F35" w:rsidP="00B33F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EB8E504" w14:textId="77777777" w:rsidR="00B33F35" w:rsidRPr="00EF646B" w:rsidRDefault="00581787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10.04</w:t>
            </w:r>
          </w:p>
        </w:tc>
        <w:tc>
          <w:tcPr>
            <w:tcW w:w="236" w:type="dxa"/>
          </w:tcPr>
          <w:p w14:paraId="36367E4E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398447C" w14:textId="77777777" w:rsidR="00B33F35" w:rsidRPr="00EF646B" w:rsidRDefault="00B33F35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(6.27)</w:t>
            </w:r>
          </w:p>
        </w:tc>
        <w:tc>
          <w:tcPr>
            <w:tcW w:w="268" w:type="dxa"/>
          </w:tcPr>
          <w:p w14:paraId="63883431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7B473242" w14:textId="77777777" w:rsidR="00B33F35" w:rsidRPr="00EF646B" w:rsidRDefault="00581787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9.28</w:t>
            </w:r>
          </w:p>
        </w:tc>
        <w:tc>
          <w:tcPr>
            <w:tcW w:w="268" w:type="dxa"/>
          </w:tcPr>
          <w:p w14:paraId="756014D8" w14:textId="77777777" w:rsidR="00B33F35" w:rsidRPr="00EF646B" w:rsidRDefault="00B33F35" w:rsidP="00B3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20CA0E0" w14:textId="77777777" w:rsidR="00B33F35" w:rsidRPr="00EF646B" w:rsidRDefault="00B33F35" w:rsidP="00B33F3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(5.75)</w:t>
            </w:r>
          </w:p>
        </w:tc>
      </w:tr>
    </w:tbl>
    <w:p w14:paraId="0265C4FE" w14:textId="2236BDE8" w:rsidR="0054663F" w:rsidRPr="00EF3608" w:rsidRDefault="0054663F" w:rsidP="00546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3608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EF3608">
        <w:rPr>
          <w:rFonts w:ascii="Angsana New" w:hAnsi="Angsana New"/>
          <w:sz w:val="30"/>
          <w:szCs w:val="30"/>
        </w:rPr>
        <w:t xml:space="preserve">5 </w:t>
      </w:r>
      <w:r w:rsidRPr="00EF3608">
        <w:rPr>
          <w:rFonts w:ascii="Angsana New" w:hAnsi="Angsana New"/>
          <w:sz w:val="30"/>
          <w:szCs w:val="30"/>
          <w:cs/>
        </w:rPr>
        <w:t xml:space="preserve">เมษายน </w:t>
      </w:r>
      <w:r w:rsidRPr="00EF3608">
        <w:rPr>
          <w:rFonts w:ascii="Angsana New" w:hAnsi="Angsana New"/>
          <w:sz w:val="30"/>
          <w:szCs w:val="30"/>
        </w:rPr>
        <w:t xml:space="preserve">2562 </w:t>
      </w:r>
      <w:r w:rsidRPr="00EF3608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F3608">
        <w:rPr>
          <w:rFonts w:ascii="Angsana New" w:hAnsi="Angsana New"/>
          <w:sz w:val="30"/>
          <w:szCs w:val="30"/>
        </w:rPr>
        <w:t xml:space="preserve">20 </w:t>
      </w:r>
      <w:r w:rsidRPr="00EF3608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EF3608">
        <w:rPr>
          <w:rFonts w:ascii="Angsana New" w:hAnsi="Angsana New"/>
          <w:sz w:val="30"/>
          <w:szCs w:val="30"/>
        </w:rPr>
        <w:t xml:space="preserve">400 </w:t>
      </w:r>
      <w:r w:rsidRPr="00EF3608">
        <w:rPr>
          <w:rFonts w:ascii="Angsana New" w:hAnsi="Angsana New"/>
          <w:sz w:val="30"/>
          <w:szCs w:val="30"/>
          <w:cs/>
        </w:rPr>
        <w:t>วัน กลุ่มบริษัทและ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="007270C3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 xml:space="preserve">จากการแก้ไขโครงการดังกล่าวทำให้กลุ่มบริษัทและบริษัทรับรู้ประมาณการหนี้สินผลประโยชน์เมื่อเกษียณอายุ ณ วันที่ </w:t>
      </w:r>
      <w:r w:rsidRPr="00EF3608">
        <w:rPr>
          <w:rFonts w:ascii="Angsana New" w:hAnsi="Angsana New"/>
          <w:sz w:val="30"/>
          <w:szCs w:val="30"/>
        </w:rPr>
        <w:t xml:space="preserve">30 </w:t>
      </w:r>
      <w:r w:rsidR="00FF7F79">
        <w:rPr>
          <w:rFonts w:ascii="Angsana New" w:hAnsi="Angsana New" w:hint="cs"/>
          <w:sz w:val="30"/>
          <w:szCs w:val="30"/>
          <w:cs/>
        </w:rPr>
        <w:t>กันยายน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sz w:val="30"/>
          <w:szCs w:val="30"/>
        </w:rPr>
        <w:t xml:space="preserve">2562 </w:t>
      </w:r>
      <w:r w:rsidRPr="00EF3608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</w:t>
      </w:r>
      <w:r w:rsidR="007270C3">
        <w:rPr>
          <w:rFonts w:ascii="Angsana New" w:hAnsi="Angsana New" w:hint="cs"/>
          <w:sz w:val="30"/>
          <w:szCs w:val="30"/>
          <w:cs/>
        </w:rPr>
        <w:t>ในระหว่างปีสิ้นสุดวันเดียวกัน</w:t>
      </w:r>
      <w:r w:rsidRPr="00EF3608">
        <w:rPr>
          <w:rFonts w:ascii="Angsana New" w:hAnsi="Angsana New"/>
          <w:sz w:val="30"/>
          <w:szCs w:val="30"/>
          <w:cs/>
        </w:rPr>
        <w:t xml:space="preserve">ในงบการเงินรวมและงบการเงินเฉพาะกิจการจำนวน </w:t>
      </w:r>
      <w:r w:rsidR="004127D0">
        <w:rPr>
          <w:rFonts w:ascii="Angsana New" w:hAnsi="Angsana New"/>
          <w:sz w:val="30"/>
          <w:szCs w:val="30"/>
        </w:rPr>
        <w:t>15.60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4127D0">
        <w:rPr>
          <w:rFonts w:ascii="Angsana New" w:hAnsi="Angsana New"/>
          <w:sz w:val="30"/>
          <w:szCs w:val="30"/>
        </w:rPr>
        <w:t>6.80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1542E8C4" w14:textId="77777777" w:rsidR="007B7D30" w:rsidRPr="00565299" w:rsidRDefault="007B7D30" w:rsidP="00BA7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sz w:val="22"/>
          <w:szCs w:val="22"/>
        </w:rPr>
      </w:pPr>
    </w:p>
    <w:p w14:paraId="42E86C4A" w14:textId="44C76F0B" w:rsidR="00BA765B" w:rsidRPr="00EF646B" w:rsidRDefault="00BA765B" w:rsidP="0040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14:paraId="698F2F7E" w14:textId="77777777" w:rsidR="009E44E8" w:rsidRPr="00D34B76" w:rsidRDefault="009E44E8" w:rsidP="009E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51DE218" w14:textId="77777777" w:rsidR="00BA765B" w:rsidRPr="00EF646B" w:rsidRDefault="00250530" w:rsidP="00EE7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ข้อสมม</w:t>
      </w:r>
      <w:r w:rsidR="00FD1DC3" w:rsidRPr="00EF646B">
        <w:rPr>
          <w:rFonts w:ascii="Angsana New" w:hAnsi="Angsana New"/>
          <w:sz w:val="30"/>
          <w:szCs w:val="30"/>
          <w:cs/>
        </w:rPr>
        <w:t>ติหลักในการประมาณการตามหลักการคณิตศาสตร์ประกันภัย ณ วันที่รายงาน</w:t>
      </w:r>
      <w:r w:rsidR="00BA765B" w:rsidRPr="00EF646B">
        <w:rPr>
          <w:rFonts w:ascii="Angsana New" w:hAnsi="Angsana New"/>
          <w:sz w:val="30"/>
          <w:szCs w:val="30"/>
        </w:rPr>
        <w:t xml:space="preserve"> </w:t>
      </w:r>
      <w:r w:rsidR="00BA765B" w:rsidRPr="00EF646B">
        <w:rPr>
          <w:rFonts w:ascii="Angsana New" w:hAnsi="Angsana New"/>
          <w:sz w:val="30"/>
          <w:szCs w:val="30"/>
          <w:cs/>
        </w:rPr>
        <w:t>(แสดงโดยวิธีถัวเฉลี่ยถ่วงน้ำหนัก) ได้แก่</w:t>
      </w:r>
    </w:p>
    <w:p w14:paraId="1145E3D1" w14:textId="77777777" w:rsidR="007940C1" w:rsidRPr="00E67A23" w:rsidRDefault="007940C1" w:rsidP="00D3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4122"/>
        <w:gridCol w:w="990"/>
        <w:gridCol w:w="360"/>
        <w:gridCol w:w="990"/>
        <w:gridCol w:w="270"/>
        <w:gridCol w:w="990"/>
        <w:gridCol w:w="270"/>
        <w:gridCol w:w="1170"/>
      </w:tblGrid>
      <w:tr w:rsidR="00FD1DC3" w:rsidRPr="00EF646B" w14:paraId="07141AF2" w14:textId="77777777" w:rsidTr="00D00C7D">
        <w:trPr>
          <w:tblHeader/>
        </w:trPr>
        <w:tc>
          <w:tcPr>
            <w:tcW w:w="4122" w:type="dxa"/>
          </w:tcPr>
          <w:p w14:paraId="41417C07" w14:textId="77777777" w:rsidR="00FD1DC3" w:rsidRPr="00EF646B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83FEDBD" w14:textId="77777777" w:rsidR="00FD1DC3" w:rsidRPr="00EF646B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90334B" w14:textId="77777777" w:rsidR="00FD1DC3" w:rsidRPr="00EF646B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20C909A" w14:textId="77777777" w:rsidR="00FD1DC3" w:rsidRPr="00EF646B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CE1" w:rsidRPr="00EF646B" w14:paraId="4820BF08" w14:textId="77777777" w:rsidTr="00BF28D3">
        <w:trPr>
          <w:trHeight w:val="350"/>
        </w:trPr>
        <w:tc>
          <w:tcPr>
            <w:tcW w:w="4122" w:type="dxa"/>
          </w:tcPr>
          <w:p w14:paraId="295A75D4" w14:textId="77777777" w:rsidR="00896CE1" w:rsidRPr="00EF646B" w:rsidRDefault="00896CE1" w:rsidP="0089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71D89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F408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4E4CA3E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2F6C36" w14:textId="77777777" w:rsidR="00896CE1" w:rsidRPr="00EF646B" w:rsidRDefault="00F40887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E573C97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BC5921" w14:textId="77777777" w:rsidR="00896CE1" w:rsidRPr="00EF646B" w:rsidRDefault="00F40887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BB40C85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139BB" w14:textId="77777777" w:rsidR="00896CE1" w:rsidRPr="00EF646B" w:rsidRDefault="00F40887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40887" w:rsidRPr="00EF646B" w14:paraId="4286BF11" w14:textId="77777777" w:rsidTr="00BF28D3">
        <w:tc>
          <w:tcPr>
            <w:tcW w:w="4122" w:type="dxa"/>
          </w:tcPr>
          <w:p w14:paraId="2B4D78BD" w14:textId="77777777" w:rsidR="00F40887" w:rsidRPr="00EF646B" w:rsidRDefault="00F40887" w:rsidP="00F4088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561DB48A" w14:textId="77777777" w:rsidR="00F40887" w:rsidRPr="00EF646B" w:rsidRDefault="00D00C7D" w:rsidP="00F40887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2.01-2.39</w:t>
            </w:r>
          </w:p>
        </w:tc>
        <w:tc>
          <w:tcPr>
            <w:tcW w:w="360" w:type="dxa"/>
          </w:tcPr>
          <w:p w14:paraId="4CA3EFB8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303AAA" w14:textId="77777777" w:rsidR="00F40887" w:rsidRPr="00EF646B" w:rsidRDefault="00F40887" w:rsidP="00F40887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2.69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3.29</w:t>
            </w:r>
          </w:p>
        </w:tc>
        <w:tc>
          <w:tcPr>
            <w:tcW w:w="270" w:type="dxa"/>
          </w:tcPr>
          <w:p w14:paraId="7D4756E8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4DE099A" w14:textId="77777777" w:rsidR="00F40887" w:rsidRPr="00EF646B" w:rsidRDefault="00D00C7D" w:rsidP="00F33BCB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2.31</w:t>
            </w:r>
          </w:p>
        </w:tc>
        <w:tc>
          <w:tcPr>
            <w:tcW w:w="270" w:type="dxa"/>
          </w:tcPr>
          <w:p w14:paraId="45233495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A51796" w14:textId="77777777" w:rsidR="00F40887" w:rsidRPr="00EF646B" w:rsidRDefault="00F40887" w:rsidP="000541A5">
            <w:pPr>
              <w:pStyle w:val="acctfourfigures"/>
              <w:tabs>
                <w:tab w:val="clear" w:pos="765"/>
              </w:tabs>
              <w:spacing w:line="240" w:lineRule="auto"/>
              <w:ind w:left="-147" w:right="-18" w:firstLine="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3.19</w:t>
            </w:r>
          </w:p>
        </w:tc>
      </w:tr>
      <w:tr w:rsidR="00F40887" w:rsidRPr="00EF646B" w14:paraId="69152516" w14:textId="77777777" w:rsidTr="00BF28D3">
        <w:tc>
          <w:tcPr>
            <w:tcW w:w="4122" w:type="dxa"/>
          </w:tcPr>
          <w:p w14:paraId="465CC678" w14:textId="77777777" w:rsidR="00F40887" w:rsidRPr="00EF646B" w:rsidRDefault="00F40887" w:rsidP="00F4088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036B485" w14:textId="73037CAF" w:rsidR="00F40887" w:rsidRPr="00EF646B" w:rsidRDefault="00D00C7D" w:rsidP="00F40887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 </w:t>
            </w:r>
            <w:r w:rsidR="00E9325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</w:t>
            </w:r>
          </w:p>
        </w:tc>
        <w:tc>
          <w:tcPr>
            <w:tcW w:w="360" w:type="dxa"/>
          </w:tcPr>
          <w:p w14:paraId="7DB844BA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131A1DD" w14:textId="77777777" w:rsidR="00F40887" w:rsidRPr="00EF646B" w:rsidRDefault="00F40887" w:rsidP="00F40887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</w:t>
            </w:r>
          </w:p>
        </w:tc>
        <w:tc>
          <w:tcPr>
            <w:tcW w:w="270" w:type="dxa"/>
          </w:tcPr>
          <w:p w14:paraId="081B4C5E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A4D64A7" w14:textId="77777777" w:rsidR="00F40887" w:rsidRPr="00EF646B" w:rsidRDefault="00D00C7D" w:rsidP="00F33BCB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61B1E7B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96D16EB" w14:textId="77777777" w:rsidR="00F40887" w:rsidRPr="00EF646B" w:rsidRDefault="00F40887" w:rsidP="000541A5">
            <w:pPr>
              <w:pStyle w:val="acctfourfigures"/>
              <w:tabs>
                <w:tab w:val="clear" w:pos="765"/>
              </w:tabs>
              <w:spacing w:line="240" w:lineRule="auto"/>
              <w:ind w:left="-147" w:right="-18" w:firstLine="2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40887" w:rsidRPr="00EF646B" w14:paraId="097C72F9" w14:textId="77777777" w:rsidTr="00BF28D3">
        <w:tc>
          <w:tcPr>
            <w:tcW w:w="4122" w:type="dxa"/>
          </w:tcPr>
          <w:p w14:paraId="6B3CB699" w14:textId="77777777" w:rsidR="00F40887" w:rsidRPr="00EF646B" w:rsidRDefault="00F40887" w:rsidP="00F4088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หมุนเวียนของพนักงาน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3360438" w14:textId="77777777" w:rsidR="00F40887" w:rsidRPr="00EF646B" w:rsidRDefault="00217E51" w:rsidP="00F40887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00C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-30</w:t>
            </w:r>
          </w:p>
        </w:tc>
        <w:tc>
          <w:tcPr>
            <w:tcW w:w="360" w:type="dxa"/>
          </w:tcPr>
          <w:p w14:paraId="1A4C9CE8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82C2B7A" w14:textId="77777777" w:rsidR="00F40887" w:rsidRPr="00EF646B" w:rsidRDefault="00F40887" w:rsidP="00F40887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2 - 36</w:t>
            </w:r>
          </w:p>
        </w:tc>
        <w:tc>
          <w:tcPr>
            <w:tcW w:w="270" w:type="dxa"/>
          </w:tcPr>
          <w:p w14:paraId="218CADD4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F574EF" w14:textId="2EC6F970" w:rsidR="00F40887" w:rsidRPr="00EF646B" w:rsidRDefault="00D00C7D" w:rsidP="00F33BCB">
            <w:pPr>
              <w:pStyle w:val="acctfourfigures"/>
              <w:tabs>
                <w:tab w:val="clear" w:pos="765"/>
              </w:tabs>
              <w:spacing w:line="240" w:lineRule="auto"/>
              <w:ind w:left="-147" w:right="-18" w:firstLine="12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 </w:t>
            </w:r>
            <w:r w:rsidR="00E9325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12</w:t>
            </w:r>
          </w:p>
        </w:tc>
        <w:tc>
          <w:tcPr>
            <w:tcW w:w="270" w:type="dxa"/>
          </w:tcPr>
          <w:p w14:paraId="5F93C346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B73516" w14:textId="77777777" w:rsidR="00F40887" w:rsidRPr="00EF646B" w:rsidRDefault="00F40887" w:rsidP="000541A5">
            <w:pPr>
              <w:pStyle w:val="acctfourfigures"/>
              <w:tabs>
                <w:tab w:val="clear" w:pos="765"/>
              </w:tabs>
              <w:spacing w:line="240" w:lineRule="auto"/>
              <w:ind w:left="-147" w:right="-18" w:firstLine="2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15</w:t>
            </w:r>
          </w:p>
        </w:tc>
      </w:tr>
      <w:tr w:rsidR="00F40887" w:rsidRPr="00EF646B" w14:paraId="55E967B2" w14:textId="77777777" w:rsidTr="00BF28D3">
        <w:tc>
          <w:tcPr>
            <w:tcW w:w="4122" w:type="dxa"/>
          </w:tcPr>
          <w:p w14:paraId="0653761B" w14:textId="77777777" w:rsidR="00F40887" w:rsidRPr="00EF646B" w:rsidRDefault="00F40887" w:rsidP="00F4088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อายุเกษียณตามปกติ </w:t>
            </w: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990" w:type="dxa"/>
          </w:tcPr>
          <w:p w14:paraId="4AE68D66" w14:textId="77777777" w:rsidR="00F40887" w:rsidRPr="00EF646B" w:rsidRDefault="00D00C7D" w:rsidP="00F40887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55 - 60</w:t>
            </w:r>
          </w:p>
        </w:tc>
        <w:tc>
          <w:tcPr>
            <w:tcW w:w="360" w:type="dxa"/>
          </w:tcPr>
          <w:p w14:paraId="09CB669D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B2C3F5E" w14:textId="77777777" w:rsidR="00F40887" w:rsidRPr="00EF646B" w:rsidRDefault="00F40887" w:rsidP="00F40887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lang w:val="en-US" w:bidi="th-TH"/>
              </w:rPr>
              <w:t>55 - 60</w:t>
            </w:r>
          </w:p>
        </w:tc>
        <w:tc>
          <w:tcPr>
            <w:tcW w:w="270" w:type="dxa"/>
          </w:tcPr>
          <w:p w14:paraId="4B87EB0A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850BC12" w14:textId="77777777" w:rsidR="00F40887" w:rsidRPr="00EF646B" w:rsidRDefault="00D00C7D" w:rsidP="000541A5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0C4BC56D" w14:textId="77777777" w:rsidR="00F40887" w:rsidRPr="00EF646B" w:rsidRDefault="00F40887" w:rsidP="00F40887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1E193A1" w14:textId="77777777" w:rsidR="00F40887" w:rsidRPr="00EF646B" w:rsidRDefault="00F40887" w:rsidP="000541A5">
            <w:pPr>
              <w:pStyle w:val="acctfourfigures"/>
              <w:tabs>
                <w:tab w:val="clear" w:pos="765"/>
              </w:tabs>
              <w:spacing w:line="240" w:lineRule="auto"/>
              <w:ind w:left="-147" w:right="-18" w:firstLine="2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763BFA31" w14:textId="77777777" w:rsidR="00C22A5C" w:rsidRPr="00F40887" w:rsidRDefault="00C22A5C" w:rsidP="00AD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5FA2488" w14:textId="77777777" w:rsidR="00AD4516" w:rsidRPr="00EF646B" w:rsidRDefault="00AD4516" w:rsidP="00AD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5863A1" w14:textId="77777777" w:rsidR="00AD4516" w:rsidRPr="009A7177" w:rsidRDefault="00AD4516" w:rsidP="00B7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11F2D276" w14:textId="0EFDAEE8" w:rsidR="00C90617" w:rsidRPr="00DC3A74" w:rsidRDefault="00FF0898" w:rsidP="00DC3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DC3A74">
        <w:rPr>
          <w:rFonts w:ascii="Angsana New" w:hAnsi="Angsana New"/>
          <w:spacing w:val="10"/>
          <w:sz w:val="30"/>
          <w:szCs w:val="30"/>
          <w:cs/>
        </w:rPr>
        <w:t xml:space="preserve">ณ วันที่ </w:t>
      </w:r>
      <w:r w:rsidR="004625AC" w:rsidRPr="00DC3A74">
        <w:rPr>
          <w:rFonts w:ascii="Angsana New" w:hAnsi="Angsana New"/>
          <w:spacing w:val="10"/>
          <w:sz w:val="30"/>
          <w:szCs w:val="30"/>
        </w:rPr>
        <w:t>30</w:t>
      </w:r>
      <w:r w:rsidRPr="00DC3A74">
        <w:rPr>
          <w:rFonts w:ascii="Angsana New" w:hAnsi="Angsana New"/>
          <w:spacing w:val="10"/>
          <w:sz w:val="30"/>
          <w:szCs w:val="30"/>
        </w:rPr>
        <w:t xml:space="preserve"> </w:t>
      </w:r>
      <w:r w:rsidR="004625AC" w:rsidRPr="00DC3A74">
        <w:rPr>
          <w:rFonts w:ascii="Angsana New" w:hAnsi="Angsana New" w:hint="cs"/>
          <w:spacing w:val="10"/>
          <w:sz w:val="30"/>
          <w:szCs w:val="30"/>
          <w:cs/>
        </w:rPr>
        <w:t>กันยายน</w:t>
      </w:r>
      <w:r w:rsidRPr="00DC3A74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4625AC" w:rsidRPr="00DC3A74">
        <w:rPr>
          <w:rFonts w:ascii="Angsana New" w:hAnsi="Angsana New"/>
          <w:spacing w:val="10"/>
          <w:sz w:val="30"/>
          <w:szCs w:val="30"/>
        </w:rPr>
        <w:t>256</w:t>
      </w:r>
      <w:r w:rsidR="009A7177" w:rsidRPr="00DC3A74">
        <w:rPr>
          <w:rFonts w:ascii="Angsana New" w:hAnsi="Angsana New"/>
          <w:spacing w:val="10"/>
          <w:sz w:val="30"/>
          <w:szCs w:val="30"/>
        </w:rPr>
        <w:t>2</w:t>
      </w:r>
      <w:r w:rsidRPr="00DC3A74">
        <w:rPr>
          <w:rFonts w:ascii="Angsana New" w:hAnsi="Angsana New"/>
          <w:spacing w:val="2"/>
          <w:sz w:val="30"/>
          <w:szCs w:val="30"/>
        </w:rPr>
        <w:t xml:space="preserve"> </w:t>
      </w:r>
      <w:r w:rsidRPr="00DC3A74">
        <w:rPr>
          <w:rFonts w:ascii="Angsana New" w:hAnsi="Angsana New"/>
          <w:spacing w:val="10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93256" w:rsidRPr="00DC3A74">
        <w:rPr>
          <w:rFonts w:ascii="Angsana New" w:hAnsi="Angsana New"/>
          <w:spacing w:val="10"/>
          <w:sz w:val="30"/>
          <w:szCs w:val="30"/>
        </w:rPr>
        <w:t xml:space="preserve"> </w:t>
      </w:r>
      <w:r w:rsidR="00D00C7D" w:rsidRPr="00DC3A74">
        <w:rPr>
          <w:rFonts w:ascii="Angsana New" w:hAnsi="Angsana New"/>
          <w:spacing w:val="10"/>
          <w:sz w:val="30"/>
          <w:szCs w:val="30"/>
        </w:rPr>
        <w:t>6.39</w:t>
      </w:r>
      <w:r w:rsidR="001D39A8" w:rsidRPr="00DC3A74">
        <w:rPr>
          <w:rFonts w:ascii="Angsana New" w:hAnsi="Angsana New"/>
          <w:spacing w:val="10"/>
          <w:sz w:val="30"/>
          <w:szCs w:val="30"/>
        </w:rPr>
        <w:t xml:space="preserve"> </w:t>
      </w:r>
      <w:r w:rsidR="001D39A8" w:rsidRPr="00DC3A74">
        <w:rPr>
          <w:rFonts w:ascii="Angsana New" w:hAnsi="Angsana New"/>
          <w:spacing w:val="10"/>
          <w:sz w:val="30"/>
          <w:szCs w:val="30"/>
          <w:cs/>
        </w:rPr>
        <w:t>ปี</w:t>
      </w:r>
      <w:r w:rsidR="001D39A8" w:rsidRPr="00DC3A74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E93256" w:rsidRPr="00DC3A74">
        <w:rPr>
          <w:rFonts w:ascii="Angsana New" w:hAnsi="Angsana New"/>
          <w:spacing w:val="10"/>
          <w:sz w:val="30"/>
          <w:szCs w:val="30"/>
        </w:rPr>
        <w:t>-</w:t>
      </w:r>
      <w:r w:rsidR="003E2701" w:rsidRPr="00DC3A74">
        <w:rPr>
          <w:rFonts w:ascii="Angsana New" w:hAnsi="Angsana New"/>
          <w:spacing w:val="10"/>
          <w:sz w:val="30"/>
          <w:szCs w:val="30"/>
        </w:rPr>
        <w:t xml:space="preserve"> </w:t>
      </w:r>
      <w:r w:rsidR="00D00C7D" w:rsidRPr="00DC3A74">
        <w:rPr>
          <w:rFonts w:ascii="Angsana New" w:hAnsi="Angsana New"/>
          <w:spacing w:val="10"/>
          <w:sz w:val="30"/>
          <w:szCs w:val="30"/>
        </w:rPr>
        <w:t>13.29</w:t>
      </w:r>
      <w:r w:rsidR="003D0E29" w:rsidRPr="00DC3A74">
        <w:rPr>
          <w:rFonts w:ascii="Angsana New" w:hAnsi="Angsana New"/>
          <w:spacing w:val="10"/>
          <w:sz w:val="30"/>
          <w:szCs w:val="30"/>
        </w:rPr>
        <w:t xml:space="preserve"> </w:t>
      </w:r>
      <w:r w:rsidR="003D0E29" w:rsidRPr="00DC3A74">
        <w:rPr>
          <w:rFonts w:ascii="Angsana New" w:hAnsi="Angsana New"/>
          <w:spacing w:val="10"/>
          <w:sz w:val="30"/>
          <w:szCs w:val="30"/>
          <w:cs/>
        </w:rPr>
        <w:t>ปี</w:t>
      </w:r>
      <w:r w:rsidR="003E2701" w:rsidRPr="00DC3A74">
        <w:rPr>
          <w:rFonts w:ascii="Angsana New" w:hAnsi="Angsana New"/>
          <w:spacing w:val="10"/>
          <w:sz w:val="30"/>
          <w:szCs w:val="30"/>
        </w:rPr>
        <w:t xml:space="preserve"> </w:t>
      </w:r>
      <w:r w:rsidR="003E2701" w:rsidRPr="00DC3A74">
        <w:rPr>
          <w:rFonts w:ascii="Angsana New" w:hAnsi="Angsana New" w:hint="cs"/>
          <w:i/>
          <w:iCs/>
          <w:spacing w:val="10"/>
          <w:sz w:val="30"/>
          <w:szCs w:val="30"/>
          <w:cs/>
        </w:rPr>
        <w:t>(</w:t>
      </w:r>
      <w:r w:rsidR="003E2701" w:rsidRPr="00DC3A74">
        <w:rPr>
          <w:rFonts w:ascii="Angsana New" w:hAnsi="Angsana New"/>
          <w:i/>
          <w:iCs/>
          <w:spacing w:val="10"/>
          <w:sz w:val="30"/>
          <w:szCs w:val="30"/>
        </w:rPr>
        <w:t>256</w:t>
      </w:r>
      <w:r w:rsidR="009A7177" w:rsidRPr="00DC3A74">
        <w:rPr>
          <w:rFonts w:ascii="Angsana New" w:hAnsi="Angsana New"/>
          <w:i/>
          <w:iCs/>
          <w:spacing w:val="10"/>
          <w:sz w:val="30"/>
          <w:szCs w:val="30"/>
        </w:rPr>
        <w:t>1</w:t>
      </w:r>
      <w:r w:rsidR="003E2701" w:rsidRPr="00DC3A74">
        <w:rPr>
          <w:rFonts w:ascii="Angsana New" w:hAnsi="Angsana New"/>
          <w:i/>
          <w:iCs/>
          <w:spacing w:val="10"/>
          <w:sz w:val="30"/>
          <w:szCs w:val="30"/>
        </w:rPr>
        <w:t xml:space="preserve">: 7.93 </w:t>
      </w:r>
      <w:r w:rsidR="003E2701" w:rsidRPr="00DC3A74">
        <w:rPr>
          <w:rFonts w:ascii="Angsana New" w:hAnsi="Angsana New" w:hint="cs"/>
          <w:i/>
          <w:iCs/>
          <w:spacing w:val="10"/>
          <w:sz w:val="30"/>
          <w:szCs w:val="30"/>
          <w:cs/>
        </w:rPr>
        <w:t xml:space="preserve">ปี </w:t>
      </w:r>
      <w:r w:rsidR="003E2701" w:rsidRPr="00DC3A74">
        <w:rPr>
          <w:rFonts w:ascii="Angsana New" w:hAnsi="Angsana New"/>
          <w:i/>
          <w:iCs/>
          <w:spacing w:val="10"/>
          <w:sz w:val="30"/>
          <w:szCs w:val="30"/>
        </w:rPr>
        <w:t>-</w:t>
      </w:r>
      <w:r w:rsidR="003E2701" w:rsidRPr="00DC3A74">
        <w:rPr>
          <w:rFonts w:ascii="Angsana New" w:hAnsi="Angsana New" w:hint="cs"/>
          <w:i/>
          <w:iCs/>
          <w:spacing w:val="10"/>
          <w:sz w:val="30"/>
          <w:szCs w:val="30"/>
          <w:cs/>
        </w:rPr>
        <w:t xml:space="preserve"> </w:t>
      </w:r>
      <w:r w:rsidR="003E2701" w:rsidRPr="00DC3A74">
        <w:rPr>
          <w:rFonts w:ascii="Angsana New" w:hAnsi="Angsana New"/>
          <w:i/>
          <w:iCs/>
          <w:spacing w:val="10"/>
          <w:sz w:val="30"/>
          <w:szCs w:val="30"/>
        </w:rPr>
        <w:t xml:space="preserve">13.72 </w:t>
      </w:r>
      <w:r w:rsidR="003E2701" w:rsidRPr="00DC3A74">
        <w:rPr>
          <w:rFonts w:ascii="Angsana New" w:hAnsi="Angsana New" w:hint="cs"/>
          <w:i/>
          <w:iCs/>
          <w:spacing w:val="10"/>
          <w:sz w:val="30"/>
          <w:szCs w:val="30"/>
          <w:cs/>
        </w:rPr>
        <w:t>ปี)</w:t>
      </w:r>
    </w:p>
    <w:p w14:paraId="2B80AA79" w14:textId="77777777" w:rsidR="00C567E5" w:rsidRPr="00C567E5" w:rsidRDefault="00C567E5" w:rsidP="00C9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cs/>
        </w:rPr>
      </w:pPr>
    </w:p>
    <w:p w14:paraId="0218A0E1" w14:textId="77777777" w:rsidR="00FF0898" w:rsidRPr="00EF646B" w:rsidRDefault="00FF0898" w:rsidP="00CB0071">
      <w:pPr>
        <w:tabs>
          <w:tab w:val="clear" w:pos="454"/>
        </w:tabs>
        <w:spacing w:line="240" w:lineRule="auto"/>
        <w:ind w:left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EF646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F646B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05E07EB4" w14:textId="77777777" w:rsidR="00DD13A8" w:rsidRPr="00D34B76" w:rsidRDefault="00DD13A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10698441" w14:textId="57A36A87" w:rsidR="00511841" w:rsidRDefault="00FF089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EF646B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EF646B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B037950" w14:textId="6CAF2BC2" w:rsidR="00EA4ABB" w:rsidRPr="00511841" w:rsidRDefault="00511841" w:rsidP="00511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4041"/>
        <w:gridCol w:w="1046"/>
        <w:gridCol w:w="266"/>
        <w:gridCol w:w="1088"/>
        <w:gridCol w:w="266"/>
        <w:gridCol w:w="1074"/>
        <w:gridCol w:w="266"/>
        <w:gridCol w:w="1115"/>
      </w:tblGrid>
      <w:tr w:rsidR="00FF0898" w:rsidRPr="00EF646B" w14:paraId="5FA77AB2" w14:textId="77777777" w:rsidTr="005538CD">
        <w:tc>
          <w:tcPr>
            <w:tcW w:w="4041" w:type="dxa"/>
          </w:tcPr>
          <w:p w14:paraId="0F51B623" w14:textId="77777777" w:rsidR="00FF0898" w:rsidRPr="00EF646B" w:rsidRDefault="00DD13A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EF646B">
              <w:lastRenderedPageBreak/>
              <w:br w:type="page"/>
            </w:r>
          </w:p>
        </w:tc>
        <w:tc>
          <w:tcPr>
            <w:tcW w:w="2400" w:type="dxa"/>
            <w:gridSpan w:val="3"/>
          </w:tcPr>
          <w:p w14:paraId="4CC52432" w14:textId="77777777" w:rsidR="00FF0898" w:rsidRPr="00EF646B" w:rsidRDefault="00FF0898" w:rsidP="00E7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F646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420A76F1" w14:textId="77777777" w:rsidR="00FF0898" w:rsidRPr="00EF646B" w:rsidRDefault="00FF089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5" w:type="dxa"/>
            <w:gridSpan w:val="3"/>
          </w:tcPr>
          <w:p w14:paraId="2681E128" w14:textId="77777777" w:rsidR="00FF0898" w:rsidRPr="00EF646B" w:rsidRDefault="00FF0898" w:rsidP="00E7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646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F0898" w:rsidRPr="00EF646B" w14:paraId="1C52D646" w14:textId="77777777" w:rsidTr="005538CD">
        <w:tc>
          <w:tcPr>
            <w:tcW w:w="4041" w:type="dxa"/>
          </w:tcPr>
          <w:p w14:paraId="371ADD39" w14:textId="77777777" w:rsidR="00FF0898" w:rsidRPr="00EF646B" w:rsidRDefault="00FF0898" w:rsidP="00FF08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</w:tcPr>
          <w:p w14:paraId="1CA5B664" w14:textId="77777777" w:rsidR="00FF0898" w:rsidRPr="00EF646B" w:rsidRDefault="00FF0898" w:rsidP="00FF089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F0898" w:rsidRPr="00EF646B" w14:paraId="5984A6E3" w14:textId="77777777" w:rsidTr="005538CD">
        <w:tc>
          <w:tcPr>
            <w:tcW w:w="4041" w:type="dxa"/>
          </w:tcPr>
          <w:p w14:paraId="30F2FAE5" w14:textId="77777777" w:rsidR="00FF0898" w:rsidRPr="00EF646B" w:rsidRDefault="00FF0898" w:rsidP="004625AC">
            <w:pPr>
              <w:ind w:left="234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25AC"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625AC"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896CE1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567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46" w:type="dxa"/>
          </w:tcPr>
          <w:p w14:paraId="748FF742" w14:textId="77777777" w:rsidR="00FF0898" w:rsidRPr="00EF646B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14:paraId="520D9789" w14:textId="77777777" w:rsidR="00FF0898" w:rsidRPr="00EF646B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6E7B46A5" w14:textId="77777777" w:rsidR="00FF0898" w:rsidRPr="00EF646B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0A522D05" w14:textId="77777777" w:rsidR="00FF0898" w:rsidRPr="00EF646B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0D95BCB6" w14:textId="77777777" w:rsidR="00FF0898" w:rsidRPr="00EF646B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14:paraId="447545D1" w14:textId="77777777" w:rsidR="00FF0898" w:rsidRPr="00EF646B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62044980" w14:textId="77777777" w:rsidR="00FF0898" w:rsidRPr="00EF646B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E7BC7" w:rsidRPr="00EF646B" w14:paraId="4E875E45" w14:textId="77777777" w:rsidTr="005538CD">
        <w:tc>
          <w:tcPr>
            <w:tcW w:w="4041" w:type="dxa"/>
          </w:tcPr>
          <w:p w14:paraId="5103482D" w14:textId="77777777" w:rsidR="00BE7BC7" w:rsidRPr="00EF646B" w:rsidRDefault="00BE7BC7" w:rsidP="00BE7BC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1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6" w:type="dxa"/>
          </w:tcPr>
          <w:p w14:paraId="05F4CDE7" w14:textId="77777777" w:rsidR="00BE7BC7" w:rsidRPr="00EF646B" w:rsidRDefault="00D00C7D" w:rsidP="000776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(13.38)</w:t>
            </w:r>
          </w:p>
        </w:tc>
        <w:tc>
          <w:tcPr>
            <w:tcW w:w="266" w:type="dxa"/>
            <w:vAlign w:val="center"/>
          </w:tcPr>
          <w:p w14:paraId="1B8BCB72" w14:textId="77777777"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D08948D" w14:textId="77777777" w:rsidR="00BE7BC7" w:rsidRPr="00EF646B" w:rsidRDefault="00D00C7D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15.77</w:t>
            </w:r>
          </w:p>
        </w:tc>
        <w:tc>
          <w:tcPr>
            <w:tcW w:w="266" w:type="dxa"/>
            <w:vAlign w:val="center"/>
          </w:tcPr>
          <w:p w14:paraId="2D37D1A5" w14:textId="77777777"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727A69" w14:textId="77777777" w:rsidR="00BE7BC7" w:rsidRPr="00EF646B" w:rsidRDefault="00D00C7D" w:rsidP="00BE7B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(5.01)</w:t>
            </w:r>
          </w:p>
        </w:tc>
        <w:tc>
          <w:tcPr>
            <w:tcW w:w="266" w:type="dxa"/>
            <w:vAlign w:val="center"/>
          </w:tcPr>
          <w:p w14:paraId="2FCEF552" w14:textId="77777777"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31A62933" w14:textId="77777777" w:rsidR="00BE7BC7" w:rsidRPr="00EF646B" w:rsidRDefault="00D00C7D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5.87</w:t>
            </w:r>
          </w:p>
        </w:tc>
      </w:tr>
      <w:tr w:rsidR="00BE7BC7" w:rsidRPr="00EF646B" w14:paraId="56B0F6DE" w14:textId="77777777" w:rsidTr="005538CD">
        <w:tc>
          <w:tcPr>
            <w:tcW w:w="4041" w:type="dxa"/>
          </w:tcPr>
          <w:p w14:paraId="3A38679D" w14:textId="77777777" w:rsidR="007C07EE" w:rsidRPr="00EF646B" w:rsidRDefault="00BE7BC7" w:rsidP="00BE7BC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20EBD71E" w14:textId="77777777" w:rsidR="00BE7BC7" w:rsidRPr="00EF646B" w:rsidRDefault="007C07EE" w:rsidP="00BE7BC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E7BC7" w:rsidRPr="00EF646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BE7BC7" w:rsidRPr="00EF646B">
              <w:rPr>
                <w:rFonts w:ascii="Angsana New" w:hAnsi="Angsana New"/>
                <w:sz w:val="30"/>
                <w:szCs w:val="30"/>
              </w:rPr>
              <w:t>1</w:t>
            </w:r>
            <w:r w:rsidR="00BE7BC7" w:rsidRPr="00EF646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6" w:type="dxa"/>
          </w:tcPr>
          <w:p w14:paraId="12A84EA7" w14:textId="77777777" w:rsidR="005D4082" w:rsidRDefault="005D4082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5DDE0B59" w14:textId="77777777" w:rsidR="00D00C7D" w:rsidRPr="00EF646B" w:rsidRDefault="00D00C7D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15.47</w:t>
            </w:r>
          </w:p>
        </w:tc>
        <w:tc>
          <w:tcPr>
            <w:tcW w:w="266" w:type="dxa"/>
          </w:tcPr>
          <w:p w14:paraId="2A663564" w14:textId="77777777"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E1B11EC" w14:textId="77777777" w:rsidR="005D4082" w:rsidRDefault="005D4082" w:rsidP="008712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8B6758" w14:textId="77777777" w:rsidR="00D00C7D" w:rsidRPr="00EF646B" w:rsidRDefault="00D00C7D" w:rsidP="008712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(13.37)</w:t>
            </w:r>
          </w:p>
        </w:tc>
        <w:tc>
          <w:tcPr>
            <w:tcW w:w="266" w:type="dxa"/>
          </w:tcPr>
          <w:p w14:paraId="0208884B" w14:textId="77777777"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C615940" w14:textId="77777777" w:rsidR="005D4082" w:rsidRDefault="005D4082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5DA9A1F9" w14:textId="77777777" w:rsidR="00D00C7D" w:rsidRPr="00EF646B" w:rsidRDefault="00D00C7D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5.77</w:t>
            </w:r>
          </w:p>
        </w:tc>
        <w:tc>
          <w:tcPr>
            <w:tcW w:w="266" w:type="dxa"/>
          </w:tcPr>
          <w:p w14:paraId="4FB7C75D" w14:textId="77777777" w:rsidR="00BE7BC7" w:rsidRPr="00EF646B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586828EE" w14:textId="77777777" w:rsidR="005D4082" w:rsidRDefault="005D4082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F70CC0" w14:textId="77777777" w:rsidR="00D00C7D" w:rsidRPr="00EF646B" w:rsidRDefault="00D00C7D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(5.02)</w:t>
            </w:r>
          </w:p>
        </w:tc>
      </w:tr>
      <w:tr w:rsidR="005538CD" w:rsidRPr="00EF646B" w14:paraId="29531F22" w14:textId="77777777" w:rsidTr="00951D1A">
        <w:tc>
          <w:tcPr>
            <w:tcW w:w="4041" w:type="dxa"/>
          </w:tcPr>
          <w:p w14:paraId="5DFB89AC" w14:textId="77777777" w:rsidR="005538CD" w:rsidRPr="00EF646B" w:rsidRDefault="005538CD" w:rsidP="00544B8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  <w:r w:rsidR="00544B8E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หมุนเวียนของพนักงาน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4B8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46" w:type="dxa"/>
          </w:tcPr>
          <w:p w14:paraId="15DD8253" w14:textId="77777777" w:rsidR="005538CD" w:rsidRDefault="005538CD" w:rsidP="005538C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D60C6" w14:textId="77777777" w:rsidR="00D00C7D" w:rsidRPr="00EF646B" w:rsidRDefault="00D00C7D" w:rsidP="005538C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(14.26)</w:t>
            </w:r>
          </w:p>
        </w:tc>
        <w:tc>
          <w:tcPr>
            <w:tcW w:w="266" w:type="dxa"/>
          </w:tcPr>
          <w:p w14:paraId="60D675BA" w14:textId="77777777" w:rsidR="005538CD" w:rsidRPr="00EF646B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E6F4CB2" w14:textId="77777777" w:rsidR="005538CD" w:rsidRDefault="005538CD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DE0043" w14:textId="77777777" w:rsidR="00D00C7D" w:rsidRPr="00EF646B" w:rsidRDefault="00D00C7D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6.22</w:t>
            </w:r>
          </w:p>
        </w:tc>
        <w:tc>
          <w:tcPr>
            <w:tcW w:w="266" w:type="dxa"/>
            <w:vAlign w:val="center"/>
          </w:tcPr>
          <w:p w14:paraId="15BCDBA4" w14:textId="77777777" w:rsidR="005538CD" w:rsidRPr="00EF646B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942D921" w14:textId="77777777" w:rsidR="005538CD" w:rsidRDefault="005538CD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908374" w14:textId="77777777" w:rsidR="00D00C7D" w:rsidRPr="00EF646B" w:rsidRDefault="00D00C7D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(5.28)</w:t>
            </w:r>
          </w:p>
        </w:tc>
        <w:tc>
          <w:tcPr>
            <w:tcW w:w="266" w:type="dxa"/>
          </w:tcPr>
          <w:p w14:paraId="170FE963" w14:textId="77777777" w:rsidR="005538CD" w:rsidRPr="00EF646B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8793230" w14:textId="77777777" w:rsidR="005538CD" w:rsidRDefault="005538CD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873042" w14:textId="77777777" w:rsidR="00D00C7D" w:rsidRPr="00EF646B" w:rsidRDefault="00D00C7D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1.95</w:t>
            </w:r>
          </w:p>
        </w:tc>
      </w:tr>
      <w:tr w:rsidR="0087126C" w:rsidRPr="00EF646B" w14:paraId="26C90EA6" w14:textId="77777777" w:rsidTr="005538CD">
        <w:tc>
          <w:tcPr>
            <w:tcW w:w="4041" w:type="dxa"/>
          </w:tcPr>
          <w:p w14:paraId="74DE15F1" w14:textId="77777777" w:rsidR="0087126C" w:rsidRPr="00EF646B" w:rsidRDefault="0087126C" w:rsidP="00BE7BC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การเปลี่ยนแปลงอายุงาน (เปลี่ยนแปลงร้อยละ </w:t>
            </w:r>
            <w:r w:rsidRPr="00EF646B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46" w:type="dxa"/>
          </w:tcPr>
          <w:p w14:paraId="06FCC068" w14:textId="77777777" w:rsidR="0087126C" w:rsidRPr="00EF646B" w:rsidRDefault="00D00C7D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0.73</w:t>
            </w:r>
          </w:p>
        </w:tc>
        <w:tc>
          <w:tcPr>
            <w:tcW w:w="266" w:type="dxa"/>
          </w:tcPr>
          <w:p w14:paraId="296E0104" w14:textId="77777777" w:rsidR="0087126C" w:rsidRPr="00EF646B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7C29C8DF" w14:textId="77777777" w:rsidR="0087126C" w:rsidRPr="00EF646B" w:rsidRDefault="00D00C7D" w:rsidP="00BE7B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(0.73)</w:t>
            </w:r>
          </w:p>
        </w:tc>
        <w:tc>
          <w:tcPr>
            <w:tcW w:w="266" w:type="dxa"/>
          </w:tcPr>
          <w:p w14:paraId="6A0C0BB8" w14:textId="77777777" w:rsidR="0087126C" w:rsidRPr="00EF646B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6B2A83A8" w14:textId="77777777" w:rsidR="0087126C" w:rsidRPr="00EF646B" w:rsidRDefault="00D00C7D" w:rsidP="0030151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0.26</w:t>
            </w:r>
          </w:p>
        </w:tc>
        <w:tc>
          <w:tcPr>
            <w:tcW w:w="266" w:type="dxa"/>
          </w:tcPr>
          <w:p w14:paraId="5909C0DC" w14:textId="77777777" w:rsidR="0087126C" w:rsidRPr="00EF646B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638A970" w14:textId="77777777" w:rsidR="0087126C" w:rsidRPr="00EF646B" w:rsidRDefault="00D00C7D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(0.26)</w:t>
            </w:r>
          </w:p>
        </w:tc>
      </w:tr>
    </w:tbl>
    <w:p w14:paraId="0A43AB6F" w14:textId="77777777" w:rsidR="00E21721" w:rsidRPr="00511841" w:rsidRDefault="00E21721" w:rsidP="001E0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1146C7B" w14:textId="172EA791" w:rsidR="00FF0898" w:rsidRDefault="00FF089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EF646B">
        <w:rPr>
          <w:rFonts w:ascii="Angsana New" w:hAnsi="Angsana New" w:hint="cs"/>
          <w:sz w:val="30"/>
          <w:szCs w:val="30"/>
          <w:cs/>
        </w:rPr>
        <w:t>แสดง</w:t>
      </w:r>
      <w:r w:rsidRPr="00EF646B">
        <w:rPr>
          <w:rFonts w:ascii="Angsana New" w:hAnsi="Angsana New"/>
          <w:sz w:val="30"/>
          <w:szCs w:val="30"/>
          <w:cs/>
        </w:rPr>
        <w:t>ปร</w:t>
      </w:r>
      <w:r w:rsidR="00AD4516" w:rsidRPr="00EF646B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EF646B">
        <w:rPr>
          <w:rFonts w:ascii="Angsana New" w:hAnsi="Angsana New"/>
          <w:sz w:val="30"/>
          <w:szCs w:val="30"/>
          <w:cs/>
        </w:rPr>
        <w:t>ต่างๆ</w:t>
      </w:r>
    </w:p>
    <w:p w14:paraId="73DF2357" w14:textId="77777777" w:rsidR="00511841" w:rsidRPr="00511841" w:rsidRDefault="00511841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29B3E519" w14:textId="77777777"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7568C32D" w14:textId="77777777" w:rsidR="00FD1DC3" w:rsidRPr="00511841" w:rsidRDefault="00FD1DC3" w:rsidP="008E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tbl>
      <w:tblPr>
        <w:tblW w:w="49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39"/>
        <w:gridCol w:w="1521"/>
        <w:gridCol w:w="270"/>
        <w:gridCol w:w="1620"/>
        <w:gridCol w:w="263"/>
        <w:gridCol w:w="1536"/>
      </w:tblGrid>
      <w:tr w:rsidR="00A42E81" w:rsidRPr="00EF3608" w14:paraId="53A95AF6" w14:textId="77777777" w:rsidTr="00A42E81">
        <w:trPr>
          <w:trHeight w:val="432"/>
          <w:tblHeader/>
        </w:trPr>
        <w:tc>
          <w:tcPr>
            <w:tcW w:w="2243" w:type="pct"/>
          </w:tcPr>
          <w:p w14:paraId="4F14800C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7" w:type="pct"/>
            <w:gridSpan w:val="5"/>
          </w:tcPr>
          <w:p w14:paraId="60811902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2E81" w:rsidRPr="00EF3608" w14:paraId="28E8A9DD" w14:textId="77777777" w:rsidTr="00A42E81">
        <w:trPr>
          <w:trHeight w:val="432"/>
          <w:tblHeader/>
        </w:trPr>
        <w:tc>
          <w:tcPr>
            <w:tcW w:w="2243" w:type="pct"/>
          </w:tcPr>
          <w:p w14:paraId="2313652A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3A1CAEE9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3" w:type="pct"/>
          </w:tcPr>
          <w:p w14:paraId="796EF263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14:paraId="3055C6B0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ประมาณการอื่น</w:t>
            </w:r>
          </w:p>
        </w:tc>
        <w:tc>
          <w:tcPr>
            <w:tcW w:w="139" w:type="pct"/>
          </w:tcPr>
          <w:p w14:paraId="65B41831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3" w:type="pct"/>
          </w:tcPr>
          <w:p w14:paraId="4910E9DD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42E81" w:rsidRPr="00EF3608" w14:paraId="0F868FB3" w14:textId="77777777" w:rsidTr="00A42E81">
        <w:trPr>
          <w:trHeight w:val="80"/>
          <w:tblHeader/>
        </w:trPr>
        <w:tc>
          <w:tcPr>
            <w:tcW w:w="2243" w:type="pct"/>
          </w:tcPr>
          <w:p w14:paraId="00C95051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7" w:type="pct"/>
            <w:gridSpan w:val="5"/>
          </w:tcPr>
          <w:p w14:paraId="461ADC69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2E81" w:rsidRPr="00EF3608" w14:paraId="21FA5967" w14:textId="77777777" w:rsidTr="00A42E81">
        <w:trPr>
          <w:trHeight w:val="80"/>
        </w:trPr>
        <w:tc>
          <w:tcPr>
            <w:tcW w:w="2243" w:type="pct"/>
          </w:tcPr>
          <w:p w14:paraId="38438604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805" w:type="pct"/>
          </w:tcPr>
          <w:p w14:paraId="117925F1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133.88</w:t>
            </w:r>
          </w:p>
        </w:tc>
        <w:tc>
          <w:tcPr>
            <w:tcW w:w="143" w:type="pct"/>
          </w:tcPr>
          <w:p w14:paraId="6FB143E6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7E86B4FA" w14:textId="77777777" w:rsidR="00A42E81" w:rsidRPr="00513941" w:rsidRDefault="00A42E81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139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D9E6B7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1274B2C1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133.88</w:t>
            </w:r>
          </w:p>
        </w:tc>
      </w:tr>
      <w:tr w:rsidR="00A42E81" w:rsidRPr="00EF3608" w14:paraId="15262A5A" w14:textId="77777777" w:rsidTr="00A42E81">
        <w:trPr>
          <w:trHeight w:val="432"/>
        </w:trPr>
        <w:tc>
          <w:tcPr>
            <w:tcW w:w="2243" w:type="pct"/>
          </w:tcPr>
          <w:p w14:paraId="1C447C3E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05" w:type="pct"/>
          </w:tcPr>
          <w:p w14:paraId="0A5F165E" w14:textId="77777777" w:rsidR="00A42E81" w:rsidRPr="00EF3608" w:rsidRDefault="000B34C8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</w:t>
            </w:r>
            <w:r w:rsidR="00A42E81"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43" w:type="pct"/>
          </w:tcPr>
          <w:p w14:paraId="7CE9BE54" w14:textId="77777777" w:rsidR="00A42E81" w:rsidRPr="00EF3608" w:rsidRDefault="00A42E81" w:rsidP="002E77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2E37A6D6" w14:textId="77777777" w:rsidR="00A42E81" w:rsidRPr="00513941" w:rsidRDefault="00A42E81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13941">
              <w:rPr>
                <w:rFonts w:ascii="Angsana New" w:hAnsi="Angsana New"/>
                <w:sz w:val="30"/>
                <w:szCs w:val="30"/>
              </w:rPr>
              <w:t>5.69</w:t>
            </w:r>
          </w:p>
        </w:tc>
        <w:tc>
          <w:tcPr>
            <w:tcW w:w="139" w:type="pct"/>
          </w:tcPr>
          <w:p w14:paraId="28081F35" w14:textId="77777777" w:rsidR="00A42E81" w:rsidRPr="00EF3608" w:rsidRDefault="00A42E81" w:rsidP="002E77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5AA20852" w14:textId="77777777" w:rsidR="00A42E81" w:rsidRPr="00EF3608" w:rsidRDefault="000B34C8" w:rsidP="002E77A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</w:t>
            </w:r>
            <w:r w:rsidR="00A42E81"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</w:t>
            </w:r>
          </w:p>
        </w:tc>
      </w:tr>
      <w:tr w:rsidR="00A42E81" w:rsidRPr="00EF3608" w14:paraId="2E2DEAA9" w14:textId="77777777" w:rsidTr="0041650E">
        <w:trPr>
          <w:trHeight w:val="432"/>
        </w:trPr>
        <w:tc>
          <w:tcPr>
            <w:tcW w:w="2243" w:type="pct"/>
          </w:tcPr>
          <w:p w14:paraId="74337C22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805" w:type="pct"/>
          </w:tcPr>
          <w:p w14:paraId="762E2274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(0.72)</w:t>
            </w:r>
          </w:p>
        </w:tc>
        <w:tc>
          <w:tcPr>
            <w:tcW w:w="143" w:type="pct"/>
          </w:tcPr>
          <w:p w14:paraId="62ECB0F4" w14:textId="77777777" w:rsidR="00A42E81" w:rsidRPr="0041650E" w:rsidRDefault="00A42E81" w:rsidP="002E77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2D4D6160" w14:textId="77777777" w:rsidR="00A42E81" w:rsidRPr="0041650E" w:rsidRDefault="00A42E81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Cs/>
                <w:sz w:val="30"/>
                <w:szCs w:val="30"/>
              </w:rPr>
            </w:pPr>
            <w:r w:rsidRPr="0041650E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C9D6676" w14:textId="77777777" w:rsidR="00A42E81" w:rsidRPr="0041650E" w:rsidRDefault="00A42E81" w:rsidP="002E77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0D707464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(0.72)</w:t>
            </w:r>
          </w:p>
        </w:tc>
      </w:tr>
      <w:tr w:rsidR="0041650E" w:rsidRPr="00EF3608" w14:paraId="1ABC24DA" w14:textId="77777777" w:rsidTr="00A42E81">
        <w:trPr>
          <w:trHeight w:val="432"/>
        </w:trPr>
        <w:tc>
          <w:tcPr>
            <w:tcW w:w="2243" w:type="pct"/>
          </w:tcPr>
          <w:p w14:paraId="32901011" w14:textId="77777777" w:rsidR="0041650E" w:rsidRPr="00EF3608" w:rsidRDefault="000B34C8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กลับรายการประมาณการหนี้สิน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5BC51844" w14:textId="77777777" w:rsidR="0041650E" w:rsidRPr="00EF3608" w:rsidRDefault="000B34C8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(5.11)</w:t>
            </w:r>
          </w:p>
        </w:tc>
        <w:tc>
          <w:tcPr>
            <w:tcW w:w="143" w:type="pct"/>
          </w:tcPr>
          <w:p w14:paraId="3340DC78" w14:textId="77777777" w:rsidR="0041650E" w:rsidRPr="0041650E" w:rsidRDefault="0041650E" w:rsidP="002E77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5A56B36B" w14:textId="77777777" w:rsidR="0041650E" w:rsidRPr="0041650E" w:rsidRDefault="000B34C8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B2E092E" w14:textId="77777777" w:rsidR="0041650E" w:rsidRPr="0041650E" w:rsidRDefault="0041650E" w:rsidP="002E77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40230679" w14:textId="77777777" w:rsidR="0041650E" w:rsidRPr="00EF3608" w:rsidRDefault="000B34C8" w:rsidP="002E77A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(5.11)</w:t>
            </w:r>
          </w:p>
        </w:tc>
      </w:tr>
      <w:tr w:rsidR="00A42E81" w:rsidRPr="00EF3608" w14:paraId="5AD39A9F" w14:textId="77777777" w:rsidTr="00A42E81">
        <w:trPr>
          <w:trHeight w:val="70"/>
        </w:trPr>
        <w:tc>
          <w:tcPr>
            <w:tcW w:w="2243" w:type="pct"/>
          </w:tcPr>
          <w:p w14:paraId="3EDE9151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30 </w:t>
            </w:r>
            <w:r w:rsidR="00CE36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256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7B79AD42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</w:t>
            </w:r>
            <w:r w:rsidR="000B34C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0</w:t>
            </w: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.</w:t>
            </w:r>
            <w:r w:rsidR="000B34C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3" w:type="pct"/>
          </w:tcPr>
          <w:p w14:paraId="05F8BF35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32CBFC0B" w14:textId="77777777" w:rsidR="00A42E81" w:rsidRPr="00EF3608" w:rsidRDefault="00A42E81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</w:rPr>
              <w:t>5.69</w:t>
            </w:r>
          </w:p>
        </w:tc>
        <w:tc>
          <w:tcPr>
            <w:tcW w:w="139" w:type="pct"/>
          </w:tcPr>
          <w:p w14:paraId="5690F6C7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125826C2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</w:t>
            </w:r>
            <w:r w:rsidR="000B34C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36</w:t>
            </w: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.</w:t>
            </w:r>
            <w:r w:rsidR="000B34C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30</w:t>
            </w:r>
          </w:p>
        </w:tc>
      </w:tr>
      <w:tr w:rsidR="00A42E81" w:rsidRPr="00EF3608" w14:paraId="213152B8" w14:textId="77777777" w:rsidTr="00A42E81">
        <w:trPr>
          <w:trHeight w:val="395"/>
        </w:trPr>
        <w:tc>
          <w:tcPr>
            <w:tcW w:w="2243" w:type="pct"/>
          </w:tcPr>
          <w:p w14:paraId="02DF9DCE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</w:tcPr>
          <w:p w14:paraId="57B5ABB8" w14:textId="77777777" w:rsidR="00A42E81" w:rsidRPr="009A0C1F" w:rsidRDefault="00A42E81" w:rsidP="002E77A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</w:tcPr>
          <w:p w14:paraId="6F89A169" w14:textId="77777777" w:rsidR="00A42E81" w:rsidRPr="009A0C1F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</w:tcPr>
          <w:p w14:paraId="0E023BBF" w14:textId="77777777" w:rsidR="00A42E81" w:rsidRPr="009A0C1F" w:rsidRDefault="00A42E81" w:rsidP="002E77A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  <w:tc>
          <w:tcPr>
            <w:tcW w:w="139" w:type="pct"/>
          </w:tcPr>
          <w:p w14:paraId="06BAD8F2" w14:textId="77777777" w:rsidR="00A42E81" w:rsidRPr="009A0C1F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16"/>
                <w:szCs w:val="16"/>
                <w:lang w:val="en-US" w:bidi="th-TH"/>
              </w:rPr>
            </w:pPr>
          </w:p>
        </w:tc>
        <w:tc>
          <w:tcPr>
            <w:tcW w:w="813" w:type="pct"/>
            <w:tcBorders>
              <w:top w:val="double" w:sz="4" w:space="0" w:color="auto"/>
            </w:tcBorders>
          </w:tcPr>
          <w:p w14:paraId="49216520" w14:textId="77777777" w:rsidR="00A42E81" w:rsidRPr="009A0C1F" w:rsidRDefault="00A42E81" w:rsidP="002E77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A42E81" w:rsidRPr="00EF3608" w14:paraId="74BEEF40" w14:textId="77777777" w:rsidTr="00A42E81">
        <w:trPr>
          <w:trHeight w:val="70"/>
        </w:trPr>
        <w:tc>
          <w:tcPr>
            <w:tcW w:w="2243" w:type="pct"/>
          </w:tcPr>
          <w:p w14:paraId="7C3F2B5E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05" w:type="pct"/>
          </w:tcPr>
          <w:p w14:paraId="1E6F9CC7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130.61</w:t>
            </w:r>
          </w:p>
        </w:tc>
        <w:tc>
          <w:tcPr>
            <w:tcW w:w="143" w:type="pct"/>
          </w:tcPr>
          <w:p w14:paraId="3ADE39DD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7A5E9645" w14:textId="77777777" w:rsidR="00A42E81" w:rsidRPr="00513941" w:rsidRDefault="00A42E81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13941">
              <w:rPr>
                <w:rFonts w:ascii="Angsana New" w:hAnsi="Angsana New"/>
                <w:sz w:val="30"/>
                <w:szCs w:val="30"/>
              </w:rPr>
              <w:t>5.69</w:t>
            </w:r>
          </w:p>
        </w:tc>
        <w:tc>
          <w:tcPr>
            <w:tcW w:w="139" w:type="pct"/>
          </w:tcPr>
          <w:p w14:paraId="19B7BDBE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38F6F26C" w14:textId="77777777" w:rsidR="00A42E81" w:rsidRPr="00EF3608" w:rsidRDefault="00A42E81" w:rsidP="00F30F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136.30</w:t>
            </w:r>
          </w:p>
        </w:tc>
      </w:tr>
      <w:tr w:rsidR="00A42E81" w:rsidRPr="00EF3608" w14:paraId="4363CACB" w14:textId="77777777" w:rsidTr="00A42E81">
        <w:trPr>
          <w:trHeight w:val="70"/>
        </w:trPr>
        <w:tc>
          <w:tcPr>
            <w:tcW w:w="2243" w:type="pct"/>
          </w:tcPr>
          <w:p w14:paraId="5BED582B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05" w:type="pct"/>
          </w:tcPr>
          <w:p w14:paraId="3B5C5572" w14:textId="77777777" w:rsidR="00A42E81" w:rsidRPr="00EF3608" w:rsidRDefault="00F30FEC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2.78</w:t>
            </w:r>
          </w:p>
        </w:tc>
        <w:tc>
          <w:tcPr>
            <w:tcW w:w="143" w:type="pct"/>
          </w:tcPr>
          <w:p w14:paraId="6046B880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1420E849" w14:textId="77777777" w:rsidR="00A42E81" w:rsidRPr="00513941" w:rsidRDefault="00F30FEC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D7BED91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2655C498" w14:textId="77777777" w:rsidR="00A42E81" w:rsidRPr="00EF3608" w:rsidRDefault="00F30FEC" w:rsidP="00F30F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2.78</w:t>
            </w:r>
          </w:p>
        </w:tc>
      </w:tr>
      <w:tr w:rsidR="00A42E81" w:rsidRPr="00EF3608" w14:paraId="72FCBE2B" w14:textId="77777777" w:rsidTr="00A42E81">
        <w:trPr>
          <w:trHeight w:val="70"/>
        </w:trPr>
        <w:tc>
          <w:tcPr>
            <w:tcW w:w="2243" w:type="pct"/>
          </w:tcPr>
          <w:p w14:paraId="6667A3D6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805" w:type="pct"/>
          </w:tcPr>
          <w:p w14:paraId="31053DA2" w14:textId="77777777" w:rsidR="00A42E81" w:rsidRPr="00EF3608" w:rsidRDefault="00F30FEC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(19.64)</w:t>
            </w:r>
          </w:p>
        </w:tc>
        <w:tc>
          <w:tcPr>
            <w:tcW w:w="143" w:type="pct"/>
          </w:tcPr>
          <w:p w14:paraId="311A311E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54DB0764" w14:textId="77777777" w:rsidR="00A42E81" w:rsidRPr="00513941" w:rsidRDefault="00F30FEC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1B769B5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245F318D" w14:textId="77777777" w:rsidR="00A42E81" w:rsidRPr="00EF3608" w:rsidRDefault="00F30FEC" w:rsidP="00F30F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(19.64)</w:t>
            </w:r>
          </w:p>
        </w:tc>
      </w:tr>
      <w:tr w:rsidR="00A42E81" w:rsidRPr="00EF3608" w14:paraId="492BFB62" w14:textId="77777777" w:rsidTr="00A42E81">
        <w:trPr>
          <w:trHeight w:val="70"/>
        </w:trPr>
        <w:tc>
          <w:tcPr>
            <w:tcW w:w="2243" w:type="pct"/>
          </w:tcPr>
          <w:p w14:paraId="6518708E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75A2D804" w14:textId="77777777" w:rsidR="00A42E81" w:rsidRPr="00EF3608" w:rsidRDefault="00F30FEC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(28.30)</w:t>
            </w:r>
          </w:p>
        </w:tc>
        <w:tc>
          <w:tcPr>
            <w:tcW w:w="143" w:type="pct"/>
          </w:tcPr>
          <w:p w14:paraId="034608E5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30CFDAFC" w14:textId="77777777" w:rsidR="00A42E81" w:rsidRPr="00513941" w:rsidRDefault="00F30FEC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(5.69)</w:t>
            </w:r>
          </w:p>
        </w:tc>
        <w:tc>
          <w:tcPr>
            <w:tcW w:w="139" w:type="pct"/>
          </w:tcPr>
          <w:p w14:paraId="3110CC51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6C7B16F1" w14:textId="77777777" w:rsidR="00A42E81" w:rsidRPr="00EF3608" w:rsidRDefault="00F30FEC" w:rsidP="00F30F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(33.99)</w:t>
            </w:r>
          </w:p>
        </w:tc>
      </w:tr>
      <w:tr w:rsidR="00A42E81" w:rsidRPr="00EF3608" w14:paraId="14B26CE9" w14:textId="77777777" w:rsidTr="00A42E81">
        <w:trPr>
          <w:trHeight w:val="70"/>
        </w:trPr>
        <w:tc>
          <w:tcPr>
            <w:tcW w:w="2243" w:type="pct"/>
          </w:tcPr>
          <w:p w14:paraId="3757C4BB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EF3608">
              <w:rPr>
                <w:rFonts w:ascii="Angsana New" w:hAnsi="Angsana New" w:cs="Angsana New"/>
                <w:b/>
                <w:bCs/>
                <w:cs/>
              </w:rPr>
              <w:t xml:space="preserve">ณ วันที่ 30 </w:t>
            </w:r>
            <w:r w:rsidR="00CE36D5">
              <w:rPr>
                <w:rFonts w:ascii="Angsana New" w:hAnsi="Angsana New" w:cs="Angsana New" w:hint="cs"/>
                <w:b/>
                <w:bCs/>
                <w:cs/>
              </w:rPr>
              <w:t>กันย</w:t>
            </w:r>
            <w:r w:rsidRPr="00EF3608">
              <w:rPr>
                <w:rFonts w:ascii="Angsana New" w:hAnsi="Angsana New" w:cs="Angsana New"/>
                <w:b/>
                <w:bCs/>
                <w:cs/>
              </w:rPr>
              <w:t>ายน 2562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3D230384" w14:textId="77777777" w:rsidR="00A42E81" w:rsidRPr="00EF3608" w:rsidRDefault="00F30FEC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  <w:tc>
          <w:tcPr>
            <w:tcW w:w="143" w:type="pct"/>
          </w:tcPr>
          <w:p w14:paraId="034AA0AB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61027F0F" w14:textId="77777777" w:rsidR="00A42E81" w:rsidRPr="00FA492A" w:rsidRDefault="00F30FEC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7D15278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7455A546" w14:textId="77777777" w:rsidR="00A42E81" w:rsidRPr="00EF3608" w:rsidRDefault="00F30FEC" w:rsidP="00F30FE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</w:tr>
      <w:tr w:rsidR="00A42E81" w:rsidRPr="009D1D47" w14:paraId="214EB577" w14:textId="77777777" w:rsidTr="00A42E81">
        <w:trPr>
          <w:trHeight w:val="404"/>
        </w:trPr>
        <w:tc>
          <w:tcPr>
            <w:tcW w:w="2243" w:type="pct"/>
          </w:tcPr>
          <w:p w14:paraId="1C08F180" w14:textId="77777777" w:rsidR="00A42E81" w:rsidRPr="009D1D47" w:rsidRDefault="00A42E81" w:rsidP="002E77A5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</w:tcPr>
          <w:p w14:paraId="1E258096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143" w:type="pct"/>
          </w:tcPr>
          <w:p w14:paraId="1FC2C01A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</w:tcPr>
          <w:p w14:paraId="0D507579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139" w:type="pct"/>
          </w:tcPr>
          <w:p w14:paraId="62B75622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2E703284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  <w:tr w:rsidR="00A42E81" w:rsidRPr="00EF3608" w14:paraId="6E8B3EF9" w14:textId="77777777" w:rsidTr="00A42E81">
        <w:trPr>
          <w:trHeight w:val="432"/>
        </w:trPr>
        <w:tc>
          <w:tcPr>
            <w:tcW w:w="2243" w:type="pct"/>
          </w:tcPr>
          <w:p w14:paraId="639462F5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E36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E36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CE36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05" w:type="pct"/>
          </w:tcPr>
          <w:p w14:paraId="4EA52AD8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1697224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354CA878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58E7D1D1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5069310A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42E81" w:rsidRPr="00EF3608" w14:paraId="29C6A877" w14:textId="77777777" w:rsidTr="00A42E81">
        <w:trPr>
          <w:trHeight w:val="70"/>
        </w:trPr>
        <w:tc>
          <w:tcPr>
            <w:tcW w:w="2243" w:type="pct"/>
          </w:tcPr>
          <w:p w14:paraId="6EFBB756" w14:textId="77777777" w:rsidR="00A42E81" w:rsidRPr="00EF3608" w:rsidRDefault="00A42E81" w:rsidP="002E77A5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05" w:type="pct"/>
            <w:tcBorders>
              <w:bottom w:val="double" w:sz="4" w:space="0" w:color="auto"/>
            </w:tcBorders>
          </w:tcPr>
          <w:p w14:paraId="49B55933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</w:t>
            </w:r>
            <w:r w:rsidR="007A2DD6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33</w:t>
            </w: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.</w:t>
            </w:r>
            <w:r w:rsidR="007A2DD6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3" w:type="pct"/>
          </w:tcPr>
          <w:p w14:paraId="4D2BD637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25C5C9E8" w14:textId="77777777" w:rsidR="00A42E81" w:rsidRPr="00513941" w:rsidRDefault="00A42E81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Cs/>
                <w:sz w:val="30"/>
                <w:szCs w:val="30"/>
              </w:rPr>
            </w:pPr>
            <w:r w:rsidRPr="0051394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FDF9F86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30F7B424" w14:textId="77777777" w:rsidR="00A42E81" w:rsidRPr="00EF3608" w:rsidRDefault="007A2DD6" w:rsidP="0051394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133.88</w:t>
            </w:r>
          </w:p>
        </w:tc>
      </w:tr>
      <w:tr w:rsidR="00A42E81" w:rsidRPr="009D1D47" w14:paraId="5E8A0BFE" w14:textId="77777777" w:rsidTr="00A42E81">
        <w:trPr>
          <w:trHeight w:val="70"/>
        </w:trPr>
        <w:tc>
          <w:tcPr>
            <w:tcW w:w="2243" w:type="pct"/>
          </w:tcPr>
          <w:p w14:paraId="45399979" w14:textId="77777777" w:rsidR="00A42E81" w:rsidRPr="009D1D47" w:rsidRDefault="00A42E81" w:rsidP="002E77A5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</w:tcPr>
          <w:p w14:paraId="4DC1924B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143" w:type="pct"/>
          </w:tcPr>
          <w:p w14:paraId="16163133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</w:tcPr>
          <w:p w14:paraId="6C6A1EDB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139" w:type="pct"/>
          </w:tcPr>
          <w:p w14:paraId="3E2EB3A4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813" w:type="pct"/>
            <w:tcBorders>
              <w:top w:val="double" w:sz="4" w:space="0" w:color="auto"/>
            </w:tcBorders>
          </w:tcPr>
          <w:p w14:paraId="20AE6CA0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  <w:tr w:rsidR="00A42E81" w:rsidRPr="00EF3608" w14:paraId="3671E8BE" w14:textId="77777777" w:rsidTr="00A42E81">
        <w:trPr>
          <w:trHeight w:val="70"/>
        </w:trPr>
        <w:tc>
          <w:tcPr>
            <w:tcW w:w="2243" w:type="pct"/>
          </w:tcPr>
          <w:p w14:paraId="70FAEF41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05" w:type="pct"/>
          </w:tcPr>
          <w:p w14:paraId="65B9849A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1920E8AE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1E8B21CC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5A9C46A1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384E7F2E" w14:textId="77777777" w:rsidR="00A42E81" w:rsidRPr="009A0C1F" w:rsidRDefault="00A42E81" w:rsidP="002E77A5">
            <w:pPr>
              <w:pStyle w:val="acctfourfigures"/>
              <w:tabs>
                <w:tab w:val="clear" w:pos="765"/>
                <w:tab w:val="decimal" w:pos="64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42E81" w:rsidRPr="00EF3608" w14:paraId="77430996" w14:textId="77777777" w:rsidTr="00A42E81">
        <w:trPr>
          <w:trHeight w:val="70"/>
        </w:trPr>
        <w:tc>
          <w:tcPr>
            <w:tcW w:w="2243" w:type="pct"/>
          </w:tcPr>
          <w:p w14:paraId="4AFAA37B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05" w:type="pct"/>
            <w:tcBorders>
              <w:bottom w:val="double" w:sz="4" w:space="0" w:color="auto"/>
            </w:tcBorders>
          </w:tcPr>
          <w:p w14:paraId="0C5E7317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10.88</w:t>
            </w:r>
          </w:p>
        </w:tc>
        <w:tc>
          <w:tcPr>
            <w:tcW w:w="143" w:type="pct"/>
          </w:tcPr>
          <w:p w14:paraId="1E71DED2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117DF13D" w14:textId="77777777" w:rsidR="00A42E81" w:rsidRPr="00EF3608" w:rsidRDefault="00A42E81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</w:rPr>
              <w:t>5.69</w:t>
            </w:r>
          </w:p>
        </w:tc>
        <w:tc>
          <w:tcPr>
            <w:tcW w:w="139" w:type="pct"/>
          </w:tcPr>
          <w:p w14:paraId="279C678F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363DADD8" w14:textId="77777777" w:rsidR="00A42E81" w:rsidRPr="00EF3608" w:rsidRDefault="00A42E81" w:rsidP="0051394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16.57</w:t>
            </w:r>
          </w:p>
        </w:tc>
      </w:tr>
      <w:tr w:rsidR="00A42E81" w:rsidRPr="00EF3608" w14:paraId="385FA9B7" w14:textId="77777777" w:rsidTr="00A42E81">
        <w:trPr>
          <w:trHeight w:val="70"/>
        </w:trPr>
        <w:tc>
          <w:tcPr>
            <w:tcW w:w="2243" w:type="pct"/>
          </w:tcPr>
          <w:p w14:paraId="61D3C2B1" w14:textId="77777777" w:rsidR="00A42E81" w:rsidRPr="00EF3608" w:rsidRDefault="00A42E81" w:rsidP="002E77A5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05" w:type="pct"/>
            <w:tcBorders>
              <w:top w:val="double" w:sz="4" w:space="0" w:color="auto"/>
              <w:bottom w:val="double" w:sz="4" w:space="0" w:color="auto"/>
            </w:tcBorders>
          </w:tcPr>
          <w:p w14:paraId="13E0DC3E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EF3608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119.73</w:t>
            </w:r>
          </w:p>
        </w:tc>
        <w:tc>
          <w:tcPr>
            <w:tcW w:w="143" w:type="pct"/>
          </w:tcPr>
          <w:p w14:paraId="346DE521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tcBorders>
              <w:top w:val="double" w:sz="4" w:space="0" w:color="auto"/>
              <w:bottom w:val="double" w:sz="4" w:space="0" w:color="auto"/>
            </w:tcBorders>
          </w:tcPr>
          <w:p w14:paraId="76FBFC13" w14:textId="77777777" w:rsidR="00A42E81" w:rsidRPr="00FA492A" w:rsidRDefault="00A42E81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Cs/>
                <w:sz w:val="30"/>
                <w:szCs w:val="30"/>
              </w:rPr>
            </w:pPr>
            <w:r w:rsidRPr="00FA492A">
              <w:rPr>
                <w:rFonts w:ascii="Angsana New" w:hAnsi="Angsana New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3C0263FB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  <w:tcBorders>
              <w:top w:val="double" w:sz="4" w:space="0" w:color="auto"/>
              <w:bottom w:val="double" w:sz="4" w:space="0" w:color="auto"/>
            </w:tcBorders>
          </w:tcPr>
          <w:p w14:paraId="42C2706C" w14:textId="77777777" w:rsidR="00A42E81" w:rsidRPr="00513941" w:rsidRDefault="00A42E81" w:rsidP="0051394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51394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119.73</w:t>
            </w:r>
          </w:p>
        </w:tc>
      </w:tr>
      <w:tr w:rsidR="00A42E81" w:rsidRPr="009D1D47" w14:paraId="004C381B" w14:textId="77777777" w:rsidTr="00A42E81">
        <w:trPr>
          <w:trHeight w:val="20"/>
        </w:trPr>
        <w:tc>
          <w:tcPr>
            <w:tcW w:w="2243" w:type="pct"/>
          </w:tcPr>
          <w:p w14:paraId="48FE9A16" w14:textId="77777777" w:rsidR="00A42E81" w:rsidRPr="009D1D47" w:rsidRDefault="00A42E81" w:rsidP="002E77A5">
            <w:pPr>
              <w:pStyle w:val="BodyText"/>
              <w:spacing w:after="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</w:tcPr>
          <w:p w14:paraId="6A6A1834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143" w:type="pct"/>
          </w:tcPr>
          <w:p w14:paraId="032F7768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</w:tcPr>
          <w:p w14:paraId="4F049591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139" w:type="pct"/>
          </w:tcPr>
          <w:p w14:paraId="7DEAABC6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813" w:type="pct"/>
            <w:tcBorders>
              <w:top w:val="double" w:sz="4" w:space="0" w:color="auto"/>
            </w:tcBorders>
          </w:tcPr>
          <w:p w14:paraId="2ECCC271" w14:textId="77777777" w:rsidR="00A42E81" w:rsidRPr="009D1D47" w:rsidRDefault="00A42E81" w:rsidP="002E77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</w:tr>
      <w:tr w:rsidR="00A42E81" w:rsidRPr="00EF3608" w14:paraId="57188243" w14:textId="77777777" w:rsidTr="00A42E81">
        <w:trPr>
          <w:trHeight w:val="432"/>
        </w:trPr>
        <w:tc>
          <w:tcPr>
            <w:tcW w:w="2243" w:type="pct"/>
          </w:tcPr>
          <w:p w14:paraId="07110920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30 </w:t>
            </w:r>
            <w:r w:rsidR="00A357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2562</w:t>
            </w:r>
          </w:p>
        </w:tc>
        <w:tc>
          <w:tcPr>
            <w:tcW w:w="805" w:type="pct"/>
          </w:tcPr>
          <w:p w14:paraId="3397D5A3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62EB9B3B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</w:tcPr>
          <w:p w14:paraId="03AF0CE7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6D8EA945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</w:tcPr>
          <w:p w14:paraId="1500B47B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42E81" w:rsidRPr="00EF3608" w14:paraId="76B07582" w14:textId="77777777" w:rsidTr="00A42E81">
        <w:trPr>
          <w:trHeight w:val="70"/>
        </w:trPr>
        <w:tc>
          <w:tcPr>
            <w:tcW w:w="2243" w:type="pct"/>
          </w:tcPr>
          <w:p w14:paraId="624A2B4A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05" w:type="pct"/>
            <w:tcBorders>
              <w:bottom w:val="double" w:sz="4" w:space="0" w:color="auto"/>
            </w:tcBorders>
          </w:tcPr>
          <w:p w14:paraId="526BA5C0" w14:textId="77777777" w:rsidR="00A42E81" w:rsidRPr="00EF3608" w:rsidRDefault="00F30FEC" w:rsidP="002E77A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  <w:tc>
          <w:tcPr>
            <w:tcW w:w="143" w:type="pct"/>
          </w:tcPr>
          <w:p w14:paraId="06C297DC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724895FB" w14:textId="77777777" w:rsidR="00A42E81" w:rsidRPr="00EF3608" w:rsidRDefault="00F30FEC" w:rsidP="0051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AEADD3" w14:textId="77777777" w:rsidR="00A42E81" w:rsidRPr="00EF3608" w:rsidRDefault="00A42E81" w:rsidP="002E77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794F6A5D" w14:textId="77777777" w:rsidR="00A42E81" w:rsidRPr="00EF3608" w:rsidRDefault="00F30FEC" w:rsidP="005C53E1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85.45</w:t>
            </w:r>
          </w:p>
        </w:tc>
      </w:tr>
    </w:tbl>
    <w:p w14:paraId="063C0633" w14:textId="77777777" w:rsidR="00F30FEC" w:rsidRPr="00511841" w:rsidRDefault="00F30FEC" w:rsidP="00511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491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536"/>
        <w:gridCol w:w="270"/>
        <w:gridCol w:w="1617"/>
        <w:gridCol w:w="270"/>
        <w:gridCol w:w="1529"/>
      </w:tblGrid>
      <w:tr w:rsidR="00A42E81" w:rsidRPr="00EF3608" w14:paraId="64B58FC5" w14:textId="77777777" w:rsidTr="002E77A5">
        <w:trPr>
          <w:trHeight w:val="80"/>
          <w:tblHeader/>
        </w:trPr>
        <w:tc>
          <w:tcPr>
            <w:tcW w:w="2236" w:type="pct"/>
          </w:tcPr>
          <w:p w14:paraId="47C68AB9" w14:textId="77777777" w:rsidR="00A42E81" w:rsidRPr="009A0C1F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pct"/>
            <w:gridSpan w:val="5"/>
          </w:tcPr>
          <w:p w14:paraId="26C4BDE4" w14:textId="77777777" w:rsidR="00A42E81" w:rsidRPr="00EF3608" w:rsidRDefault="00A42E81" w:rsidP="002E77A5">
            <w:pPr>
              <w:pStyle w:val="BodyText"/>
              <w:tabs>
                <w:tab w:val="clear" w:pos="907"/>
                <w:tab w:val="left" w:pos="1026"/>
              </w:tabs>
              <w:spacing w:after="0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E81" w:rsidRPr="00EF3608" w14:paraId="6880AD1D" w14:textId="77777777" w:rsidTr="002E77A5">
        <w:trPr>
          <w:trHeight w:val="80"/>
          <w:tblHeader/>
        </w:trPr>
        <w:tc>
          <w:tcPr>
            <w:tcW w:w="2236" w:type="pct"/>
          </w:tcPr>
          <w:p w14:paraId="24595E65" w14:textId="77777777" w:rsidR="00A42E81" w:rsidRPr="009A0C1F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pct"/>
          </w:tcPr>
          <w:p w14:paraId="13871CC4" w14:textId="77777777" w:rsidR="00A42E81" w:rsidRPr="009A0C1F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673709" w14:textId="77777777" w:rsidR="00A42E81" w:rsidRPr="00EF3608" w:rsidRDefault="00A42E81" w:rsidP="002E77A5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2FB73813" w14:textId="77777777" w:rsidR="00A42E81" w:rsidRPr="00EF3608" w:rsidRDefault="00A42E81" w:rsidP="002E77A5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3" w:type="pct"/>
          </w:tcPr>
          <w:p w14:paraId="22EF08A5" w14:textId="77777777" w:rsidR="00A42E81" w:rsidRPr="00EF3608" w:rsidRDefault="00A42E81" w:rsidP="002E77A5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472B7051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E81" w:rsidRPr="00EF3608" w14:paraId="11D70624" w14:textId="77777777" w:rsidTr="002E77A5">
        <w:trPr>
          <w:trHeight w:val="119"/>
          <w:tblHeader/>
        </w:trPr>
        <w:tc>
          <w:tcPr>
            <w:tcW w:w="2236" w:type="pct"/>
          </w:tcPr>
          <w:p w14:paraId="2B7E1BA3" w14:textId="77777777" w:rsidR="00A42E81" w:rsidRPr="009A0C1F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pct"/>
          </w:tcPr>
          <w:p w14:paraId="1FF6F77C" w14:textId="77777777" w:rsidR="00A42E81" w:rsidRPr="009A0C1F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811D85" w14:textId="77777777" w:rsidR="00A42E81" w:rsidRPr="00EF3608" w:rsidRDefault="00A42E81" w:rsidP="002E77A5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4567079" w14:textId="77777777" w:rsidR="00A42E81" w:rsidRPr="00EF3608" w:rsidRDefault="00A42E81" w:rsidP="002E77A5">
            <w:pPr>
              <w:pStyle w:val="BodyText"/>
              <w:spacing w:after="0"/>
              <w:ind w:left="-380" w:right="-131" w:firstLine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ในการสนับสนุน</w:t>
            </w:r>
          </w:p>
        </w:tc>
        <w:tc>
          <w:tcPr>
            <w:tcW w:w="143" w:type="pct"/>
          </w:tcPr>
          <w:p w14:paraId="1325C726" w14:textId="77777777" w:rsidR="00A42E81" w:rsidRPr="00EF3608" w:rsidRDefault="00A42E81" w:rsidP="002E77A5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2B55B394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E81" w:rsidRPr="00EF3608" w14:paraId="254C8F94" w14:textId="77777777" w:rsidTr="002E77A5">
        <w:trPr>
          <w:trHeight w:val="80"/>
          <w:tblHeader/>
        </w:trPr>
        <w:tc>
          <w:tcPr>
            <w:tcW w:w="2236" w:type="pct"/>
          </w:tcPr>
          <w:p w14:paraId="01135099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pct"/>
          </w:tcPr>
          <w:p w14:paraId="5D07B5ED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3" w:type="pct"/>
          </w:tcPr>
          <w:p w14:paraId="0BDB35B8" w14:textId="77777777" w:rsidR="00A42E81" w:rsidRPr="00EF3608" w:rsidRDefault="00A42E81" w:rsidP="002E77A5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73A89301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3" w:type="pct"/>
          </w:tcPr>
          <w:p w14:paraId="251C924A" w14:textId="77777777" w:rsidR="00A42E81" w:rsidRPr="00EF3608" w:rsidRDefault="00A42E81" w:rsidP="002E77A5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5424DD59" w14:textId="77777777" w:rsidR="00A42E81" w:rsidRPr="00EF3608" w:rsidRDefault="00A42E81" w:rsidP="002E77A5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42E81" w:rsidRPr="00EF3608" w14:paraId="18BBA617" w14:textId="77777777" w:rsidTr="002E77A5">
        <w:trPr>
          <w:trHeight w:val="80"/>
          <w:tblHeader/>
        </w:trPr>
        <w:tc>
          <w:tcPr>
            <w:tcW w:w="2236" w:type="pct"/>
          </w:tcPr>
          <w:p w14:paraId="052CD7FE" w14:textId="77777777" w:rsidR="00A42E81" w:rsidRPr="009A0C1F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4" w:type="pct"/>
            <w:gridSpan w:val="5"/>
          </w:tcPr>
          <w:p w14:paraId="2466D9BB" w14:textId="77777777" w:rsidR="00A42E81" w:rsidRPr="00EF3608" w:rsidRDefault="00A42E81" w:rsidP="002E77A5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2E81" w:rsidRPr="00EF3608" w14:paraId="75BF8E16" w14:textId="77777777" w:rsidTr="002E77A5">
        <w:trPr>
          <w:trHeight w:val="80"/>
        </w:trPr>
        <w:tc>
          <w:tcPr>
            <w:tcW w:w="2236" w:type="pct"/>
          </w:tcPr>
          <w:p w14:paraId="71DF7AF2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EF3608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813" w:type="pct"/>
          </w:tcPr>
          <w:p w14:paraId="257C97C4" w14:textId="77777777" w:rsidR="00A42E81" w:rsidRPr="00B760A0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047F5">
              <w:rPr>
                <w:rFonts w:ascii="Angsana New" w:hAnsi="Angsana New"/>
                <w:sz w:val="30"/>
                <w:szCs w:val="30"/>
              </w:rPr>
              <w:t>78</w:t>
            </w:r>
            <w:r w:rsidRPr="00D047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047F5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3" w:type="pct"/>
          </w:tcPr>
          <w:p w14:paraId="37D70BCD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4FEC89E5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16.83</w:t>
            </w:r>
          </w:p>
        </w:tc>
        <w:tc>
          <w:tcPr>
            <w:tcW w:w="143" w:type="pct"/>
          </w:tcPr>
          <w:p w14:paraId="4072E88A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134FC184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95.77</w:t>
            </w:r>
          </w:p>
        </w:tc>
      </w:tr>
      <w:tr w:rsidR="00A42E81" w:rsidRPr="00EF3608" w14:paraId="013E690C" w14:textId="77777777" w:rsidTr="002E77A5">
        <w:trPr>
          <w:trHeight w:val="80"/>
        </w:trPr>
        <w:tc>
          <w:tcPr>
            <w:tcW w:w="2236" w:type="pct"/>
          </w:tcPr>
          <w:p w14:paraId="50BAD77B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13" w:type="pct"/>
          </w:tcPr>
          <w:p w14:paraId="2AE95C55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87E9C4" w14:textId="77777777" w:rsidR="00A42E81" w:rsidRPr="009A0C1F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A1FE994" w14:textId="77777777" w:rsidR="00A42E81" w:rsidRPr="00EF3608" w:rsidRDefault="002831DD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42E81" w:rsidRPr="00EF3608">
              <w:rPr>
                <w:rFonts w:ascii="Angsana New" w:hAnsi="Angsana New"/>
                <w:sz w:val="30"/>
                <w:szCs w:val="30"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43" w:type="pct"/>
          </w:tcPr>
          <w:p w14:paraId="1550C9C1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5758B5AC" w14:textId="77777777" w:rsidR="00A42E81" w:rsidRPr="00EF3608" w:rsidRDefault="002831DD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F3608">
              <w:rPr>
                <w:rFonts w:ascii="Angsana New" w:hAnsi="Angsana New"/>
                <w:sz w:val="30"/>
                <w:szCs w:val="30"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A42E81" w:rsidRPr="00EF3608" w14:paraId="520610C0" w14:textId="77777777" w:rsidTr="002E77A5">
        <w:trPr>
          <w:trHeight w:val="70"/>
        </w:trPr>
        <w:tc>
          <w:tcPr>
            <w:tcW w:w="2236" w:type="pct"/>
          </w:tcPr>
          <w:p w14:paraId="52509181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813" w:type="pct"/>
          </w:tcPr>
          <w:p w14:paraId="77EAD8C7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8B4A93" w14:textId="77777777" w:rsidR="00A42E81" w:rsidRPr="009A0C1F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05B89BAF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(9.29)</w:t>
            </w:r>
          </w:p>
        </w:tc>
        <w:tc>
          <w:tcPr>
            <w:tcW w:w="143" w:type="pct"/>
          </w:tcPr>
          <w:p w14:paraId="1639377B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2C123849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(9.29)</w:t>
            </w:r>
          </w:p>
        </w:tc>
      </w:tr>
      <w:tr w:rsidR="00A42E81" w:rsidRPr="00EF3608" w14:paraId="7EF3F639" w14:textId="77777777" w:rsidTr="002E77A5">
        <w:trPr>
          <w:trHeight w:val="60"/>
        </w:trPr>
        <w:tc>
          <w:tcPr>
            <w:tcW w:w="2236" w:type="pct"/>
          </w:tcPr>
          <w:p w14:paraId="4DBD737C" w14:textId="77777777" w:rsidR="00A42E81" w:rsidRPr="00EF3608" w:rsidRDefault="002E77A5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256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78043ECD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3" w:type="pct"/>
          </w:tcPr>
          <w:p w14:paraId="55EA27BF" w14:textId="77777777" w:rsidR="00A42E81" w:rsidRPr="009A0C1F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</w:tcPr>
          <w:p w14:paraId="1303AC2C" w14:textId="77777777" w:rsidR="00A42E81" w:rsidRPr="00EF3608" w:rsidRDefault="002831DD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42E81" w:rsidRPr="00EF360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3" w:type="pct"/>
          </w:tcPr>
          <w:p w14:paraId="0EF0C909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465D28D3" w14:textId="77777777" w:rsidR="00A42E81" w:rsidRPr="00EF3608" w:rsidRDefault="002831DD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110.51</w:t>
            </w:r>
          </w:p>
        </w:tc>
      </w:tr>
      <w:tr w:rsidR="00A42E81" w:rsidRPr="00EF3608" w14:paraId="12544385" w14:textId="77777777" w:rsidTr="002E77A5">
        <w:trPr>
          <w:trHeight w:val="70"/>
        </w:trPr>
        <w:tc>
          <w:tcPr>
            <w:tcW w:w="2236" w:type="pct"/>
          </w:tcPr>
          <w:p w14:paraId="7039E529" w14:textId="77777777" w:rsidR="00A42E81" w:rsidRPr="009A0C1F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40" w:lineRule="auto"/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78194ADB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59A239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</w:tcPr>
          <w:p w14:paraId="72B16FD9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1CBD83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159F10CD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2E81" w:rsidRPr="00EF3608" w14:paraId="5B084E92" w14:textId="77777777" w:rsidTr="002E77A5">
        <w:trPr>
          <w:trHeight w:val="60"/>
        </w:trPr>
        <w:tc>
          <w:tcPr>
            <w:tcW w:w="2236" w:type="pct"/>
          </w:tcPr>
          <w:p w14:paraId="45AEFDE3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EF360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3" w:type="pct"/>
          </w:tcPr>
          <w:p w14:paraId="654ECC9F" w14:textId="77777777" w:rsidR="00A42E81" w:rsidRPr="00D3049B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3049B">
              <w:rPr>
                <w:rFonts w:ascii="Angsana New" w:hAnsi="Angsana New"/>
                <w:sz w:val="30"/>
                <w:szCs w:val="30"/>
              </w:rPr>
              <w:t>78.94</w:t>
            </w:r>
          </w:p>
        </w:tc>
        <w:tc>
          <w:tcPr>
            <w:tcW w:w="143" w:type="pct"/>
          </w:tcPr>
          <w:p w14:paraId="1B0CE3D4" w14:textId="77777777" w:rsidR="00A42E81" w:rsidRPr="00D3049B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88CFD5A" w14:textId="77777777" w:rsidR="00A42E81" w:rsidRPr="00D3049B" w:rsidRDefault="00A42E81" w:rsidP="0053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3049B">
              <w:rPr>
                <w:rFonts w:ascii="Angsana New" w:hAnsi="Angsana New"/>
                <w:sz w:val="30"/>
                <w:szCs w:val="30"/>
              </w:rPr>
              <w:t>31.57</w:t>
            </w:r>
          </w:p>
        </w:tc>
        <w:tc>
          <w:tcPr>
            <w:tcW w:w="143" w:type="pct"/>
          </w:tcPr>
          <w:p w14:paraId="33E04E85" w14:textId="77777777" w:rsidR="00A42E81" w:rsidRPr="00D3049B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3F312294" w14:textId="77777777" w:rsidR="00A42E81" w:rsidRPr="00D3049B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3049B">
              <w:rPr>
                <w:rFonts w:ascii="Angsana New" w:hAnsi="Angsana New"/>
                <w:sz w:val="30"/>
                <w:szCs w:val="30"/>
              </w:rPr>
              <w:t>110.51</w:t>
            </w:r>
          </w:p>
        </w:tc>
      </w:tr>
      <w:tr w:rsidR="00A42E81" w:rsidRPr="00EF3608" w14:paraId="154A1210" w14:textId="77777777" w:rsidTr="002E77A5">
        <w:trPr>
          <w:trHeight w:val="60"/>
        </w:trPr>
        <w:tc>
          <w:tcPr>
            <w:tcW w:w="2236" w:type="pct"/>
          </w:tcPr>
          <w:p w14:paraId="68BB29D4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813" w:type="pct"/>
          </w:tcPr>
          <w:p w14:paraId="6F408E58" w14:textId="77777777" w:rsidR="00A42E81" w:rsidRPr="00EF3608" w:rsidRDefault="00F30FEC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0.44</w:t>
            </w:r>
          </w:p>
        </w:tc>
        <w:tc>
          <w:tcPr>
            <w:tcW w:w="143" w:type="pct"/>
          </w:tcPr>
          <w:p w14:paraId="1AA1A821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46BBABAA" w14:textId="77777777" w:rsidR="00A42E81" w:rsidRPr="00EF3608" w:rsidRDefault="005322F9" w:rsidP="0053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1.34</w:t>
            </w:r>
          </w:p>
        </w:tc>
        <w:tc>
          <w:tcPr>
            <w:tcW w:w="143" w:type="pct"/>
          </w:tcPr>
          <w:p w14:paraId="28B58302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566FACEE" w14:textId="77777777" w:rsidR="00A42E81" w:rsidRPr="00EF3608" w:rsidRDefault="005322F9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1.78</w:t>
            </w:r>
          </w:p>
        </w:tc>
      </w:tr>
      <w:tr w:rsidR="00A42E81" w:rsidRPr="00EF3608" w14:paraId="3E78C0A9" w14:textId="77777777" w:rsidTr="002E77A5">
        <w:trPr>
          <w:trHeight w:val="60"/>
        </w:trPr>
        <w:tc>
          <w:tcPr>
            <w:tcW w:w="2236" w:type="pct"/>
          </w:tcPr>
          <w:p w14:paraId="55A39CFE" w14:textId="77777777" w:rsidR="00A42E81" w:rsidRPr="00EF3608" w:rsidRDefault="00A42E81" w:rsidP="002E77A5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EF3608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813" w:type="pct"/>
          </w:tcPr>
          <w:p w14:paraId="00CAAA6C" w14:textId="77777777" w:rsidR="00A42E81" w:rsidRPr="00EF3608" w:rsidRDefault="00F30FEC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9F8A528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2E4EB03" w14:textId="77777777" w:rsidR="00A42E81" w:rsidRPr="00EF3608" w:rsidRDefault="005322F9" w:rsidP="0053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(24.75)</w:t>
            </w:r>
          </w:p>
        </w:tc>
        <w:tc>
          <w:tcPr>
            <w:tcW w:w="143" w:type="pct"/>
          </w:tcPr>
          <w:p w14:paraId="3318C4A8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583D3074" w14:textId="77777777" w:rsidR="00A42E81" w:rsidRPr="00EF3608" w:rsidRDefault="005322F9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(24.75)</w:t>
            </w:r>
          </w:p>
        </w:tc>
      </w:tr>
      <w:tr w:rsidR="00A42E81" w:rsidRPr="00EF3608" w14:paraId="544F2CD9" w14:textId="77777777" w:rsidTr="002E77A5">
        <w:trPr>
          <w:trHeight w:val="70"/>
        </w:trPr>
        <w:tc>
          <w:tcPr>
            <w:tcW w:w="2236" w:type="pct"/>
          </w:tcPr>
          <w:p w14:paraId="3983EA2A" w14:textId="77777777" w:rsidR="00A42E81" w:rsidRPr="00EF3608" w:rsidRDefault="008017E8" w:rsidP="008017E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14BB0DC6" w14:textId="77777777" w:rsidR="00A42E81" w:rsidRPr="00EF3608" w:rsidRDefault="005322F9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79.38</w:t>
            </w:r>
          </w:p>
        </w:tc>
        <w:tc>
          <w:tcPr>
            <w:tcW w:w="143" w:type="pct"/>
          </w:tcPr>
          <w:p w14:paraId="670C2777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5852E575" w14:textId="77777777" w:rsidR="00A42E81" w:rsidRPr="00EF3608" w:rsidRDefault="005322F9" w:rsidP="0053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8.16</w:t>
            </w:r>
          </w:p>
        </w:tc>
        <w:tc>
          <w:tcPr>
            <w:tcW w:w="143" w:type="pct"/>
          </w:tcPr>
          <w:p w14:paraId="7F39A28D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611DEE63" w14:textId="77777777" w:rsidR="00A42E81" w:rsidRPr="00EF3608" w:rsidRDefault="005322F9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87.54</w:t>
            </w:r>
          </w:p>
        </w:tc>
      </w:tr>
      <w:tr w:rsidR="00A42E81" w:rsidRPr="00EF3608" w14:paraId="2C7B2F72" w14:textId="77777777" w:rsidTr="002E77A5">
        <w:trPr>
          <w:trHeight w:val="70"/>
        </w:trPr>
        <w:tc>
          <w:tcPr>
            <w:tcW w:w="2236" w:type="pct"/>
          </w:tcPr>
          <w:p w14:paraId="7C785559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pct"/>
            <w:tcBorders>
              <w:top w:val="double" w:sz="4" w:space="0" w:color="auto"/>
            </w:tcBorders>
          </w:tcPr>
          <w:p w14:paraId="2F6F3357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115BC2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  <w:tcBorders>
              <w:top w:val="double" w:sz="4" w:space="0" w:color="auto"/>
            </w:tcBorders>
          </w:tcPr>
          <w:p w14:paraId="2CFA026F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3C37D1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</w:tcPr>
          <w:p w14:paraId="3735F816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E81" w:rsidRPr="00EF3608" w14:paraId="3225B389" w14:textId="77777777" w:rsidTr="002E77A5">
        <w:trPr>
          <w:trHeight w:val="70"/>
        </w:trPr>
        <w:tc>
          <w:tcPr>
            <w:tcW w:w="2236" w:type="pct"/>
          </w:tcPr>
          <w:p w14:paraId="0CD7FEE2" w14:textId="77777777" w:rsidR="00A42E81" w:rsidRPr="00EF3608" w:rsidRDefault="00D03D6E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13" w:type="pct"/>
          </w:tcPr>
          <w:p w14:paraId="5559EF1B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636B1D3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2B50F5BF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F0713C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3234E443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E81" w:rsidRPr="00EF3608" w14:paraId="45404519" w14:textId="77777777" w:rsidTr="002E77A5">
        <w:trPr>
          <w:trHeight w:val="70"/>
        </w:trPr>
        <w:tc>
          <w:tcPr>
            <w:tcW w:w="2236" w:type="pct"/>
          </w:tcPr>
          <w:p w14:paraId="6B655666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29B079C6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3" w:type="pct"/>
          </w:tcPr>
          <w:p w14:paraId="723C5800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bottom w:val="double" w:sz="4" w:space="0" w:color="auto"/>
            </w:tcBorders>
          </w:tcPr>
          <w:p w14:paraId="1008E540" w14:textId="77777777" w:rsidR="00A42E81" w:rsidRPr="00EF3608" w:rsidRDefault="00D03D6E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16.83</w:t>
            </w:r>
          </w:p>
        </w:tc>
        <w:tc>
          <w:tcPr>
            <w:tcW w:w="143" w:type="pct"/>
          </w:tcPr>
          <w:p w14:paraId="404F756F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4358EB1B" w14:textId="77777777" w:rsidR="00A42E81" w:rsidRPr="00EF3608" w:rsidRDefault="00D03D6E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95.77</w:t>
            </w:r>
          </w:p>
        </w:tc>
      </w:tr>
      <w:tr w:rsidR="00A42E81" w:rsidRPr="00EF3608" w14:paraId="08C31691" w14:textId="77777777" w:rsidTr="002E77A5">
        <w:trPr>
          <w:trHeight w:val="80"/>
        </w:trPr>
        <w:tc>
          <w:tcPr>
            <w:tcW w:w="2236" w:type="pct"/>
          </w:tcPr>
          <w:p w14:paraId="4DA7A533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3" w:type="pct"/>
          </w:tcPr>
          <w:p w14:paraId="33797C8E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AC240F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24F03070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7EFC20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7B9B1D61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E81" w:rsidRPr="00EF3608" w14:paraId="2CA936C2" w14:textId="77777777" w:rsidTr="002E77A5">
        <w:trPr>
          <w:trHeight w:val="80"/>
        </w:trPr>
        <w:tc>
          <w:tcPr>
            <w:tcW w:w="2236" w:type="pct"/>
          </w:tcPr>
          <w:p w14:paraId="3F4563C3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3" w:type="pct"/>
          </w:tcPr>
          <w:p w14:paraId="6410F453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79EEBD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55C8B9A7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871237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28D27397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E81" w:rsidRPr="00EF3608" w14:paraId="551507E1" w14:textId="77777777" w:rsidTr="002E77A5">
        <w:trPr>
          <w:trHeight w:val="262"/>
        </w:trPr>
        <w:tc>
          <w:tcPr>
            <w:tcW w:w="2236" w:type="pct"/>
          </w:tcPr>
          <w:p w14:paraId="72A66E37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75DF2798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3" w:type="pct"/>
          </w:tcPr>
          <w:p w14:paraId="0CFED68D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bottom w:val="double" w:sz="4" w:space="0" w:color="auto"/>
            </w:tcBorders>
          </w:tcPr>
          <w:p w14:paraId="27799B18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31.57</w:t>
            </w:r>
          </w:p>
        </w:tc>
        <w:tc>
          <w:tcPr>
            <w:tcW w:w="143" w:type="pct"/>
          </w:tcPr>
          <w:p w14:paraId="7F3FA036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46F2362C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110.51</w:t>
            </w:r>
          </w:p>
        </w:tc>
      </w:tr>
      <w:tr w:rsidR="00A42E81" w:rsidRPr="00EF3608" w14:paraId="7B2D5D16" w14:textId="77777777" w:rsidTr="002E77A5">
        <w:trPr>
          <w:trHeight w:val="80"/>
        </w:trPr>
        <w:tc>
          <w:tcPr>
            <w:tcW w:w="2236" w:type="pct"/>
          </w:tcPr>
          <w:p w14:paraId="22DC3109" w14:textId="77777777" w:rsidR="00A42E81" w:rsidRPr="00EF3608" w:rsidRDefault="00A42E8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3" w:type="pct"/>
          </w:tcPr>
          <w:p w14:paraId="7451E821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05432D3B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6" w:type="pct"/>
          </w:tcPr>
          <w:p w14:paraId="7D2AF1FE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73929B00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</w:tcPr>
          <w:p w14:paraId="5A514769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1841" w:rsidRPr="00EF3608" w14:paraId="4F853267" w14:textId="77777777" w:rsidTr="002E77A5">
        <w:trPr>
          <w:trHeight w:val="80"/>
        </w:trPr>
        <w:tc>
          <w:tcPr>
            <w:tcW w:w="2236" w:type="pct"/>
          </w:tcPr>
          <w:p w14:paraId="77A0AA08" w14:textId="77777777" w:rsidR="00511841" w:rsidRPr="00EF3608" w:rsidRDefault="0051184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3" w:type="pct"/>
          </w:tcPr>
          <w:p w14:paraId="69A7F2A2" w14:textId="77777777" w:rsidR="00511841" w:rsidRPr="00EF3608" w:rsidRDefault="0051184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6B142942" w14:textId="77777777" w:rsidR="00511841" w:rsidRPr="00EF3608" w:rsidRDefault="0051184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6" w:type="pct"/>
          </w:tcPr>
          <w:p w14:paraId="7F7FC534" w14:textId="77777777" w:rsidR="00511841" w:rsidRPr="00EF3608" w:rsidRDefault="0051184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63BD6263" w14:textId="77777777" w:rsidR="00511841" w:rsidRPr="00EF3608" w:rsidRDefault="0051184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</w:tcPr>
          <w:p w14:paraId="73744B99" w14:textId="77777777" w:rsidR="00511841" w:rsidRPr="00EF3608" w:rsidRDefault="0051184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1841" w:rsidRPr="00EF3608" w14:paraId="0DB383EB" w14:textId="77777777" w:rsidTr="002E77A5">
        <w:trPr>
          <w:trHeight w:val="80"/>
        </w:trPr>
        <w:tc>
          <w:tcPr>
            <w:tcW w:w="2236" w:type="pct"/>
          </w:tcPr>
          <w:p w14:paraId="3C5F05FA" w14:textId="77777777" w:rsidR="00511841" w:rsidRPr="00EF3608" w:rsidRDefault="00511841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3" w:type="pct"/>
          </w:tcPr>
          <w:p w14:paraId="24751167" w14:textId="77777777" w:rsidR="00511841" w:rsidRPr="00EF3608" w:rsidRDefault="0051184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3A295E21" w14:textId="77777777" w:rsidR="00511841" w:rsidRPr="00EF3608" w:rsidRDefault="0051184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6" w:type="pct"/>
          </w:tcPr>
          <w:p w14:paraId="600CFD4A" w14:textId="77777777" w:rsidR="00511841" w:rsidRPr="00EF3608" w:rsidRDefault="0051184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6D5DEFE6" w14:textId="77777777" w:rsidR="00511841" w:rsidRPr="00EF3608" w:rsidRDefault="0051184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</w:tcPr>
          <w:p w14:paraId="47C93999" w14:textId="77777777" w:rsidR="00511841" w:rsidRPr="00EF3608" w:rsidRDefault="0051184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2E81" w:rsidRPr="00EF3608" w14:paraId="27CCEC5F" w14:textId="77777777" w:rsidTr="002E77A5">
        <w:trPr>
          <w:trHeight w:val="80"/>
        </w:trPr>
        <w:tc>
          <w:tcPr>
            <w:tcW w:w="2236" w:type="pct"/>
          </w:tcPr>
          <w:p w14:paraId="1658FBF2" w14:textId="77777777" w:rsidR="00A42E81" w:rsidRPr="00EF3608" w:rsidRDefault="00D03D6E" w:rsidP="002E77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3" w:type="pct"/>
          </w:tcPr>
          <w:p w14:paraId="6EC63C91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0E75B8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6" w:type="pct"/>
          </w:tcPr>
          <w:p w14:paraId="33C6F52D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B89750" w14:textId="77777777" w:rsidR="00A42E81" w:rsidRPr="00EF3608" w:rsidRDefault="00A42E81" w:rsidP="002E77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2E91BB58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E81" w:rsidRPr="00EF3608" w14:paraId="477F2D85" w14:textId="77777777" w:rsidTr="002E77A5">
        <w:trPr>
          <w:trHeight w:val="440"/>
        </w:trPr>
        <w:tc>
          <w:tcPr>
            <w:tcW w:w="2236" w:type="pct"/>
          </w:tcPr>
          <w:p w14:paraId="7B94C456" w14:textId="77777777" w:rsidR="00A42E81" w:rsidRPr="00EF3608" w:rsidRDefault="00A42E81" w:rsidP="002E77A5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3" w:type="pct"/>
            <w:tcBorders>
              <w:bottom w:val="double" w:sz="4" w:space="0" w:color="auto"/>
            </w:tcBorders>
          </w:tcPr>
          <w:p w14:paraId="153D108E" w14:textId="77777777" w:rsidR="00A42E81" w:rsidRPr="00EF3608" w:rsidRDefault="005322F9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79.38</w:t>
            </w:r>
          </w:p>
        </w:tc>
        <w:tc>
          <w:tcPr>
            <w:tcW w:w="143" w:type="pct"/>
          </w:tcPr>
          <w:p w14:paraId="62B0CE0F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tcBorders>
              <w:bottom w:val="double" w:sz="4" w:space="0" w:color="auto"/>
            </w:tcBorders>
          </w:tcPr>
          <w:p w14:paraId="33DDF150" w14:textId="77777777" w:rsidR="00A42E81" w:rsidRPr="00EF3608" w:rsidRDefault="005322F9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8.16</w:t>
            </w:r>
          </w:p>
        </w:tc>
        <w:tc>
          <w:tcPr>
            <w:tcW w:w="143" w:type="pct"/>
          </w:tcPr>
          <w:p w14:paraId="647F5810" w14:textId="77777777" w:rsidR="00A42E81" w:rsidRPr="00EF3608" w:rsidRDefault="00A42E81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04623B07" w14:textId="77777777" w:rsidR="00A42E81" w:rsidRPr="00EF3608" w:rsidRDefault="005322F9" w:rsidP="002E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87.54</w:t>
            </w:r>
          </w:p>
        </w:tc>
      </w:tr>
    </w:tbl>
    <w:p w14:paraId="75022712" w14:textId="77777777" w:rsidR="001B5C81" w:rsidRPr="00511841" w:rsidRDefault="001B5C81" w:rsidP="008E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6EA1E2FC" w14:textId="77777777" w:rsidR="00FD1DC3" w:rsidRPr="00EF646B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ประมาณการหนี้สินใน</w:t>
      </w:r>
      <w:r w:rsidR="00FD1DC3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14:paraId="538DCAB7" w14:textId="77777777" w:rsidR="00FD1DC3" w:rsidRPr="00EF646B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01A6C15A" w14:textId="77777777" w:rsidR="00A81414" w:rsidRPr="00EF646B" w:rsidRDefault="009E44E8" w:rsidP="00CB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  <w:r w:rsidRPr="00EF646B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EF646B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EF646B">
        <w:rPr>
          <w:rFonts w:ascii="Angsana New" w:hAnsi="Angsana New"/>
          <w:sz w:val="30"/>
          <w:szCs w:val="30"/>
          <w:cs/>
        </w:rPr>
        <w:t>ย่อย</w:t>
      </w:r>
      <w:r w:rsidR="002D317E" w:rsidRPr="00EF646B">
        <w:rPr>
          <w:rFonts w:ascii="Angsana New" w:hAnsi="Angsana New" w:hint="cs"/>
          <w:sz w:val="30"/>
          <w:szCs w:val="30"/>
          <w:cs/>
        </w:rPr>
        <w:t>หลายแห่ง</w:t>
      </w:r>
      <w:r w:rsidR="00247B4D" w:rsidRPr="00EF646B">
        <w:rPr>
          <w:rFonts w:ascii="Angsana New" w:hAnsi="Angsana New"/>
          <w:sz w:val="30"/>
          <w:szCs w:val="30"/>
          <w:cs/>
        </w:rPr>
        <w:t xml:space="preserve"> </w:t>
      </w:r>
      <w:r w:rsidR="00084A10" w:rsidRPr="00EF646B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EF646B">
        <w:rPr>
          <w:rFonts w:ascii="Angsana New" w:hAnsi="Angsana New"/>
          <w:sz w:val="30"/>
          <w:szCs w:val="30"/>
          <w:cs/>
        </w:rPr>
        <w:t>นด</w:t>
      </w:r>
      <w:r w:rsidR="00084A10" w:rsidRPr="00EF646B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EF646B">
        <w:rPr>
          <w:rFonts w:ascii="Angsana New" w:hAnsi="Angsana New"/>
          <w:sz w:val="20"/>
          <w:szCs w:val="20"/>
        </w:rPr>
        <w:t xml:space="preserve"> </w:t>
      </w:r>
    </w:p>
    <w:p w14:paraId="75543843" w14:textId="77777777" w:rsidR="00567100" w:rsidRPr="00F3249E" w:rsidRDefault="0056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3AFF66BD" w14:textId="77777777" w:rsidR="00FF0898" w:rsidRPr="00EF646B" w:rsidRDefault="00FF089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</w:t>
      </w:r>
    </w:p>
    <w:p w14:paraId="73154489" w14:textId="77777777" w:rsidR="00247B4D" w:rsidRPr="00511841" w:rsidRDefault="00247B4D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14:paraId="11F340D8" w14:textId="77777777" w:rsidR="002607A7" w:rsidRPr="00EF646B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ณ วันที่ 3</w:t>
      </w:r>
      <w:r w:rsidR="003239F3" w:rsidRPr="00EF646B">
        <w:rPr>
          <w:rFonts w:ascii="Angsana New" w:hAnsi="Angsana New"/>
          <w:sz w:val="30"/>
          <w:szCs w:val="30"/>
        </w:rPr>
        <w:t xml:space="preserve">0 </w:t>
      </w:r>
      <w:r w:rsidR="003239F3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239F3" w:rsidRPr="00EF646B">
        <w:rPr>
          <w:rFonts w:ascii="Angsana New" w:hAnsi="Angsana New"/>
          <w:sz w:val="30"/>
          <w:szCs w:val="30"/>
        </w:rPr>
        <w:t>256</w:t>
      </w:r>
      <w:r w:rsidR="001E06FD">
        <w:rPr>
          <w:rFonts w:ascii="Angsana New" w:hAnsi="Angsana New"/>
          <w:sz w:val="30"/>
          <w:szCs w:val="30"/>
        </w:rPr>
        <w:t>2</w:t>
      </w:r>
      <w:r w:rsidR="003239F3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14:paraId="3C0B68B9" w14:textId="651D07FB" w:rsidR="001E06FD" w:rsidRPr="00B537D7" w:rsidRDefault="001E06FD" w:rsidP="001E06F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115" w:hanging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B537D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B537D7">
        <w:rPr>
          <w:rFonts w:ascii="Angsana New" w:hAnsi="Angsana New"/>
          <w:spacing w:val="-2"/>
          <w:sz w:val="30"/>
          <w:szCs w:val="30"/>
        </w:rPr>
        <w:t>30</w:t>
      </w:r>
      <w:r w:rsidRPr="00B537D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537D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B537D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537D7">
        <w:rPr>
          <w:rFonts w:ascii="Angsana New" w:hAnsi="Angsana New"/>
          <w:spacing w:val="-2"/>
          <w:sz w:val="30"/>
          <w:szCs w:val="30"/>
        </w:rPr>
        <w:t>2562</w:t>
      </w:r>
      <w:r w:rsidRPr="00B537D7">
        <w:rPr>
          <w:rFonts w:ascii="Angsana New" w:hAnsi="Angsana New"/>
          <w:spacing w:val="-2"/>
          <w:sz w:val="30"/>
          <w:szCs w:val="30"/>
          <w:cs/>
        </w:rPr>
        <w:t xml:space="preserve"> บริษัทตั้งประมาณการหนี้สินจากคดีความที่ถูกฟ้องร้องจากโครงการอสังหาริมทรัพย์ที่พัฒนาในอดีต รวมทั้งสิ้นเป็นจำนวนเงิน </w:t>
      </w:r>
      <w:r w:rsidR="001423D6" w:rsidRPr="00B537D7">
        <w:rPr>
          <w:rFonts w:ascii="Angsana New" w:hAnsi="Angsana New"/>
          <w:spacing w:val="-2"/>
          <w:sz w:val="30"/>
          <w:szCs w:val="30"/>
        </w:rPr>
        <w:t>7</w:t>
      </w:r>
      <w:r w:rsidR="00B537D7">
        <w:rPr>
          <w:rFonts w:ascii="Angsana New" w:hAnsi="Angsana New"/>
          <w:spacing w:val="-2"/>
          <w:sz w:val="30"/>
          <w:szCs w:val="30"/>
        </w:rPr>
        <w:t>9.38</w:t>
      </w:r>
      <w:r w:rsidRPr="00B537D7">
        <w:rPr>
          <w:rFonts w:ascii="Angsana New" w:hAnsi="Angsana New"/>
          <w:spacing w:val="-2"/>
          <w:sz w:val="30"/>
          <w:szCs w:val="30"/>
        </w:rPr>
        <w:t xml:space="preserve"> </w:t>
      </w:r>
      <w:r w:rsidRPr="00B537D7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B537D7">
        <w:rPr>
          <w:rFonts w:ascii="Angsana New" w:hAnsi="Angsana New"/>
          <w:spacing w:val="-2"/>
          <w:sz w:val="30"/>
          <w:szCs w:val="30"/>
        </w:rPr>
        <w:t>(</w:t>
      </w:r>
      <w:r w:rsidRPr="00B537D7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B537D7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กันยายน </w:t>
      </w:r>
      <w:r w:rsidRPr="00B537D7">
        <w:rPr>
          <w:rFonts w:ascii="Angsana New" w:hAnsi="Angsana New"/>
          <w:i/>
          <w:iCs/>
          <w:spacing w:val="-2"/>
          <w:sz w:val="30"/>
          <w:szCs w:val="30"/>
        </w:rPr>
        <w:t xml:space="preserve">2561: 78.94 </w:t>
      </w:r>
      <w:r w:rsidRPr="00B537D7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ล้านบาท)</w:t>
      </w:r>
    </w:p>
    <w:p w14:paraId="1CBD5B46" w14:textId="77777777" w:rsidR="001E06FD" w:rsidRPr="00E9221D" w:rsidRDefault="001E06FD" w:rsidP="001E0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7634CA5" w14:textId="77777777" w:rsidR="001E06FD" w:rsidRPr="00EF3608" w:rsidRDefault="001E06FD" w:rsidP="001E06F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9867E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867E0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9867E0">
        <w:rPr>
          <w:rFonts w:ascii="Angsana New" w:hAnsi="Angsana New"/>
          <w:sz w:val="30"/>
          <w:szCs w:val="30"/>
          <w:cs/>
        </w:rPr>
        <w:t xml:space="preserve"> </w:t>
      </w:r>
      <w:r w:rsidRPr="009867E0">
        <w:rPr>
          <w:rFonts w:ascii="Angsana New" w:hAnsi="Angsana New"/>
          <w:sz w:val="30"/>
          <w:szCs w:val="30"/>
        </w:rPr>
        <w:t xml:space="preserve">2562 </w:t>
      </w:r>
      <w:r w:rsidRPr="009867E0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บริษัทและบริษัทย่อยหลายแห่งตั้งประมาณการหนี้สินจากคดีอื่นๆ รวมทั้งสิ้นเป็นจำนวนเงิน </w:t>
      </w:r>
      <w:r w:rsidR="007940C1">
        <w:rPr>
          <w:rFonts w:ascii="Angsana New" w:hAnsi="Angsana New"/>
          <w:sz w:val="30"/>
          <w:szCs w:val="30"/>
        </w:rPr>
        <w:t>6.07</w:t>
      </w:r>
      <w:r w:rsidRPr="009867E0">
        <w:rPr>
          <w:rFonts w:ascii="Angsana New" w:hAnsi="Angsana New"/>
          <w:sz w:val="30"/>
          <w:szCs w:val="30"/>
        </w:rPr>
        <w:t xml:space="preserve"> </w:t>
      </w:r>
      <w:r w:rsidRPr="009867E0">
        <w:rPr>
          <w:rFonts w:ascii="Angsana New" w:hAnsi="Angsana New"/>
          <w:sz w:val="30"/>
          <w:szCs w:val="30"/>
          <w:cs/>
        </w:rPr>
        <w:t>ล้านบาท</w:t>
      </w:r>
      <w:r w:rsidRPr="00EF3608">
        <w:rPr>
          <w:rFonts w:ascii="Angsana New" w:hAnsi="Angsana New"/>
          <w:sz w:val="30"/>
          <w:szCs w:val="30"/>
          <w:cs/>
        </w:rPr>
        <w:t xml:space="preserve">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(</w:t>
      </w:r>
      <w:r w:rsidRPr="00EF3608">
        <w:rPr>
          <w:rFonts w:ascii="Angsana New" w:hAnsi="Angsana New"/>
          <w:i/>
          <w:iCs/>
          <w:sz w:val="30"/>
          <w:szCs w:val="30"/>
        </w:rPr>
        <w:t>30</w:t>
      </w:r>
      <w:r w:rsidRPr="00EF3608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Pr="00EF3608">
        <w:rPr>
          <w:rFonts w:ascii="Angsana New" w:hAnsi="Angsana New"/>
          <w:i/>
          <w:iCs/>
          <w:sz w:val="30"/>
          <w:szCs w:val="30"/>
        </w:rPr>
        <w:t>2561</w:t>
      </w:r>
      <w:r w:rsidRPr="00EF360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EF3608">
        <w:rPr>
          <w:rFonts w:ascii="Angsana New" w:hAnsi="Angsana New"/>
          <w:i/>
          <w:iCs/>
          <w:sz w:val="30"/>
          <w:szCs w:val="30"/>
        </w:rPr>
        <w:t xml:space="preserve">57.36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278022F8" w14:textId="77777777" w:rsidR="002607A7" w:rsidRPr="00511841" w:rsidRDefault="002607A7" w:rsidP="002607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2"/>
        </w:rPr>
      </w:pPr>
    </w:p>
    <w:p w14:paraId="4EE0D7FC" w14:textId="77777777"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หนี้สินไม่หมุนเวียนอื่น</w:t>
      </w:r>
    </w:p>
    <w:p w14:paraId="22CAACA0" w14:textId="77777777" w:rsidR="00F00D54" w:rsidRPr="00EF646B" w:rsidRDefault="00F00D54" w:rsidP="00F00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8"/>
        <w:gridCol w:w="898"/>
        <w:gridCol w:w="991"/>
        <w:gridCol w:w="269"/>
        <w:gridCol w:w="991"/>
        <w:gridCol w:w="269"/>
        <w:gridCol w:w="1011"/>
        <w:gridCol w:w="273"/>
        <w:gridCol w:w="993"/>
      </w:tblGrid>
      <w:tr w:rsidR="00FD1DC3" w:rsidRPr="00EF646B" w14:paraId="7B2A6167" w14:textId="77777777" w:rsidTr="00896CE1">
        <w:tc>
          <w:tcPr>
            <w:tcW w:w="1868" w:type="pct"/>
          </w:tcPr>
          <w:p w14:paraId="544D33F1" w14:textId="77777777" w:rsidR="00FD1DC3" w:rsidRPr="00EF646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14:paraId="30CE78C5" w14:textId="77777777" w:rsidR="00FD1DC3" w:rsidRPr="00EF646B" w:rsidRDefault="00FD1DC3" w:rsidP="001B7A4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14:paraId="7BFBFDB2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409798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14:paraId="02045480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CE1" w:rsidRPr="00EF646B" w14:paraId="1EFBAA38" w14:textId="77777777" w:rsidTr="00896CE1">
        <w:tc>
          <w:tcPr>
            <w:tcW w:w="1868" w:type="pct"/>
          </w:tcPr>
          <w:p w14:paraId="23E7A163" w14:textId="77777777" w:rsidR="00896CE1" w:rsidRPr="00EF646B" w:rsidRDefault="00896CE1" w:rsidP="00896CE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14:paraId="08270BD7" w14:textId="77777777" w:rsidR="00896CE1" w:rsidRPr="00EF646B" w:rsidRDefault="00896CE1" w:rsidP="00896CE1">
            <w:pPr>
              <w:pStyle w:val="BodyText"/>
              <w:tabs>
                <w:tab w:val="clear" w:pos="680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5" w:type="pct"/>
          </w:tcPr>
          <w:p w14:paraId="5CFDE569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C56A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1356D0BA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4923269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C56A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77A49A84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0C8B8E3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C56A6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F69848E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7E0EF5E1" w14:textId="77777777" w:rsidR="00896CE1" w:rsidRPr="00EF646B" w:rsidRDefault="00896CE1" w:rsidP="00896CE1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C56A6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07DFC" w:rsidRPr="00EF646B" w14:paraId="105C6AC0" w14:textId="77777777" w:rsidTr="00170916">
        <w:tc>
          <w:tcPr>
            <w:tcW w:w="1868" w:type="pct"/>
          </w:tcPr>
          <w:p w14:paraId="37BDF0C0" w14:textId="77777777" w:rsidR="00407DFC" w:rsidRPr="00EF646B" w:rsidRDefault="00407DFC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14:paraId="0CC9B764" w14:textId="77777777" w:rsidR="00407DFC" w:rsidRPr="00EF646B" w:rsidRDefault="00407DFC" w:rsidP="001B7A42">
            <w:pPr>
              <w:pStyle w:val="BodyText"/>
              <w:tabs>
                <w:tab w:val="clear" w:pos="680"/>
              </w:tabs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8" w:type="pct"/>
            <w:gridSpan w:val="7"/>
          </w:tcPr>
          <w:p w14:paraId="318D2F4D" w14:textId="77777777" w:rsidR="00407DFC" w:rsidRPr="00EF646B" w:rsidRDefault="00407DFC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7F96" w:rsidRPr="00EF646B" w14:paraId="71380C6B" w14:textId="77777777" w:rsidTr="00896CE1">
        <w:tc>
          <w:tcPr>
            <w:tcW w:w="1868" w:type="pct"/>
          </w:tcPr>
          <w:p w14:paraId="4478100E" w14:textId="77777777" w:rsidR="00117F96" w:rsidRPr="00EF646B" w:rsidRDefault="00117F96" w:rsidP="00117F96">
            <w:pPr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เงินค้ำประกันการเช่าอาคาร</w:t>
            </w:r>
          </w:p>
        </w:tc>
        <w:tc>
          <w:tcPr>
            <w:tcW w:w="494" w:type="pct"/>
          </w:tcPr>
          <w:p w14:paraId="4D0CCDCA" w14:textId="77777777" w:rsidR="00117F96" w:rsidRPr="00EF646B" w:rsidRDefault="00117F96" w:rsidP="00117F9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F3F9D04" w14:textId="77777777" w:rsidR="00117F96" w:rsidRPr="00EF646B" w:rsidRDefault="00EC7352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158.53</w:t>
            </w:r>
          </w:p>
        </w:tc>
        <w:tc>
          <w:tcPr>
            <w:tcW w:w="148" w:type="pct"/>
          </w:tcPr>
          <w:p w14:paraId="46778C1A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3469FC7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143.11</w:t>
            </w:r>
          </w:p>
        </w:tc>
        <w:tc>
          <w:tcPr>
            <w:tcW w:w="148" w:type="pct"/>
          </w:tcPr>
          <w:p w14:paraId="776C896E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9E12FC8" w14:textId="7DDABCCE" w:rsidR="00117F96" w:rsidRPr="00EF646B" w:rsidRDefault="00EC7352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134.9</w:t>
            </w:r>
            <w:r w:rsidR="004D01F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6EF2D801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7555A216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118.89</w:t>
            </w:r>
          </w:p>
        </w:tc>
      </w:tr>
      <w:tr w:rsidR="00117F96" w:rsidRPr="00EF646B" w14:paraId="0A01E3C3" w14:textId="77777777" w:rsidTr="00896CE1">
        <w:tc>
          <w:tcPr>
            <w:tcW w:w="1868" w:type="pct"/>
          </w:tcPr>
          <w:p w14:paraId="0E414A67" w14:textId="77777777" w:rsidR="00117F96" w:rsidRPr="00EF646B" w:rsidRDefault="00117F96" w:rsidP="00117F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494" w:type="pct"/>
          </w:tcPr>
          <w:p w14:paraId="79D009B0" w14:textId="77777777" w:rsidR="00117F96" w:rsidRPr="00EF646B" w:rsidRDefault="00117F96" w:rsidP="00117F9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45" w:type="pct"/>
          </w:tcPr>
          <w:p w14:paraId="3D108E96" w14:textId="77777777" w:rsidR="00117F96" w:rsidRPr="00EF646B" w:rsidRDefault="00EC7352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4.74</w:t>
            </w:r>
          </w:p>
        </w:tc>
        <w:tc>
          <w:tcPr>
            <w:tcW w:w="148" w:type="pct"/>
          </w:tcPr>
          <w:p w14:paraId="3F3AEED4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2E908CA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5.81</w:t>
            </w:r>
          </w:p>
        </w:tc>
        <w:tc>
          <w:tcPr>
            <w:tcW w:w="148" w:type="pct"/>
          </w:tcPr>
          <w:p w14:paraId="51031C0D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F58036C" w14:textId="77777777" w:rsidR="00117F96" w:rsidRPr="00EF646B" w:rsidRDefault="00EC7352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884B3B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7DBB0027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7F96" w:rsidRPr="00EF646B" w14:paraId="0387DC37" w14:textId="77777777" w:rsidTr="00896CE1">
        <w:tc>
          <w:tcPr>
            <w:tcW w:w="1868" w:type="pct"/>
          </w:tcPr>
          <w:p w14:paraId="058B729B" w14:textId="77777777" w:rsidR="00117F96" w:rsidRPr="00EF646B" w:rsidRDefault="00117F96" w:rsidP="00117F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ภาษีขายที่ยังไม่ถึงกำหนดชำระ</w:t>
            </w:r>
          </w:p>
        </w:tc>
        <w:tc>
          <w:tcPr>
            <w:tcW w:w="494" w:type="pct"/>
          </w:tcPr>
          <w:p w14:paraId="51B851B7" w14:textId="77777777" w:rsidR="00117F96" w:rsidRPr="00EF646B" w:rsidRDefault="00117F96" w:rsidP="00117F9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723B62B" w14:textId="77777777" w:rsidR="00117F96" w:rsidRPr="00EF646B" w:rsidRDefault="00EC7352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48" w:type="pct"/>
          </w:tcPr>
          <w:p w14:paraId="20105D8C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EE19A1A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48" w:type="pct"/>
          </w:tcPr>
          <w:p w14:paraId="1FE1B3E9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0BFAAAB" w14:textId="77777777" w:rsidR="00117F96" w:rsidRPr="00EF646B" w:rsidRDefault="00EC7352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50" w:type="pct"/>
          </w:tcPr>
          <w:p w14:paraId="44031E5D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46B0B11F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</w:tr>
      <w:tr w:rsidR="00117F96" w:rsidRPr="00EF646B" w14:paraId="55E8D9B6" w14:textId="77777777" w:rsidTr="00896CE1">
        <w:tc>
          <w:tcPr>
            <w:tcW w:w="1868" w:type="pct"/>
          </w:tcPr>
          <w:p w14:paraId="0E17D751" w14:textId="77777777" w:rsidR="00117F96" w:rsidRPr="00EF646B" w:rsidRDefault="00117F96" w:rsidP="00117F9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14:paraId="43ABEDC8" w14:textId="77777777" w:rsidR="00117F96" w:rsidRPr="00EF646B" w:rsidRDefault="00117F96" w:rsidP="00117F9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5CDE3B4" w14:textId="77777777" w:rsidR="00117F96" w:rsidRPr="00EF646B" w:rsidRDefault="00EC7352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163.44</w:t>
            </w:r>
          </w:p>
        </w:tc>
        <w:tc>
          <w:tcPr>
            <w:tcW w:w="148" w:type="pct"/>
          </w:tcPr>
          <w:p w14:paraId="36A54642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D8531F5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149.09</w:t>
            </w:r>
          </w:p>
        </w:tc>
        <w:tc>
          <w:tcPr>
            <w:tcW w:w="148" w:type="pct"/>
          </w:tcPr>
          <w:p w14:paraId="79DA77FD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4D3A2C01" w14:textId="5FA809D7" w:rsidR="00117F96" w:rsidRPr="00EF646B" w:rsidRDefault="00EC7352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135.1</w:t>
            </w:r>
            <w:r w:rsidR="00D960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4BB70F62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48D60774" w14:textId="77777777" w:rsidR="00117F96" w:rsidRPr="00EF646B" w:rsidRDefault="00117F96" w:rsidP="0011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119.06</w:t>
            </w:r>
          </w:p>
        </w:tc>
      </w:tr>
    </w:tbl>
    <w:p w14:paraId="60F4FC86" w14:textId="3AB65DFD" w:rsidR="00511841" w:rsidRDefault="00511841" w:rsidP="00BF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14077C6" w14:textId="77777777" w:rsidR="00511841" w:rsidRDefault="00511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31887F9D" w14:textId="77777777" w:rsidR="00FD1DC3" w:rsidRPr="00EF646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5C948931" w14:textId="77777777" w:rsidR="00FD1DC3" w:rsidRPr="00511841" w:rsidRDefault="00FD1DC3" w:rsidP="001B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270"/>
        <w:gridCol w:w="1080"/>
        <w:gridCol w:w="273"/>
        <w:gridCol w:w="1095"/>
        <w:gridCol w:w="270"/>
        <w:gridCol w:w="1062"/>
        <w:gridCol w:w="270"/>
        <w:gridCol w:w="990"/>
      </w:tblGrid>
      <w:tr w:rsidR="009D3B01" w:rsidRPr="00EF646B" w14:paraId="3A4F19BD" w14:textId="77777777" w:rsidTr="00563B4A">
        <w:trPr>
          <w:tblHeader/>
        </w:trPr>
        <w:tc>
          <w:tcPr>
            <w:tcW w:w="2772" w:type="dxa"/>
          </w:tcPr>
          <w:p w14:paraId="496010DD" w14:textId="77777777" w:rsidR="009D3B01" w:rsidRPr="00EF646B" w:rsidRDefault="009D3B01" w:rsidP="00083C4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hanging="2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73D5FD" w14:textId="77777777" w:rsidR="009D3B01" w:rsidRPr="00EF646B" w:rsidRDefault="009D3B01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50D5F" w14:textId="77777777" w:rsidR="009D3B01" w:rsidRPr="00EF646B" w:rsidRDefault="009D3B01" w:rsidP="00083C41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93ED3C6" w14:textId="77777777" w:rsidR="009D3B01" w:rsidRPr="00EF646B" w:rsidRDefault="009D3B01" w:rsidP="0049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FD2D93" w:rsidRPr="00EF646B" w14:paraId="0732121A" w14:textId="77777777" w:rsidTr="00563B4A">
        <w:trPr>
          <w:tblHeader/>
        </w:trPr>
        <w:tc>
          <w:tcPr>
            <w:tcW w:w="2772" w:type="dxa"/>
          </w:tcPr>
          <w:p w14:paraId="079B3417" w14:textId="77777777" w:rsidR="00FD2D93" w:rsidRPr="00EF646B" w:rsidRDefault="00FD2D93" w:rsidP="00083C4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82A1452" w14:textId="77777777" w:rsidR="00FD2D93" w:rsidRPr="00EF646B" w:rsidRDefault="00FD2D9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315A6FF2" w14:textId="77777777" w:rsidR="00FD2D93" w:rsidRPr="00EF646B" w:rsidRDefault="00FD2D93" w:rsidP="00083C41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75856ECD" w14:textId="77777777" w:rsidR="00FD2D93" w:rsidRPr="00EF646B" w:rsidRDefault="00F80A5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AF8B126" w14:textId="77777777" w:rsidR="00FD2D93" w:rsidRPr="00EF646B" w:rsidRDefault="00FD2D9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14:paraId="51B0D040" w14:textId="77777777" w:rsidR="00FD2D93" w:rsidRPr="00EF646B" w:rsidRDefault="00F80A5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FD2D93" w:rsidRPr="00EF646B" w14:paraId="2D9ED90D" w14:textId="77777777" w:rsidTr="00563B4A">
        <w:trPr>
          <w:tblHeader/>
        </w:trPr>
        <w:tc>
          <w:tcPr>
            <w:tcW w:w="2772" w:type="dxa"/>
          </w:tcPr>
          <w:p w14:paraId="26ED23AC" w14:textId="77777777" w:rsidR="00FD2D93" w:rsidRPr="00EF646B" w:rsidRDefault="00FD2D93" w:rsidP="00FD2D9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E481C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71A15713" w14:textId="77777777" w:rsidR="00FD2D93" w:rsidRPr="00EF646B" w:rsidRDefault="00FD2D93" w:rsidP="00FD2D93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966C50" w14:textId="77777777"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06C60F02" w14:textId="77777777"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73A8050" w14:textId="77777777"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1A596CEF" w14:textId="77777777"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3B4C7A4" w14:textId="77777777"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5BCEF8" w14:textId="77777777"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1FEB9D" w14:textId="77777777"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FD2D93" w:rsidRPr="00EF646B" w14:paraId="7EB3E7F1" w14:textId="77777777" w:rsidTr="00563B4A">
        <w:trPr>
          <w:tblHeader/>
        </w:trPr>
        <w:tc>
          <w:tcPr>
            <w:tcW w:w="2772" w:type="dxa"/>
          </w:tcPr>
          <w:p w14:paraId="41F99A98" w14:textId="77777777" w:rsidR="00FD2D93" w:rsidRPr="00EF646B" w:rsidRDefault="00FD2D93" w:rsidP="00FD2D9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AC8F04" w14:textId="77777777" w:rsidR="00FD2D93" w:rsidRPr="00EF646B" w:rsidRDefault="00FD2D93" w:rsidP="00FD2D9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39F73F1B" w14:textId="77777777" w:rsidR="00FD2D93" w:rsidRPr="00EF646B" w:rsidRDefault="00FD2D93" w:rsidP="00FD2D93">
            <w:pPr>
              <w:ind w:left="-102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D3CC08E" w14:textId="77777777" w:rsidR="00FD2D93" w:rsidRPr="00EF646B" w:rsidRDefault="00FD2D93" w:rsidP="00FD2D93">
            <w:pPr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(ล้านหุ้น / ล้านบาท)</w:t>
            </w:r>
          </w:p>
        </w:tc>
      </w:tr>
      <w:tr w:rsidR="00FD2D93" w:rsidRPr="00EF646B" w14:paraId="4A10DE2F" w14:textId="77777777" w:rsidTr="00563B4A">
        <w:tc>
          <w:tcPr>
            <w:tcW w:w="2772" w:type="dxa"/>
          </w:tcPr>
          <w:p w14:paraId="56D5F904" w14:textId="77777777" w:rsidR="00FD2D93" w:rsidRPr="00EF646B" w:rsidRDefault="00FD2D93" w:rsidP="00FD2D9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69BF0104" w14:textId="77777777" w:rsidR="00FD2D93" w:rsidRPr="00EF646B" w:rsidRDefault="00FD2D93" w:rsidP="00FD2D93">
            <w:pPr>
              <w:tabs>
                <w:tab w:val="decimal" w:pos="522"/>
              </w:tabs>
              <w:ind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6EC3D" w14:textId="77777777" w:rsidR="00FD2D93" w:rsidRPr="00EF646B" w:rsidRDefault="00FD2D93" w:rsidP="00FD2D93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1CEAE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692BFFA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6DBC0B3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C5591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EB5A8B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D492E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ED5CE0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D93" w:rsidRPr="00EF646B" w14:paraId="003000DD" w14:textId="77777777" w:rsidTr="00487D8D">
        <w:tc>
          <w:tcPr>
            <w:tcW w:w="2772" w:type="dxa"/>
          </w:tcPr>
          <w:p w14:paraId="04287EA1" w14:textId="77777777" w:rsidR="00FD2D93" w:rsidRPr="00EF646B" w:rsidRDefault="00FD2D93" w:rsidP="00FD2D9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44B8E">
              <w:rPr>
                <w:rFonts w:asciiTheme="majorBidi" w:hAnsiTheme="majorBidi" w:cstheme="majorBidi" w:hint="cs"/>
                <w:sz w:val="30"/>
                <w:szCs w:val="30"/>
                <w:cs/>
              </w:rPr>
              <w:t>1 ตุลาคม</w:t>
            </w:r>
          </w:p>
        </w:tc>
        <w:tc>
          <w:tcPr>
            <w:tcW w:w="900" w:type="dxa"/>
          </w:tcPr>
          <w:p w14:paraId="208E99E4" w14:textId="77777777" w:rsidR="00FD2D93" w:rsidRPr="00EF646B" w:rsidRDefault="00FD2D93" w:rsidP="00F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28A89" w14:textId="77777777" w:rsidR="00FD2D93" w:rsidRPr="00EF646B" w:rsidRDefault="00FD2D93" w:rsidP="00FD2D93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960EA" w14:textId="77777777"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5887E538" w14:textId="77777777"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14:paraId="70718B0E" w14:textId="77777777"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F07FA3" w14:textId="77777777"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7B5D6B40" w14:textId="77777777"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E86AB0" w14:textId="77777777"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451C643" w14:textId="77777777" w:rsidR="00FD2D93" w:rsidRPr="00EF646B" w:rsidRDefault="00FD2D93" w:rsidP="00FD2D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14:paraId="246ABE0F" w14:textId="77777777" w:rsidTr="00487D8D">
        <w:tc>
          <w:tcPr>
            <w:tcW w:w="2772" w:type="dxa"/>
          </w:tcPr>
          <w:p w14:paraId="4C9DCFF6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"/>
                <w:tab w:val="left" w:pos="372"/>
              </w:tabs>
              <w:ind w:left="-216" w:firstLine="2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D3FFA9E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14:paraId="7A7E56FD" w14:textId="77777777"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C0EB6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14:paraId="242D3E0D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6B23BB5" w14:textId="77777777" w:rsidR="00F76718" w:rsidRPr="00DB3981" w:rsidRDefault="00D31956" w:rsidP="00F76718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76718"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  <w:r w:rsidR="00F76718"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2EA9776E" w14:textId="77777777" w:rsidR="00F76718" w:rsidRPr="00DB3981" w:rsidRDefault="00F76718" w:rsidP="00F76718">
            <w:pPr>
              <w:tabs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657875C" w14:textId="77777777" w:rsidR="00F76718" w:rsidRPr="00DB3981" w:rsidRDefault="00F76718" w:rsidP="00F76718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0" w:type="dxa"/>
          </w:tcPr>
          <w:p w14:paraId="56F0AA70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C7789B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11,037.67</w:t>
            </w:r>
          </w:p>
        </w:tc>
      </w:tr>
      <w:tr w:rsidR="00DB3981" w:rsidRPr="00EF646B" w14:paraId="2E8CF0F0" w14:textId="77777777" w:rsidTr="00487D8D">
        <w:tc>
          <w:tcPr>
            <w:tcW w:w="3672" w:type="dxa"/>
            <w:gridSpan w:val="2"/>
          </w:tcPr>
          <w:p w14:paraId="64D1BEF0" w14:textId="77777777" w:rsidR="00DB3981" w:rsidRPr="00EF646B" w:rsidRDefault="00DB3981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D96F5BF" w14:textId="77777777" w:rsidR="00DB3981" w:rsidRPr="00EF646B" w:rsidRDefault="00DB3981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5E8432" w14:textId="77777777" w:rsidR="00DB3981" w:rsidRPr="00EF646B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5C02238A" w14:textId="77777777" w:rsidR="00DB3981" w:rsidRPr="00EF646B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591A59DF" w14:textId="77777777" w:rsidR="00DB3981" w:rsidRPr="00DB3981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F699B3" w14:textId="77777777" w:rsidR="00DB3981" w:rsidRPr="00DB3981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9735221" w14:textId="77777777" w:rsidR="00DB3981" w:rsidRPr="00DB3981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227742" w14:textId="77777777" w:rsidR="00DB3981" w:rsidRPr="00EF646B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45EC73" w14:textId="77777777" w:rsidR="00DB3981" w:rsidRPr="00EF646B" w:rsidRDefault="00DB3981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14:paraId="2586DBB8" w14:textId="77777777" w:rsidTr="00563B4A">
        <w:tc>
          <w:tcPr>
            <w:tcW w:w="2772" w:type="dxa"/>
          </w:tcPr>
          <w:p w14:paraId="7003F616" w14:textId="77777777"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firstLine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3048E18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14:paraId="40CC2255" w14:textId="77777777"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4DFB21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14:paraId="34A8228A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3141E439" w14:textId="77777777" w:rsidR="00F76718" w:rsidRPr="00DB3981" w:rsidRDefault="00D31956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76718"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037</w:t>
            </w:r>
            <w:r w:rsidR="00F76718"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47DD1B40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086B371A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0" w:type="dxa"/>
          </w:tcPr>
          <w:p w14:paraId="142D938D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82370E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11,037.67</w:t>
            </w:r>
          </w:p>
        </w:tc>
      </w:tr>
      <w:tr w:rsidR="00F76718" w:rsidRPr="00EF646B" w14:paraId="373E0D82" w14:textId="77777777" w:rsidTr="00563B4A">
        <w:tc>
          <w:tcPr>
            <w:tcW w:w="2772" w:type="dxa"/>
          </w:tcPr>
          <w:p w14:paraId="41A7EE32" w14:textId="77777777"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69D186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7E7F6" w14:textId="77777777"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AA7986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5D04C326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14:paraId="1ABF6EDC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0CB089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2ADD3D9B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9121E1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ECD5B8D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14:paraId="4B216BA0" w14:textId="77777777" w:rsidTr="00563B4A">
        <w:tc>
          <w:tcPr>
            <w:tcW w:w="2772" w:type="dxa"/>
          </w:tcPr>
          <w:p w14:paraId="62991389" w14:textId="77777777"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258F4A69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6573E" w14:textId="77777777"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DA8BC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A6F0B83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14:paraId="11198AEB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F30342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54D0C30E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D7E63F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A8E9E2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14:paraId="7E9F172E" w14:textId="77777777" w:rsidTr="00563B4A">
        <w:tc>
          <w:tcPr>
            <w:tcW w:w="2772" w:type="dxa"/>
          </w:tcPr>
          <w:p w14:paraId="5C2AC1E0" w14:textId="77777777" w:rsidR="00F76718" w:rsidRPr="00EF646B" w:rsidRDefault="00544B8E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 ตุลาคม</w:t>
            </w:r>
          </w:p>
        </w:tc>
        <w:tc>
          <w:tcPr>
            <w:tcW w:w="900" w:type="dxa"/>
          </w:tcPr>
          <w:p w14:paraId="6F5C85AA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0BC0D" w14:textId="77777777"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B0AC7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369935C8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</w:tcPr>
          <w:p w14:paraId="2EB10A0E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DB911A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7A5A805D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FB5B87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1F35209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14:paraId="7243A87E" w14:textId="77777777" w:rsidTr="00563B4A">
        <w:tc>
          <w:tcPr>
            <w:tcW w:w="2772" w:type="dxa"/>
          </w:tcPr>
          <w:p w14:paraId="38493FD7" w14:textId="77777777"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D22E5F5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14:paraId="6EDCD373" w14:textId="77777777"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A8CEE7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14:paraId="6F162B96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4093181F" w14:textId="77777777" w:rsidR="00F76718" w:rsidRPr="00DB3981" w:rsidRDefault="00D31956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76718"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  <w:r w:rsidR="00F76718"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66113633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D5933AB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0" w:type="dxa"/>
          </w:tcPr>
          <w:p w14:paraId="22200B9A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69DCAD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11,037.67</w:t>
            </w:r>
          </w:p>
        </w:tc>
      </w:tr>
      <w:tr w:rsidR="00F76718" w:rsidRPr="00EF646B" w14:paraId="1EBE1C98" w14:textId="77777777" w:rsidTr="00563B4A">
        <w:tc>
          <w:tcPr>
            <w:tcW w:w="2772" w:type="dxa"/>
          </w:tcPr>
          <w:p w14:paraId="28A3ED33" w14:textId="77777777"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33CF8815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45D34" w14:textId="77777777"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9869FC" w14:textId="77777777" w:rsidR="00F76718" w:rsidRPr="00EF646B" w:rsidRDefault="00F76718" w:rsidP="00F76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126B713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54A152B" w14:textId="77777777" w:rsidR="00F76718" w:rsidRPr="00DB3981" w:rsidRDefault="00F76718" w:rsidP="00F76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ACE1D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D6210EA" w14:textId="77777777" w:rsidR="00F76718" w:rsidRPr="00DB3981" w:rsidRDefault="00F76718" w:rsidP="00F76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FCDCE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F727C9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6718" w:rsidRPr="00EF646B" w14:paraId="15B1D6A7" w14:textId="77777777" w:rsidTr="00563B4A">
        <w:tc>
          <w:tcPr>
            <w:tcW w:w="2772" w:type="dxa"/>
          </w:tcPr>
          <w:p w14:paraId="7E5BAD23" w14:textId="77777777" w:rsidR="00F76718" w:rsidRPr="00EF646B" w:rsidRDefault="00F76718" w:rsidP="00F7671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 </w:t>
            </w: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E0E0137" w14:textId="77777777" w:rsidR="00F76718" w:rsidRPr="00EF646B" w:rsidRDefault="00F76718" w:rsidP="00F7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14:paraId="1A516B3B" w14:textId="77777777" w:rsidR="00F76718" w:rsidRPr="00EF646B" w:rsidRDefault="00F76718" w:rsidP="00F76718">
            <w:pPr>
              <w:tabs>
                <w:tab w:val="decimal" w:pos="522"/>
              </w:tabs>
              <w:ind w:left="-102"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8B7E84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14:paraId="42815DC0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77F679BF" w14:textId="77777777" w:rsidR="00F76718" w:rsidRPr="00DB3981" w:rsidRDefault="00D31956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76718"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037</w:t>
            </w:r>
            <w:r w:rsidR="00F76718"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45A97CE9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1229DF79" w14:textId="77777777" w:rsidR="00F76718" w:rsidRPr="00DB3981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0" w:type="dxa"/>
          </w:tcPr>
          <w:p w14:paraId="6B6EDCDA" w14:textId="77777777" w:rsidR="00F76718" w:rsidRPr="00EF646B" w:rsidRDefault="00F76718" w:rsidP="00F767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1B845E" w14:textId="77777777" w:rsidR="00F76718" w:rsidRPr="00EF646B" w:rsidRDefault="00F76718" w:rsidP="00F76718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11,037.67</w:t>
            </w:r>
          </w:p>
        </w:tc>
      </w:tr>
    </w:tbl>
    <w:p w14:paraId="6284899A" w14:textId="77777777" w:rsidR="00A77963" w:rsidRPr="00511841" w:rsidRDefault="00A77963" w:rsidP="00AD4516">
      <w:pPr>
        <w:tabs>
          <w:tab w:val="clear" w:pos="454"/>
          <w:tab w:val="left" w:pos="450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19FB6FC" w14:textId="77777777" w:rsidR="00FD1DC3" w:rsidRPr="00EF646B" w:rsidRDefault="00865C2B" w:rsidP="0086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</w:rPr>
        <w:t xml:space="preserve">28 </w:t>
      </w:r>
      <w:r w:rsidRPr="00EF646B">
        <w:rPr>
          <w:rFonts w:ascii="Angsana New" w:hAnsi="Angsana New"/>
          <w:b/>
          <w:bCs/>
          <w:sz w:val="30"/>
          <w:szCs w:val="30"/>
        </w:rPr>
        <w:tab/>
      </w:r>
      <w:r w:rsidR="00FD1DC3" w:rsidRPr="00EF646B">
        <w:rPr>
          <w:rFonts w:ascii="Angsana New" w:hAnsi="Angsana New"/>
          <w:b/>
          <w:bCs/>
          <w:sz w:val="30"/>
          <w:szCs w:val="30"/>
          <w:cs/>
        </w:rPr>
        <w:t>ส่วนเกินทุนและสำรองตามกฎหมาย</w:t>
      </w:r>
    </w:p>
    <w:p w14:paraId="373B9373" w14:textId="77777777" w:rsidR="00FD1DC3" w:rsidRPr="00511841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03947B92" w14:textId="77777777" w:rsidR="00FD1DC3" w:rsidRPr="00EF646B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72554CE1" w14:textId="77777777" w:rsidR="00FD1DC3" w:rsidRPr="00511841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D734075" w14:textId="77777777" w:rsidR="00FD1DC3" w:rsidRPr="00EF646B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646B">
        <w:rPr>
          <w:rFonts w:ascii="Angsana New" w:hAnsi="Angsana New"/>
          <w:sz w:val="30"/>
          <w:szCs w:val="30"/>
        </w:rPr>
        <w:t>2535</w:t>
      </w:r>
      <w:r w:rsidRPr="00EF646B">
        <w:rPr>
          <w:rFonts w:ascii="Angsana New" w:hAnsi="Angsana New"/>
          <w:sz w:val="30"/>
          <w:szCs w:val="30"/>
          <w:cs/>
        </w:rPr>
        <w:t xml:space="preserve"> มาตรา </w:t>
      </w:r>
      <w:r w:rsidRPr="00EF646B">
        <w:rPr>
          <w:rFonts w:ascii="Angsana New" w:hAnsi="Angsana New"/>
          <w:sz w:val="30"/>
          <w:szCs w:val="30"/>
        </w:rPr>
        <w:t>51</w:t>
      </w:r>
      <w:r w:rsidRPr="00EF646B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F646B">
        <w:rPr>
          <w:rFonts w:ascii="Angsana New" w:hAnsi="Angsana New"/>
          <w:sz w:val="30"/>
          <w:szCs w:val="30"/>
        </w:rPr>
        <w:t>“</w:t>
      </w:r>
      <w:r w:rsidRPr="00EF646B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EF646B">
        <w:rPr>
          <w:rFonts w:ascii="Angsana New" w:hAnsi="Angsana New"/>
          <w:sz w:val="30"/>
          <w:szCs w:val="30"/>
        </w:rPr>
        <w:t>”</w:t>
      </w:r>
      <w:r w:rsidRPr="00EF646B">
        <w:rPr>
          <w:rFonts w:ascii="Angsana New" w:hAnsi="Angsana New"/>
          <w:sz w:val="30"/>
          <w:szCs w:val="30"/>
          <w:cs/>
        </w:rPr>
        <w:t>) บัญชีทุนสำรองนี้จะนำไปจ่ายเป็นเงินปันผลไม่ได้</w:t>
      </w:r>
    </w:p>
    <w:p w14:paraId="597CB7EC" w14:textId="77777777" w:rsidR="00050FD6" w:rsidRPr="00511841" w:rsidRDefault="00050FD6" w:rsidP="00563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p w14:paraId="20A8B666" w14:textId="77777777" w:rsidR="00FD1DC3" w:rsidRPr="00EF646B" w:rsidRDefault="00FD1DC3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</w:p>
    <w:p w14:paraId="036A1C7C" w14:textId="77777777" w:rsidR="000D2F0E" w:rsidRPr="00511841" w:rsidRDefault="000D2F0E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D361B8" w14:textId="77777777" w:rsidR="00FD1DC3" w:rsidRPr="00EF646B" w:rsidRDefault="00FD1DC3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646B">
        <w:rPr>
          <w:rFonts w:ascii="Angsana New" w:hAnsi="Angsana New"/>
          <w:sz w:val="30"/>
          <w:szCs w:val="30"/>
        </w:rPr>
        <w:t>2535</w:t>
      </w:r>
      <w:r w:rsidRPr="00EF646B">
        <w:rPr>
          <w:rFonts w:ascii="Angsana New" w:hAnsi="Angsana New"/>
          <w:sz w:val="30"/>
          <w:szCs w:val="30"/>
          <w:cs/>
        </w:rPr>
        <w:t xml:space="preserve"> มาตรา </w:t>
      </w:r>
      <w:r w:rsidRPr="00EF646B">
        <w:rPr>
          <w:rFonts w:ascii="Angsana New" w:hAnsi="Angsana New"/>
          <w:sz w:val="30"/>
          <w:szCs w:val="30"/>
        </w:rPr>
        <w:t>116</w:t>
      </w:r>
      <w:r w:rsidRPr="00EF646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 </w:t>
      </w:r>
      <w:r w:rsidR="00097E34" w:rsidRPr="00EF646B">
        <w:rPr>
          <w:rFonts w:ascii="Angsana New" w:hAnsi="Angsana New"/>
          <w:sz w:val="30"/>
          <w:szCs w:val="30"/>
          <w:cs/>
        </w:rPr>
        <w:t>(</w:t>
      </w:r>
      <w:r w:rsidR="00097E34" w:rsidRPr="00EF646B">
        <w:rPr>
          <w:rFonts w:ascii="Angsana New" w:hAnsi="Angsana New"/>
          <w:sz w:val="30"/>
          <w:szCs w:val="30"/>
        </w:rPr>
        <w:t>“</w:t>
      </w:r>
      <w:r w:rsidR="00097E34" w:rsidRPr="00EF646B">
        <w:rPr>
          <w:rFonts w:ascii="Angsana New" w:hAnsi="Angsana New"/>
          <w:sz w:val="30"/>
          <w:szCs w:val="30"/>
          <w:cs/>
        </w:rPr>
        <w:t>สำรองตามกฎหมาย</w:t>
      </w:r>
      <w:r w:rsidR="00097E34" w:rsidRPr="00EF646B">
        <w:rPr>
          <w:rFonts w:ascii="Angsana New" w:hAnsi="Angsana New"/>
          <w:sz w:val="30"/>
          <w:szCs w:val="30"/>
        </w:rPr>
        <w:t>”</w:t>
      </w:r>
      <w:r w:rsidR="00097E34" w:rsidRPr="00EF646B">
        <w:rPr>
          <w:rFonts w:ascii="Angsana New" w:hAnsi="Angsana New"/>
          <w:sz w:val="30"/>
          <w:szCs w:val="30"/>
          <w:cs/>
        </w:rPr>
        <w:t>)</w:t>
      </w:r>
      <w:r w:rsidR="00CC38E1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EF646B">
        <w:rPr>
          <w:rFonts w:ascii="Angsana New" w:hAnsi="Angsana New"/>
          <w:sz w:val="30"/>
          <w:szCs w:val="30"/>
        </w:rPr>
        <w:t xml:space="preserve">5 </w:t>
      </w:r>
      <w:r w:rsidRPr="00EF646B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</w:t>
      </w:r>
      <w:r w:rsidR="00097E34" w:rsidRPr="00EF646B">
        <w:rPr>
          <w:rFonts w:ascii="Angsana New" w:hAnsi="Angsana New"/>
          <w:sz w:val="30"/>
          <w:szCs w:val="30"/>
          <w:cs/>
        </w:rPr>
        <w:t>ถ้ามี</w:t>
      </w:r>
      <w:r w:rsidRPr="00EF646B">
        <w:rPr>
          <w:rFonts w:ascii="Angsana New" w:hAnsi="Angsana New"/>
          <w:sz w:val="30"/>
          <w:szCs w:val="30"/>
          <w:cs/>
        </w:rPr>
        <w:t>)</w:t>
      </w:r>
      <w:r w:rsidR="00CC38E1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EF646B">
        <w:rPr>
          <w:rFonts w:ascii="Angsana New" w:hAnsi="Angsana New"/>
          <w:sz w:val="30"/>
          <w:szCs w:val="30"/>
        </w:rPr>
        <w:t xml:space="preserve">10 </w:t>
      </w:r>
      <w:r w:rsidRPr="00EF646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0588AD1" w14:textId="213F97A3" w:rsidR="00511841" w:rsidRDefault="00511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FD22587" w14:textId="77777777" w:rsidR="00FD1DC3" w:rsidRPr="00EF646B" w:rsidRDefault="00566FF1" w:rsidP="00865C2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="00245036" w:rsidRPr="00EF646B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1BF68F54" w14:textId="77777777" w:rsidR="00624A49" w:rsidRPr="00563B4A" w:rsidRDefault="00624A49" w:rsidP="0062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5CE53EDD" w14:textId="77777777" w:rsidR="006831B8" w:rsidRPr="00EF646B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EF646B">
        <w:rPr>
          <w:rFonts w:ascii="Angsana New" w:hAnsi="Angsana New"/>
          <w:sz w:val="30"/>
          <w:szCs w:val="30"/>
        </w:rPr>
        <w:t>4</w:t>
      </w:r>
      <w:r w:rsidR="002659F4" w:rsidRPr="00EF646B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2659F4" w:rsidRPr="00EF646B">
        <w:rPr>
          <w:rFonts w:ascii="Angsana New" w:hAnsi="Angsana New" w:hint="cs"/>
          <w:sz w:val="30"/>
          <w:szCs w:val="30"/>
          <w:cs/>
        </w:rPr>
        <w:t>เกี่ยวข้องกับธุรกิจ</w:t>
      </w:r>
      <w:r w:rsidR="00306DD8" w:rsidRPr="00EF646B">
        <w:rPr>
          <w:rFonts w:ascii="Angsana New" w:hAnsi="Angsana New" w:hint="cs"/>
          <w:sz w:val="30"/>
          <w:szCs w:val="30"/>
          <w:cs/>
        </w:rPr>
        <w:t>และบริการ</w:t>
      </w:r>
      <w:r w:rsidR="002659F4" w:rsidRPr="00EF646B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EF646B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EF646B">
        <w:rPr>
          <w:rFonts w:ascii="Angsana New" w:hAnsi="Angsana New" w:hint="cs"/>
          <w:sz w:val="30"/>
          <w:szCs w:val="30"/>
          <w:cs/>
        </w:rPr>
        <w:t>การ</w:t>
      </w:r>
      <w:r w:rsidR="00B01CA1" w:rsidRPr="00EF646B">
        <w:rPr>
          <w:rFonts w:ascii="Angsana New" w:hAnsi="Angsana New" w:hint="cs"/>
          <w:sz w:val="30"/>
          <w:szCs w:val="30"/>
          <w:cs/>
        </w:rPr>
        <w:t>ใช้เทคโนโลยี</w:t>
      </w:r>
      <w:r w:rsidR="00306DD8" w:rsidRPr="00EF646B">
        <w:rPr>
          <w:rFonts w:ascii="Angsana New" w:hAnsi="Angsana New" w:hint="cs"/>
          <w:sz w:val="30"/>
          <w:szCs w:val="30"/>
          <w:cs/>
        </w:rPr>
        <w:t>และ</w:t>
      </w:r>
      <w:r w:rsidR="002659F4" w:rsidRPr="00EF646B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1A98AB6" w14:textId="77777777" w:rsidR="002659F4" w:rsidRPr="00563B4A" w:rsidRDefault="002659F4" w:rsidP="006831B8">
      <w:pPr>
        <w:ind w:left="518"/>
        <w:jc w:val="thaiDistribute"/>
        <w:rPr>
          <w:rFonts w:ascii="Angsana New" w:hAnsi="Angsana New"/>
          <w:color w:val="0000CC"/>
          <w:sz w:val="16"/>
          <w:szCs w:val="16"/>
        </w:rPr>
      </w:pPr>
    </w:p>
    <w:p w14:paraId="403B4D92" w14:textId="77777777" w:rsidR="002659F4" w:rsidRPr="00EF646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646B">
        <w:rPr>
          <w:rFonts w:ascii="Angsana New" w:hAnsi="Angsana New"/>
          <w:sz w:val="30"/>
          <w:szCs w:val="30"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 </w:t>
      </w:r>
      <w:r w:rsidRPr="00EF646B">
        <w:rPr>
          <w:rFonts w:ascii="Angsana New" w:hAnsi="Angsana New"/>
          <w:sz w:val="30"/>
          <w:szCs w:val="30"/>
          <w:cs/>
        </w:rPr>
        <w:tab/>
        <w:t>ธุรกิจ</w:t>
      </w:r>
      <w:r w:rsidRPr="00EF646B">
        <w:rPr>
          <w:rFonts w:ascii="Angsana New" w:hAnsi="Angsana New" w:hint="cs"/>
          <w:sz w:val="30"/>
          <w:szCs w:val="30"/>
          <w:cs/>
        </w:rPr>
        <w:t>พัฒนา</w:t>
      </w:r>
      <w:r w:rsidRPr="00EF646B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EF646B">
        <w:rPr>
          <w:rFonts w:ascii="Angsana New" w:hAnsi="Angsana New" w:hint="cs"/>
          <w:sz w:val="30"/>
          <w:szCs w:val="30"/>
          <w:cs/>
        </w:rPr>
        <w:t>เพื่อขาย</w:t>
      </w:r>
    </w:p>
    <w:p w14:paraId="3E1BB1A1" w14:textId="77777777" w:rsidR="002659F4" w:rsidRPr="00EF646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646B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  <w:cs/>
        </w:rPr>
        <w:tab/>
        <w:t xml:space="preserve">    </w:t>
      </w:r>
      <w:r w:rsidRPr="00EF646B">
        <w:rPr>
          <w:rFonts w:ascii="Angsana New" w:hAnsi="Angsana New"/>
          <w:sz w:val="30"/>
          <w:szCs w:val="30"/>
          <w:cs/>
        </w:rPr>
        <w:tab/>
        <w:t>ธุรกิจให้เช่าและบริการ</w:t>
      </w:r>
      <w:r w:rsidRPr="00EF646B">
        <w:rPr>
          <w:rFonts w:ascii="Angsana New" w:hAnsi="Angsana New" w:hint="cs"/>
          <w:sz w:val="30"/>
          <w:szCs w:val="30"/>
          <w:cs/>
        </w:rPr>
        <w:t>อาคารเพื่อการพาณิชย์</w:t>
      </w:r>
    </w:p>
    <w:p w14:paraId="477A544A" w14:textId="77777777" w:rsidR="004D2561" w:rsidRPr="00EF646B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F646B">
        <w:rPr>
          <w:rFonts w:ascii="Angsana New" w:hAnsi="Angsana New"/>
          <w:sz w:val="30"/>
          <w:szCs w:val="30"/>
        </w:rPr>
        <w:t>3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ab/>
      </w:r>
      <w:r w:rsidRPr="00EF646B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3B007CD1" w14:textId="77777777" w:rsidR="002659F4" w:rsidRPr="00EF646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ส่วนงาน </w:t>
      </w:r>
      <w:r w:rsidR="004D2561" w:rsidRPr="00EF646B">
        <w:rPr>
          <w:rFonts w:ascii="Angsana New" w:hAnsi="Angsana New"/>
          <w:sz w:val="30"/>
          <w:szCs w:val="30"/>
        </w:rPr>
        <w:t>4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ab/>
      </w:r>
      <w:r w:rsidRPr="00EF646B">
        <w:rPr>
          <w:rFonts w:ascii="Angsana New" w:hAnsi="Angsana New" w:hint="cs"/>
          <w:sz w:val="30"/>
          <w:szCs w:val="30"/>
          <w:cs/>
        </w:rPr>
        <w:t>ธุรกิจอื่นๆ</w:t>
      </w:r>
    </w:p>
    <w:p w14:paraId="1CC120EA" w14:textId="77777777" w:rsidR="00F22A00" w:rsidRPr="00563B4A" w:rsidRDefault="00F2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38187352" w14:textId="77777777" w:rsidR="008628A6" w:rsidRPr="00EF646B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ธุรกิจ</w:t>
      </w:r>
      <w:r w:rsidR="00F30EC4" w:rsidRPr="00EF646B">
        <w:rPr>
          <w:rFonts w:ascii="Angsana New" w:hAnsi="Angsana New"/>
          <w:sz w:val="30"/>
          <w:szCs w:val="30"/>
          <w:cs/>
        </w:rPr>
        <w:t>อื่นได้รวม</w:t>
      </w:r>
      <w:r w:rsidRPr="00EF646B">
        <w:rPr>
          <w:rFonts w:ascii="Angsana New" w:hAnsi="Angsana New" w:hint="cs"/>
          <w:sz w:val="30"/>
          <w:szCs w:val="30"/>
          <w:cs/>
        </w:rPr>
        <w:t>หน่วยธุรกิจ</w:t>
      </w:r>
      <w:r w:rsidRPr="00EF646B">
        <w:rPr>
          <w:rFonts w:ascii="Angsana New" w:hAnsi="Angsana New"/>
          <w:sz w:val="30"/>
          <w:szCs w:val="30"/>
          <w:cs/>
        </w:rPr>
        <w:t>ที่หยุดดำเนินธุรกิจแล้วและ</w:t>
      </w:r>
      <w:r w:rsidRPr="00EF646B">
        <w:rPr>
          <w:rFonts w:ascii="Angsana New" w:hAnsi="Angsana New" w:hint="cs"/>
          <w:sz w:val="30"/>
          <w:szCs w:val="30"/>
          <w:cs/>
        </w:rPr>
        <w:t>อื่นๆ</w:t>
      </w:r>
      <w:r w:rsidRPr="00EF646B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436ADA" w:rsidRPr="00EF646B">
        <w:rPr>
          <w:rFonts w:ascii="Angsana New" w:hAnsi="Angsana New"/>
          <w:sz w:val="30"/>
          <w:szCs w:val="30"/>
        </w:rPr>
        <w:t>256</w:t>
      </w:r>
      <w:r w:rsidR="00EC7352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  <w:cs/>
        </w:rPr>
        <w:t xml:space="preserve"> หรือ </w:t>
      </w:r>
      <w:r w:rsidR="00FA53CB" w:rsidRPr="00EF646B">
        <w:rPr>
          <w:rFonts w:ascii="Angsana New" w:hAnsi="Angsana New"/>
          <w:sz w:val="30"/>
          <w:szCs w:val="30"/>
        </w:rPr>
        <w:t>25</w:t>
      </w:r>
      <w:r w:rsidR="00436ADA" w:rsidRPr="00EF646B">
        <w:rPr>
          <w:rFonts w:ascii="Angsana New" w:hAnsi="Angsana New"/>
          <w:sz w:val="30"/>
          <w:szCs w:val="30"/>
        </w:rPr>
        <w:t>6</w:t>
      </w:r>
      <w:r w:rsidR="00EC7352">
        <w:rPr>
          <w:rFonts w:ascii="Angsana New" w:hAnsi="Angsana New"/>
          <w:sz w:val="30"/>
          <w:szCs w:val="30"/>
        </w:rPr>
        <w:t>1</w:t>
      </w:r>
    </w:p>
    <w:p w14:paraId="1D0CE11D" w14:textId="77777777" w:rsidR="000D7F03" w:rsidRPr="00A7548C" w:rsidRDefault="000D7F03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224E496" w14:textId="77777777" w:rsidR="008628A6" w:rsidRPr="00563B4A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563B4A">
        <w:rPr>
          <w:rFonts w:ascii="Angsana New" w:hAnsi="Angsana New"/>
          <w:spacing w:val="-2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14:paraId="2C621A2C" w14:textId="77777777" w:rsidR="008628A6" w:rsidRPr="00563B4A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2E5236F0" w14:textId="246DAE06" w:rsidR="00FD1DC3" w:rsidRPr="00EF646B" w:rsidRDefault="008628A6" w:rsidP="00563B4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</w:t>
      </w:r>
      <w:r w:rsidR="00544B8E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EF646B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EF646B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EF646B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3126E6E" w14:textId="77777777" w:rsidR="00FD1DC3" w:rsidRPr="00EF646B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EF646B" w:rsidSect="00682C02">
          <w:pgSz w:w="11907" w:h="16839" w:code="9"/>
          <w:pgMar w:top="691" w:right="1152" w:bottom="576" w:left="1152" w:header="720" w:footer="720" w:gutter="0"/>
          <w:cols w:space="720"/>
          <w:docGrid w:linePitch="245"/>
        </w:sectPr>
      </w:pPr>
    </w:p>
    <w:p w14:paraId="15233241" w14:textId="77777777" w:rsidR="00FD1DC3" w:rsidRPr="00DE57FF" w:rsidRDefault="00FD1DC3" w:rsidP="00A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DE57FF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</w:t>
      </w:r>
      <w:r w:rsidR="000D2F0E" w:rsidRPr="00DE57FF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tbl>
      <w:tblPr>
        <w:tblW w:w="14607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19"/>
        <w:gridCol w:w="255"/>
        <w:gridCol w:w="752"/>
        <w:gridCol w:w="250"/>
        <w:gridCol w:w="720"/>
        <w:gridCol w:w="250"/>
        <w:gridCol w:w="760"/>
        <w:gridCol w:w="250"/>
        <w:gridCol w:w="20"/>
        <w:gridCol w:w="700"/>
        <w:gridCol w:w="270"/>
        <w:gridCol w:w="674"/>
        <w:gridCol w:w="46"/>
        <w:gridCol w:w="250"/>
        <w:gridCol w:w="715"/>
        <w:gridCol w:w="250"/>
        <w:gridCol w:w="745"/>
        <w:gridCol w:w="250"/>
        <w:gridCol w:w="21"/>
        <w:gridCol w:w="714"/>
        <w:gridCol w:w="250"/>
        <w:gridCol w:w="743"/>
        <w:gridCol w:w="254"/>
        <w:gridCol w:w="16"/>
        <w:gridCol w:w="742"/>
        <w:gridCol w:w="250"/>
        <w:gridCol w:w="839"/>
      </w:tblGrid>
      <w:tr w:rsidR="0063623A" w:rsidRPr="00DE57FF" w14:paraId="7011465A" w14:textId="77777777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B9540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95D1E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DE57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60978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5E23C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DE57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506FF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0707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DE57F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C7FB2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BA3F6" w14:textId="77777777" w:rsidR="0063623A" w:rsidRPr="00DE57FF" w:rsidRDefault="005B7A75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ส่วนงานที่ 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DD51B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54440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8241E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E56B6" w14:textId="77777777" w:rsidR="0063623A" w:rsidRPr="00DE57FF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E57F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548C" w:rsidRPr="001731E8" w14:paraId="70B0E309" w14:textId="77777777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4DA69" w14:textId="77777777" w:rsidR="00A7548C" w:rsidRPr="00AB1511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BE7C1" w14:textId="77777777" w:rsidR="00A7548C" w:rsidRPr="00861130" w:rsidRDefault="00A7548C" w:rsidP="00A7548C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6A962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CFF61" w14:textId="77777777" w:rsidR="00A7548C" w:rsidRPr="00861130" w:rsidRDefault="00A7548C" w:rsidP="00A7548C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DD992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08BC1" w14:textId="77777777" w:rsidR="00A7548C" w:rsidRPr="00861130" w:rsidRDefault="00A7548C" w:rsidP="00A7548C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E6385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E18C" w14:textId="77777777" w:rsidR="00A7548C" w:rsidRPr="00861130" w:rsidRDefault="00A7548C" w:rsidP="00A7548C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597FD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4C6D6" w14:textId="77777777" w:rsidR="00A7548C" w:rsidRPr="00861130" w:rsidRDefault="00A7548C" w:rsidP="00A7548C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CD863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5FCE0" w14:textId="77777777" w:rsidR="00A7548C" w:rsidRPr="00861130" w:rsidRDefault="00A7548C" w:rsidP="00A7548C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2C59C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3E044" w14:textId="77777777" w:rsidR="00A7548C" w:rsidRPr="00861130" w:rsidRDefault="00A7548C" w:rsidP="00A7548C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6E71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CA172" w14:textId="77777777" w:rsidR="00A7548C" w:rsidRPr="00861130" w:rsidRDefault="00A7548C" w:rsidP="00A7548C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A5554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832DC" w14:textId="77777777" w:rsidR="00A7548C" w:rsidRPr="00861130" w:rsidRDefault="00A7548C" w:rsidP="00A7548C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3F65F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F42D3" w14:textId="77777777" w:rsidR="00A7548C" w:rsidRPr="00861130" w:rsidRDefault="00A7548C" w:rsidP="00A7548C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367DA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3EFCE" w14:textId="77777777" w:rsidR="00A7548C" w:rsidRPr="00861130" w:rsidRDefault="00A7548C" w:rsidP="00A7548C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3BB54" w14:textId="77777777" w:rsidR="00A7548C" w:rsidRPr="00861130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6B58" w14:textId="77777777" w:rsidR="00A7548C" w:rsidRPr="00861130" w:rsidRDefault="00A7548C" w:rsidP="00A7548C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861130">
              <w:rPr>
                <w:rFonts w:ascii="Angsana New" w:hAnsi="Angsana New"/>
                <w:spacing w:val="-8"/>
                <w:sz w:val="24"/>
                <w:szCs w:val="24"/>
              </w:rPr>
              <w:t>2561</w:t>
            </w:r>
          </w:p>
        </w:tc>
      </w:tr>
      <w:tr w:rsidR="00637FB0" w:rsidRPr="001731E8" w14:paraId="582F3FE6" w14:textId="77777777" w:rsidTr="00DB3981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C8D4" w14:textId="77777777" w:rsidR="00637FB0" w:rsidRPr="00AB1511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170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F50E4" w14:textId="77777777" w:rsidR="00637FB0" w:rsidRPr="001731E8" w:rsidRDefault="00637FB0" w:rsidP="0063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31E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548C" w:rsidRPr="0069593C" w14:paraId="4EFBC7FE" w14:textId="77777777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34B2C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B10D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15,515.06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FFFEF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A6736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14,040.86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6785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31623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1,166.22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0544F0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675B" w14:textId="037C235B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1,</w:t>
            </w:r>
            <w:r w:rsidR="00230FAA">
              <w:rPr>
                <w:rFonts w:ascii="Angsana New" w:hAnsi="Angsana New"/>
                <w:sz w:val="24"/>
                <w:szCs w:val="24"/>
              </w:rPr>
              <w:t>075.87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B3E26D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25DAA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565.83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03C8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E743C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551.42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E0B5F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712BB" w14:textId="713027A5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31.7</w:t>
            </w:r>
            <w:r w:rsidR="004B3FA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653E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D485D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26.99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DFF4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68142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9AB99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8F8A1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70FA2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0F76D9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17,278.82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4F10C3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42EFF2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15,</w:t>
            </w:r>
            <w:r w:rsidR="00277973">
              <w:rPr>
                <w:rFonts w:ascii="Angsana New" w:hAnsi="Angsana New"/>
                <w:sz w:val="24"/>
                <w:szCs w:val="24"/>
              </w:rPr>
              <w:t>695.14</w:t>
            </w:r>
          </w:p>
        </w:tc>
      </w:tr>
      <w:tr w:rsidR="00A7548C" w:rsidRPr="0069593C" w14:paraId="7719CA8D" w14:textId="77777777" w:rsidTr="00277973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342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10CE3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84911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B7DA87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7669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370737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5.73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1CC5CF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D8791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8.66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A698B3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3CC866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09B76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8F6BA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E16E2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20C9B9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78E1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2873B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AC6EA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DC8CF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(6.01)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DAA2E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67FA7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(8.66)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BF471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D9DE5" w14:textId="77777777" w:rsidR="00A7548C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5F23FF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4C442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548C" w:rsidRPr="0069593C" w14:paraId="30BDEABB" w14:textId="77777777" w:rsidTr="00277973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C745E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8F86A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15,515.06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ED22C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C1CFC1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14,</w:t>
            </w:r>
            <w:r w:rsidR="00EC7352">
              <w:rPr>
                <w:rFonts w:ascii="Angsana New" w:hAnsi="Angsana New"/>
                <w:b/>
                <w:bCs/>
                <w:sz w:val="24"/>
                <w:szCs w:val="24"/>
              </w:rPr>
              <w:t>040.86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BFCEC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32D376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1,171.95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E714BB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1332FC" w14:textId="544BA0BC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230FAA">
              <w:rPr>
                <w:rFonts w:ascii="Angsana New" w:hAnsi="Angsana New"/>
                <w:b/>
                <w:bCs/>
                <w:sz w:val="24"/>
                <w:szCs w:val="24"/>
              </w:rPr>
              <w:t>084.53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97BA80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DA88E1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566.11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C20B6A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C95A8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551.42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46380E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162C1" w14:textId="13AF48C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31.7</w:t>
            </w:r>
            <w:r w:rsidR="004B3FA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964EA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53E330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26.99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3F7ACA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63C66" w14:textId="77777777" w:rsidR="00A7548C" w:rsidRPr="0069593C" w:rsidRDefault="00EC7352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(6.01)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57E48D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7EAB7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(8.66)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41AC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239219" w14:textId="77777777" w:rsidR="00A7548C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17,278.82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878BD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2CB238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>15,</w:t>
            </w:r>
            <w:r w:rsidR="00277973">
              <w:rPr>
                <w:rFonts w:ascii="Angsana New" w:hAnsi="Angsana New"/>
                <w:b/>
                <w:bCs/>
                <w:sz w:val="24"/>
                <w:szCs w:val="24"/>
              </w:rPr>
              <w:t>695.14</w:t>
            </w:r>
          </w:p>
        </w:tc>
      </w:tr>
      <w:tr w:rsidR="00277973" w:rsidRPr="0069593C" w14:paraId="403D96D8" w14:textId="77777777" w:rsidTr="00277973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2E05A" w14:textId="77777777" w:rsidR="00277973" w:rsidRPr="00277973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7973">
              <w:rPr>
                <w:rFonts w:ascii="Angsana New" w:hAnsi="Angsana New" w:hint="cs"/>
                <w:sz w:val="24"/>
                <w:szCs w:val="24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C59D10" w14:textId="77777777" w:rsidR="00277973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7236A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866C1E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8B7C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69E844" w14:textId="77777777" w:rsidR="00277973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0058D6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5CE54E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D5B9D4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46C15A" w14:textId="77777777" w:rsidR="00277973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744A2C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4E67D5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F214CC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149559" w14:textId="77777777" w:rsidR="00277973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B25CDD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A1427B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804B5D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D81118" w14:textId="77777777" w:rsidR="00277973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14852F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463025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1CDA3" w14:textId="77777777" w:rsidR="00277973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2ACA05" w14:textId="77777777" w:rsidR="00277973" w:rsidRPr="00F30CD1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F30CD1">
              <w:rPr>
                <w:rFonts w:ascii="Angsana New" w:hAnsi="Angsana New"/>
                <w:sz w:val="24"/>
                <w:szCs w:val="24"/>
              </w:rPr>
              <w:t>18.06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4F98F" w14:textId="77777777" w:rsidR="00277973" w:rsidRPr="00F30CD1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36B154" w14:textId="77777777" w:rsidR="00277973" w:rsidRPr="00F30CD1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F30C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548C" w:rsidRPr="0069593C" w14:paraId="5253A0C6" w14:textId="77777777" w:rsidTr="00277973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0A03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ECC8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8FE29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B1779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0801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E7AAC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4F88B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FC117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F6BF8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DD00E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35D17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6F113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B6F2C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4BBD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6B3D8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3AAA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D536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4EFAE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BC393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A9E51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860F2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EBDD63" w14:textId="77777777" w:rsidR="00A7548C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92.02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8DEA8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295A5" w14:textId="053F29A1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2D3ACB">
              <w:rPr>
                <w:rFonts w:ascii="Angsana New" w:hAnsi="Angsana New"/>
                <w:sz w:val="24"/>
                <w:szCs w:val="24"/>
              </w:rPr>
              <w:t>5.77</w:t>
            </w:r>
          </w:p>
        </w:tc>
      </w:tr>
      <w:tr w:rsidR="00A7548C" w:rsidRPr="0069593C" w14:paraId="5823C2B4" w14:textId="77777777" w:rsidTr="00DB3981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BB0DB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959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CB51A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C5D8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C7E33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23DED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E66F2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00E1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91000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797B6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3CE1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5882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4B3BA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FE0EF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4D5B1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6A8DD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8FDA6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7C191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99F9C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CE588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E85A5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9F2B7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F14659" w14:textId="77777777" w:rsidR="00A7548C" w:rsidRPr="0069593C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17,388.90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4A58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EE82FC" w14:textId="5E71FEE4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</w:t>
            </w:r>
            <w:r w:rsidR="00284E68">
              <w:rPr>
                <w:rFonts w:ascii="Angsana New" w:hAnsi="Angsana New"/>
                <w:b/>
                <w:bCs/>
                <w:sz w:val="24"/>
                <w:szCs w:val="24"/>
              </w:rPr>
              <w:t>760.91</w:t>
            </w:r>
          </w:p>
        </w:tc>
      </w:tr>
      <w:tr w:rsidR="00A7548C" w:rsidRPr="0069593C" w14:paraId="1903D9D4" w14:textId="77777777" w:rsidTr="00DB3981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16654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96C8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850A6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AA98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7575F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A67E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CE1E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A4464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EABF6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7CB1E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81412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A5A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74A0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005B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81EB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EC90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F2223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59A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62E31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700A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16522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187F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AEF6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EFB51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548C" w:rsidRPr="0069593C" w14:paraId="573A0A7B" w14:textId="77777777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847A6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69593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จากส่วนงานที่รายงาน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</w:p>
          <w:p w14:paraId="75717688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ก่อ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นต้นทุนทางการเงินและภาษีเงินได้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D2756" w14:textId="77777777" w:rsidR="00A7548C" w:rsidRPr="00E135A2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2,478.28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ABF51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A85A7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2,380.09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641FE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E7D73" w14:textId="2E2FD852" w:rsidR="00A7548C" w:rsidRPr="00E135A2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309.6</w:t>
            </w:r>
            <w:r w:rsidR="0096268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65E4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4AFC0" w14:textId="4BA3CEA9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2A6F25">
              <w:rPr>
                <w:rFonts w:ascii="Angsana New" w:hAnsi="Angsana New"/>
                <w:sz w:val="24"/>
                <w:szCs w:val="24"/>
              </w:rPr>
              <w:t>24.08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71D02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C1C6" w14:textId="77777777" w:rsidR="00A7548C" w:rsidRPr="00E135A2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(2.98)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9FEB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1F628" w14:textId="336C9023" w:rsidR="00A7548C" w:rsidRPr="00E135A2" w:rsidRDefault="001D796B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36.34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12B4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369BE" w14:textId="0DFF018A" w:rsidR="00A7548C" w:rsidRPr="00E135A2" w:rsidRDefault="001D796B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65.07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7CA9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722AF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(72.78)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A4B65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47E6" w14:textId="308031CE" w:rsidR="00A7548C" w:rsidRPr="00E135A2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26.5</w:t>
            </w:r>
            <w:r w:rsidR="001272A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1ECB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3F29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(2.80)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F56D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4305A" w14:textId="77777777" w:rsidR="00A7548C" w:rsidRPr="00E135A2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2,876.55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FE542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AD27E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2,664.93</w:t>
            </w:r>
          </w:p>
        </w:tc>
      </w:tr>
      <w:tr w:rsidR="00A7548C" w:rsidRPr="0069593C" w14:paraId="5489E0D7" w14:textId="77777777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1014C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C109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5CD9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BDD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F7045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2EE9F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8FE49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01D05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6353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38A2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5FA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DB2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D55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E3B69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F0E8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ABE0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A809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3E41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52D69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0145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6BB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709ED" w14:textId="77777777" w:rsidR="00A7548C" w:rsidRPr="00E135A2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(88.26)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4A1E4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64AB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(67.71)</w:t>
            </w:r>
          </w:p>
        </w:tc>
      </w:tr>
      <w:tr w:rsidR="00A7548C" w:rsidRPr="0069593C" w14:paraId="53F647BD" w14:textId="77777777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38786" w14:textId="46F9B234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69593C">
              <w:rPr>
                <w:rFonts w:ascii="Angsana New" w:hAnsi="Angsana New"/>
                <w:sz w:val="24"/>
                <w:szCs w:val="24"/>
                <w:cs/>
              </w:rPr>
              <w:t>ส่วนแบ่ง</w:t>
            </w:r>
            <w:r w:rsidR="007579E2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69593C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69593C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2FD56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DCE65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3BFC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1DD6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7D8F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C4591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5957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4664E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570E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98BC9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48280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F323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6D116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FEFC3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E0394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0270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6229D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A93AF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06AB3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A194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C98F191" w14:textId="77777777" w:rsidR="00A7548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02781EAC" w14:textId="77777777" w:rsidR="00277973" w:rsidRPr="00E135A2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(30.24)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D5B8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ED99A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0F2D327B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135A2">
              <w:rPr>
                <w:rFonts w:ascii="Angsana New" w:hAnsi="Angsana New"/>
                <w:sz w:val="24"/>
                <w:szCs w:val="24"/>
              </w:rPr>
              <w:t>75.63</w:t>
            </w:r>
          </w:p>
        </w:tc>
      </w:tr>
      <w:tr w:rsidR="00A7548C" w:rsidRPr="00AA1B0A" w14:paraId="214ACD86" w14:textId="77777777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AFA33" w14:textId="77777777" w:rsidR="00A7548C" w:rsidRPr="0069593C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9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69593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D3684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14470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B5867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B277B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67F23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83975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10BE1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1906E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E8FB3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B814B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C0E16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534F0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CB7F3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9BA2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7FC1C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F74A4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AB9CE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6ED60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D580A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73B25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04C72B" w14:textId="77777777" w:rsidR="00A7548C" w:rsidRPr="00E135A2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2,758.05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99676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EDFE8B" w14:textId="77777777" w:rsidR="00A7548C" w:rsidRPr="00E135A2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35A2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672.85</w:t>
            </w:r>
          </w:p>
        </w:tc>
      </w:tr>
      <w:tr w:rsidR="00A7548C" w:rsidRPr="00AB1511" w14:paraId="12CCBBA0" w14:textId="77777777" w:rsidTr="00DB3981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B5BE8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19F09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EE83F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099C5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7EF16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BF4A3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4DC4B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4033D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CF468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90AED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51B6F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A5C66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77E43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39593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DFBF3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76110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356BD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365C8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46A52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F9C43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A9354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2C0F3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11666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2518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</w:tr>
      <w:tr w:rsidR="00A7548C" w:rsidRPr="0069593C" w14:paraId="03A1028C" w14:textId="77777777" w:rsidTr="00DB3981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69B8D" w14:textId="77777777" w:rsidR="00A7548C" w:rsidRPr="00922E06" w:rsidRDefault="00A7548C" w:rsidP="00A7548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922E0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CA536D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F6952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837C5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05741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5D05EE2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05D4F120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5533171D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0AA01C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D0D37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E0D5E9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B512C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E5AC79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66D3C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95104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5E576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0C5FF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8914B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2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AB2EC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F0F48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2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6A0743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A56177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9010C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CA1C00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548C" w:rsidRPr="0069593C" w14:paraId="7E85FEFF" w14:textId="77777777" w:rsidTr="00DB3981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B6078" w14:textId="77777777" w:rsidR="00A7548C" w:rsidRPr="00922E06" w:rsidRDefault="00A7548C" w:rsidP="00A7548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0AA7F" w14:textId="77777777" w:rsidR="00A7548C" w:rsidRPr="00922E06" w:rsidRDefault="00277973" w:rsidP="00A7548C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18.85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987E2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E8FFE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12.11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6C12B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06D4373" w14:textId="6542416B" w:rsidR="00A7548C" w:rsidRPr="00277973" w:rsidRDefault="00BC34D6" w:rsidP="00A7548C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374</w:t>
            </w:r>
            <w:r w:rsidR="00154BD0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.19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4AC1486D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74045988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372.39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EBB1BC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E78E7" w14:textId="3D7E3FA1" w:rsidR="00A7548C" w:rsidRPr="00F30CD1" w:rsidRDefault="00154BD0" w:rsidP="00A7548C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114.04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0F635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2233F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112.72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F197A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1453F" w14:textId="58652BBA" w:rsidR="00A7548C" w:rsidRPr="00922E06" w:rsidRDefault="00154BD0" w:rsidP="00A7548C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37.23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CA5941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EE483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12.03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13D86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1FF8C" w14:textId="77777777" w:rsidR="00A7548C" w:rsidRPr="00922E06" w:rsidRDefault="00277973" w:rsidP="00A7548C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(9.05)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54460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CD849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(9.08)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125851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D2CF34" w14:textId="77777777" w:rsidR="00A7548C" w:rsidRPr="00922E06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535.26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63C512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C32CE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500.17</w:t>
            </w:r>
          </w:p>
        </w:tc>
      </w:tr>
      <w:tr w:rsidR="00A7548C" w:rsidRPr="0069593C" w14:paraId="0EA54B02" w14:textId="77777777" w:rsidTr="00DB3981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9467A2" w14:textId="77777777" w:rsidR="00A7548C" w:rsidRPr="00922E06" w:rsidRDefault="00A7548C" w:rsidP="00A7548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หนี้สูญและ</w:t>
            </w:r>
            <w:r w:rsidRPr="00922E0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หนี้สงสัยจะสูญ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89A60" w14:textId="77777777" w:rsidR="00A7548C" w:rsidRPr="00922E06" w:rsidRDefault="00277973" w:rsidP="00A7548C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0.71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73DB3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6DA49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9.49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A10FB1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EE3C5CE" w14:textId="77777777" w:rsidR="00A7548C" w:rsidRPr="00277973" w:rsidRDefault="00277973" w:rsidP="00A7548C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7797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732834C4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687D4799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30B74A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44B47" w14:textId="77777777" w:rsidR="00A7548C" w:rsidRPr="00922E06" w:rsidRDefault="00277973" w:rsidP="00A7548C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0.10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8C1E0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29B79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0.12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83366B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B68F5" w14:textId="77777777" w:rsidR="00A7548C" w:rsidRPr="00922E06" w:rsidRDefault="00277973" w:rsidP="00A7548C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48.14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660C9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BDA6E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66.44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79EE1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6ED63" w14:textId="34B4385B" w:rsidR="00A7548C" w:rsidRPr="00922E06" w:rsidRDefault="00277973" w:rsidP="00A7548C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</w:t>
            </w:r>
            <w:r w:rsidR="005F31B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37.44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DCC06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8F2F2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(55.74)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3D15EB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7E9059" w14:textId="77777777" w:rsidR="00A7548C" w:rsidRPr="00922E06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11.51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744DBF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D760B2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20.31</w:t>
            </w:r>
          </w:p>
        </w:tc>
      </w:tr>
      <w:tr w:rsidR="00A7548C" w:rsidRPr="0069593C" w14:paraId="3B60E809" w14:textId="77777777" w:rsidTr="00DB3981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B43FF" w14:textId="77777777" w:rsidR="00A7548C" w:rsidRPr="00922E06" w:rsidRDefault="00A7548C" w:rsidP="00A7548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922E0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กลับรายการ)ประมาณการค่าใช้จ่ายสำหรับ   </w:t>
            </w:r>
          </w:p>
          <w:p w14:paraId="5AAC7749" w14:textId="77777777" w:rsidR="00A7548C" w:rsidRPr="00922E06" w:rsidRDefault="00A7548C" w:rsidP="00A7548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คดีความ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909DB" w14:textId="77777777" w:rsidR="00A7548C" w:rsidRPr="00FD76A9" w:rsidRDefault="00277973" w:rsidP="00A7548C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D76A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BE455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37F8C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(4.23)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10291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36C2CF2" w14:textId="77777777" w:rsidR="00A7548C" w:rsidRPr="00277973" w:rsidRDefault="00277973" w:rsidP="00A7548C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7797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(6.74)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8052991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191857A6" w14:textId="77777777" w:rsidR="00A7548C" w:rsidRPr="00FD76A9" w:rsidRDefault="00A7548C" w:rsidP="00FD76A9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D76A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E74914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B72F0" w14:textId="77777777" w:rsidR="00A7548C" w:rsidRPr="00922E06" w:rsidRDefault="00277973" w:rsidP="00A7548C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51F86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75CAE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B4292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5C032" w14:textId="77777777" w:rsidR="00A7548C" w:rsidRPr="00922E06" w:rsidRDefault="00277973" w:rsidP="00A7548C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(24.46)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AF9E2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212407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1.68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FF19D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50267" w14:textId="77777777" w:rsidR="00A7548C" w:rsidRPr="00922E06" w:rsidRDefault="00277973" w:rsidP="00A7548C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A18B0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1E7BC" w14:textId="77777777" w:rsidR="00A7548C" w:rsidRPr="00922E06" w:rsidRDefault="00A7548C" w:rsidP="00A7548C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left="-47" w:right="-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22E06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4024C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58DFC5" w14:textId="77777777" w:rsidR="00277973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8D7151" w14:textId="76E47776" w:rsidR="00A7548C" w:rsidRPr="00922E06" w:rsidRDefault="00277973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(31.2</w:t>
            </w:r>
            <w:r w:rsidR="009558E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4107B8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D1E8C6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DBBFFB" w14:textId="77777777" w:rsidR="00A7548C" w:rsidRPr="00922E06" w:rsidRDefault="00A7548C" w:rsidP="00A7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22E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22E06">
              <w:rPr>
                <w:rFonts w:asciiTheme="majorBidi" w:hAnsiTheme="majorBidi" w:cstheme="majorBidi"/>
                <w:sz w:val="24"/>
                <w:szCs w:val="24"/>
                <w:cs/>
              </w:rPr>
              <w:t>2.55</w:t>
            </w:r>
            <w:r w:rsidRPr="00922E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3AE8562B" w14:textId="77777777" w:rsidR="005F68CA" w:rsidRPr="00AB1511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highlight w:val="green"/>
        </w:rPr>
      </w:pPr>
    </w:p>
    <w:tbl>
      <w:tblPr>
        <w:tblW w:w="148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810"/>
        <w:gridCol w:w="250"/>
        <w:gridCol w:w="20"/>
        <w:gridCol w:w="766"/>
        <w:gridCol w:w="250"/>
        <w:gridCol w:w="779"/>
        <w:gridCol w:w="250"/>
        <w:gridCol w:w="745"/>
        <w:gridCol w:w="270"/>
        <w:gridCol w:w="807"/>
        <w:gridCol w:w="251"/>
        <w:gridCol w:w="715"/>
        <w:gridCol w:w="250"/>
        <w:gridCol w:w="742"/>
        <w:gridCol w:w="250"/>
        <w:gridCol w:w="20"/>
        <w:gridCol w:w="835"/>
        <w:gridCol w:w="270"/>
        <w:gridCol w:w="810"/>
        <w:gridCol w:w="250"/>
        <w:gridCol w:w="20"/>
        <w:gridCol w:w="810"/>
        <w:gridCol w:w="270"/>
        <w:gridCol w:w="785"/>
        <w:gridCol w:w="25"/>
      </w:tblGrid>
      <w:tr w:rsidR="00A25699" w:rsidRPr="00EF3608" w14:paraId="59DF72B8" w14:textId="77777777" w:rsidTr="00FB747A">
        <w:trPr>
          <w:tblHeader/>
        </w:trPr>
        <w:tc>
          <w:tcPr>
            <w:tcW w:w="2430" w:type="dxa"/>
            <w:vAlign w:val="center"/>
          </w:tcPr>
          <w:p w14:paraId="7E3E875C" w14:textId="77777777" w:rsidR="00A25699" w:rsidRPr="00EF3608" w:rsidRDefault="00A25699" w:rsidP="00FB7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  <w:hideMark/>
          </w:tcPr>
          <w:p w14:paraId="3FDBC929" w14:textId="77777777" w:rsidR="00A25699" w:rsidRPr="00EF3608" w:rsidRDefault="00A25699" w:rsidP="00FB7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6DC103BB" w14:textId="77777777" w:rsidR="00A25699" w:rsidRPr="00EF3608" w:rsidRDefault="00A25699" w:rsidP="00FB747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  <w:gridSpan w:val="4"/>
            <w:vAlign w:val="center"/>
            <w:hideMark/>
          </w:tcPr>
          <w:p w14:paraId="20B914F9" w14:textId="77777777" w:rsidR="00A25699" w:rsidRPr="00EF3608" w:rsidRDefault="00A25699" w:rsidP="00FB7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776647A1" w14:textId="77777777" w:rsidR="00A25699" w:rsidRPr="00EF3608" w:rsidRDefault="00A25699" w:rsidP="00FB747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gridSpan w:val="3"/>
            <w:vAlign w:val="center"/>
            <w:hideMark/>
          </w:tcPr>
          <w:p w14:paraId="29D6EE04" w14:textId="77777777" w:rsidR="00A25699" w:rsidRPr="00EF3608" w:rsidRDefault="00A25699" w:rsidP="00FB7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3575D31D" w14:textId="77777777" w:rsidR="00A25699" w:rsidRPr="00EF3608" w:rsidRDefault="00A25699" w:rsidP="00FB7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gridSpan w:val="3"/>
            <w:vAlign w:val="center"/>
            <w:hideMark/>
          </w:tcPr>
          <w:p w14:paraId="0430DA34" w14:textId="77777777" w:rsidR="00A25699" w:rsidRPr="00EF3608" w:rsidRDefault="00A25699" w:rsidP="00FB7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612FA81F" w14:textId="77777777" w:rsidR="00A25699" w:rsidRPr="00EF3608" w:rsidRDefault="00A25699" w:rsidP="00FB747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4"/>
            <w:vAlign w:val="center"/>
            <w:hideMark/>
          </w:tcPr>
          <w:p w14:paraId="7C51A60B" w14:textId="77777777" w:rsidR="00A25699" w:rsidRPr="00EF3608" w:rsidRDefault="00A25699" w:rsidP="00FB7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0" w:type="dxa"/>
            <w:vAlign w:val="center"/>
            <w:hideMark/>
          </w:tcPr>
          <w:p w14:paraId="635BECB4" w14:textId="77777777" w:rsidR="00A25699" w:rsidRPr="00EF3608" w:rsidRDefault="00A25699" w:rsidP="00FB747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vAlign w:val="center"/>
            <w:hideMark/>
          </w:tcPr>
          <w:p w14:paraId="5894A735" w14:textId="77777777" w:rsidR="00A25699" w:rsidRPr="00EF3608" w:rsidRDefault="00A25699" w:rsidP="00FB7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5699" w:rsidRPr="00EF3608" w14:paraId="500FBA3B" w14:textId="77777777" w:rsidTr="00FB747A">
        <w:trPr>
          <w:gridAfter w:val="1"/>
          <w:wAfter w:w="25" w:type="dxa"/>
          <w:tblHeader/>
        </w:trPr>
        <w:tc>
          <w:tcPr>
            <w:tcW w:w="2430" w:type="dxa"/>
            <w:vAlign w:val="center"/>
          </w:tcPr>
          <w:p w14:paraId="31C0A93A" w14:textId="77777777" w:rsidR="00A25699" w:rsidRPr="00EF3608" w:rsidRDefault="00A25699" w:rsidP="00A256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728D78F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center"/>
          </w:tcPr>
          <w:p w14:paraId="04E2595A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A8A8159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gridSpan w:val="2"/>
            <w:vAlign w:val="center"/>
          </w:tcPr>
          <w:p w14:paraId="2E912141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10B58013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50" w:type="dxa"/>
            <w:vAlign w:val="center"/>
          </w:tcPr>
          <w:p w14:paraId="1DFF1AFE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5EBB3DB1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50" w:type="dxa"/>
            <w:vAlign w:val="center"/>
          </w:tcPr>
          <w:p w14:paraId="503A8AB6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  <w:vAlign w:val="center"/>
          </w:tcPr>
          <w:p w14:paraId="70E85908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center"/>
          </w:tcPr>
          <w:p w14:paraId="1CAC7DD9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20649DB7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51" w:type="dxa"/>
            <w:vAlign w:val="center"/>
          </w:tcPr>
          <w:p w14:paraId="4F032B94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14:paraId="47ABAC26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50" w:type="dxa"/>
            <w:vAlign w:val="center"/>
          </w:tcPr>
          <w:p w14:paraId="1FF8106A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14:paraId="0A9A677C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gridSpan w:val="2"/>
            <w:vAlign w:val="center"/>
          </w:tcPr>
          <w:p w14:paraId="6080C3A1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46DDF18C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center"/>
          </w:tcPr>
          <w:p w14:paraId="4B885D94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97AC8D0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gridSpan w:val="2"/>
            <w:vAlign w:val="center"/>
          </w:tcPr>
          <w:p w14:paraId="0676A96F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14EC0F2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center"/>
          </w:tcPr>
          <w:p w14:paraId="154CD18B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14:paraId="3F0F7BDE" w14:textId="77777777" w:rsidR="00A25699" w:rsidRPr="00A2569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5699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25699" w:rsidRPr="00EF3608" w14:paraId="297062EF" w14:textId="77777777" w:rsidTr="00FB747A">
        <w:trPr>
          <w:gridAfter w:val="1"/>
          <w:wAfter w:w="25" w:type="dxa"/>
          <w:tblHeader/>
        </w:trPr>
        <w:tc>
          <w:tcPr>
            <w:tcW w:w="2430" w:type="dxa"/>
            <w:vAlign w:val="center"/>
          </w:tcPr>
          <w:p w14:paraId="06684753" w14:textId="77777777" w:rsidR="00A25699" w:rsidRPr="00EF3608" w:rsidRDefault="00A25699" w:rsidP="00A256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395" w:type="dxa"/>
            <w:gridSpan w:val="26"/>
            <w:vAlign w:val="center"/>
            <w:hideMark/>
          </w:tcPr>
          <w:p w14:paraId="6984DF1E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25699" w:rsidRPr="00EF3608" w14:paraId="5323CEF7" w14:textId="77777777" w:rsidTr="00FB747A">
        <w:trPr>
          <w:gridAfter w:val="1"/>
          <w:wAfter w:w="25" w:type="dxa"/>
          <w:trHeight w:val="80"/>
        </w:trPr>
        <w:tc>
          <w:tcPr>
            <w:tcW w:w="2430" w:type="dxa"/>
            <w:hideMark/>
          </w:tcPr>
          <w:p w14:paraId="579026EA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vAlign w:val="center"/>
          </w:tcPr>
          <w:p w14:paraId="5031D2C5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26FC1C2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469026C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B8EC5FF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6F4E9C87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5D7DF87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5A71AE1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6BF0599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4946B2F2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84BCB20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4EBC62F7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2C2D7D7E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834037E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E76E5DF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225D6179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71210A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60D84C7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FABA1C7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66A472D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6397B2A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636D0BA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FF23A93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ABDEC6D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5699" w:rsidRPr="00EF3608" w14:paraId="3542159C" w14:textId="77777777" w:rsidTr="00FB747A">
        <w:trPr>
          <w:gridAfter w:val="1"/>
          <w:wAfter w:w="25" w:type="dxa"/>
        </w:trPr>
        <w:tc>
          <w:tcPr>
            <w:tcW w:w="2430" w:type="dxa"/>
            <w:hideMark/>
          </w:tcPr>
          <w:p w14:paraId="1FC7AA81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vAlign w:val="center"/>
          </w:tcPr>
          <w:p w14:paraId="49E4E95C" w14:textId="704ED419" w:rsidR="00A25699" w:rsidRPr="001871F3" w:rsidRDefault="00277973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</w:t>
            </w:r>
            <w:r w:rsidR="0004700E">
              <w:rPr>
                <w:rFonts w:ascii="Angsana New" w:hAnsi="Angsana New"/>
                <w:sz w:val="24"/>
                <w:szCs w:val="24"/>
              </w:rPr>
              <w:t>472.48</w:t>
            </w:r>
          </w:p>
        </w:tc>
        <w:tc>
          <w:tcPr>
            <w:tcW w:w="270" w:type="dxa"/>
            <w:vAlign w:val="center"/>
          </w:tcPr>
          <w:p w14:paraId="6DD947B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43A1E4E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24,986.21</w:t>
            </w:r>
          </w:p>
        </w:tc>
        <w:tc>
          <w:tcPr>
            <w:tcW w:w="270" w:type="dxa"/>
            <w:gridSpan w:val="2"/>
            <w:vAlign w:val="center"/>
          </w:tcPr>
          <w:p w14:paraId="34D7DB5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5805AB5C" w14:textId="77777777" w:rsidR="00A25699" w:rsidRPr="001871F3" w:rsidRDefault="00277973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7,196.28</w:t>
            </w:r>
          </w:p>
        </w:tc>
        <w:tc>
          <w:tcPr>
            <w:tcW w:w="250" w:type="dxa"/>
            <w:vAlign w:val="center"/>
          </w:tcPr>
          <w:p w14:paraId="6C8BC8B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  <w:hideMark/>
          </w:tcPr>
          <w:p w14:paraId="499F8AE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7,</w:t>
            </w:r>
            <w:r w:rsidR="001068F7">
              <w:rPr>
                <w:rFonts w:ascii="Angsana New" w:hAnsi="Angsana New"/>
                <w:sz w:val="24"/>
                <w:szCs w:val="24"/>
              </w:rPr>
              <w:t>108.54</w:t>
            </w:r>
          </w:p>
        </w:tc>
        <w:tc>
          <w:tcPr>
            <w:tcW w:w="250" w:type="dxa"/>
            <w:vAlign w:val="center"/>
          </w:tcPr>
          <w:p w14:paraId="08A01D1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0188505A" w14:textId="77777777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1,832.77</w:t>
            </w:r>
          </w:p>
        </w:tc>
        <w:tc>
          <w:tcPr>
            <w:tcW w:w="270" w:type="dxa"/>
            <w:vAlign w:val="center"/>
          </w:tcPr>
          <w:p w14:paraId="657F3621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  <w:hideMark/>
          </w:tcPr>
          <w:p w14:paraId="5C4C7AF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1,9</w:t>
            </w:r>
            <w:r w:rsidR="001068F7">
              <w:rPr>
                <w:rFonts w:ascii="Angsana New" w:hAnsi="Angsana New"/>
                <w:sz w:val="24"/>
                <w:szCs w:val="24"/>
              </w:rPr>
              <w:t>29.64</w:t>
            </w:r>
          </w:p>
        </w:tc>
        <w:tc>
          <w:tcPr>
            <w:tcW w:w="251" w:type="dxa"/>
            <w:vAlign w:val="center"/>
          </w:tcPr>
          <w:p w14:paraId="7D17098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77D5AD80" w14:textId="77777777" w:rsidR="00A25699" w:rsidRPr="00FE3120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942.33</w:t>
            </w:r>
          </w:p>
        </w:tc>
        <w:tc>
          <w:tcPr>
            <w:tcW w:w="250" w:type="dxa"/>
            <w:vAlign w:val="center"/>
          </w:tcPr>
          <w:p w14:paraId="5B6DF485" w14:textId="77777777" w:rsidR="00A25699" w:rsidRPr="00FE3120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  <w:hideMark/>
          </w:tcPr>
          <w:p w14:paraId="244A773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1,277.80</w:t>
            </w:r>
          </w:p>
        </w:tc>
        <w:tc>
          <w:tcPr>
            <w:tcW w:w="270" w:type="dxa"/>
            <w:gridSpan w:val="2"/>
            <w:vAlign w:val="center"/>
          </w:tcPr>
          <w:p w14:paraId="57CD7910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00AA381A" w14:textId="1280E7B2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(13.82</w:t>
            </w:r>
            <w:r w:rsidR="0004700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D36F66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609735F7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(12.68)</w:t>
            </w:r>
          </w:p>
        </w:tc>
        <w:tc>
          <w:tcPr>
            <w:tcW w:w="270" w:type="dxa"/>
            <w:gridSpan w:val="2"/>
            <w:vAlign w:val="center"/>
          </w:tcPr>
          <w:p w14:paraId="23FE2FB1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9786B1F" w14:textId="32312DCA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</w:t>
            </w:r>
            <w:r w:rsidR="0004700E">
              <w:rPr>
                <w:rFonts w:ascii="Angsana New" w:hAnsi="Angsana New"/>
                <w:sz w:val="24"/>
                <w:szCs w:val="24"/>
              </w:rPr>
              <w:t>430.04</w:t>
            </w:r>
          </w:p>
        </w:tc>
        <w:tc>
          <w:tcPr>
            <w:tcW w:w="270" w:type="dxa"/>
            <w:vAlign w:val="center"/>
          </w:tcPr>
          <w:p w14:paraId="4BB26B96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  <w:hideMark/>
          </w:tcPr>
          <w:p w14:paraId="16D645D7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35,2</w:t>
            </w:r>
            <w:r w:rsidR="001068F7">
              <w:rPr>
                <w:rFonts w:ascii="Angsana New" w:hAnsi="Angsana New"/>
                <w:sz w:val="24"/>
                <w:szCs w:val="24"/>
              </w:rPr>
              <w:t>89</w:t>
            </w:r>
            <w:r w:rsidRPr="00EF3608">
              <w:rPr>
                <w:rFonts w:ascii="Angsana New" w:hAnsi="Angsana New"/>
                <w:sz w:val="24"/>
                <w:szCs w:val="24"/>
              </w:rPr>
              <w:t>.5</w:t>
            </w:r>
            <w:r w:rsidR="001068F7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25699" w:rsidRPr="00EF3608" w14:paraId="4AA9C727" w14:textId="77777777" w:rsidTr="00FB747A">
        <w:trPr>
          <w:gridAfter w:val="1"/>
          <w:wAfter w:w="25" w:type="dxa"/>
        </w:trPr>
        <w:tc>
          <w:tcPr>
            <w:tcW w:w="2430" w:type="dxa"/>
            <w:hideMark/>
          </w:tcPr>
          <w:p w14:paraId="4343C69B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vAlign w:val="center"/>
          </w:tcPr>
          <w:p w14:paraId="1A27065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62B363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2CC7497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8A181B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06F9766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B3F7CF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DA9269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D3AE83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77EB72F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EA7ABD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2178B6E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2F0E1E5A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4BAF396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C396AE0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1C5DA0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E4A49C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02FC840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C62A1D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EE79B0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6328DC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C758394" w14:textId="77777777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1,888.70</w:t>
            </w:r>
          </w:p>
        </w:tc>
        <w:tc>
          <w:tcPr>
            <w:tcW w:w="270" w:type="dxa"/>
            <w:vAlign w:val="center"/>
          </w:tcPr>
          <w:p w14:paraId="1345837C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  <w:hideMark/>
          </w:tcPr>
          <w:p w14:paraId="6CD1E0CB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1,965.09</w:t>
            </w:r>
          </w:p>
        </w:tc>
      </w:tr>
      <w:tr w:rsidR="00A25699" w:rsidRPr="00EF3608" w14:paraId="2C39A786" w14:textId="77777777" w:rsidTr="00FB747A">
        <w:trPr>
          <w:gridAfter w:val="1"/>
          <w:wAfter w:w="25" w:type="dxa"/>
        </w:trPr>
        <w:tc>
          <w:tcPr>
            <w:tcW w:w="2430" w:type="dxa"/>
          </w:tcPr>
          <w:p w14:paraId="6E4A034C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vAlign w:val="center"/>
          </w:tcPr>
          <w:p w14:paraId="286D7C8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0B4F6C6A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0FECD6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A1B2A1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0F2B3C6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8B9249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41BE9C2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878C34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5BE86F7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F08AE3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B10AEEE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A139B6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7D3EA2E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6FD4160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1CC1F3A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7ACA66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578B6B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306DA5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8F2C3C6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4D550E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5C4B08F" w14:textId="77777777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1,299.49</w:t>
            </w:r>
          </w:p>
        </w:tc>
        <w:tc>
          <w:tcPr>
            <w:tcW w:w="270" w:type="dxa"/>
            <w:vAlign w:val="center"/>
          </w:tcPr>
          <w:p w14:paraId="25B639D0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vAlign w:val="center"/>
          </w:tcPr>
          <w:p w14:paraId="5AD4AE90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1,435.22</w:t>
            </w:r>
          </w:p>
        </w:tc>
      </w:tr>
      <w:tr w:rsidR="00A25699" w:rsidRPr="00EF3608" w14:paraId="6D753533" w14:textId="77777777" w:rsidTr="00FB747A">
        <w:trPr>
          <w:gridAfter w:val="1"/>
          <w:wAfter w:w="25" w:type="dxa"/>
        </w:trPr>
        <w:tc>
          <w:tcPr>
            <w:tcW w:w="2430" w:type="dxa"/>
            <w:hideMark/>
          </w:tcPr>
          <w:p w14:paraId="3ADC9805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vAlign w:val="center"/>
          </w:tcPr>
          <w:p w14:paraId="3BC0D79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701B017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714DF2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6C153E6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51BC8701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894132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73AF4DDA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74A951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7347492E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0CF6D2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09AA246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475000A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33569A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323C57A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5E5B9290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A1295D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60A8EA1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E0E7B5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C9EDC67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57A117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BF478" w14:textId="77777777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  <w:r w:rsidR="0033069D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="0033069D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270" w:type="dxa"/>
            <w:vAlign w:val="center"/>
          </w:tcPr>
          <w:p w14:paraId="0ADE5FF6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1414F8" w14:textId="77777777" w:rsidR="00A25699" w:rsidRPr="00EF3608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511.84</w:t>
            </w:r>
          </w:p>
        </w:tc>
      </w:tr>
      <w:tr w:rsidR="00A25699" w:rsidRPr="00EF3608" w14:paraId="29B463BE" w14:textId="77777777" w:rsidTr="00FB747A">
        <w:trPr>
          <w:gridAfter w:val="1"/>
          <w:wAfter w:w="25" w:type="dxa"/>
          <w:trHeight w:val="333"/>
        </w:trPr>
        <w:tc>
          <w:tcPr>
            <w:tcW w:w="2430" w:type="dxa"/>
            <w:hideMark/>
          </w:tcPr>
          <w:p w14:paraId="4486CDD4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vAlign w:val="center"/>
          </w:tcPr>
          <w:p w14:paraId="029311D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F21089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152DF9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357D1A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4B13104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563F2A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56616E86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2D9F3C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2E6AF99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8F68C2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56B434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F01D55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0462217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3AA377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741F4970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F51532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DEF2C86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B8BDD2E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FB1190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8193FC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AFF41B" w14:textId="3008E1D3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47,</w:t>
            </w:r>
            <w:r w:rsidR="0004700E">
              <w:rPr>
                <w:rFonts w:ascii="Angsana New" w:hAnsi="Angsana New"/>
                <w:b/>
                <w:bCs/>
                <w:sz w:val="24"/>
                <w:szCs w:val="24"/>
              </w:rPr>
              <w:t>198.10</w:t>
            </w:r>
          </w:p>
        </w:tc>
        <w:tc>
          <w:tcPr>
            <w:tcW w:w="270" w:type="dxa"/>
            <w:vAlign w:val="center"/>
          </w:tcPr>
          <w:p w14:paraId="38348899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26938C9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39,201.66</w:t>
            </w:r>
          </w:p>
        </w:tc>
      </w:tr>
      <w:tr w:rsidR="00A25699" w:rsidRPr="00EF3608" w14:paraId="738A0A6C" w14:textId="77777777" w:rsidTr="00FB747A">
        <w:trPr>
          <w:gridAfter w:val="1"/>
          <w:wAfter w:w="25" w:type="dxa"/>
          <w:trHeight w:val="232"/>
        </w:trPr>
        <w:tc>
          <w:tcPr>
            <w:tcW w:w="2430" w:type="dxa"/>
            <w:hideMark/>
          </w:tcPr>
          <w:p w14:paraId="08633902" w14:textId="77777777" w:rsidR="00A25699" w:rsidRPr="00EF3608" w:rsidRDefault="00A25699" w:rsidP="00A2569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8EB20E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51A2F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E6D74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DE3D1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3ADAD4A7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781CEC26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89C53B6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704421CA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00D136D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30FA9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0B618E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6AA680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22653CC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20D9FB5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658BBF9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41401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0B45B750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96279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78C5A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43B20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114A8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65C9E2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FEA197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5699" w:rsidRPr="00EF3608" w14:paraId="2AE4A6EF" w14:textId="77777777" w:rsidTr="00FB747A">
        <w:trPr>
          <w:gridAfter w:val="1"/>
          <w:wAfter w:w="25" w:type="dxa"/>
        </w:trPr>
        <w:tc>
          <w:tcPr>
            <w:tcW w:w="2430" w:type="dxa"/>
            <w:hideMark/>
          </w:tcPr>
          <w:p w14:paraId="11BED915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vAlign w:val="bottom"/>
          </w:tcPr>
          <w:p w14:paraId="619ABA3E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E7BE8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85315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C37AF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1651998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537B4EE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C8F71C7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60CA20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0DB1C6D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269C3E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C44EAC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AF103C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0B2BD260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2B326CF1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488A18A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E0232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55B20F6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06842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09289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67AAF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1755D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461B0F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2889007E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5699" w:rsidRPr="00EF3608" w14:paraId="5BD7EEB6" w14:textId="77777777" w:rsidTr="00FB747A">
        <w:trPr>
          <w:gridAfter w:val="1"/>
          <w:wAfter w:w="25" w:type="dxa"/>
        </w:trPr>
        <w:tc>
          <w:tcPr>
            <w:tcW w:w="2430" w:type="dxa"/>
            <w:hideMark/>
          </w:tcPr>
          <w:p w14:paraId="20E4EB67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vAlign w:val="bottom"/>
          </w:tcPr>
          <w:p w14:paraId="09279A53" w14:textId="5E0BE0E2" w:rsidR="00A25699" w:rsidRPr="001871F3" w:rsidRDefault="00277973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18,</w:t>
            </w:r>
            <w:r w:rsidR="0004700E">
              <w:rPr>
                <w:rFonts w:ascii="Angsana New" w:hAnsi="Angsana New"/>
                <w:sz w:val="24"/>
                <w:szCs w:val="24"/>
              </w:rPr>
              <w:t>130.79</w:t>
            </w:r>
          </w:p>
        </w:tc>
        <w:tc>
          <w:tcPr>
            <w:tcW w:w="270" w:type="dxa"/>
            <w:vAlign w:val="bottom"/>
          </w:tcPr>
          <w:p w14:paraId="4F5815B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0145730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11,746.49</w:t>
            </w:r>
          </w:p>
        </w:tc>
        <w:tc>
          <w:tcPr>
            <w:tcW w:w="270" w:type="dxa"/>
            <w:gridSpan w:val="2"/>
            <w:vAlign w:val="bottom"/>
          </w:tcPr>
          <w:p w14:paraId="605ACF2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16CABFF4" w14:textId="3F7F70DB" w:rsidR="00A25699" w:rsidRPr="001871F3" w:rsidRDefault="00277973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6,828.</w:t>
            </w:r>
            <w:r w:rsidR="0004700E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50" w:type="dxa"/>
            <w:vAlign w:val="bottom"/>
          </w:tcPr>
          <w:p w14:paraId="7B32A0F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  <w:hideMark/>
          </w:tcPr>
          <w:p w14:paraId="6056462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7,065.69</w:t>
            </w:r>
          </w:p>
        </w:tc>
        <w:tc>
          <w:tcPr>
            <w:tcW w:w="250" w:type="dxa"/>
            <w:vAlign w:val="bottom"/>
          </w:tcPr>
          <w:p w14:paraId="68CEFE6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68023E8F" w14:textId="77777777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938.74</w:t>
            </w:r>
          </w:p>
        </w:tc>
        <w:tc>
          <w:tcPr>
            <w:tcW w:w="270" w:type="dxa"/>
            <w:vAlign w:val="bottom"/>
          </w:tcPr>
          <w:p w14:paraId="3926D3E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219D457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1,008.78</w:t>
            </w:r>
          </w:p>
        </w:tc>
        <w:tc>
          <w:tcPr>
            <w:tcW w:w="251" w:type="dxa"/>
            <w:vAlign w:val="bottom"/>
          </w:tcPr>
          <w:p w14:paraId="297E2D8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68A4C12C" w14:textId="77777777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4,127.52</w:t>
            </w:r>
          </w:p>
        </w:tc>
        <w:tc>
          <w:tcPr>
            <w:tcW w:w="250" w:type="dxa"/>
            <w:vAlign w:val="bottom"/>
          </w:tcPr>
          <w:p w14:paraId="139392D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  <w:hideMark/>
          </w:tcPr>
          <w:p w14:paraId="1F763F5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3,299.47</w:t>
            </w:r>
          </w:p>
        </w:tc>
        <w:tc>
          <w:tcPr>
            <w:tcW w:w="270" w:type="dxa"/>
            <w:gridSpan w:val="2"/>
            <w:vAlign w:val="bottom"/>
          </w:tcPr>
          <w:p w14:paraId="1668CDA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4DA5C8AC" w14:textId="77777777" w:rsidR="00A25699" w:rsidRPr="001871F3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(0.05)</w:t>
            </w:r>
          </w:p>
        </w:tc>
        <w:tc>
          <w:tcPr>
            <w:tcW w:w="270" w:type="dxa"/>
            <w:vAlign w:val="bottom"/>
          </w:tcPr>
          <w:p w14:paraId="6C103BE2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45D63F4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1871F3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70" w:type="dxa"/>
            <w:gridSpan w:val="2"/>
            <w:vAlign w:val="bottom"/>
          </w:tcPr>
          <w:p w14:paraId="4746F331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EC7B91" w14:textId="48D705CB" w:rsidR="00A25699" w:rsidRPr="00C253FA" w:rsidRDefault="0004700E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30,025.10</w:t>
            </w:r>
          </w:p>
        </w:tc>
        <w:tc>
          <w:tcPr>
            <w:tcW w:w="270" w:type="dxa"/>
            <w:vAlign w:val="bottom"/>
          </w:tcPr>
          <w:p w14:paraId="164D1836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vAlign w:val="bottom"/>
            <w:hideMark/>
          </w:tcPr>
          <w:p w14:paraId="26A67B61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23,</w:t>
            </w:r>
            <w:r w:rsidRPr="00EF3608">
              <w:rPr>
                <w:rFonts w:ascii="Angsana New" w:hAnsi="Angsana New"/>
                <w:sz w:val="24"/>
                <w:szCs w:val="24"/>
                <w:cs/>
              </w:rPr>
              <w:t>121.66</w:t>
            </w:r>
          </w:p>
        </w:tc>
      </w:tr>
      <w:tr w:rsidR="00A25699" w:rsidRPr="00EF3608" w14:paraId="4E7B074E" w14:textId="77777777" w:rsidTr="00FB747A">
        <w:trPr>
          <w:gridAfter w:val="1"/>
          <w:wAfter w:w="25" w:type="dxa"/>
        </w:trPr>
        <w:tc>
          <w:tcPr>
            <w:tcW w:w="2430" w:type="dxa"/>
            <w:hideMark/>
          </w:tcPr>
          <w:p w14:paraId="05ED97FC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vAlign w:val="center"/>
          </w:tcPr>
          <w:p w14:paraId="06EC4630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314D5649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EF406D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2B805A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18BEC37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95CC128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266B061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2D51257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732D951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6BD1BA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FDB759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13C09F5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2756FADC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EE29154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4EE2153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E8156E1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2EEB487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A90811F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4B6798D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761D04B" w14:textId="77777777" w:rsidR="00A25699" w:rsidRPr="001871F3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09E52" w14:textId="1CA3F29A" w:rsidR="00A25699" w:rsidRPr="00C253FA" w:rsidRDefault="0033069D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90C96">
              <w:rPr>
                <w:rFonts w:ascii="Angsana New" w:hAnsi="Angsana New"/>
                <w:sz w:val="24"/>
                <w:szCs w:val="24"/>
              </w:rPr>
              <w:t>82.00</w:t>
            </w:r>
          </w:p>
        </w:tc>
        <w:tc>
          <w:tcPr>
            <w:tcW w:w="270" w:type="dxa"/>
            <w:vAlign w:val="center"/>
          </w:tcPr>
          <w:p w14:paraId="674677CB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6E95F1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EF3608">
              <w:rPr>
                <w:rFonts w:ascii="Angsana New" w:hAnsi="Angsana New"/>
                <w:sz w:val="24"/>
                <w:szCs w:val="24"/>
              </w:rPr>
              <w:t>190.30</w:t>
            </w:r>
          </w:p>
        </w:tc>
      </w:tr>
      <w:tr w:rsidR="00A25699" w:rsidRPr="00EF3608" w14:paraId="27C8A44E" w14:textId="77777777" w:rsidTr="00FB747A">
        <w:trPr>
          <w:gridAfter w:val="1"/>
          <w:wAfter w:w="25" w:type="dxa"/>
        </w:trPr>
        <w:tc>
          <w:tcPr>
            <w:tcW w:w="2430" w:type="dxa"/>
            <w:hideMark/>
          </w:tcPr>
          <w:p w14:paraId="60D4237C" w14:textId="77777777" w:rsidR="00A25699" w:rsidRPr="00EF3608" w:rsidRDefault="00A25699" w:rsidP="00A2569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vAlign w:val="center"/>
          </w:tcPr>
          <w:p w14:paraId="45623851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4176752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0E3A434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81F62EA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172286F3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29FC6E3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669DA530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8D72184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002DA132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18D9F47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612455C3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49FB0284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D9C5247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10D3CD8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63E3F625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B66D4D0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72FF1490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EC4D2D2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FD89B88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3D370B2" w14:textId="77777777" w:rsidR="00A25699" w:rsidRPr="00023AD9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9730A8" w14:textId="1796CD37" w:rsidR="00A25699" w:rsidRPr="00C253FA" w:rsidRDefault="001068F7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30,</w:t>
            </w:r>
            <w:r w:rsidR="00190C96">
              <w:rPr>
                <w:rFonts w:ascii="Angsana New" w:hAnsi="Angsana New"/>
                <w:b/>
                <w:bCs/>
                <w:sz w:val="24"/>
                <w:szCs w:val="24"/>
              </w:rPr>
              <w:t>207.10</w:t>
            </w:r>
          </w:p>
        </w:tc>
        <w:tc>
          <w:tcPr>
            <w:tcW w:w="270" w:type="dxa"/>
            <w:vAlign w:val="center"/>
          </w:tcPr>
          <w:p w14:paraId="50328E9F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E9651B0" w14:textId="77777777" w:rsidR="00A25699" w:rsidRPr="00EF3608" w:rsidRDefault="00A25699" w:rsidP="00A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sz w:val="24"/>
                <w:szCs w:val="24"/>
              </w:rPr>
              <w:t>23,311.96</w:t>
            </w:r>
          </w:p>
        </w:tc>
      </w:tr>
    </w:tbl>
    <w:p w14:paraId="5754163B" w14:textId="77777777" w:rsidR="00624A49" w:rsidRPr="00C44458" w:rsidRDefault="00624A49" w:rsidP="00BC2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FE5C3BA" w14:textId="77777777" w:rsidR="00AF376F" w:rsidRPr="00EF646B" w:rsidRDefault="00AF376F" w:rsidP="00D3176E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en-GB" w:eastAsia="en-GB"/>
        </w:rPr>
      </w:pPr>
      <w:r w:rsidRPr="00EF646B">
        <w:rPr>
          <w:rFonts w:ascii="Angsana New" w:hAnsi="Angsana New" w:hint="cs"/>
          <w:b/>
          <w:bCs/>
          <w:sz w:val="30"/>
          <w:szCs w:val="30"/>
          <w:cs/>
          <w:lang w:val="en-GB" w:eastAsia="en-GB"/>
        </w:rPr>
        <w:t>ส่วนงานภูมิศาสตร์</w:t>
      </w:r>
    </w:p>
    <w:p w14:paraId="3C929ECC" w14:textId="77777777" w:rsidR="00AF376F" w:rsidRPr="00C44458" w:rsidRDefault="00AF376F" w:rsidP="00D3176E">
      <w:pPr>
        <w:ind w:left="540" w:hanging="540"/>
        <w:jc w:val="both"/>
        <w:rPr>
          <w:rFonts w:ascii="Angsana New" w:hAnsi="Angsana New"/>
          <w:b/>
          <w:bCs/>
          <w:sz w:val="22"/>
          <w:szCs w:val="22"/>
        </w:rPr>
      </w:pPr>
    </w:p>
    <w:p w14:paraId="5FE2C4FC" w14:textId="77777777" w:rsidR="00AF376F" w:rsidRPr="00EF646B" w:rsidRDefault="00AF376F" w:rsidP="00D3176E">
      <w:pPr>
        <w:ind w:left="540" w:hanging="540"/>
        <w:jc w:val="both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9ABDF53" w14:textId="77777777" w:rsidR="00AF376F" w:rsidRPr="00EF646B" w:rsidRDefault="00AF376F" w:rsidP="00D3176E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71A33C94" w14:textId="77777777" w:rsidR="00AF376F" w:rsidRPr="00EF646B" w:rsidRDefault="00AF376F" w:rsidP="00AF376F">
      <w:pPr>
        <w:jc w:val="both"/>
        <w:rPr>
          <w:rFonts w:ascii="Angsana New" w:hAnsi="Angsana New"/>
          <w:sz w:val="20"/>
          <w:szCs w:val="20"/>
        </w:rPr>
        <w:sectPr w:rsidR="00AF376F" w:rsidRPr="00EF646B" w:rsidSect="00A66F35">
          <w:pgSz w:w="16834" w:h="11909" w:orient="landscape" w:code="9"/>
          <w:pgMar w:top="692" w:right="1151" w:bottom="578" w:left="1440" w:header="720" w:footer="720" w:gutter="0"/>
          <w:cols w:space="720"/>
        </w:sectPr>
      </w:pPr>
    </w:p>
    <w:p w14:paraId="1E57FA45" w14:textId="77777777" w:rsidR="00C14503" w:rsidRPr="00EF646B" w:rsidRDefault="00C1450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รายได้จากการลงทุน</w:t>
      </w:r>
    </w:p>
    <w:p w14:paraId="3028F053" w14:textId="77777777" w:rsidR="00C14503" w:rsidRPr="00EF646B" w:rsidRDefault="00C14503" w:rsidP="00C14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16"/>
        <w:gridCol w:w="933"/>
        <w:gridCol w:w="1172"/>
        <w:gridCol w:w="269"/>
        <w:gridCol w:w="1170"/>
        <w:gridCol w:w="267"/>
        <w:gridCol w:w="1170"/>
        <w:gridCol w:w="269"/>
        <w:gridCol w:w="1175"/>
      </w:tblGrid>
      <w:tr w:rsidR="00C14503" w:rsidRPr="00EF646B" w14:paraId="589EAA98" w14:textId="77777777" w:rsidTr="001769C4">
        <w:trPr>
          <w:trHeight w:val="155"/>
        </w:trPr>
        <w:tc>
          <w:tcPr>
            <w:tcW w:w="1633" w:type="pct"/>
          </w:tcPr>
          <w:p w14:paraId="2D987007" w14:textId="77777777" w:rsidR="00C14503" w:rsidRPr="00EF646B" w:rsidRDefault="00C14503" w:rsidP="000508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4C0E8825" w14:textId="77777777" w:rsidR="00C14503" w:rsidRPr="00EF646B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6489D7D8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72A6299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501534FD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69C4" w:rsidRPr="00B35A4C" w14:paraId="7DDCDF05" w14:textId="77777777" w:rsidTr="001769C4">
        <w:tc>
          <w:tcPr>
            <w:tcW w:w="1633" w:type="pct"/>
          </w:tcPr>
          <w:p w14:paraId="5A037D82" w14:textId="77777777" w:rsidR="00F64344" w:rsidRPr="00B35A4C" w:rsidRDefault="00F64344" w:rsidP="00F6434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52F2BA78" w14:textId="77777777" w:rsidR="00F64344" w:rsidRPr="00F64344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643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14" w:type="pct"/>
          </w:tcPr>
          <w:p w14:paraId="44E86A0E" w14:textId="77777777" w:rsidR="00F64344" w:rsidRPr="00F64344" w:rsidRDefault="00F64344" w:rsidP="00F6434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1" w:type="pct"/>
          </w:tcPr>
          <w:p w14:paraId="23397A79" w14:textId="77777777" w:rsidR="00F64344" w:rsidRPr="00F64344" w:rsidRDefault="00F64344" w:rsidP="00F6434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14:paraId="6F1C3032" w14:textId="77777777" w:rsidR="00F64344" w:rsidRPr="00F64344" w:rsidRDefault="00F64344" w:rsidP="00F6434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0" w:type="pct"/>
          </w:tcPr>
          <w:p w14:paraId="2771EFDE" w14:textId="77777777" w:rsidR="00F64344" w:rsidRPr="00F64344" w:rsidRDefault="00F64344" w:rsidP="00F6434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14:paraId="590BDB4F" w14:textId="77777777" w:rsidR="00F64344" w:rsidRPr="00F64344" w:rsidRDefault="00F64344" w:rsidP="00F64344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1" w:type="pct"/>
          </w:tcPr>
          <w:p w14:paraId="36E9405D" w14:textId="77777777" w:rsidR="00F64344" w:rsidRPr="00F64344" w:rsidRDefault="00F64344" w:rsidP="00F6434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14:paraId="2D570162" w14:textId="77777777" w:rsidR="00F64344" w:rsidRPr="00F64344" w:rsidRDefault="00F64344" w:rsidP="00F64344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E1BD1" w:rsidRPr="00EF646B" w14:paraId="3F170850" w14:textId="77777777" w:rsidTr="001769C4">
        <w:trPr>
          <w:trHeight w:val="335"/>
        </w:trPr>
        <w:tc>
          <w:tcPr>
            <w:tcW w:w="1633" w:type="pct"/>
          </w:tcPr>
          <w:p w14:paraId="1D64BB87" w14:textId="77777777" w:rsidR="001E1BD1" w:rsidRPr="00EF646B" w:rsidRDefault="001E1BD1" w:rsidP="001E1BD1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3C7AF57F" w14:textId="77777777"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78" w:type="pct"/>
            <w:gridSpan w:val="7"/>
          </w:tcPr>
          <w:p w14:paraId="5428DF9A" w14:textId="77777777" w:rsidR="001E1BD1" w:rsidRPr="00EF646B" w:rsidRDefault="001E1BD1" w:rsidP="001E1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69C4" w:rsidRPr="00EF646B" w14:paraId="1ACA36F2" w14:textId="77777777" w:rsidTr="001769C4">
        <w:trPr>
          <w:trHeight w:val="155"/>
        </w:trPr>
        <w:tc>
          <w:tcPr>
            <w:tcW w:w="1633" w:type="pct"/>
            <w:vAlign w:val="bottom"/>
          </w:tcPr>
          <w:p w14:paraId="71A6B815" w14:textId="77777777" w:rsidR="001E1BD1" w:rsidRPr="00EF646B" w:rsidRDefault="001E1BD1" w:rsidP="001E1BD1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9" w:type="pct"/>
            <w:tcBorders>
              <w:left w:val="nil"/>
            </w:tcBorders>
          </w:tcPr>
          <w:p w14:paraId="23F0E15C" w14:textId="77777777" w:rsidR="001E1BD1" w:rsidRPr="00EF646B" w:rsidRDefault="001E1BD1" w:rsidP="001E1BD1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6B025744" w14:textId="77777777"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3DACB88" w14:textId="77777777"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BEF5C1" w14:textId="77777777"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E69C52" w14:textId="77777777"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507B9E7" w14:textId="77777777"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4738AAA" w14:textId="77777777"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F9B7AFE" w14:textId="77777777" w:rsidR="001E1BD1" w:rsidRPr="00EF646B" w:rsidRDefault="001E1BD1" w:rsidP="001E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69C4" w:rsidRPr="00EF646B" w14:paraId="2C0C3C0D" w14:textId="77777777" w:rsidTr="001769C4">
        <w:trPr>
          <w:trHeight w:val="155"/>
        </w:trPr>
        <w:tc>
          <w:tcPr>
            <w:tcW w:w="1633" w:type="pct"/>
            <w:vAlign w:val="bottom"/>
          </w:tcPr>
          <w:p w14:paraId="5AAA9F21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9" w:type="pct"/>
            <w:tcBorders>
              <w:left w:val="nil"/>
            </w:tcBorders>
          </w:tcPr>
          <w:p w14:paraId="5EA79E30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4, 11</w:t>
            </w:r>
          </w:p>
        </w:tc>
        <w:tc>
          <w:tcPr>
            <w:tcW w:w="614" w:type="pct"/>
          </w:tcPr>
          <w:p w14:paraId="5F6C722D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6500E9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3E0DF4E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4E3AC6C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D5A7317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1,328.50</w:t>
            </w:r>
          </w:p>
        </w:tc>
        <w:tc>
          <w:tcPr>
            <w:tcW w:w="141" w:type="pct"/>
          </w:tcPr>
          <w:p w14:paraId="41FE1A9D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C4FCA2F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1,781.27</w:t>
            </w:r>
          </w:p>
        </w:tc>
      </w:tr>
      <w:tr w:rsidR="001769C4" w:rsidRPr="00EF646B" w14:paraId="06F5119D" w14:textId="77777777" w:rsidTr="001769C4">
        <w:trPr>
          <w:trHeight w:val="155"/>
        </w:trPr>
        <w:tc>
          <w:tcPr>
            <w:tcW w:w="1633" w:type="pct"/>
            <w:vAlign w:val="bottom"/>
          </w:tcPr>
          <w:p w14:paraId="6C68836E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89" w:type="pct"/>
            <w:tcBorders>
              <w:left w:val="nil"/>
            </w:tcBorders>
          </w:tcPr>
          <w:p w14:paraId="00870275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4, 10</w:t>
            </w:r>
          </w:p>
        </w:tc>
        <w:tc>
          <w:tcPr>
            <w:tcW w:w="614" w:type="pct"/>
          </w:tcPr>
          <w:p w14:paraId="567600C5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8085D3D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3ED99AB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D2D0AEB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4088C07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181.88</w:t>
            </w:r>
          </w:p>
        </w:tc>
        <w:tc>
          <w:tcPr>
            <w:tcW w:w="141" w:type="pct"/>
          </w:tcPr>
          <w:p w14:paraId="26F093EE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7667CB74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155.18</w:t>
            </w:r>
          </w:p>
        </w:tc>
      </w:tr>
      <w:tr w:rsidR="001769C4" w:rsidRPr="00EF646B" w14:paraId="330008BD" w14:textId="77777777" w:rsidTr="001769C4">
        <w:trPr>
          <w:trHeight w:val="155"/>
        </w:trPr>
        <w:tc>
          <w:tcPr>
            <w:tcW w:w="1633" w:type="pct"/>
            <w:vAlign w:val="bottom"/>
          </w:tcPr>
          <w:p w14:paraId="02B159E1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68D1B5CC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503841A1" w14:textId="77777777" w:rsidR="00F64344" w:rsidRPr="00141C85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93AAB43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7AC8E0C9" w14:textId="77777777" w:rsidR="00F64344" w:rsidRPr="00141C85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6468BF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2132641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1,510.38</w:t>
            </w:r>
          </w:p>
        </w:tc>
        <w:tc>
          <w:tcPr>
            <w:tcW w:w="141" w:type="pct"/>
          </w:tcPr>
          <w:p w14:paraId="23AF4E4D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175BACC7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1,936.45</w:t>
            </w:r>
          </w:p>
        </w:tc>
      </w:tr>
      <w:tr w:rsidR="001769C4" w:rsidRPr="00EF646B" w14:paraId="66F15935" w14:textId="77777777" w:rsidTr="001769C4">
        <w:trPr>
          <w:trHeight w:val="155"/>
        </w:trPr>
        <w:tc>
          <w:tcPr>
            <w:tcW w:w="1633" w:type="pct"/>
            <w:vAlign w:val="bottom"/>
          </w:tcPr>
          <w:p w14:paraId="235C0837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9" w:type="pct"/>
            <w:tcBorders>
              <w:left w:val="nil"/>
            </w:tcBorders>
          </w:tcPr>
          <w:p w14:paraId="1CB3D962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3AA74F4E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F9A40D9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1BB692AF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2612D9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DADEF6A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4C69484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13C7214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69C4" w:rsidRPr="00EF646B" w14:paraId="6492C306" w14:textId="77777777" w:rsidTr="001769C4">
        <w:trPr>
          <w:trHeight w:val="155"/>
        </w:trPr>
        <w:tc>
          <w:tcPr>
            <w:tcW w:w="1633" w:type="pct"/>
          </w:tcPr>
          <w:p w14:paraId="53F82E54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9" w:type="pct"/>
            <w:tcBorders>
              <w:left w:val="nil"/>
            </w:tcBorders>
          </w:tcPr>
          <w:p w14:paraId="731631D1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4" w:type="pct"/>
          </w:tcPr>
          <w:p w14:paraId="35820EF2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98422AB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D32E246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41F5D56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24C9824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1,067.01</w:t>
            </w:r>
          </w:p>
        </w:tc>
        <w:tc>
          <w:tcPr>
            <w:tcW w:w="141" w:type="pct"/>
          </w:tcPr>
          <w:p w14:paraId="6F756621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05DC0404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737.89</w:t>
            </w:r>
          </w:p>
        </w:tc>
      </w:tr>
      <w:tr w:rsidR="001769C4" w:rsidRPr="00EF646B" w14:paraId="2DF3BF8D" w14:textId="77777777" w:rsidTr="001769C4">
        <w:trPr>
          <w:trHeight w:val="155"/>
        </w:trPr>
        <w:tc>
          <w:tcPr>
            <w:tcW w:w="1633" w:type="pct"/>
          </w:tcPr>
          <w:p w14:paraId="6D50B882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89" w:type="pct"/>
            <w:tcBorders>
              <w:left w:val="nil"/>
            </w:tcBorders>
          </w:tcPr>
          <w:p w14:paraId="4CC352AE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14:paraId="7C47B5FF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141" w:type="pct"/>
            <w:shd w:val="clear" w:color="auto" w:fill="auto"/>
          </w:tcPr>
          <w:p w14:paraId="661E0134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821149D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140" w:type="pct"/>
          </w:tcPr>
          <w:p w14:paraId="18209405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4DB3425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  <w:tc>
          <w:tcPr>
            <w:tcW w:w="141" w:type="pct"/>
          </w:tcPr>
          <w:p w14:paraId="586C4F59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E2CF65A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10.70</w:t>
            </w:r>
          </w:p>
        </w:tc>
      </w:tr>
      <w:tr w:rsidR="001769C4" w:rsidRPr="00EF646B" w14:paraId="2CCA7DEF" w14:textId="77777777" w:rsidTr="001769C4">
        <w:trPr>
          <w:trHeight w:val="155"/>
        </w:trPr>
        <w:tc>
          <w:tcPr>
            <w:tcW w:w="1633" w:type="pct"/>
          </w:tcPr>
          <w:p w14:paraId="7B084A6D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89" w:type="pct"/>
            <w:tcBorders>
              <w:left w:val="nil"/>
            </w:tcBorders>
          </w:tcPr>
          <w:p w14:paraId="081C3F5F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3EB7D815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2.40</w:t>
            </w:r>
          </w:p>
        </w:tc>
        <w:tc>
          <w:tcPr>
            <w:tcW w:w="141" w:type="pct"/>
            <w:shd w:val="clear" w:color="auto" w:fill="auto"/>
          </w:tcPr>
          <w:p w14:paraId="2DE97CCA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71651F15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2.82</w:t>
            </w:r>
          </w:p>
        </w:tc>
        <w:tc>
          <w:tcPr>
            <w:tcW w:w="140" w:type="pct"/>
          </w:tcPr>
          <w:p w14:paraId="4F665054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3248F58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0.51</w:t>
            </w:r>
          </w:p>
        </w:tc>
        <w:tc>
          <w:tcPr>
            <w:tcW w:w="141" w:type="pct"/>
          </w:tcPr>
          <w:p w14:paraId="4C9BDADD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12283D75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0.94</w:t>
            </w:r>
          </w:p>
        </w:tc>
      </w:tr>
      <w:tr w:rsidR="001769C4" w:rsidRPr="00EF646B" w14:paraId="4F7317AD" w14:textId="77777777" w:rsidTr="001769C4">
        <w:trPr>
          <w:trHeight w:val="155"/>
        </w:trPr>
        <w:tc>
          <w:tcPr>
            <w:tcW w:w="1633" w:type="pct"/>
          </w:tcPr>
          <w:p w14:paraId="6F4DF7CA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1D27E28B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AA02D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13.10</w:t>
            </w:r>
          </w:p>
        </w:tc>
        <w:tc>
          <w:tcPr>
            <w:tcW w:w="141" w:type="pct"/>
            <w:shd w:val="clear" w:color="auto" w:fill="auto"/>
          </w:tcPr>
          <w:p w14:paraId="644FA23B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FA100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13.52</w:t>
            </w:r>
          </w:p>
        </w:tc>
        <w:tc>
          <w:tcPr>
            <w:tcW w:w="140" w:type="pct"/>
          </w:tcPr>
          <w:p w14:paraId="18A0689A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5CD98920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1,078.22</w:t>
            </w:r>
          </w:p>
        </w:tc>
        <w:tc>
          <w:tcPr>
            <w:tcW w:w="141" w:type="pct"/>
          </w:tcPr>
          <w:p w14:paraId="206E7EC6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4A0225DB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749.53</w:t>
            </w:r>
          </w:p>
        </w:tc>
      </w:tr>
      <w:tr w:rsidR="001769C4" w:rsidRPr="00E135A2" w14:paraId="5E5F9286" w14:textId="77777777" w:rsidTr="001769C4">
        <w:trPr>
          <w:trHeight w:val="155"/>
        </w:trPr>
        <w:tc>
          <w:tcPr>
            <w:tcW w:w="1633" w:type="pct"/>
          </w:tcPr>
          <w:p w14:paraId="0D602EE1" w14:textId="77777777" w:rsidR="00F64344" w:rsidRPr="00E135A2" w:rsidRDefault="00F64344" w:rsidP="00F64344">
            <w:pPr>
              <w:spacing w:line="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14:paraId="3DF317D9" w14:textId="77777777" w:rsidR="00F64344" w:rsidRPr="00E135A2" w:rsidRDefault="00F64344" w:rsidP="00F64344">
            <w:pPr>
              <w:tabs>
                <w:tab w:val="clear" w:pos="680"/>
              </w:tabs>
              <w:spacing w:line="80" w:lineRule="exact"/>
              <w:ind w:left="-107" w:right="-109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31E6BCD2" w14:textId="77777777" w:rsidR="00F64344" w:rsidRPr="00E135A2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shd w:val="clear" w:color="auto" w:fill="auto"/>
          </w:tcPr>
          <w:p w14:paraId="7BE687B9" w14:textId="77777777" w:rsidR="00F64344" w:rsidRPr="00E135A2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55F1B054" w14:textId="77777777" w:rsidR="00F64344" w:rsidRPr="00E135A2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pct"/>
          </w:tcPr>
          <w:p w14:paraId="3406648D" w14:textId="77777777" w:rsidR="00F64344" w:rsidRPr="00E135A2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744C4D7C" w14:textId="77777777" w:rsidR="00F64344" w:rsidRPr="00E135A2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</w:tcPr>
          <w:p w14:paraId="2E458D34" w14:textId="77777777" w:rsidR="00F64344" w:rsidRPr="00E135A2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D46C0CF" w14:textId="77777777" w:rsidR="00F64344" w:rsidRPr="00E135A2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769C4" w:rsidRPr="00EF646B" w14:paraId="5257B411" w14:textId="77777777" w:rsidTr="001769C4">
        <w:trPr>
          <w:trHeight w:val="155"/>
        </w:trPr>
        <w:tc>
          <w:tcPr>
            <w:tcW w:w="1633" w:type="pct"/>
          </w:tcPr>
          <w:p w14:paraId="138509E8" w14:textId="77777777" w:rsidR="00F64344" w:rsidRPr="00EF646B" w:rsidRDefault="00F64344" w:rsidP="00F64344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  <w:tcBorders>
              <w:left w:val="nil"/>
            </w:tcBorders>
          </w:tcPr>
          <w:p w14:paraId="71D9B9FB" w14:textId="77777777" w:rsidR="00F64344" w:rsidRPr="00EF646B" w:rsidRDefault="00F64344" w:rsidP="00F64344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48C0D4EF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13.10</w:t>
            </w:r>
          </w:p>
        </w:tc>
        <w:tc>
          <w:tcPr>
            <w:tcW w:w="141" w:type="pct"/>
            <w:shd w:val="clear" w:color="auto" w:fill="auto"/>
          </w:tcPr>
          <w:p w14:paraId="28B5AD51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5CC6C3C2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13.52</w:t>
            </w:r>
          </w:p>
        </w:tc>
        <w:tc>
          <w:tcPr>
            <w:tcW w:w="140" w:type="pct"/>
          </w:tcPr>
          <w:p w14:paraId="5050C051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4EED145" w14:textId="77777777" w:rsidR="00F64344" w:rsidRPr="00EF646B" w:rsidRDefault="001068F7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2,588.60</w:t>
            </w:r>
          </w:p>
        </w:tc>
        <w:tc>
          <w:tcPr>
            <w:tcW w:w="141" w:type="pct"/>
          </w:tcPr>
          <w:p w14:paraId="18DF28D9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442ECC12" w14:textId="77777777" w:rsidR="00F64344" w:rsidRPr="00EF646B" w:rsidRDefault="00F64344" w:rsidP="00F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2,685.98</w:t>
            </w:r>
          </w:p>
        </w:tc>
      </w:tr>
    </w:tbl>
    <w:p w14:paraId="09A3CEBD" w14:textId="77777777" w:rsidR="00104741" w:rsidRPr="00655062" w:rsidRDefault="00104741" w:rsidP="0010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6C3EE4FA" w14:textId="77777777" w:rsidR="00C14503" w:rsidRPr="00EF646B" w:rsidRDefault="00141C85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43E32D20" w14:textId="77777777" w:rsidR="00C14503" w:rsidRPr="00EF646B" w:rsidRDefault="00C14503" w:rsidP="00C14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240"/>
        <w:gridCol w:w="1288"/>
        <w:gridCol w:w="271"/>
        <w:gridCol w:w="1200"/>
        <w:gridCol w:w="277"/>
        <w:gridCol w:w="1221"/>
        <w:gridCol w:w="271"/>
        <w:gridCol w:w="1170"/>
      </w:tblGrid>
      <w:tr w:rsidR="00E135A2" w:rsidRPr="00EF646B" w14:paraId="6D595E9B" w14:textId="77777777" w:rsidTr="00742258">
        <w:trPr>
          <w:trHeight w:val="160"/>
          <w:tblHeader/>
        </w:trPr>
        <w:tc>
          <w:tcPr>
            <w:tcW w:w="1888" w:type="pct"/>
          </w:tcPr>
          <w:p w14:paraId="7D470A73" w14:textId="77777777" w:rsidR="00C14503" w:rsidRPr="00EF646B" w:rsidRDefault="00C14503" w:rsidP="00BC54A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968D836" w14:textId="77777777" w:rsidR="00C14503" w:rsidRPr="00EF646B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363B61F7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F2A0C1C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2B1F5DAC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0DCE" w:rsidRPr="00EF646B" w14:paraId="298BC501" w14:textId="77777777" w:rsidTr="00742258">
        <w:trPr>
          <w:trHeight w:val="419"/>
          <w:tblHeader/>
        </w:trPr>
        <w:tc>
          <w:tcPr>
            <w:tcW w:w="1888" w:type="pct"/>
          </w:tcPr>
          <w:p w14:paraId="188F5952" w14:textId="77777777" w:rsidR="005B0DCE" w:rsidRPr="00EF646B" w:rsidRDefault="005B0DCE" w:rsidP="005B0DC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4E625FC0" w14:textId="77777777" w:rsidR="005B0DCE" w:rsidRPr="00EF646B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75" w:type="pct"/>
          </w:tcPr>
          <w:p w14:paraId="2F003519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2" w:type="pct"/>
          </w:tcPr>
          <w:p w14:paraId="3601CC96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7E125B6C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5" w:type="pct"/>
          </w:tcPr>
          <w:p w14:paraId="214A42A3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14:paraId="38EB1931" w14:textId="77777777" w:rsidR="005B0DCE" w:rsidRPr="00F64344" w:rsidRDefault="005B0DCE" w:rsidP="005B0DCE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2" w:type="pct"/>
          </w:tcPr>
          <w:p w14:paraId="2E324C90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14:paraId="5AAFE908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B0DCE" w:rsidRPr="00EF646B" w14:paraId="66C23A34" w14:textId="77777777" w:rsidTr="00742258">
        <w:trPr>
          <w:trHeight w:val="347"/>
          <w:tblHeader/>
        </w:trPr>
        <w:tc>
          <w:tcPr>
            <w:tcW w:w="1888" w:type="pct"/>
          </w:tcPr>
          <w:p w14:paraId="72117CD2" w14:textId="77777777" w:rsidR="005B0DCE" w:rsidRPr="00EF646B" w:rsidRDefault="005B0DCE" w:rsidP="005B0DC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3EE6CBE" w14:textId="77777777" w:rsidR="005B0DCE" w:rsidRPr="00EF646B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86" w:type="pct"/>
            <w:gridSpan w:val="7"/>
          </w:tcPr>
          <w:p w14:paraId="0CCE7098" w14:textId="77777777" w:rsidR="005B0DCE" w:rsidRPr="00EF646B" w:rsidRDefault="005B0DCE" w:rsidP="005B0DC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B0DCE" w:rsidRPr="00BE487E" w14:paraId="1B02BC31" w14:textId="77777777" w:rsidTr="00742258">
        <w:trPr>
          <w:trHeight w:val="160"/>
        </w:trPr>
        <w:tc>
          <w:tcPr>
            <w:tcW w:w="1888" w:type="pct"/>
          </w:tcPr>
          <w:p w14:paraId="443FC591" w14:textId="77777777" w:rsidR="005B0DCE" w:rsidRPr="00BE487E" w:rsidRDefault="005B0DCE" w:rsidP="005B0DCE">
            <w:pPr>
              <w:tabs>
                <w:tab w:val="clear" w:pos="680"/>
              </w:tabs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26" w:type="pct"/>
          </w:tcPr>
          <w:p w14:paraId="5D8B1BFF" w14:textId="77777777" w:rsidR="005B0DCE" w:rsidRPr="00BE487E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3CBDFB0D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619.21</w:t>
            </w:r>
          </w:p>
        </w:tc>
        <w:tc>
          <w:tcPr>
            <w:tcW w:w="142" w:type="pct"/>
            <w:vAlign w:val="bottom"/>
          </w:tcPr>
          <w:p w14:paraId="5F54ED66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8244D6D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590.87</w:t>
            </w:r>
          </w:p>
        </w:tc>
        <w:tc>
          <w:tcPr>
            <w:tcW w:w="145" w:type="pct"/>
            <w:vAlign w:val="bottom"/>
          </w:tcPr>
          <w:p w14:paraId="03BB339B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FB76F17" w14:textId="77777777" w:rsidR="005B0DCE" w:rsidRPr="00BE487E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B2D9E84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273401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DCE" w:rsidRPr="00BE487E" w14:paraId="0B5E1733" w14:textId="77777777" w:rsidTr="00742258">
        <w:trPr>
          <w:trHeight w:val="160"/>
        </w:trPr>
        <w:tc>
          <w:tcPr>
            <w:tcW w:w="1888" w:type="pct"/>
          </w:tcPr>
          <w:p w14:paraId="52FA759F" w14:textId="77777777" w:rsidR="005B0DCE" w:rsidRPr="00BE487E" w:rsidRDefault="005B0DCE" w:rsidP="005B0DC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126" w:type="pct"/>
          </w:tcPr>
          <w:p w14:paraId="6D7F3C16" w14:textId="77777777" w:rsidR="005B0DCE" w:rsidRPr="00BE487E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5310457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430.85</w:t>
            </w:r>
          </w:p>
        </w:tc>
        <w:tc>
          <w:tcPr>
            <w:tcW w:w="142" w:type="pct"/>
            <w:vAlign w:val="bottom"/>
          </w:tcPr>
          <w:p w14:paraId="04804A43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8AD98D9" w14:textId="0AEB9A6B" w:rsidR="005B0DCE" w:rsidRPr="004D6E12" w:rsidRDefault="00AE2672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D6E12">
              <w:rPr>
                <w:rFonts w:ascii="Angsana New" w:hAnsi="Angsana New"/>
                <w:sz w:val="30"/>
                <w:szCs w:val="30"/>
              </w:rPr>
              <w:t>377.11</w:t>
            </w:r>
          </w:p>
        </w:tc>
        <w:tc>
          <w:tcPr>
            <w:tcW w:w="145" w:type="pct"/>
            <w:vAlign w:val="bottom"/>
          </w:tcPr>
          <w:p w14:paraId="46CD92A0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77EDD24" w14:textId="77777777" w:rsidR="005B0DCE" w:rsidRPr="00BE487E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7.90</w:t>
            </w:r>
          </w:p>
        </w:tc>
        <w:tc>
          <w:tcPr>
            <w:tcW w:w="142" w:type="pct"/>
            <w:vAlign w:val="bottom"/>
          </w:tcPr>
          <w:p w14:paraId="38F67FD3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392A202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7.81</w:t>
            </w:r>
          </w:p>
        </w:tc>
      </w:tr>
      <w:tr w:rsidR="005B0DCE" w:rsidRPr="00BE487E" w14:paraId="690A92DB" w14:textId="77777777" w:rsidTr="00742258">
        <w:trPr>
          <w:trHeight w:val="160"/>
        </w:trPr>
        <w:tc>
          <w:tcPr>
            <w:tcW w:w="1888" w:type="pct"/>
          </w:tcPr>
          <w:p w14:paraId="33ACA54B" w14:textId="77777777" w:rsidR="005B0DCE" w:rsidRPr="00BE487E" w:rsidRDefault="005B0DCE" w:rsidP="005B0DC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6" w:type="pct"/>
          </w:tcPr>
          <w:p w14:paraId="014DF6B5" w14:textId="77777777" w:rsidR="005B0DCE" w:rsidRPr="00BE487E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26FE23AB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168.86</w:t>
            </w:r>
          </w:p>
        </w:tc>
        <w:tc>
          <w:tcPr>
            <w:tcW w:w="142" w:type="pct"/>
            <w:vAlign w:val="bottom"/>
          </w:tcPr>
          <w:p w14:paraId="7EAB2D83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7FDF07E" w14:textId="77777777" w:rsidR="005B0DCE" w:rsidRPr="004D6E1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D6E12">
              <w:rPr>
                <w:rFonts w:ascii="Angsana New" w:hAnsi="Angsana New"/>
                <w:sz w:val="30"/>
                <w:szCs w:val="30"/>
              </w:rPr>
              <w:t>112.97</w:t>
            </w:r>
          </w:p>
        </w:tc>
        <w:tc>
          <w:tcPr>
            <w:tcW w:w="145" w:type="pct"/>
            <w:vAlign w:val="bottom"/>
          </w:tcPr>
          <w:p w14:paraId="33FFD13D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80AE53A" w14:textId="77777777" w:rsidR="005B0DCE" w:rsidRPr="00BE487E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508DAA1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FB8365E" w14:textId="77777777" w:rsidR="005B0DCE" w:rsidRPr="00BE487E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DCE" w:rsidRPr="00BE487E" w14:paraId="1261585E" w14:textId="77777777" w:rsidTr="00742258">
        <w:trPr>
          <w:trHeight w:val="160"/>
        </w:trPr>
        <w:tc>
          <w:tcPr>
            <w:tcW w:w="1888" w:type="pct"/>
          </w:tcPr>
          <w:p w14:paraId="55B0CC2D" w14:textId="77777777" w:rsidR="005B0DCE" w:rsidRPr="00BE487E" w:rsidRDefault="005B0DCE" w:rsidP="005B0DC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" w:type="pct"/>
          </w:tcPr>
          <w:p w14:paraId="7A95B469" w14:textId="77777777" w:rsidR="005B0DCE" w:rsidRPr="00BE487E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5C3706B8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4.34</w:t>
            </w:r>
          </w:p>
        </w:tc>
        <w:tc>
          <w:tcPr>
            <w:tcW w:w="142" w:type="pct"/>
            <w:vAlign w:val="bottom"/>
          </w:tcPr>
          <w:p w14:paraId="4609B44F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7D571103" w14:textId="77777777" w:rsidR="005B0DCE" w:rsidRPr="004D6E1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D6E12">
              <w:rPr>
                <w:rFonts w:ascii="Angsana New" w:hAnsi="Angsana New"/>
                <w:sz w:val="30"/>
                <w:szCs w:val="30"/>
              </w:rPr>
              <w:t>14.00</w:t>
            </w:r>
          </w:p>
        </w:tc>
        <w:tc>
          <w:tcPr>
            <w:tcW w:w="145" w:type="pct"/>
            <w:vAlign w:val="bottom"/>
          </w:tcPr>
          <w:p w14:paraId="1034A9E3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F661E70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1.83</w:t>
            </w:r>
          </w:p>
        </w:tc>
        <w:tc>
          <w:tcPr>
            <w:tcW w:w="142" w:type="pct"/>
            <w:vAlign w:val="bottom"/>
          </w:tcPr>
          <w:p w14:paraId="1BAA98A3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AAE78E8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3.11</w:t>
            </w:r>
          </w:p>
        </w:tc>
      </w:tr>
      <w:tr w:rsidR="005B0DCE" w:rsidRPr="00BE487E" w14:paraId="613A383F" w14:textId="77777777" w:rsidTr="00742258">
        <w:trPr>
          <w:trHeight w:val="160"/>
        </w:trPr>
        <w:tc>
          <w:tcPr>
            <w:tcW w:w="1888" w:type="pct"/>
          </w:tcPr>
          <w:p w14:paraId="3B87B9D5" w14:textId="77777777" w:rsidR="005B0DCE" w:rsidRPr="00BE487E" w:rsidRDefault="005B0DCE" w:rsidP="005B0DC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E487E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6" w:type="pct"/>
          </w:tcPr>
          <w:p w14:paraId="60F0F63F" w14:textId="77777777" w:rsidR="005B0DCE" w:rsidRPr="00BE487E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723AEDF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10.43</w:t>
            </w:r>
          </w:p>
        </w:tc>
        <w:tc>
          <w:tcPr>
            <w:tcW w:w="142" w:type="pct"/>
            <w:vAlign w:val="bottom"/>
          </w:tcPr>
          <w:p w14:paraId="4EF86EA3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BB943F3" w14:textId="77777777" w:rsidR="005B0DCE" w:rsidRPr="004D6E1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D6E12">
              <w:rPr>
                <w:rFonts w:ascii="Angsana New" w:hAnsi="Angsana New"/>
                <w:sz w:val="30"/>
                <w:szCs w:val="30"/>
              </w:rPr>
              <w:t>4.59</w:t>
            </w:r>
          </w:p>
        </w:tc>
        <w:tc>
          <w:tcPr>
            <w:tcW w:w="145" w:type="pct"/>
            <w:vAlign w:val="bottom"/>
          </w:tcPr>
          <w:p w14:paraId="7D7087DB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118E0CE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2752F9B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4B00EF2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DCE" w:rsidRPr="00BE487E" w14:paraId="5E43945D" w14:textId="77777777" w:rsidTr="00742258">
        <w:trPr>
          <w:trHeight w:val="160"/>
        </w:trPr>
        <w:tc>
          <w:tcPr>
            <w:tcW w:w="1888" w:type="pct"/>
          </w:tcPr>
          <w:p w14:paraId="118CBD07" w14:textId="77777777" w:rsidR="005B0DCE" w:rsidRPr="00BE487E" w:rsidRDefault="005B0DCE" w:rsidP="005B0DC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BE487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" w:type="pct"/>
          </w:tcPr>
          <w:p w14:paraId="5F3C7DD9" w14:textId="77777777" w:rsidR="005B0DCE" w:rsidRPr="00BE487E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EB4D289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9FDB067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44654911" w14:textId="2698B1FF" w:rsidR="005B0DCE" w:rsidRPr="004D6E12" w:rsidRDefault="00AE2672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D6E12">
              <w:rPr>
                <w:rFonts w:ascii="Angsana New" w:hAnsi="Angsana New"/>
                <w:sz w:val="30"/>
                <w:szCs w:val="30"/>
              </w:rPr>
              <w:t>10.99</w:t>
            </w:r>
          </w:p>
        </w:tc>
        <w:tc>
          <w:tcPr>
            <w:tcW w:w="145" w:type="pct"/>
            <w:vAlign w:val="bottom"/>
          </w:tcPr>
          <w:p w14:paraId="7CB0EF5B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2ADB82A0" w14:textId="77777777" w:rsidR="005B0DCE" w:rsidRPr="00E135A2" w:rsidRDefault="00CA1F11" w:rsidP="00CA1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422F04AC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20D31E71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5A2">
              <w:rPr>
                <w:rFonts w:ascii="Angsana New" w:hAnsi="Angsana New"/>
                <w:sz w:val="30"/>
                <w:szCs w:val="30"/>
              </w:rPr>
              <w:t>6.4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B0DCE" w:rsidRPr="00EF646B" w14:paraId="6713AE61" w14:textId="77777777" w:rsidTr="00742258">
        <w:trPr>
          <w:trHeight w:val="160"/>
        </w:trPr>
        <w:tc>
          <w:tcPr>
            <w:tcW w:w="1888" w:type="pct"/>
          </w:tcPr>
          <w:p w14:paraId="619FA048" w14:textId="77777777" w:rsidR="005B0DCE" w:rsidRPr="00BE487E" w:rsidRDefault="005B0DCE" w:rsidP="005B0DC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48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" w:type="pct"/>
          </w:tcPr>
          <w:p w14:paraId="43D4C498" w14:textId="77777777" w:rsidR="005B0DCE" w:rsidRPr="00BE487E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6DE46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1,233.69</w:t>
            </w:r>
          </w:p>
        </w:tc>
        <w:tc>
          <w:tcPr>
            <w:tcW w:w="142" w:type="pct"/>
            <w:vAlign w:val="bottom"/>
          </w:tcPr>
          <w:p w14:paraId="550A0237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3C933" w14:textId="13C23496" w:rsidR="005B0DCE" w:rsidRPr="004D6E1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E12"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AE2672" w:rsidRPr="004D6E12">
              <w:rPr>
                <w:rFonts w:ascii="Angsana New" w:hAnsi="Angsana New"/>
                <w:b/>
                <w:bCs/>
                <w:sz w:val="30"/>
                <w:szCs w:val="30"/>
              </w:rPr>
              <w:t>10.53</w:t>
            </w:r>
          </w:p>
        </w:tc>
        <w:tc>
          <w:tcPr>
            <w:tcW w:w="145" w:type="pct"/>
            <w:vAlign w:val="bottom"/>
          </w:tcPr>
          <w:p w14:paraId="384AA5D6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8C368" w14:textId="77777777" w:rsidR="005B0DCE" w:rsidRPr="00E135A2" w:rsidRDefault="00CA1F11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9.73</w:t>
            </w:r>
          </w:p>
        </w:tc>
        <w:tc>
          <w:tcPr>
            <w:tcW w:w="142" w:type="pct"/>
            <w:vAlign w:val="bottom"/>
          </w:tcPr>
          <w:p w14:paraId="0AFD3D42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3C39A" w14:textId="77777777" w:rsidR="005B0DCE" w:rsidRPr="00E135A2" w:rsidRDefault="005B0DCE" w:rsidP="005B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17.3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7915AB5B" w14:textId="77777777" w:rsidR="00EA53D2" w:rsidRPr="00EF646B" w:rsidRDefault="00EA53D2" w:rsidP="007F6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F5BC662" w14:textId="77777777" w:rsidR="005B0DCE" w:rsidRDefault="005B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9" w:name="_Hlk527104347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D66F0D" w14:textId="77777777" w:rsidR="00C14503" w:rsidRPr="00EF646B" w:rsidRDefault="00C1450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536F0A35" w14:textId="77777777" w:rsidR="0050439A" w:rsidRPr="00D131EB" w:rsidRDefault="0050439A" w:rsidP="0050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</w:rPr>
      </w:pPr>
    </w:p>
    <w:tbl>
      <w:tblPr>
        <w:tblW w:w="95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1"/>
        <w:gridCol w:w="244"/>
        <w:gridCol w:w="1316"/>
        <w:gridCol w:w="236"/>
        <w:gridCol w:w="1326"/>
        <w:gridCol w:w="236"/>
        <w:gridCol w:w="1195"/>
        <w:gridCol w:w="236"/>
        <w:gridCol w:w="1307"/>
      </w:tblGrid>
      <w:tr w:rsidR="00C14503" w:rsidRPr="00EF646B" w14:paraId="294E9B2E" w14:textId="77777777" w:rsidTr="005B0DCE">
        <w:trPr>
          <w:trHeight w:val="155"/>
          <w:tblHeader/>
        </w:trPr>
        <w:tc>
          <w:tcPr>
            <w:tcW w:w="1811" w:type="pct"/>
          </w:tcPr>
          <w:p w14:paraId="65E76DD7" w14:textId="77777777" w:rsidR="00C14503" w:rsidRPr="00EF646B" w:rsidRDefault="00C14503" w:rsidP="000508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0" w:name="_Hlk23863885"/>
          </w:p>
        </w:tc>
        <w:tc>
          <w:tcPr>
            <w:tcW w:w="128" w:type="pct"/>
          </w:tcPr>
          <w:p w14:paraId="7A6DC218" w14:textId="77777777" w:rsidR="00C14503" w:rsidRPr="00EF646B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6" w:type="pct"/>
            <w:gridSpan w:val="3"/>
          </w:tcPr>
          <w:p w14:paraId="5FBC0F9F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4CB03F2C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207450DB" w14:textId="77777777" w:rsidR="00C14503" w:rsidRPr="00EF646B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0DCE" w:rsidRPr="00EF646B" w14:paraId="5649F97D" w14:textId="77777777" w:rsidTr="005B0DCE">
        <w:trPr>
          <w:tblHeader/>
        </w:trPr>
        <w:tc>
          <w:tcPr>
            <w:tcW w:w="1811" w:type="pct"/>
          </w:tcPr>
          <w:p w14:paraId="47A40156" w14:textId="77777777" w:rsidR="005B0DCE" w:rsidRPr="003C34C6" w:rsidRDefault="005B0DCE" w:rsidP="005B0DC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9D420F9" w14:textId="77777777" w:rsidR="005B0DCE" w:rsidRPr="003C34C6" w:rsidRDefault="005B0DCE" w:rsidP="005B0DC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5A01DD67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3" w:type="pct"/>
          </w:tcPr>
          <w:p w14:paraId="14979675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4" w:type="pct"/>
          </w:tcPr>
          <w:p w14:paraId="1673B869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23" w:type="pct"/>
          </w:tcPr>
          <w:p w14:paraId="70764692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</w:tcPr>
          <w:p w14:paraId="047E3240" w14:textId="77777777" w:rsidR="005B0DCE" w:rsidRPr="00F64344" w:rsidRDefault="005B0DCE" w:rsidP="005B0DCE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3" w:type="pct"/>
          </w:tcPr>
          <w:p w14:paraId="785A613E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</w:tcPr>
          <w:p w14:paraId="3E5176DE" w14:textId="77777777" w:rsidR="005B0DCE" w:rsidRPr="00F64344" w:rsidRDefault="005B0DCE" w:rsidP="005B0DCE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968C8" w:rsidRPr="00EF646B" w14:paraId="5452F4DC" w14:textId="77777777" w:rsidTr="005B0DCE">
        <w:trPr>
          <w:trHeight w:val="335"/>
          <w:tblHeader/>
        </w:trPr>
        <w:tc>
          <w:tcPr>
            <w:tcW w:w="1811" w:type="pct"/>
          </w:tcPr>
          <w:p w14:paraId="6EF51E41" w14:textId="77777777" w:rsidR="001968C8" w:rsidRPr="003C34C6" w:rsidRDefault="001968C8" w:rsidP="001968C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C968864" w14:textId="77777777" w:rsidR="001968C8" w:rsidRPr="003C34C6" w:rsidRDefault="001968C8" w:rsidP="001968C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2" w:type="pct"/>
            <w:gridSpan w:val="7"/>
          </w:tcPr>
          <w:p w14:paraId="45FB4A01" w14:textId="77777777" w:rsidR="001968C8" w:rsidRPr="003C34C6" w:rsidRDefault="001968C8" w:rsidP="001968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4672" w:rsidRPr="00E12282" w14:paraId="29716A96" w14:textId="77777777" w:rsidTr="005B0DCE">
        <w:trPr>
          <w:trHeight w:val="155"/>
        </w:trPr>
        <w:tc>
          <w:tcPr>
            <w:tcW w:w="1811" w:type="pct"/>
          </w:tcPr>
          <w:p w14:paraId="0D88765D" w14:textId="77777777" w:rsidR="00624672" w:rsidRPr="003C34C6" w:rsidRDefault="00624672" w:rsidP="006246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8" w:type="pct"/>
          </w:tcPr>
          <w:p w14:paraId="47318A7A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14:paraId="529A491B" w14:textId="4632C723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864.02</w:t>
            </w:r>
          </w:p>
        </w:tc>
        <w:tc>
          <w:tcPr>
            <w:tcW w:w="123" w:type="pct"/>
            <w:vAlign w:val="bottom"/>
          </w:tcPr>
          <w:p w14:paraId="03F36209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14:paraId="2B04A2DA" w14:textId="2F1D481A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697.55</w:t>
            </w:r>
          </w:p>
        </w:tc>
        <w:tc>
          <w:tcPr>
            <w:tcW w:w="123" w:type="pct"/>
            <w:vAlign w:val="bottom"/>
          </w:tcPr>
          <w:p w14:paraId="6BE845C8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8C9F986" w14:textId="66EF0F73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35.63</w:t>
            </w:r>
          </w:p>
        </w:tc>
        <w:tc>
          <w:tcPr>
            <w:tcW w:w="123" w:type="pct"/>
            <w:vAlign w:val="bottom"/>
          </w:tcPr>
          <w:p w14:paraId="07766ADE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4EE6A50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39.32</w:t>
            </w:r>
          </w:p>
        </w:tc>
      </w:tr>
      <w:tr w:rsidR="00624672" w:rsidRPr="00E12282" w14:paraId="4C11C0F4" w14:textId="77777777" w:rsidTr="005B0DCE">
        <w:trPr>
          <w:trHeight w:val="155"/>
        </w:trPr>
        <w:tc>
          <w:tcPr>
            <w:tcW w:w="1811" w:type="pct"/>
          </w:tcPr>
          <w:p w14:paraId="7F12C911" w14:textId="77777777" w:rsidR="00624672" w:rsidRPr="003C34C6" w:rsidRDefault="00624672" w:rsidP="006246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8" w:type="pct"/>
          </w:tcPr>
          <w:p w14:paraId="0EB88372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14:paraId="5797600A" w14:textId="5E5C8970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190.01</w:t>
            </w:r>
          </w:p>
        </w:tc>
        <w:tc>
          <w:tcPr>
            <w:tcW w:w="123" w:type="pct"/>
            <w:vAlign w:val="bottom"/>
          </w:tcPr>
          <w:p w14:paraId="654C3F3D" w14:textId="77777777" w:rsidR="00624672" w:rsidRPr="004A4B34" w:rsidRDefault="00624672" w:rsidP="0062467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4" w:type="pct"/>
            <w:vAlign w:val="bottom"/>
          </w:tcPr>
          <w:p w14:paraId="3922FEAC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114.60</w:t>
            </w:r>
          </w:p>
        </w:tc>
        <w:tc>
          <w:tcPr>
            <w:tcW w:w="123" w:type="pct"/>
            <w:vAlign w:val="bottom"/>
          </w:tcPr>
          <w:p w14:paraId="0E90DB76" w14:textId="77777777" w:rsidR="00624672" w:rsidRPr="004A4B34" w:rsidRDefault="00624672" w:rsidP="0062467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66400293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56.05</w:t>
            </w:r>
          </w:p>
        </w:tc>
        <w:tc>
          <w:tcPr>
            <w:tcW w:w="123" w:type="pct"/>
            <w:vAlign w:val="bottom"/>
          </w:tcPr>
          <w:p w14:paraId="40AFB0E5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2F2225D2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55.86</w:t>
            </w:r>
          </w:p>
        </w:tc>
      </w:tr>
      <w:tr w:rsidR="00624672" w:rsidRPr="00E12282" w14:paraId="6DF150EF" w14:textId="77777777" w:rsidTr="005B0DCE">
        <w:trPr>
          <w:trHeight w:val="155"/>
        </w:trPr>
        <w:tc>
          <w:tcPr>
            <w:tcW w:w="1811" w:type="pct"/>
          </w:tcPr>
          <w:p w14:paraId="60243E69" w14:textId="77777777" w:rsidR="00624672" w:rsidRPr="003C34C6" w:rsidRDefault="00624672" w:rsidP="006246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ค่าซ่อมแซมดูแลรักษา</w:t>
            </w:r>
          </w:p>
        </w:tc>
        <w:tc>
          <w:tcPr>
            <w:tcW w:w="128" w:type="pct"/>
          </w:tcPr>
          <w:p w14:paraId="697B1FF4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3385BD5E" w14:textId="4C891BFB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104.34</w:t>
            </w:r>
          </w:p>
        </w:tc>
        <w:tc>
          <w:tcPr>
            <w:tcW w:w="123" w:type="pct"/>
            <w:vAlign w:val="bottom"/>
          </w:tcPr>
          <w:p w14:paraId="2CBE7DF1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14:paraId="22F24245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105.68</w:t>
            </w:r>
          </w:p>
        </w:tc>
        <w:tc>
          <w:tcPr>
            <w:tcW w:w="123" w:type="pct"/>
            <w:vAlign w:val="bottom"/>
          </w:tcPr>
          <w:p w14:paraId="42E521FD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B55C757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1.18</w:t>
            </w:r>
          </w:p>
        </w:tc>
        <w:tc>
          <w:tcPr>
            <w:tcW w:w="123" w:type="pct"/>
            <w:vAlign w:val="bottom"/>
          </w:tcPr>
          <w:p w14:paraId="54CD4C0A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2EB0A26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1.</w:t>
            </w: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</w:tr>
      <w:tr w:rsidR="00624672" w:rsidRPr="00E12282" w14:paraId="27B32A13" w14:textId="77777777" w:rsidTr="005B0DCE">
        <w:trPr>
          <w:trHeight w:val="155"/>
        </w:trPr>
        <w:tc>
          <w:tcPr>
            <w:tcW w:w="1811" w:type="pct"/>
          </w:tcPr>
          <w:p w14:paraId="5DBAC7B3" w14:textId="77777777" w:rsidR="00624672" w:rsidRPr="003C34C6" w:rsidRDefault="00624672" w:rsidP="00624672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8" w:type="pct"/>
          </w:tcPr>
          <w:p w14:paraId="618C0700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53F57732" w14:textId="4BD8B9AE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98.62</w:t>
            </w:r>
          </w:p>
        </w:tc>
        <w:tc>
          <w:tcPr>
            <w:tcW w:w="123" w:type="pct"/>
            <w:vAlign w:val="bottom"/>
          </w:tcPr>
          <w:p w14:paraId="0AEA9E19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14:paraId="65BFCBE5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89.90</w:t>
            </w:r>
          </w:p>
        </w:tc>
        <w:tc>
          <w:tcPr>
            <w:tcW w:w="123" w:type="pct"/>
            <w:vAlign w:val="bottom"/>
          </w:tcPr>
          <w:p w14:paraId="09FDED7B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D8C40A0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27.48</w:t>
            </w:r>
          </w:p>
        </w:tc>
        <w:tc>
          <w:tcPr>
            <w:tcW w:w="123" w:type="pct"/>
            <w:vAlign w:val="bottom"/>
          </w:tcPr>
          <w:p w14:paraId="38983C20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43477729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3.21</w:t>
            </w:r>
          </w:p>
        </w:tc>
      </w:tr>
      <w:tr w:rsidR="00624672" w:rsidRPr="00E12282" w14:paraId="76489A2E" w14:textId="77777777" w:rsidTr="005B0DCE">
        <w:trPr>
          <w:trHeight w:val="155"/>
        </w:trPr>
        <w:tc>
          <w:tcPr>
            <w:tcW w:w="1811" w:type="pct"/>
          </w:tcPr>
          <w:p w14:paraId="1F61EE00" w14:textId="77777777" w:rsidR="00624672" w:rsidRPr="003C34C6" w:rsidRDefault="00624672" w:rsidP="006246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8" w:type="pct"/>
          </w:tcPr>
          <w:p w14:paraId="0AF43A57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bottom"/>
          </w:tcPr>
          <w:p w14:paraId="566EC1E5" w14:textId="79D1F5B7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94.19</w:t>
            </w:r>
          </w:p>
        </w:tc>
        <w:tc>
          <w:tcPr>
            <w:tcW w:w="123" w:type="pct"/>
            <w:vAlign w:val="bottom"/>
          </w:tcPr>
          <w:p w14:paraId="7211410F" w14:textId="77777777" w:rsidR="00624672" w:rsidRPr="004A4B34" w:rsidRDefault="00624672" w:rsidP="0062467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4" w:type="pct"/>
            <w:vAlign w:val="bottom"/>
          </w:tcPr>
          <w:p w14:paraId="1AF9D89C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79.98</w:t>
            </w:r>
          </w:p>
        </w:tc>
        <w:tc>
          <w:tcPr>
            <w:tcW w:w="123" w:type="pct"/>
            <w:vAlign w:val="bottom"/>
          </w:tcPr>
          <w:p w14:paraId="7DF78B65" w14:textId="77777777" w:rsidR="00624672" w:rsidRPr="004A4B34" w:rsidRDefault="00624672" w:rsidP="0062467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vAlign w:val="bottom"/>
          </w:tcPr>
          <w:p w14:paraId="1CABA0C6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1.43</w:t>
            </w:r>
          </w:p>
        </w:tc>
        <w:tc>
          <w:tcPr>
            <w:tcW w:w="123" w:type="pct"/>
            <w:vAlign w:val="bottom"/>
          </w:tcPr>
          <w:p w14:paraId="7F4381CD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BD78650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1.03</w:t>
            </w:r>
          </w:p>
        </w:tc>
      </w:tr>
      <w:tr w:rsidR="00624672" w:rsidRPr="00E12282" w14:paraId="01D980FB" w14:textId="77777777" w:rsidTr="005B0DCE">
        <w:trPr>
          <w:trHeight w:val="155"/>
        </w:trPr>
        <w:tc>
          <w:tcPr>
            <w:tcW w:w="1811" w:type="pct"/>
          </w:tcPr>
          <w:p w14:paraId="3848642A" w14:textId="77777777" w:rsidR="00624672" w:rsidRPr="003C34C6" w:rsidRDefault="00624672" w:rsidP="00624672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8" w:type="pct"/>
          </w:tcPr>
          <w:p w14:paraId="4C375F52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350B23F" w14:textId="77053B9A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48.57</w:t>
            </w:r>
          </w:p>
        </w:tc>
        <w:tc>
          <w:tcPr>
            <w:tcW w:w="123" w:type="pct"/>
          </w:tcPr>
          <w:p w14:paraId="49D2CC1D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6ED5B57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34.21</w:t>
            </w:r>
          </w:p>
        </w:tc>
        <w:tc>
          <w:tcPr>
            <w:tcW w:w="123" w:type="pct"/>
          </w:tcPr>
          <w:p w14:paraId="4AD5EB2D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BABFDA2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23" w:type="pct"/>
          </w:tcPr>
          <w:p w14:paraId="602DF2FC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5DCFA428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4.46</w:t>
            </w:r>
          </w:p>
        </w:tc>
      </w:tr>
      <w:tr w:rsidR="00624672" w:rsidRPr="00E12282" w14:paraId="6487B484" w14:textId="77777777" w:rsidTr="005B0DCE">
        <w:trPr>
          <w:trHeight w:val="155"/>
        </w:trPr>
        <w:tc>
          <w:tcPr>
            <w:tcW w:w="1811" w:type="pct"/>
          </w:tcPr>
          <w:p w14:paraId="0E146A43" w14:textId="6B6A0F99" w:rsidR="00624672" w:rsidRPr="003C34C6" w:rsidRDefault="00624672" w:rsidP="00624672">
            <w:pPr>
              <w:ind w:right="-2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28" w:type="pct"/>
          </w:tcPr>
          <w:p w14:paraId="403D510D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B5B28DB" w14:textId="74A2AA0F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40.97</w:t>
            </w:r>
          </w:p>
        </w:tc>
        <w:tc>
          <w:tcPr>
            <w:tcW w:w="123" w:type="pct"/>
          </w:tcPr>
          <w:p w14:paraId="433B17D3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4D0DD151" w14:textId="1BE7E86F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43.06</w:t>
            </w:r>
          </w:p>
        </w:tc>
        <w:tc>
          <w:tcPr>
            <w:tcW w:w="123" w:type="pct"/>
          </w:tcPr>
          <w:p w14:paraId="2623FE33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DDBA1F9" w14:textId="2ACCA8D1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7DE1B72D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573D44DD" w14:textId="08752023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C34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4672" w:rsidRPr="00E12282" w14:paraId="58356731" w14:textId="77777777" w:rsidTr="005B0DCE">
        <w:trPr>
          <w:trHeight w:val="155"/>
        </w:trPr>
        <w:tc>
          <w:tcPr>
            <w:tcW w:w="1811" w:type="pct"/>
          </w:tcPr>
          <w:p w14:paraId="1035C69F" w14:textId="77777777" w:rsidR="00624672" w:rsidRPr="003C34C6" w:rsidRDefault="00624672" w:rsidP="00624672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28" w:type="pct"/>
          </w:tcPr>
          <w:p w14:paraId="7A118665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D5DD039" w14:textId="4AFF80D1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32.22</w:t>
            </w:r>
          </w:p>
        </w:tc>
        <w:tc>
          <w:tcPr>
            <w:tcW w:w="123" w:type="pct"/>
          </w:tcPr>
          <w:p w14:paraId="6309D42D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0B1DA867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32.09</w:t>
            </w:r>
          </w:p>
        </w:tc>
        <w:tc>
          <w:tcPr>
            <w:tcW w:w="123" w:type="pct"/>
          </w:tcPr>
          <w:p w14:paraId="0BD23A08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B090ABE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5.15</w:t>
            </w:r>
          </w:p>
        </w:tc>
        <w:tc>
          <w:tcPr>
            <w:tcW w:w="123" w:type="pct"/>
          </w:tcPr>
          <w:p w14:paraId="44EDD997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3C14307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C34C6">
              <w:rPr>
                <w:rFonts w:ascii="Angsana New" w:hAnsi="Angsana New" w:hint="cs"/>
                <w:sz w:val="30"/>
                <w:szCs w:val="30"/>
                <w:cs/>
              </w:rPr>
              <w:t>11.25</w:t>
            </w:r>
          </w:p>
        </w:tc>
      </w:tr>
      <w:tr w:rsidR="00624672" w:rsidRPr="00E12282" w14:paraId="78704703" w14:textId="77777777" w:rsidTr="005B0DCE">
        <w:trPr>
          <w:trHeight w:val="155"/>
        </w:trPr>
        <w:tc>
          <w:tcPr>
            <w:tcW w:w="1811" w:type="pct"/>
          </w:tcPr>
          <w:p w14:paraId="5D118C97" w14:textId="75FA5C0C" w:rsidR="00624672" w:rsidRPr="003C34C6" w:rsidRDefault="00624672" w:rsidP="00624672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" w:type="pct"/>
          </w:tcPr>
          <w:p w14:paraId="054B7365" w14:textId="77777777" w:rsidR="00624672" w:rsidRPr="003C34C6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A96AACE" w14:textId="766443BA" w:rsidR="00624672" w:rsidRPr="004A4B34" w:rsidRDefault="00CE7FAD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202.64</w:t>
            </w:r>
            <w:bookmarkStart w:id="11" w:name="_GoBack"/>
            <w:bookmarkEnd w:id="11"/>
          </w:p>
        </w:tc>
        <w:tc>
          <w:tcPr>
            <w:tcW w:w="123" w:type="pct"/>
          </w:tcPr>
          <w:p w14:paraId="412374C2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0842FABD" w14:textId="660DC4D1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164.70</w:t>
            </w:r>
          </w:p>
        </w:tc>
        <w:tc>
          <w:tcPr>
            <w:tcW w:w="123" w:type="pct"/>
          </w:tcPr>
          <w:p w14:paraId="0C99EA59" w14:textId="77777777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C008F7" w14:textId="574CD4A4" w:rsidR="00624672" w:rsidRPr="004A4B34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24.54</w:t>
            </w:r>
          </w:p>
        </w:tc>
        <w:tc>
          <w:tcPr>
            <w:tcW w:w="123" w:type="pct"/>
          </w:tcPr>
          <w:p w14:paraId="6D249AC8" w14:textId="77777777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052ED8F" w14:textId="2DF1A9CF" w:rsidR="00624672" w:rsidRPr="003C34C6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81.62</w:t>
            </w:r>
          </w:p>
        </w:tc>
      </w:tr>
      <w:tr w:rsidR="00624672" w:rsidRPr="00EF646B" w14:paraId="536F1434" w14:textId="77777777" w:rsidTr="005B0DCE">
        <w:trPr>
          <w:trHeight w:val="155"/>
        </w:trPr>
        <w:tc>
          <w:tcPr>
            <w:tcW w:w="1811" w:type="pct"/>
          </w:tcPr>
          <w:p w14:paraId="5F21B96E" w14:textId="77777777" w:rsidR="00624672" w:rsidRPr="00E135A2" w:rsidRDefault="00624672" w:rsidP="0062467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</w:tcPr>
          <w:p w14:paraId="2BD39C43" w14:textId="77777777" w:rsidR="00624672" w:rsidRPr="00E135A2" w:rsidRDefault="00624672" w:rsidP="0062467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E6E02" w14:textId="77777777" w:rsidR="00624672" w:rsidRPr="00E135A2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1,675.58</w:t>
            </w:r>
          </w:p>
        </w:tc>
        <w:tc>
          <w:tcPr>
            <w:tcW w:w="123" w:type="pct"/>
            <w:vAlign w:val="bottom"/>
          </w:tcPr>
          <w:p w14:paraId="5A6F415B" w14:textId="77777777" w:rsidR="00624672" w:rsidRPr="00E135A2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B18FF" w14:textId="3A2D1CB2" w:rsidR="00624672" w:rsidRPr="00E135A2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5A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361.77</w:t>
            </w:r>
          </w:p>
        </w:tc>
        <w:tc>
          <w:tcPr>
            <w:tcW w:w="123" w:type="pct"/>
            <w:vAlign w:val="bottom"/>
          </w:tcPr>
          <w:p w14:paraId="056ADFC8" w14:textId="77777777" w:rsidR="00624672" w:rsidRPr="00E135A2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7B9EB" w14:textId="577F07DD" w:rsidR="00624672" w:rsidRPr="00E135A2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161.47</w:t>
            </w:r>
          </w:p>
        </w:tc>
        <w:tc>
          <w:tcPr>
            <w:tcW w:w="123" w:type="pct"/>
            <w:vAlign w:val="bottom"/>
          </w:tcPr>
          <w:p w14:paraId="59446A66" w14:textId="77777777" w:rsidR="00624672" w:rsidRPr="00E135A2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2B8FA" w14:textId="77777777" w:rsidR="00624672" w:rsidRPr="00E135A2" w:rsidRDefault="00624672" w:rsidP="0062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198.06</w:t>
            </w:r>
          </w:p>
        </w:tc>
      </w:tr>
      <w:bookmarkEnd w:id="9"/>
      <w:bookmarkEnd w:id="10"/>
    </w:tbl>
    <w:p w14:paraId="6766F05F" w14:textId="77777777" w:rsidR="005F68CA" w:rsidRPr="00D131EB" w:rsidRDefault="005F68CA" w:rsidP="0003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A06878C" w14:textId="77777777" w:rsidR="00FD1DC3" w:rsidRPr="00EF646B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5971B1" w:rsidRPr="00EF646B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EF646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278AD403" w14:textId="77777777" w:rsidR="00FD1DC3" w:rsidRPr="00D131EB" w:rsidRDefault="00FD1DC3" w:rsidP="00682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1"/>
        <w:gridCol w:w="1261"/>
        <w:gridCol w:w="269"/>
        <w:gridCol w:w="1255"/>
        <w:gridCol w:w="265"/>
        <w:gridCol w:w="1179"/>
        <w:gridCol w:w="271"/>
        <w:gridCol w:w="1259"/>
      </w:tblGrid>
      <w:tr w:rsidR="00742258" w:rsidRPr="00EF646B" w14:paraId="397E38A2" w14:textId="77777777" w:rsidTr="00232D11">
        <w:trPr>
          <w:tblHeader/>
        </w:trPr>
        <w:tc>
          <w:tcPr>
            <w:tcW w:w="1509" w:type="pct"/>
          </w:tcPr>
          <w:p w14:paraId="13F43BE1" w14:textId="77777777" w:rsidR="00FD1DC3" w:rsidRPr="00EF646B" w:rsidRDefault="00FD1DC3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1BA9D07A" w14:textId="77777777" w:rsidR="00FD1DC3" w:rsidRPr="00EF646B" w:rsidRDefault="00FD1DC3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0" w:type="pct"/>
            <w:gridSpan w:val="3"/>
          </w:tcPr>
          <w:p w14:paraId="5CAF9277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5692B745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558DBC50" w14:textId="77777777" w:rsidR="00FD1DC3" w:rsidRPr="00EF646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258" w:rsidRPr="00EF646B" w14:paraId="6ED6943B" w14:textId="77777777" w:rsidTr="00232D11">
        <w:trPr>
          <w:tblHeader/>
        </w:trPr>
        <w:tc>
          <w:tcPr>
            <w:tcW w:w="1509" w:type="pct"/>
          </w:tcPr>
          <w:p w14:paraId="3A4F6416" w14:textId="77777777" w:rsidR="00301F9C" w:rsidRPr="00EF646B" w:rsidRDefault="00301F9C" w:rsidP="0030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12BF738A" w14:textId="77777777" w:rsidR="00301F9C" w:rsidRPr="00301F9C" w:rsidRDefault="00301F9C" w:rsidP="00301F9C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01F9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61" w:type="pct"/>
          </w:tcPr>
          <w:p w14:paraId="55C03CEA" w14:textId="77777777" w:rsidR="00301F9C" w:rsidRPr="00F64344" w:rsidRDefault="00301F9C" w:rsidP="00301F9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1" w:type="pct"/>
          </w:tcPr>
          <w:p w14:paraId="4AEDB74C" w14:textId="77777777" w:rsidR="00301F9C" w:rsidRPr="00F64344" w:rsidRDefault="00301F9C" w:rsidP="00301F9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8" w:type="pct"/>
          </w:tcPr>
          <w:p w14:paraId="1C9DB3BB" w14:textId="77777777" w:rsidR="00301F9C" w:rsidRPr="00F64344" w:rsidRDefault="00301F9C" w:rsidP="00301F9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9" w:type="pct"/>
          </w:tcPr>
          <w:p w14:paraId="6904CD98" w14:textId="77777777" w:rsidR="00301F9C" w:rsidRPr="00F64344" w:rsidRDefault="00301F9C" w:rsidP="00301F9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7850370D" w14:textId="77777777" w:rsidR="00301F9C" w:rsidRPr="00F64344" w:rsidRDefault="00301F9C" w:rsidP="00301F9C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2" w:type="pct"/>
          </w:tcPr>
          <w:p w14:paraId="385CF113" w14:textId="77777777" w:rsidR="00301F9C" w:rsidRPr="00F64344" w:rsidRDefault="00301F9C" w:rsidP="00301F9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0" w:type="pct"/>
          </w:tcPr>
          <w:p w14:paraId="60992969" w14:textId="77777777" w:rsidR="00301F9C" w:rsidRPr="00F64344" w:rsidRDefault="00301F9C" w:rsidP="00301F9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D36DB" w:rsidRPr="00EF646B" w14:paraId="0E6C07AE" w14:textId="77777777" w:rsidTr="00232D11">
        <w:trPr>
          <w:tblHeader/>
        </w:trPr>
        <w:tc>
          <w:tcPr>
            <w:tcW w:w="1509" w:type="pct"/>
          </w:tcPr>
          <w:p w14:paraId="39019BA3" w14:textId="77777777"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0DBC8DF7" w14:textId="77777777" w:rsidR="005D36DB" w:rsidRPr="00EF646B" w:rsidRDefault="005D36DB" w:rsidP="005D3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18" w:type="pct"/>
            <w:gridSpan w:val="7"/>
          </w:tcPr>
          <w:p w14:paraId="159EF6BA" w14:textId="77777777" w:rsidR="005D36DB" w:rsidRPr="00EF646B" w:rsidRDefault="005D36DB" w:rsidP="005D36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42258" w:rsidRPr="004A4B34" w14:paraId="2E6A8C9D" w14:textId="77777777" w:rsidTr="00232D11">
        <w:tc>
          <w:tcPr>
            <w:tcW w:w="1509" w:type="pct"/>
          </w:tcPr>
          <w:p w14:paraId="616F43F9" w14:textId="77777777" w:rsidR="00373D2A" w:rsidRPr="004A4B34" w:rsidRDefault="00373D2A" w:rsidP="00373D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4A4B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4B34">
              <w:rPr>
                <w:rFonts w:ascii="Angsana New" w:hAnsi="Angsana New"/>
                <w:sz w:val="30"/>
                <w:szCs w:val="30"/>
                <w:cs/>
              </w:rPr>
              <w:t>ค่าจ้างและโบนัส</w:t>
            </w:r>
          </w:p>
        </w:tc>
        <w:tc>
          <w:tcPr>
            <w:tcW w:w="472" w:type="pct"/>
          </w:tcPr>
          <w:p w14:paraId="048F9648" w14:textId="77777777" w:rsidR="00373D2A" w:rsidRPr="004A4B34" w:rsidRDefault="00373D2A" w:rsidP="00373D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1384EE13" w14:textId="3E7015D5" w:rsidR="00373D2A" w:rsidRPr="004A4B34" w:rsidRDefault="004B72E4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93</w:t>
            </w:r>
            <w:r w:rsidR="00CE6733">
              <w:rPr>
                <w:rFonts w:ascii="Angsana New" w:hAnsi="Angsana New"/>
                <w:sz w:val="30"/>
                <w:szCs w:val="30"/>
              </w:rPr>
              <w:t>9.45</w:t>
            </w:r>
          </w:p>
        </w:tc>
        <w:tc>
          <w:tcPr>
            <w:tcW w:w="141" w:type="pct"/>
          </w:tcPr>
          <w:p w14:paraId="6DADFEEE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4719DADC" w14:textId="3AFF8336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7</w:t>
            </w:r>
            <w:r w:rsidR="004B72E4" w:rsidRPr="004A4B34">
              <w:rPr>
                <w:rFonts w:ascii="Angsana New" w:hAnsi="Angsana New"/>
                <w:sz w:val="30"/>
                <w:szCs w:val="30"/>
              </w:rPr>
              <w:t>92.47</w:t>
            </w:r>
          </w:p>
        </w:tc>
        <w:tc>
          <w:tcPr>
            <w:tcW w:w="139" w:type="pct"/>
          </w:tcPr>
          <w:p w14:paraId="45EE0110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ABA62B" w14:textId="1EAD1F3B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2</w:t>
            </w:r>
            <w:r w:rsidR="00CE6733">
              <w:rPr>
                <w:rFonts w:ascii="Angsana New" w:hAnsi="Angsana New"/>
                <w:sz w:val="30"/>
                <w:szCs w:val="30"/>
              </w:rPr>
              <w:t>53.80</w:t>
            </w:r>
          </w:p>
        </w:tc>
        <w:tc>
          <w:tcPr>
            <w:tcW w:w="142" w:type="pct"/>
          </w:tcPr>
          <w:p w14:paraId="121293EB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DC15F1B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232.67</w:t>
            </w:r>
          </w:p>
        </w:tc>
      </w:tr>
      <w:tr w:rsidR="00742258" w:rsidRPr="004A4B34" w14:paraId="53653880" w14:textId="77777777" w:rsidTr="00232D11">
        <w:tc>
          <w:tcPr>
            <w:tcW w:w="1509" w:type="pct"/>
          </w:tcPr>
          <w:p w14:paraId="48A13BFA" w14:textId="77777777" w:rsidR="00373D2A" w:rsidRPr="004A4B34" w:rsidRDefault="00373D2A" w:rsidP="00373D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472" w:type="pct"/>
          </w:tcPr>
          <w:p w14:paraId="6C86B099" w14:textId="77777777" w:rsidR="00373D2A" w:rsidRPr="004A4B34" w:rsidRDefault="00373D2A" w:rsidP="00373D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4B34">
              <w:rPr>
                <w:rFonts w:ascii="Angsana New" w:hAnsi="Angsana New"/>
                <w:i/>
                <w:iCs/>
                <w:sz w:val="30"/>
                <w:szCs w:val="30"/>
              </w:rPr>
              <w:t>24</w:t>
            </w:r>
          </w:p>
        </w:tc>
        <w:tc>
          <w:tcPr>
            <w:tcW w:w="661" w:type="pct"/>
          </w:tcPr>
          <w:p w14:paraId="0631C211" w14:textId="77777777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43.15</w:t>
            </w:r>
          </w:p>
        </w:tc>
        <w:tc>
          <w:tcPr>
            <w:tcW w:w="141" w:type="pct"/>
          </w:tcPr>
          <w:p w14:paraId="3DEEA99E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7EDE905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21.72</w:t>
            </w:r>
          </w:p>
        </w:tc>
        <w:tc>
          <w:tcPr>
            <w:tcW w:w="139" w:type="pct"/>
          </w:tcPr>
          <w:p w14:paraId="4D111764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3BB4879" w14:textId="77777777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16.32</w:t>
            </w:r>
          </w:p>
        </w:tc>
        <w:tc>
          <w:tcPr>
            <w:tcW w:w="142" w:type="pct"/>
          </w:tcPr>
          <w:p w14:paraId="62D80812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BA8AA2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7.17</w:t>
            </w:r>
          </w:p>
        </w:tc>
      </w:tr>
      <w:tr w:rsidR="00742258" w:rsidRPr="004A4B34" w14:paraId="475A0C86" w14:textId="77777777" w:rsidTr="00232D11">
        <w:tc>
          <w:tcPr>
            <w:tcW w:w="1509" w:type="pct"/>
          </w:tcPr>
          <w:p w14:paraId="6D35638F" w14:textId="77777777" w:rsidR="00373D2A" w:rsidRPr="004A4B34" w:rsidRDefault="00373D2A" w:rsidP="00373D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72" w:type="pct"/>
          </w:tcPr>
          <w:p w14:paraId="343955B8" w14:textId="77777777" w:rsidR="00373D2A" w:rsidRPr="004A4B34" w:rsidRDefault="00373D2A" w:rsidP="00373D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169A358F" w14:textId="6B5EA3EE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28.5</w:t>
            </w:r>
            <w:r w:rsidR="001657A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35056DE4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2C558D7C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22.21</w:t>
            </w:r>
          </w:p>
        </w:tc>
        <w:tc>
          <w:tcPr>
            <w:tcW w:w="139" w:type="pct"/>
          </w:tcPr>
          <w:p w14:paraId="692196BA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8A03EC1" w14:textId="77777777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9.25</w:t>
            </w:r>
          </w:p>
        </w:tc>
        <w:tc>
          <w:tcPr>
            <w:tcW w:w="142" w:type="pct"/>
          </w:tcPr>
          <w:p w14:paraId="46943C24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D41C9A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7.42</w:t>
            </w:r>
          </w:p>
        </w:tc>
      </w:tr>
      <w:tr w:rsidR="00742258" w:rsidRPr="004A4B34" w14:paraId="7F6D4D70" w14:textId="77777777" w:rsidTr="00232D11">
        <w:tc>
          <w:tcPr>
            <w:tcW w:w="1509" w:type="pct"/>
          </w:tcPr>
          <w:p w14:paraId="649F3C95" w14:textId="77777777" w:rsidR="00373D2A" w:rsidRPr="004A4B34" w:rsidRDefault="00373D2A" w:rsidP="00373D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72" w:type="pct"/>
          </w:tcPr>
          <w:p w14:paraId="4BE3FA0B" w14:textId="77777777" w:rsidR="00373D2A" w:rsidRPr="004A4B34" w:rsidRDefault="00373D2A" w:rsidP="00373D2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3FC50A4" w14:textId="6E154477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10</w:t>
            </w:r>
            <w:r w:rsidR="001657A7">
              <w:rPr>
                <w:rFonts w:ascii="Angsana New" w:hAnsi="Angsana New"/>
                <w:sz w:val="30"/>
                <w:szCs w:val="30"/>
              </w:rPr>
              <w:t>3.49</w:t>
            </w:r>
          </w:p>
        </w:tc>
        <w:tc>
          <w:tcPr>
            <w:tcW w:w="141" w:type="pct"/>
          </w:tcPr>
          <w:p w14:paraId="01AE527D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79F2DA6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83.46</w:t>
            </w:r>
          </w:p>
        </w:tc>
        <w:tc>
          <w:tcPr>
            <w:tcW w:w="139" w:type="pct"/>
          </w:tcPr>
          <w:p w14:paraId="50A7018A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1F2D982" w14:textId="68E2683B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22.4</w:t>
            </w:r>
            <w:r w:rsidR="004B72E4" w:rsidRPr="004A4B3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4C8F29EA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2B47E01C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4B34">
              <w:rPr>
                <w:rFonts w:ascii="Angsana New" w:hAnsi="Angsana New"/>
                <w:sz w:val="30"/>
                <w:szCs w:val="30"/>
              </w:rPr>
              <w:t>22.14</w:t>
            </w:r>
          </w:p>
        </w:tc>
      </w:tr>
      <w:tr w:rsidR="00742258" w:rsidRPr="00EF646B" w14:paraId="5215F544" w14:textId="77777777" w:rsidTr="00232D11">
        <w:tc>
          <w:tcPr>
            <w:tcW w:w="1509" w:type="pct"/>
          </w:tcPr>
          <w:p w14:paraId="1F40B587" w14:textId="77777777" w:rsidR="00373D2A" w:rsidRPr="004A4B34" w:rsidRDefault="00373D2A" w:rsidP="00373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4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</w:tcPr>
          <w:p w14:paraId="1080CEFE" w14:textId="77777777" w:rsidR="00373D2A" w:rsidRPr="004A4B34" w:rsidRDefault="00373D2A" w:rsidP="00373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38919CAC" w14:textId="66CBAA3C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4B3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4B72E4" w:rsidRPr="004A4B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6733">
              <w:rPr>
                <w:rFonts w:ascii="Angsana New" w:hAnsi="Angsana New"/>
                <w:b/>
                <w:bCs/>
                <w:sz w:val="30"/>
                <w:szCs w:val="30"/>
              </w:rPr>
              <w:t>14.65</w:t>
            </w:r>
          </w:p>
        </w:tc>
        <w:tc>
          <w:tcPr>
            <w:tcW w:w="141" w:type="pct"/>
          </w:tcPr>
          <w:p w14:paraId="45344761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01A3265D" w14:textId="5CD89E7E" w:rsidR="00373D2A" w:rsidRPr="004A4B34" w:rsidRDefault="00C36DD7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4B3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B72E4" w:rsidRPr="004A4B34">
              <w:rPr>
                <w:rFonts w:ascii="Angsana New" w:hAnsi="Angsana New"/>
                <w:b/>
                <w:bCs/>
                <w:sz w:val="30"/>
                <w:szCs w:val="30"/>
              </w:rPr>
              <w:t>19.86</w:t>
            </w:r>
          </w:p>
        </w:tc>
        <w:tc>
          <w:tcPr>
            <w:tcW w:w="139" w:type="pct"/>
          </w:tcPr>
          <w:p w14:paraId="6B037441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E8FE3D6" w14:textId="2112F254" w:rsidR="00373D2A" w:rsidRPr="004A4B34" w:rsidRDefault="00CE6733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301.79</w:t>
            </w:r>
          </w:p>
        </w:tc>
        <w:tc>
          <w:tcPr>
            <w:tcW w:w="142" w:type="pct"/>
          </w:tcPr>
          <w:p w14:paraId="712488A4" w14:textId="77777777" w:rsidR="00373D2A" w:rsidRPr="004A4B34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219AFE2E" w14:textId="4FF1F5B8" w:rsidR="00373D2A" w:rsidRPr="008A5755" w:rsidRDefault="00373D2A" w:rsidP="0037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4B34">
              <w:rPr>
                <w:rFonts w:ascii="Angsana New" w:hAnsi="Angsana New"/>
                <w:b/>
                <w:bCs/>
                <w:sz w:val="30"/>
                <w:szCs w:val="30"/>
              </w:rPr>
              <w:t>269.</w:t>
            </w:r>
            <w:r w:rsidR="004B72E4" w:rsidRPr="004A4B34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</w:tr>
    </w:tbl>
    <w:p w14:paraId="2F6F0147" w14:textId="77777777" w:rsidR="00FD1DC3" w:rsidRPr="00D131EB" w:rsidRDefault="00FD1DC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0"/>
          <w:szCs w:val="20"/>
        </w:rPr>
      </w:pPr>
    </w:p>
    <w:p w14:paraId="5090D6E3" w14:textId="77777777" w:rsidR="00FD1DC3" w:rsidRPr="00EF646B" w:rsidRDefault="00FD1DC3" w:rsidP="00B7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F9090FD" w14:textId="77777777" w:rsidR="00FD1DC3" w:rsidRPr="00D131EB" w:rsidRDefault="00FD1DC3" w:rsidP="00BA4884">
      <w:pPr>
        <w:ind w:left="450"/>
        <w:rPr>
          <w:rFonts w:ascii="Angsana New" w:hAnsi="Angsana New"/>
          <w:sz w:val="20"/>
          <w:szCs w:val="20"/>
        </w:rPr>
      </w:pPr>
    </w:p>
    <w:p w14:paraId="48172189" w14:textId="19A20732" w:rsidR="00FD1DC3" w:rsidRPr="00D131EB" w:rsidRDefault="00FD1DC3" w:rsidP="00742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pacing w:val="-4"/>
          <w:sz w:val="30"/>
          <w:szCs w:val="30"/>
        </w:rPr>
      </w:pPr>
      <w:r w:rsidRPr="00D131EB">
        <w:rPr>
          <w:rFonts w:ascii="Angsana New" w:hAnsi="Angsana New"/>
          <w:spacing w:val="-4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</w:t>
      </w:r>
      <w:r w:rsidR="008A08BE" w:rsidRPr="00D131EB">
        <w:rPr>
          <w:rFonts w:ascii="Angsana New" w:hAnsi="Angsana New"/>
          <w:spacing w:val="-4"/>
          <w:sz w:val="30"/>
          <w:szCs w:val="30"/>
          <w:cs/>
        </w:rPr>
        <w:t xml:space="preserve">ในอัตราร้อยละ </w:t>
      </w:r>
      <w:r w:rsidR="00915E63" w:rsidRPr="00D131EB">
        <w:rPr>
          <w:rFonts w:ascii="Angsana New" w:hAnsi="Angsana New"/>
          <w:spacing w:val="-4"/>
          <w:sz w:val="30"/>
          <w:szCs w:val="30"/>
          <w:cs/>
        </w:rPr>
        <w:t>3</w:t>
      </w:r>
      <w:r w:rsidR="00A96E05" w:rsidRPr="00D131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A08BE" w:rsidRPr="00D131EB">
        <w:rPr>
          <w:rFonts w:ascii="Angsana New" w:hAnsi="Angsana New"/>
          <w:spacing w:val="-4"/>
          <w:sz w:val="30"/>
          <w:szCs w:val="30"/>
          <w:cs/>
        </w:rPr>
        <w:t xml:space="preserve">ถึงอัตราร้อยละ </w:t>
      </w:r>
      <w:r w:rsidR="008A08BE" w:rsidRPr="00D131EB">
        <w:rPr>
          <w:rFonts w:ascii="Angsana New" w:hAnsi="Angsana New"/>
          <w:spacing w:val="-4"/>
          <w:sz w:val="30"/>
          <w:szCs w:val="30"/>
        </w:rPr>
        <w:t>10</w:t>
      </w:r>
      <w:r w:rsidR="00A96E05" w:rsidRPr="00D131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A08BE" w:rsidRPr="00D131EB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F61B4C" w:rsidRPr="00D131EB">
        <w:rPr>
          <w:rFonts w:ascii="Angsana New" w:hAnsi="Angsana New" w:hint="cs"/>
          <w:i/>
          <w:iCs/>
          <w:spacing w:val="-4"/>
          <w:sz w:val="30"/>
          <w:szCs w:val="30"/>
          <w:cs/>
        </w:rPr>
        <w:t>30 กันยายน 256</w:t>
      </w:r>
      <w:r w:rsidR="00BE643D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8A08BE" w:rsidRPr="00D131EB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8A08BE" w:rsidRPr="00D131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อัตราร้อยละ </w:t>
      </w:r>
      <w:r w:rsidR="00753D46" w:rsidRPr="00D131EB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1F5687" w:rsidRPr="00D131E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1F5687" w:rsidRPr="00D131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ถึงอัตราร้อยละ </w:t>
      </w:r>
      <w:r w:rsidR="001F5687" w:rsidRPr="00D131EB">
        <w:rPr>
          <w:rFonts w:ascii="Angsana New" w:hAnsi="Angsana New"/>
          <w:i/>
          <w:iCs/>
          <w:spacing w:val="-4"/>
          <w:sz w:val="30"/>
          <w:szCs w:val="30"/>
        </w:rPr>
        <w:t>10</w:t>
      </w:r>
      <w:r w:rsidR="008A08BE" w:rsidRPr="00D131EB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A96E05" w:rsidRPr="00D131E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A08BE" w:rsidRPr="00D131EB">
        <w:rPr>
          <w:rFonts w:ascii="Angsana New" w:hAnsi="Angsana New"/>
          <w:spacing w:val="-4"/>
          <w:sz w:val="30"/>
          <w:szCs w:val="30"/>
          <w:cs/>
        </w:rPr>
        <w:t>ของเงินเดือน</w:t>
      </w:r>
      <w:r w:rsidR="00A96E05" w:rsidRPr="00D131EB">
        <w:rPr>
          <w:rFonts w:ascii="Angsana New" w:hAnsi="Angsana New"/>
          <w:spacing w:val="-4"/>
          <w:sz w:val="30"/>
          <w:szCs w:val="30"/>
          <w:cs/>
        </w:rPr>
        <w:t>ทุกเดือน</w:t>
      </w:r>
      <w:r w:rsidR="008A08BE" w:rsidRPr="00D131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131EB">
        <w:rPr>
          <w:rFonts w:ascii="Angsana New" w:hAnsi="Angsana New"/>
          <w:spacing w:val="-4"/>
          <w:sz w:val="30"/>
          <w:szCs w:val="30"/>
          <w:cs/>
        </w:rPr>
        <w:t>และกลุ่มบริษัทจ่ายสมทบในอัตราร้อยละ</w:t>
      </w:r>
      <w:r w:rsidR="00962163" w:rsidRPr="00D131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15E63" w:rsidRPr="00D131EB">
        <w:rPr>
          <w:rFonts w:ascii="Angsana New" w:hAnsi="Angsana New"/>
          <w:spacing w:val="-4"/>
          <w:sz w:val="30"/>
          <w:szCs w:val="30"/>
          <w:cs/>
        </w:rPr>
        <w:t>3</w:t>
      </w:r>
      <w:r w:rsidR="00A96E05" w:rsidRPr="00D131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A08BE" w:rsidRPr="00D131EB">
        <w:rPr>
          <w:rFonts w:ascii="Angsana New" w:hAnsi="Angsana New"/>
          <w:spacing w:val="-4"/>
          <w:sz w:val="30"/>
          <w:szCs w:val="30"/>
          <w:cs/>
        </w:rPr>
        <w:t xml:space="preserve">ถึงอัตราร้อยละ </w:t>
      </w:r>
      <w:r w:rsidR="008A08BE" w:rsidRPr="00D131EB">
        <w:rPr>
          <w:rFonts w:ascii="Angsana New" w:hAnsi="Angsana New"/>
          <w:spacing w:val="-4"/>
          <w:sz w:val="30"/>
          <w:szCs w:val="30"/>
        </w:rPr>
        <w:t>10</w:t>
      </w:r>
      <w:r w:rsidR="009313AD" w:rsidRPr="00D131EB">
        <w:rPr>
          <w:rFonts w:ascii="Angsana New" w:hAnsi="Angsana New"/>
          <w:spacing w:val="-4"/>
          <w:sz w:val="30"/>
          <w:szCs w:val="30"/>
        </w:rPr>
        <w:t xml:space="preserve"> </w:t>
      </w:r>
      <w:r w:rsidR="001B1054" w:rsidRPr="00D131EB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F61B4C" w:rsidRPr="00D131EB">
        <w:rPr>
          <w:rFonts w:ascii="Angsana New" w:hAnsi="Angsana New" w:hint="cs"/>
          <w:i/>
          <w:iCs/>
          <w:spacing w:val="-4"/>
          <w:sz w:val="30"/>
          <w:szCs w:val="30"/>
          <w:cs/>
        </w:rPr>
        <w:t>30 กันยายน 256</w:t>
      </w:r>
      <w:r w:rsidR="00BE643D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8A08BE" w:rsidRPr="00D131EB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8A08BE" w:rsidRPr="00D131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อัตราร้อยละ </w:t>
      </w:r>
      <w:r w:rsidR="00753D46" w:rsidRPr="00D131EB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1F5687" w:rsidRPr="00D131E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1F5687" w:rsidRPr="00D131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ถึงอัตราร้อยละ </w:t>
      </w:r>
      <w:r w:rsidR="001F5687" w:rsidRPr="00D131EB">
        <w:rPr>
          <w:rFonts w:ascii="Angsana New" w:hAnsi="Angsana New"/>
          <w:i/>
          <w:iCs/>
          <w:spacing w:val="-4"/>
          <w:sz w:val="30"/>
          <w:szCs w:val="30"/>
        </w:rPr>
        <w:t>10</w:t>
      </w:r>
      <w:r w:rsidR="008A08BE" w:rsidRPr="00D131EB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A96E05" w:rsidRPr="00D131E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131EB">
        <w:rPr>
          <w:rFonts w:ascii="Angsana New" w:hAnsi="Angsana New"/>
          <w:spacing w:val="-4"/>
          <w:sz w:val="30"/>
          <w:szCs w:val="30"/>
          <w:cs/>
        </w:rPr>
        <w:t>ของเงินเดือนของพนักงาน</w:t>
      </w:r>
      <w:r w:rsidR="00EE25C6" w:rsidRPr="00D131EB">
        <w:rPr>
          <w:rFonts w:ascii="Angsana New" w:hAnsi="Angsana New"/>
          <w:spacing w:val="-4"/>
          <w:sz w:val="30"/>
          <w:szCs w:val="30"/>
          <w:cs/>
        </w:rPr>
        <w:t>ทุกเดือน</w:t>
      </w:r>
      <w:r w:rsidRPr="00D131EB">
        <w:rPr>
          <w:rFonts w:ascii="Angsana New" w:hAnsi="Angsana New"/>
          <w:spacing w:val="-4"/>
          <w:sz w:val="30"/>
          <w:szCs w:val="30"/>
          <w:cs/>
        </w:rPr>
        <w:t xml:space="preserve">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863EA82" w14:textId="77777777" w:rsidR="002F1C5B" w:rsidRPr="00EF646B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6C2843A8" w14:textId="77777777" w:rsidR="00A024B3" w:rsidRPr="00D131EB" w:rsidRDefault="00A024B3" w:rsidP="00BC54A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"/>
        </w:tabs>
        <w:spacing w:line="240" w:lineRule="auto"/>
        <w:ind w:left="540" w:firstLine="90"/>
        <w:jc w:val="thaiDistribute"/>
        <w:rPr>
          <w:rFonts w:ascii="Angsana New" w:hAnsi="Angsana New"/>
          <w:sz w:val="16"/>
          <w:szCs w:val="16"/>
        </w:rPr>
      </w:pPr>
    </w:p>
    <w:p w14:paraId="5FB87A57" w14:textId="77777777" w:rsidR="002F1C5B" w:rsidRPr="00EF646B" w:rsidRDefault="002F1C5B" w:rsidP="002D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งบ</w:t>
      </w:r>
      <w:r w:rsidR="00F61B4C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Pr="00EF646B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433A549D" w14:textId="77777777" w:rsidR="00A024B3" w:rsidRPr="00D131EB" w:rsidRDefault="00A024B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21"/>
        <w:gridCol w:w="969"/>
        <w:gridCol w:w="1170"/>
        <w:gridCol w:w="270"/>
        <w:gridCol w:w="1080"/>
        <w:gridCol w:w="270"/>
        <w:gridCol w:w="1350"/>
        <w:gridCol w:w="270"/>
        <w:gridCol w:w="999"/>
      </w:tblGrid>
      <w:tr w:rsidR="002F1C5B" w:rsidRPr="00EF646B" w14:paraId="25E120A2" w14:textId="77777777" w:rsidTr="00232D11">
        <w:tc>
          <w:tcPr>
            <w:tcW w:w="2721" w:type="dxa"/>
            <w:shd w:val="clear" w:color="auto" w:fill="FFFFFF"/>
          </w:tcPr>
          <w:p w14:paraId="2FCCF24A" w14:textId="77777777" w:rsidR="002F1C5B" w:rsidRPr="00AC4EF5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FFFFFF"/>
          </w:tcPr>
          <w:p w14:paraId="6477BFE5" w14:textId="77777777" w:rsidR="002F1C5B" w:rsidRPr="00AC4EF5" w:rsidRDefault="002F1C5B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6109AB2D" w14:textId="77777777" w:rsidR="002F1C5B" w:rsidRPr="00AC4EF5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4E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4AF8C845" w14:textId="77777777" w:rsidR="002F1C5B" w:rsidRPr="00AC4EF5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FFFFFF"/>
          </w:tcPr>
          <w:p w14:paraId="4527E0A0" w14:textId="77777777" w:rsidR="002F1C5B" w:rsidRPr="00AC4EF5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4E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365" w:rsidRPr="00B35A4C" w14:paraId="143D5C90" w14:textId="77777777" w:rsidTr="00232D11">
        <w:trPr>
          <w:trHeight w:val="425"/>
        </w:trPr>
        <w:tc>
          <w:tcPr>
            <w:tcW w:w="2721" w:type="dxa"/>
            <w:shd w:val="clear" w:color="auto" w:fill="FFFFFF"/>
          </w:tcPr>
          <w:p w14:paraId="48ADBDC5" w14:textId="77777777" w:rsidR="00236365" w:rsidRPr="00B35A4C" w:rsidRDefault="00236365" w:rsidP="00236365">
            <w:pPr>
              <w:tabs>
                <w:tab w:val="clear" w:pos="680"/>
              </w:tabs>
              <w:ind w:left="2853" w:right="-109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9" w:type="dxa"/>
            <w:shd w:val="clear" w:color="auto" w:fill="FFFFFF"/>
            <w:vAlign w:val="bottom"/>
          </w:tcPr>
          <w:p w14:paraId="4C55FD04" w14:textId="77777777" w:rsidR="00236365" w:rsidRPr="00301F9C" w:rsidRDefault="00236365" w:rsidP="00236365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01F9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9D8631D" w14:textId="77777777" w:rsidR="00236365" w:rsidRPr="00F64344" w:rsidRDefault="00236365" w:rsidP="00236365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D5F0F27" w14:textId="77777777" w:rsidR="00236365" w:rsidRPr="00F64344" w:rsidRDefault="00236365" w:rsidP="00236365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D506CF" w14:textId="77777777" w:rsidR="00236365" w:rsidRPr="00F64344" w:rsidRDefault="00236365" w:rsidP="00236365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21732385" w14:textId="77777777" w:rsidR="00236365" w:rsidRPr="00F64344" w:rsidRDefault="00236365" w:rsidP="00236365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266381" w14:textId="77777777" w:rsidR="00236365" w:rsidRPr="00F64344" w:rsidRDefault="00236365" w:rsidP="00236365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0C442ED" w14:textId="77777777" w:rsidR="00236365" w:rsidRPr="00F64344" w:rsidRDefault="00236365" w:rsidP="00236365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14:paraId="7448499F" w14:textId="77777777" w:rsidR="00236365" w:rsidRPr="00F64344" w:rsidRDefault="00236365" w:rsidP="00236365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25248F" w:rsidRPr="00EF646B" w14:paraId="590A0343" w14:textId="77777777" w:rsidTr="00232D11">
        <w:tc>
          <w:tcPr>
            <w:tcW w:w="2721" w:type="dxa"/>
          </w:tcPr>
          <w:p w14:paraId="1114C746" w14:textId="77777777" w:rsidR="0025248F" w:rsidRPr="00AC4EF5" w:rsidRDefault="0025248F" w:rsidP="0025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52D7C6E" w14:textId="77777777" w:rsidR="0025248F" w:rsidRPr="00AC4EF5" w:rsidRDefault="0025248F" w:rsidP="0025248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1D0B640D" w14:textId="77777777" w:rsidR="0025248F" w:rsidRPr="00AC4EF5" w:rsidRDefault="0025248F" w:rsidP="0025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4E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26EB" w:rsidRPr="001E2858" w14:paraId="7AE5BE57" w14:textId="77777777" w:rsidTr="00232D11">
        <w:tc>
          <w:tcPr>
            <w:tcW w:w="2721" w:type="dxa"/>
          </w:tcPr>
          <w:p w14:paraId="702C188C" w14:textId="77777777" w:rsidR="00CA26EB" w:rsidRPr="00AC4EF5" w:rsidRDefault="00CA26EB" w:rsidP="00CA26EB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C4EF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69" w:type="dxa"/>
          </w:tcPr>
          <w:p w14:paraId="66B6B2AF" w14:textId="77777777" w:rsidR="00CA26EB" w:rsidRPr="00AC4EF5" w:rsidRDefault="00CA26EB" w:rsidP="00CA26E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4EF5">
              <w:rPr>
                <w:rFonts w:ascii="Angsana New" w:hAnsi="Angsana New"/>
                <w:i/>
                <w:iCs/>
                <w:sz w:val="30"/>
                <w:szCs w:val="30"/>
              </w:rPr>
              <w:t>33</w:t>
            </w:r>
          </w:p>
        </w:tc>
        <w:tc>
          <w:tcPr>
            <w:tcW w:w="1170" w:type="dxa"/>
          </w:tcPr>
          <w:p w14:paraId="09F1DF49" w14:textId="452AD0D9" w:rsidR="00CA26EB" w:rsidRPr="004A4B34" w:rsidRDefault="003A6755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4B34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4B72E4" w:rsidRPr="004A4B3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E6733">
              <w:rPr>
                <w:rFonts w:ascii="Angsana New" w:hAnsi="Angsana New"/>
                <w:sz w:val="30"/>
                <w:szCs w:val="30"/>
                <w:lang w:val="en-US" w:bidi="th-TH"/>
              </w:rPr>
              <w:t>14.65</w:t>
            </w:r>
          </w:p>
        </w:tc>
        <w:tc>
          <w:tcPr>
            <w:tcW w:w="270" w:type="dxa"/>
          </w:tcPr>
          <w:p w14:paraId="1F0FA2BA" w14:textId="77777777" w:rsidR="00CA26EB" w:rsidRPr="004A4B34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E27DAE" w14:textId="6EF123C9" w:rsidR="00CA26EB" w:rsidRPr="004A4B34" w:rsidRDefault="003A6755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4B3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B72E4" w:rsidRPr="004A4B34">
              <w:rPr>
                <w:rFonts w:ascii="Angsana New" w:hAnsi="Angsana New"/>
                <w:sz w:val="30"/>
                <w:szCs w:val="30"/>
                <w:lang w:val="en-US" w:bidi="th-TH"/>
              </w:rPr>
              <w:t>19.86</w:t>
            </w:r>
          </w:p>
        </w:tc>
        <w:tc>
          <w:tcPr>
            <w:tcW w:w="270" w:type="dxa"/>
          </w:tcPr>
          <w:p w14:paraId="4CFC5A52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821DB07" w14:textId="3621AC7C" w:rsidR="00CA26EB" w:rsidRPr="00AC4EF5" w:rsidRDefault="00CE6733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301.79</w:t>
            </w:r>
          </w:p>
        </w:tc>
        <w:tc>
          <w:tcPr>
            <w:tcW w:w="270" w:type="dxa"/>
          </w:tcPr>
          <w:p w14:paraId="15DC49DA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14:paraId="3F09ED6A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269.</w:t>
            </w:r>
            <w:r w:rsidR="003A675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CA26EB" w:rsidRPr="001E2858" w14:paraId="500C7041" w14:textId="77777777" w:rsidTr="00232D11">
        <w:tc>
          <w:tcPr>
            <w:tcW w:w="2721" w:type="dxa"/>
          </w:tcPr>
          <w:p w14:paraId="5AC410B5" w14:textId="77777777" w:rsidR="00CA26EB" w:rsidRPr="00AC4EF5" w:rsidRDefault="00CA26EB" w:rsidP="00CA26EB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AC4EF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69" w:type="dxa"/>
          </w:tcPr>
          <w:p w14:paraId="2EC1C865" w14:textId="77777777" w:rsidR="00CA26EB" w:rsidRPr="00AC4EF5" w:rsidRDefault="00CA26EB" w:rsidP="00CA26E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319FF5" w14:textId="77777777" w:rsidR="00CA26EB" w:rsidRPr="00AC4EF5" w:rsidRDefault="003A6755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535.26</w:t>
            </w:r>
          </w:p>
        </w:tc>
        <w:tc>
          <w:tcPr>
            <w:tcW w:w="270" w:type="dxa"/>
          </w:tcPr>
          <w:p w14:paraId="19D26EF8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8F7E853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500.17</w:t>
            </w:r>
          </w:p>
        </w:tc>
        <w:tc>
          <w:tcPr>
            <w:tcW w:w="270" w:type="dxa"/>
          </w:tcPr>
          <w:p w14:paraId="199895E4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DBB0839" w14:textId="77777777" w:rsidR="00CA26EB" w:rsidRPr="00AC4EF5" w:rsidRDefault="003A6755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275.37</w:t>
            </w:r>
          </w:p>
        </w:tc>
        <w:tc>
          <w:tcPr>
            <w:tcW w:w="270" w:type="dxa"/>
          </w:tcPr>
          <w:p w14:paraId="5B37359E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14:paraId="7010D01A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255.89</w:t>
            </w:r>
          </w:p>
        </w:tc>
      </w:tr>
      <w:tr w:rsidR="00CA26EB" w:rsidRPr="001E2858" w14:paraId="2766E1F5" w14:textId="77777777" w:rsidTr="00232D11">
        <w:tc>
          <w:tcPr>
            <w:tcW w:w="2721" w:type="dxa"/>
          </w:tcPr>
          <w:p w14:paraId="083B3C5E" w14:textId="77777777" w:rsidR="00CA26EB" w:rsidRPr="00AC4EF5" w:rsidRDefault="00CA26EB" w:rsidP="00CA26EB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C4EF5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69" w:type="dxa"/>
          </w:tcPr>
          <w:p w14:paraId="638791F3" w14:textId="77777777" w:rsidR="00CA26EB" w:rsidRPr="00AC4EF5" w:rsidRDefault="00CA26EB" w:rsidP="00CA26EB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F71322" w14:textId="4429BC63" w:rsidR="00CA26EB" w:rsidRPr="00AC4EF5" w:rsidRDefault="00CE7FAD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200.44</w:t>
            </w:r>
          </w:p>
        </w:tc>
        <w:tc>
          <w:tcPr>
            <w:tcW w:w="270" w:type="dxa"/>
            <w:vAlign w:val="bottom"/>
          </w:tcPr>
          <w:p w14:paraId="3BA5E2DB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FCCDCA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 w:bidi="th-TH"/>
              </w:rPr>
              <w:t>119.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2E6F9D3E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F02BB8" w14:textId="77777777" w:rsidR="00CA26EB" w:rsidRPr="00AC4EF5" w:rsidRDefault="003A6755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56.05</w:t>
            </w:r>
          </w:p>
        </w:tc>
        <w:tc>
          <w:tcPr>
            <w:tcW w:w="270" w:type="dxa"/>
            <w:vAlign w:val="bottom"/>
          </w:tcPr>
          <w:p w14:paraId="3AC9DD4E" w14:textId="77777777" w:rsidR="00CA26EB" w:rsidRPr="00AC4EF5" w:rsidRDefault="00CA26EB" w:rsidP="00CA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D3BBA4C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/>
              </w:rPr>
              <w:t>55.86</w:t>
            </w:r>
          </w:p>
        </w:tc>
      </w:tr>
      <w:tr w:rsidR="00CA26EB" w:rsidRPr="001E2858" w14:paraId="1EDBA3E1" w14:textId="77777777" w:rsidTr="00232D11">
        <w:tc>
          <w:tcPr>
            <w:tcW w:w="2721" w:type="dxa"/>
          </w:tcPr>
          <w:p w14:paraId="30F740A8" w14:textId="77777777" w:rsidR="00CA26EB" w:rsidRPr="00AC4EF5" w:rsidRDefault="00CA26EB" w:rsidP="00CA26EB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AC4EF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969" w:type="dxa"/>
          </w:tcPr>
          <w:p w14:paraId="18783FE8" w14:textId="77777777" w:rsidR="00CA26EB" w:rsidRPr="00AC4EF5" w:rsidRDefault="00CA26EB" w:rsidP="00CA26EB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856B6" w14:textId="77777777" w:rsidR="00CA26EB" w:rsidRPr="00AC4EF5" w:rsidRDefault="003A6755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11.51</w:t>
            </w:r>
          </w:p>
        </w:tc>
        <w:tc>
          <w:tcPr>
            <w:tcW w:w="270" w:type="dxa"/>
          </w:tcPr>
          <w:p w14:paraId="04635D23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2F8B318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4EF5">
              <w:rPr>
                <w:rFonts w:ascii="Angsana New" w:hAnsi="Angsana New"/>
                <w:sz w:val="30"/>
                <w:szCs w:val="30"/>
                <w:lang w:val="en-US" w:bidi="th-TH"/>
              </w:rPr>
              <w:t>20.31</w:t>
            </w:r>
          </w:p>
        </w:tc>
        <w:tc>
          <w:tcPr>
            <w:tcW w:w="270" w:type="dxa"/>
          </w:tcPr>
          <w:p w14:paraId="49FBA671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2D074E" w14:textId="77777777" w:rsidR="00CA26EB" w:rsidRPr="00AC4EF5" w:rsidRDefault="003A6755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48.14</w:t>
            </w:r>
          </w:p>
        </w:tc>
        <w:tc>
          <w:tcPr>
            <w:tcW w:w="270" w:type="dxa"/>
          </w:tcPr>
          <w:p w14:paraId="187E1567" w14:textId="77777777" w:rsidR="00CA26EB" w:rsidRPr="00AC4EF5" w:rsidRDefault="00CA26EB" w:rsidP="00CA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3807D0A2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66.44</w:t>
            </w:r>
          </w:p>
        </w:tc>
      </w:tr>
      <w:tr w:rsidR="00CA26EB" w:rsidRPr="00EF646B" w14:paraId="6461AC3A" w14:textId="77777777" w:rsidTr="00232D11">
        <w:tc>
          <w:tcPr>
            <w:tcW w:w="2721" w:type="dxa"/>
          </w:tcPr>
          <w:p w14:paraId="6B2ABE16" w14:textId="77777777" w:rsidR="00CA26EB" w:rsidRPr="00AC4EF5" w:rsidRDefault="00CA26EB" w:rsidP="00CA26EB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AC4EF5">
              <w:rPr>
                <w:rFonts w:ascii="Angsana New" w:hAnsi="Angsana New"/>
                <w:sz w:val="30"/>
                <w:szCs w:val="30"/>
                <w:cs/>
              </w:rPr>
              <w:t>ค่าใช้จ่ายประมาณการหนี้สิน</w:t>
            </w:r>
          </w:p>
        </w:tc>
        <w:tc>
          <w:tcPr>
            <w:tcW w:w="969" w:type="dxa"/>
          </w:tcPr>
          <w:p w14:paraId="61CB398B" w14:textId="77777777" w:rsidR="00CA26EB" w:rsidRPr="00AC4EF5" w:rsidRDefault="00CA26EB" w:rsidP="00CA26EB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B6489" w14:textId="77777777" w:rsidR="00CA26EB" w:rsidRPr="00EF646B" w:rsidRDefault="003A6755" w:rsidP="00CA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CA9D8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E0CA7A6" w14:textId="77777777" w:rsidR="00CA26EB" w:rsidRPr="00EF646B" w:rsidRDefault="00CA26EB" w:rsidP="00CA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28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885F86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C577D0" w14:textId="77777777" w:rsidR="00CA26EB" w:rsidRPr="00AC4EF5" w:rsidRDefault="003A6755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0.44</w:t>
            </w:r>
          </w:p>
        </w:tc>
        <w:tc>
          <w:tcPr>
            <w:tcW w:w="270" w:type="dxa"/>
          </w:tcPr>
          <w:p w14:paraId="5A924220" w14:textId="77777777" w:rsidR="00CA26EB" w:rsidRPr="00AC4EF5" w:rsidRDefault="00CA26EB" w:rsidP="00CA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37FF9E1E" w14:textId="77777777" w:rsidR="00CA26EB" w:rsidRPr="00AC4EF5" w:rsidRDefault="00CA26EB" w:rsidP="00CA26E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00BF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.75</w:t>
            </w:r>
          </w:p>
        </w:tc>
      </w:tr>
    </w:tbl>
    <w:p w14:paraId="12192A47" w14:textId="77777777" w:rsidR="00104741" w:rsidRDefault="00104741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0"/>
          <w:szCs w:val="20"/>
        </w:rPr>
      </w:pPr>
    </w:p>
    <w:p w14:paraId="0C3F3B36" w14:textId="77777777" w:rsidR="002F1C5B" w:rsidRPr="00EF646B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14:paraId="70CF45DB" w14:textId="77777777" w:rsidR="00A024B3" w:rsidRPr="00D131EB" w:rsidRDefault="00A024B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</w:rPr>
      </w:pPr>
    </w:p>
    <w:tbl>
      <w:tblPr>
        <w:tblW w:w="9104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19"/>
        <w:gridCol w:w="812"/>
        <w:gridCol w:w="1122"/>
        <w:gridCol w:w="253"/>
        <w:gridCol w:w="1127"/>
        <w:gridCol w:w="269"/>
        <w:gridCol w:w="1167"/>
        <w:gridCol w:w="237"/>
        <w:gridCol w:w="1198"/>
      </w:tblGrid>
      <w:tr w:rsidR="005C56A9" w:rsidRPr="00EF646B" w14:paraId="6018C414" w14:textId="77777777" w:rsidTr="001A0FE6">
        <w:trPr>
          <w:trHeight w:val="155"/>
          <w:tblHeader/>
        </w:trPr>
        <w:tc>
          <w:tcPr>
            <w:tcW w:w="1603" w:type="pct"/>
          </w:tcPr>
          <w:p w14:paraId="5AB7C816" w14:textId="77777777" w:rsidR="002F1C5B" w:rsidRPr="00EF646B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5783D2A0" w14:textId="77777777" w:rsidR="002F1C5B" w:rsidRPr="00EF646B" w:rsidRDefault="002F1C5B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77342DC5" w14:textId="77777777" w:rsidR="002F1C5B" w:rsidRPr="00EF646B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7CCE31E" w14:textId="77777777" w:rsidR="002F1C5B" w:rsidRPr="00EF646B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7A31B5CF" w14:textId="77777777" w:rsidR="002F1C5B" w:rsidRPr="00EF646B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671" w:rsidRPr="00EF646B" w14:paraId="6859F2A7" w14:textId="77777777" w:rsidTr="001A0FE6">
        <w:trPr>
          <w:tblHeader/>
        </w:trPr>
        <w:tc>
          <w:tcPr>
            <w:tcW w:w="1603" w:type="pct"/>
          </w:tcPr>
          <w:p w14:paraId="3127131A" w14:textId="77777777" w:rsidR="00AA1671" w:rsidRPr="00EF646B" w:rsidRDefault="00AA1671" w:rsidP="00AA1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  <w:vAlign w:val="bottom"/>
          </w:tcPr>
          <w:p w14:paraId="43148C22" w14:textId="77777777" w:rsidR="00AA1671" w:rsidRPr="00301F9C" w:rsidRDefault="00AA1671" w:rsidP="00AA1671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01F9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16" w:type="pct"/>
          </w:tcPr>
          <w:p w14:paraId="0650DD54" w14:textId="77777777" w:rsidR="00AA1671" w:rsidRPr="00F64344" w:rsidRDefault="00AA1671" w:rsidP="00AA167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9" w:type="pct"/>
          </w:tcPr>
          <w:p w14:paraId="6747A559" w14:textId="77777777" w:rsidR="00AA1671" w:rsidRPr="00F64344" w:rsidRDefault="00AA1671" w:rsidP="00AA167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429F2C43" w14:textId="77777777" w:rsidR="00AA1671" w:rsidRPr="00F64344" w:rsidRDefault="00AA1671" w:rsidP="00AA167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8" w:type="pct"/>
          </w:tcPr>
          <w:p w14:paraId="6F71D383" w14:textId="77777777" w:rsidR="00AA1671" w:rsidRPr="00F64344" w:rsidRDefault="00AA1671" w:rsidP="00AA167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</w:tcPr>
          <w:p w14:paraId="7CCC4C3C" w14:textId="77777777" w:rsidR="00AA1671" w:rsidRPr="00F64344" w:rsidRDefault="00AA1671" w:rsidP="00AA1671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0" w:type="pct"/>
          </w:tcPr>
          <w:p w14:paraId="44959F8B" w14:textId="77777777" w:rsidR="00AA1671" w:rsidRPr="00F64344" w:rsidRDefault="00AA1671" w:rsidP="00AA167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3B167A2D" w14:textId="77777777" w:rsidR="00AA1671" w:rsidRPr="00F64344" w:rsidRDefault="00AA1671" w:rsidP="00AA167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9C04EF" w:rsidRPr="00EF646B" w14:paraId="49F4E0A8" w14:textId="77777777" w:rsidTr="001A0FE6">
        <w:trPr>
          <w:trHeight w:val="335"/>
          <w:tblHeader/>
        </w:trPr>
        <w:tc>
          <w:tcPr>
            <w:tcW w:w="1603" w:type="pct"/>
          </w:tcPr>
          <w:p w14:paraId="5DBED67E" w14:textId="77777777" w:rsidR="009C04EF" w:rsidRPr="00EF646B" w:rsidRDefault="009C04EF" w:rsidP="009C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7D379A34" w14:textId="77777777" w:rsidR="009C04EF" w:rsidRPr="00EF646B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51" w:type="pct"/>
            <w:gridSpan w:val="7"/>
          </w:tcPr>
          <w:p w14:paraId="5923B573" w14:textId="77777777" w:rsidR="009C04EF" w:rsidRPr="00EF646B" w:rsidRDefault="009C04EF" w:rsidP="009C04E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4EF" w:rsidRPr="00EF646B" w14:paraId="7E77E276" w14:textId="77777777" w:rsidTr="001A0FE6">
        <w:trPr>
          <w:trHeight w:val="70"/>
        </w:trPr>
        <w:tc>
          <w:tcPr>
            <w:tcW w:w="1603" w:type="pct"/>
          </w:tcPr>
          <w:p w14:paraId="525B6BBD" w14:textId="77777777"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46" w:type="pct"/>
          </w:tcPr>
          <w:p w14:paraId="18412248" w14:textId="77777777" w:rsidR="009C04EF" w:rsidRPr="00EF646B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5CCD7DC" w14:textId="77777777"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E81D322" w14:textId="77777777"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8DB2BF" w14:textId="77777777"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0EF260" w14:textId="77777777"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0750E10" w14:textId="77777777"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5A956B4" w14:textId="77777777"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4C6FF787" w14:textId="77777777" w:rsidR="009C04EF" w:rsidRPr="00EF646B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9BF" w:rsidRPr="00333C9C" w14:paraId="202E48B3" w14:textId="77777777" w:rsidTr="001A0FE6">
        <w:trPr>
          <w:trHeight w:val="155"/>
        </w:trPr>
        <w:tc>
          <w:tcPr>
            <w:tcW w:w="1603" w:type="pct"/>
          </w:tcPr>
          <w:p w14:paraId="5837C2B3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6" w:type="pct"/>
          </w:tcPr>
          <w:p w14:paraId="6E35345A" w14:textId="77777777" w:rsidR="006F09BF" w:rsidRPr="00333C9C" w:rsidRDefault="006F09BF" w:rsidP="006F09B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3C9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6" w:type="pct"/>
          </w:tcPr>
          <w:p w14:paraId="0A264D0C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A666BA5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3C922D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C09E4B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48563D6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150.66</w:t>
            </w:r>
          </w:p>
        </w:tc>
        <w:tc>
          <w:tcPr>
            <w:tcW w:w="130" w:type="pct"/>
          </w:tcPr>
          <w:p w14:paraId="2C53D240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6B59BFF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150.08</w:t>
            </w:r>
          </w:p>
        </w:tc>
      </w:tr>
      <w:tr w:rsidR="006F09BF" w:rsidRPr="00333C9C" w14:paraId="53C04276" w14:textId="77777777" w:rsidTr="001A0FE6">
        <w:trPr>
          <w:trHeight w:val="155"/>
        </w:trPr>
        <w:tc>
          <w:tcPr>
            <w:tcW w:w="1603" w:type="pct"/>
          </w:tcPr>
          <w:p w14:paraId="2AA7C44F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6" w:type="pct"/>
          </w:tcPr>
          <w:p w14:paraId="0122D6E8" w14:textId="77777777" w:rsidR="006F09BF" w:rsidRPr="00333C9C" w:rsidRDefault="006F09BF" w:rsidP="006F09B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3C9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6" w:type="pct"/>
            <w:shd w:val="clear" w:color="auto" w:fill="auto"/>
          </w:tcPr>
          <w:p w14:paraId="309B2B58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14.80</w:t>
            </w:r>
          </w:p>
        </w:tc>
        <w:tc>
          <w:tcPr>
            <w:tcW w:w="139" w:type="pct"/>
            <w:shd w:val="clear" w:color="auto" w:fill="auto"/>
          </w:tcPr>
          <w:p w14:paraId="4BDA9720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BE488E5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14.80</w:t>
            </w:r>
          </w:p>
        </w:tc>
        <w:tc>
          <w:tcPr>
            <w:tcW w:w="148" w:type="pct"/>
            <w:shd w:val="clear" w:color="auto" w:fill="auto"/>
          </w:tcPr>
          <w:p w14:paraId="29648851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0CE5E13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7FBBFCA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6FF98DC2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9BF" w:rsidRPr="00333C9C" w14:paraId="385DCBCE" w14:textId="77777777" w:rsidTr="001A0FE6">
        <w:trPr>
          <w:trHeight w:val="155"/>
        </w:trPr>
        <w:tc>
          <w:tcPr>
            <w:tcW w:w="1603" w:type="pct"/>
          </w:tcPr>
          <w:p w14:paraId="11C293CB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6" w:type="pct"/>
          </w:tcPr>
          <w:p w14:paraId="70AC8DF0" w14:textId="77777777" w:rsidR="006F09BF" w:rsidRPr="00333C9C" w:rsidRDefault="006F09BF" w:rsidP="006F09B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6CE1D0F" w14:textId="77777777" w:rsidR="006F09BF" w:rsidRPr="00251F41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316.96</w:t>
            </w:r>
          </w:p>
        </w:tc>
        <w:tc>
          <w:tcPr>
            <w:tcW w:w="139" w:type="pct"/>
            <w:shd w:val="clear" w:color="auto" w:fill="auto"/>
          </w:tcPr>
          <w:p w14:paraId="4C3D9F71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31A8777" w14:textId="77777777" w:rsidR="006F09BF" w:rsidRPr="00251F41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 w:rsidRPr="00251F41">
              <w:rPr>
                <w:rFonts w:ascii="Angsana New" w:hAnsi="Angsana New"/>
                <w:sz w:val="30"/>
                <w:szCs w:val="30"/>
              </w:rPr>
              <w:t>204.97</w:t>
            </w:r>
          </w:p>
        </w:tc>
        <w:tc>
          <w:tcPr>
            <w:tcW w:w="148" w:type="pct"/>
            <w:shd w:val="clear" w:color="auto" w:fill="auto"/>
          </w:tcPr>
          <w:p w14:paraId="5BCBE321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7D54F6B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316.96</w:t>
            </w:r>
          </w:p>
        </w:tc>
        <w:tc>
          <w:tcPr>
            <w:tcW w:w="130" w:type="pct"/>
            <w:shd w:val="clear" w:color="auto" w:fill="auto"/>
          </w:tcPr>
          <w:p w14:paraId="0D547AF7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7CFE06F4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204.97</w:t>
            </w:r>
          </w:p>
        </w:tc>
      </w:tr>
      <w:tr w:rsidR="006F09BF" w:rsidRPr="00333C9C" w14:paraId="32C11796" w14:textId="77777777" w:rsidTr="001A0FE6">
        <w:trPr>
          <w:trHeight w:val="155"/>
        </w:trPr>
        <w:tc>
          <w:tcPr>
            <w:tcW w:w="1603" w:type="pct"/>
          </w:tcPr>
          <w:p w14:paraId="01607FC5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46" w:type="pct"/>
          </w:tcPr>
          <w:p w14:paraId="6E126B8D" w14:textId="77777777" w:rsidR="006F09BF" w:rsidRPr="00333C9C" w:rsidRDefault="006F09BF" w:rsidP="006F09B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53B4E8E6" w14:textId="77777777" w:rsidR="006F09BF" w:rsidRPr="00251F41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205.46</w:t>
            </w:r>
          </w:p>
        </w:tc>
        <w:tc>
          <w:tcPr>
            <w:tcW w:w="139" w:type="pct"/>
            <w:shd w:val="clear" w:color="auto" w:fill="auto"/>
          </w:tcPr>
          <w:p w14:paraId="5E579B7D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1F505BE" w14:textId="77777777" w:rsidR="006F09BF" w:rsidRPr="00251F41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sz w:val="30"/>
                <w:szCs w:val="30"/>
              </w:rPr>
            </w:pPr>
            <w:r w:rsidRPr="00251F41">
              <w:rPr>
                <w:rFonts w:ascii="Angsana New" w:hAnsi="Angsana New"/>
                <w:sz w:val="30"/>
                <w:szCs w:val="30"/>
              </w:rPr>
              <w:t>57.7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0FEA231E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451E841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85.70</w:t>
            </w:r>
          </w:p>
        </w:tc>
        <w:tc>
          <w:tcPr>
            <w:tcW w:w="130" w:type="pct"/>
            <w:shd w:val="clear" w:color="auto" w:fill="auto"/>
          </w:tcPr>
          <w:p w14:paraId="7547BB7C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5BF074E3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35.7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09BF" w:rsidRPr="002E545A" w14:paraId="0046E486" w14:textId="77777777" w:rsidTr="001A0FE6">
        <w:trPr>
          <w:trHeight w:val="70"/>
        </w:trPr>
        <w:tc>
          <w:tcPr>
            <w:tcW w:w="1603" w:type="pct"/>
          </w:tcPr>
          <w:p w14:paraId="34B29748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46" w:type="pct"/>
          </w:tcPr>
          <w:p w14:paraId="42626B11" w14:textId="77777777" w:rsidR="006F09BF" w:rsidRPr="00333C9C" w:rsidRDefault="006F09BF" w:rsidP="006F09B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54B230B5" w14:textId="77777777" w:rsidR="006F09BF" w:rsidRPr="00251F41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537.22</w:t>
            </w:r>
          </w:p>
        </w:tc>
        <w:tc>
          <w:tcPr>
            <w:tcW w:w="139" w:type="pct"/>
            <w:shd w:val="clear" w:color="auto" w:fill="auto"/>
          </w:tcPr>
          <w:p w14:paraId="53037F2C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483298A5" w14:textId="77777777" w:rsidR="006F09BF" w:rsidRPr="00251F41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277.4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5816CDBA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7DDF45F6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553.32</w:t>
            </w:r>
          </w:p>
        </w:tc>
        <w:tc>
          <w:tcPr>
            <w:tcW w:w="130" w:type="pct"/>
            <w:shd w:val="clear" w:color="auto" w:fill="auto"/>
          </w:tcPr>
          <w:p w14:paraId="798BF60F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</w:tcPr>
          <w:p w14:paraId="096B9BDB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390.77</w:t>
            </w:r>
          </w:p>
        </w:tc>
      </w:tr>
      <w:tr w:rsidR="006F09BF" w:rsidRPr="00333C9C" w14:paraId="15BCFB0F" w14:textId="77777777" w:rsidTr="001A0FE6">
        <w:trPr>
          <w:trHeight w:val="155"/>
        </w:trPr>
        <w:tc>
          <w:tcPr>
            <w:tcW w:w="1603" w:type="pct"/>
          </w:tcPr>
          <w:p w14:paraId="3AB9927E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446" w:type="pct"/>
          </w:tcPr>
          <w:p w14:paraId="7C35ACE2" w14:textId="77777777" w:rsidR="006F09BF" w:rsidRPr="00333C9C" w:rsidRDefault="006F09BF" w:rsidP="006F09B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23662C6" w14:textId="77777777" w:rsidR="006F09BF" w:rsidRPr="00251F41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14.72</w:t>
            </w:r>
          </w:p>
        </w:tc>
        <w:tc>
          <w:tcPr>
            <w:tcW w:w="139" w:type="pct"/>
            <w:shd w:val="clear" w:color="auto" w:fill="auto"/>
          </w:tcPr>
          <w:p w14:paraId="6B780564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7673C7C2" w14:textId="77777777" w:rsidR="006F09BF" w:rsidRPr="00251F41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1F41">
              <w:rPr>
                <w:rFonts w:ascii="Angsana New" w:hAnsi="Angsana New"/>
                <w:sz w:val="30"/>
                <w:szCs w:val="30"/>
              </w:rPr>
              <w:t>11.26</w:t>
            </w:r>
          </w:p>
        </w:tc>
        <w:tc>
          <w:tcPr>
            <w:tcW w:w="148" w:type="pct"/>
            <w:shd w:val="clear" w:color="auto" w:fill="auto"/>
          </w:tcPr>
          <w:p w14:paraId="52C3562F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2ACE3AE4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0.49</w:t>
            </w:r>
          </w:p>
        </w:tc>
        <w:tc>
          <w:tcPr>
            <w:tcW w:w="130" w:type="pct"/>
            <w:shd w:val="clear" w:color="auto" w:fill="auto"/>
          </w:tcPr>
          <w:p w14:paraId="44B6134C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180F159E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</w:tr>
      <w:tr w:rsidR="006F09BF" w:rsidRPr="00333C9C" w14:paraId="7DB00C26" w14:textId="77777777" w:rsidTr="001A0FE6">
        <w:trPr>
          <w:trHeight w:val="70"/>
        </w:trPr>
        <w:tc>
          <w:tcPr>
            <w:tcW w:w="1603" w:type="pct"/>
          </w:tcPr>
          <w:p w14:paraId="0DF82BD2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 w:firstLine="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04B5C1B4" w14:textId="77777777" w:rsidR="006F09BF" w:rsidRPr="00333C9C" w:rsidRDefault="006F09BF" w:rsidP="006F09B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4C286" w14:textId="77777777" w:rsidR="006F09BF" w:rsidRPr="00251F41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551.94</w:t>
            </w:r>
          </w:p>
        </w:tc>
        <w:tc>
          <w:tcPr>
            <w:tcW w:w="139" w:type="pct"/>
            <w:shd w:val="clear" w:color="auto" w:fill="auto"/>
          </w:tcPr>
          <w:p w14:paraId="3C3767FF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D68E5" w14:textId="77777777" w:rsidR="006F09BF" w:rsidRPr="00251F41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288.7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15CDE911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2FCC8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553.81</w:t>
            </w:r>
          </w:p>
        </w:tc>
        <w:tc>
          <w:tcPr>
            <w:tcW w:w="130" w:type="pct"/>
            <w:shd w:val="clear" w:color="auto" w:fill="auto"/>
          </w:tcPr>
          <w:p w14:paraId="315842B3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38FCA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391.24</w:t>
            </w:r>
          </w:p>
        </w:tc>
      </w:tr>
      <w:tr w:rsidR="009C04EF" w:rsidRPr="00333C9C" w14:paraId="0A61E8B9" w14:textId="77777777" w:rsidTr="001A0FE6">
        <w:trPr>
          <w:trHeight w:val="155"/>
        </w:trPr>
        <w:tc>
          <w:tcPr>
            <w:tcW w:w="1603" w:type="pct"/>
          </w:tcPr>
          <w:p w14:paraId="65CF10DA" w14:textId="77777777"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 w:firstLine="4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6" w:type="pct"/>
          </w:tcPr>
          <w:p w14:paraId="53C66F8F" w14:textId="77777777" w:rsidR="009C04EF" w:rsidRPr="00333C9C" w:rsidRDefault="009C04EF" w:rsidP="009C04E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7EB29E28" w14:textId="77777777" w:rsidR="009C04EF" w:rsidRPr="00251F41" w:rsidRDefault="009C04EF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56A633D" w14:textId="77777777"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7D6DD4A0" w14:textId="77777777"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79830A8A" w14:textId="77777777"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33383942" w14:textId="77777777" w:rsidR="009C04EF" w:rsidRPr="00333C9C" w:rsidRDefault="009C04EF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EF96CD3" w14:textId="77777777"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</w:tcPr>
          <w:p w14:paraId="11D097F2" w14:textId="77777777" w:rsidR="009C04EF" w:rsidRPr="00333C9C" w:rsidRDefault="009C04EF" w:rsidP="009C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401" w:rsidRPr="00333C9C" w14:paraId="7C12F9B1" w14:textId="77777777" w:rsidTr="001A0FE6">
        <w:trPr>
          <w:trHeight w:val="155"/>
        </w:trPr>
        <w:tc>
          <w:tcPr>
            <w:tcW w:w="1603" w:type="pct"/>
          </w:tcPr>
          <w:p w14:paraId="6929B175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33C9C">
              <w:rPr>
                <w:rFonts w:ascii="Angsana New" w:hAnsi="Angsana New"/>
                <w:sz w:val="30"/>
                <w:szCs w:val="30"/>
                <w:cs/>
              </w:rPr>
              <w:t xml:space="preserve">  จำนวนที่รวมอยู่ในต้นทุนของ</w:t>
            </w:r>
          </w:p>
        </w:tc>
        <w:tc>
          <w:tcPr>
            <w:tcW w:w="446" w:type="pct"/>
          </w:tcPr>
          <w:p w14:paraId="7F89D4CE" w14:textId="77777777" w:rsidR="00474401" w:rsidRPr="00333C9C" w:rsidRDefault="00474401" w:rsidP="0047440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5B5D3FA" w14:textId="77777777" w:rsidR="00474401" w:rsidRPr="00251F41" w:rsidRDefault="00474401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B920274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B74CD71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FA55D2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BB372E" w14:textId="77777777" w:rsidR="00474401" w:rsidRPr="00333C9C" w:rsidRDefault="00474401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4083AE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B0864E2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401" w:rsidRPr="00333C9C" w14:paraId="5FC5A7AD" w14:textId="77777777" w:rsidTr="001A0FE6">
        <w:trPr>
          <w:trHeight w:val="80"/>
        </w:trPr>
        <w:tc>
          <w:tcPr>
            <w:tcW w:w="1603" w:type="pct"/>
          </w:tcPr>
          <w:p w14:paraId="7F01FDB6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 xml:space="preserve">        สินทรัพย์ที่เข้าเงื่อนไ</w:t>
            </w:r>
            <w:r w:rsidRPr="00333C9C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</w:p>
        </w:tc>
        <w:tc>
          <w:tcPr>
            <w:tcW w:w="446" w:type="pct"/>
          </w:tcPr>
          <w:p w14:paraId="0A6F21D6" w14:textId="77777777" w:rsidR="00474401" w:rsidRPr="00333C9C" w:rsidRDefault="00474401" w:rsidP="0047440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471C5D0" w14:textId="77777777" w:rsidR="00474401" w:rsidRPr="00251F41" w:rsidRDefault="00474401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0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BBEA9CE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853D98" w14:textId="77777777" w:rsidR="00474401" w:rsidRPr="00333C9C" w:rsidRDefault="00474401" w:rsidP="00474401">
            <w:pPr>
              <w:tabs>
                <w:tab w:val="clear" w:pos="680"/>
                <w:tab w:val="decimal" w:pos="79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98D080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83A800" w14:textId="77777777" w:rsidR="00474401" w:rsidRPr="00333C9C" w:rsidRDefault="00474401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0D0D840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0704D756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9BF" w:rsidRPr="00333C9C" w14:paraId="2EF3A1AA" w14:textId="77777777" w:rsidTr="001A0FE6">
        <w:trPr>
          <w:trHeight w:val="80"/>
        </w:trPr>
        <w:tc>
          <w:tcPr>
            <w:tcW w:w="1603" w:type="pct"/>
          </w:tcPr>
          <w:p w14:paraId="3CBE82D9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7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333C9C">
              <w:rPr>
                <w:rFonts w:ascii="Angsana New" w:hAnsi="Angsana New"/>
                <w:sz w:val="30"/>
                <w:szCs w:val="30"/>
                <w:cs/>
              </w:rPr>
              <w:t>-  โครงการอสังหาริมทรัพย์ระหว่างการพัฒน</w:t>
            </w:r>
            <w:r w:rsidRPr="00333C9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446" w:type="pct"/>
          </w:tcPr>
          <w:p w14:paraId="73AE80FE" w14:textId="77777777" w:rsidR="006F09BF" w:rsidRPr="00333C9C" w:rsidRDefault="006F09BF" w:rsidP="006F09B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8977907" w14:textId="77777777" w:rsidR="006F09BF" w:rsidRPr="00333C9C" w:rsidRDefault="006F09BF" w:rsidP="006F09B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3C9C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16" w:type="pct"/>
          </w:tcPr>
          <w:p w14:paraId="360AB29F" w14:textId="77777777" w:rsidR="006F09BF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537356A0" w14:textId="77777777" w:rsidR="003A6755" w:rsidRPr="00251F41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(463.68)</w:t>
            </w:r>
          </w:p>
        </w:tc>
        <w:tc>
          <w:tcPr>
            <w:tcW w:w="139" w:type="pct"/>
          </w:tcPr>
          <w:p w14:paraId="0ACF224D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63A636" w14:textId="77777777" w:rsidR="006F09BF" w:rsidRPr="00251F41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54EC2EF9" w14:textId="77777777" w:rsidR="006F09BF" w:rsidRPr="00251F41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1F41">
              <w:rPr>
                <w:rFonts w:ascii="Angsana New" w:hAnsi="Angsana New"/>
                <w:sz w:val="30"/>
                <w:szCs w:val="30"/>
              </w:rPr>
              <w:t>(221.02)</w:t>
            </w:r>
          </w:p>
        </w:tc>
        <w:tc>
          <w:tcPr>
            <w:tcW w:w="148" w:type="pct"/>
          </w:tcPr>
          <w:p w14:paraId="03D2D9A2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AF3C0CA" w14:textId="77777777" w:rsidR="006F09BF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437F448" w14:textId="77777777" w:rsidR="003A6755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1A31B09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95120E8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586828D7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33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09BF" w:rsidRPr="00333C9C" w14:paraId="71AE6EF9" w14:textId="77777777" w:rsidTr="001A0FE6">
        <w:trPr>
          <w:trHeight w:val="154"/>
        </w:trPr>
        <w:tc>
          <w:tcPr>
            <w:tcW w:w="1603" w:type="pct"/>
          </w:tcPr>
          <w:p w14:paraId="538DBD44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7FA2B09E" w14:textId="77777777" w:rsidR="006F09BF" w:rsidRPr="00333C9C" w:rsidRDefault="006F09BF" w:rsidP="006F09BF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1F5E9237" w14:textId="77777777" w:rsidR="006F09BF" w:rsidRPr="00251F41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(463.68)</w:t>
            </w:r>
          </w:p>
        </w:tc>
        <w:tc>
          <w:tcPr>
            <w:tcW w:w="139" w:type="pct"/>
          </w:tcPr>
          <w:p w14:paraId="0A1C025A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6F92FD46" w14:textId="77777777" w:rsidR="006F09BF" w:rsidRPr="00251F41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(221.02)</w:t>
            </w:r>
          </w:p>
        </w:tc>
        <w:tc>
          <w:tcPr>
            <w:tcW w:w="148" w:type="pct"/>
          </w:tcPr>
          <w:p w14:paraId="750B6AAD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52085F9D" w14:textId="77777777" w:rsidR="006F09BF" w:rsidRPr="00333C9C" w:rsidRDefault="003A6755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648F21D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577D0179" w14:textId="77777777" w:rsidR="006F09BF" w:rsidRPr="00333C9C" w:rsidRDefault="006F09BF" w:rsidP="006F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74401" w:rsidRPr="00EF646B" w14:paraId="6934E3B3" w14:textId="77777777" w:rsidTr="001A0FE6">
        <w:trPr>
          <w:trHeight w:val="154"/>
        </w:trPr>
        <w:tc>
          <w:tcPr>
            <w:tcW w:w="1603" w:type="pct"/>
          </w:tcPr>
          <w:p w14:paraId="4BE43580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6" w:type="pct"/>
          </w:tcPr>
          <w:p w14:paraId="0CE550D6" w14:textId="77777777" w:rsidR="00474401" w:rsidRPr="00333C9C" w:rsidRDefault="00474401" w:rsidP="00474401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45AD358" w14:textId="77777777" w:rsidR="00474401" w:rsidRPr="00251F41" w:rsidRDefault="003A6755" w:rsidP="00CA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88.26</w:t>
            </w:r>
          </w:p>
        </w:tc>
        <w:tc>
          <w:tcPr>
            <w:tcW w:w="139" w:type="pct"/>
          </w:tcPr>
          <w:p w14:paraId="3B6ABA40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877F694" w14:textId="77777777" w:rsidR="00474401" w:rsidRPr="00333C9C" w:rsidRDefault="00E62BF4" w:rsidP="007E5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9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F41">
              <w:rPr>
                <w:rFonts w:ascii="Angsana New" w:hAnsi="Angsana New"/>
                <w:b/>
                <w:bCs/>
                <w:sz w:val="30"/>
                <w:szCs w:val="30"/>
              </w:rPr>
              <w:t>67.7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7D3B509F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790E131" w14:textId="77777777" w:rsidR="00474401" w:rsidRPr="00333C9C" w:rsidRDefault="003A6755" w:rsidP="002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553.81</w:t>
            </w:r>
          </w:p>
        </w:tc>
        <w:tc>
          <w:tcPr>
            <w:tcW w:w="130" w:type="pct"/>
          </w:tcPr>
          <w:p w14:paraId="3C1BF156" w14:textId="77777777" w:rsidR="00474401" w:rsidRPr="00333C9C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7065699" w14:textId="77777777" w:rsidR="00474401" w:rsidRPr="00EF646B" w:rsidRDefault="00E62BF4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9C">
              <w:rPr>
                <w:rFonts w:ascii="Angsana New" w:hAnsi="Angsana New"/>
                <w:b/>
                <w:bCs/>
                <w:sz w:val="30"/>
                <w:szCs w:val="30"/>
              </w:rPr>
              <w:t>391.24</w:t>
            </w:r>
          </w:p>
        </w:tc>
      </w:tr>
    </w:tbl>
    <w:p w14:paraId="654467DF" w14:textId="77777777" w:rsidR="002F1C5B" w:rsidRPr="00EF646B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C51BB78" w14:textId="77777777" w:rsidR="00AD3FCA" w:rsidRPr="000404E1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36919BD3" w14:textId="77777777" w:rsidR="00AD3FCA" w:rsidRPr="00EF646B" w:rsidRDefault="00AD3FCA" w:rsidP="00E4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 w:hint="cs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B13AE18" w14:textId="77777777" w:rsidR="002F1C5B" w:rsidRPr="009A0CDA" w:rsidRDefault="002F1C5B" w:rsidP="0060798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17"/>
        <w:gridCol w:w="841"/>
        <w:gridCol w:w="1109"/>
        <w:gridCol w:w="236"/>
        <w:gridCol w:w="997"/>
        <w:gridCol w:w="236"/>
        <w:gridCol w:w="1204"/>
        <w:gridCol w:w="236"/>
        <w:gridCol w:w="1204"/>
      </w:tblGrid>
      <w:tr w:rsidR="00E468D6" w:rsidRPr="00EF646B" w14:paraId="62D36F30" w14:textId="77777777" w:rsidTr="001A0FE6">
        <w:trPr>
          <w:tblHeader/>
        </w:trPr>
        <w:tc>
          <w:tcPr>
            <w:tcW w:w="3117" w:type="dxa"/>
          </w:tcPr>
          <w:p w14:paraId="0D0A8A4A" w14:textId="77777777" w:rsidR="00E468D6" w:rsidRPr="00EF646B" w:rsidRDefault="00E468D6" w:rsidP="000508A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</w:tcPr>
          <w:p w14:paraId="6867FBDE" w14:textId="77777777" w:rsidR="00E468D6" w:rsidRPr="00EF646B" w:rsidRDefault="00E468D6" w:rsidP="000508A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78365C52" w14:textId="77777777" w:rsidR="00E468D6" w:rsidRPr="00EF646B" w:rsidRDefault="00E468D6" w:rsidP="000508A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880AC79" w14:textId="77777777" w:rsidR="00E468D6" w:rsidRPr="00EF646B" w:rsidRDefault="00E468D6" w:rsidP="000508A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B65935E" w14:textId="77777777" w:rsidR="00E468D6" w:rsidRPr="00EF646B" w:rsidRDefault="00E468D6" w:rsidP="000508A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05C" w:rsidRPr="00EF646B" w14:paraId="72FA2CBE" w14:textId="77777777" w:rsidTr="001A0FE6">
        <w:tc>
          <w:tcPr>
            <w:tcW w:w="3117" w:type="dxa"/>
          </w:tcPr>
          <w:p w14:paraId="645D6FCF" w14:textId="77777777" w:rsidR="0093405C" w:rsidRPr="00EF646B" w:rsidRDefault="0093405C" w:rsidP="0093405C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  <w:vAlign w:val="bottom"/>
          </w:tcPr>
          <w:p w14:paraId="6F973D33" w14:textId="77777777" w:rsidR="0093405C" w:rsidRPr="00301F9C" w:rsidRDefault="0093405C" w:rsidP="0093405C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01F9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9" w:type="dxa"/>
          </w:tcPr>
          <w:p w14:paraId="1813C80A" w14:textId="77777777" w:rsidR="0093405C" w:rsidRPr="00F64344" w:rsidRDefault="0093405C" w:rsidP="0093405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49EDDA82" w14:textId="77777777" w:rsidR="0093405C" w:rsidRPr="00F64344" w:rsidRDefault="0093405C" w:rsidP="0093405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</w:tcPr>
          <w:p w14:paraId="44E493E1" w14:textId="77777777" w:rsidR="0093405C" w:rsidRPr="00F64344" w:rsidRDefault="0093405C" w:rsidP="0093405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1009F2BC" w14:textId="77777777" w:rsidR="0093405C" w:rsidRPr="00F64344" w:rsidRDefault="0093405C" w:rsidP="0093405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8B1E186" w14:textId="77777777" w:rsidR="0093405C" w:rsidRPr="00F64344" w:rsidRDefault="0093405C" w:rsidP="0093405C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0B25B99C" w14:textId="77777777" w:rsidR="0093405C" w:rsidRPr="00F64344" w:rsidRDefault="0093405C" w:rsidP="0093405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414E46AD" w14:textId="77777777" w:rsidR="0093405C" w:rsidRPr="00F64344" w:rsidRDefault="0093405C" w:rsidP="0093405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BF30A6" w:rsidRPr="00EF646B" w14:paraId="59330C59" w14:textId="77777777" w:rsidTr="001A0FE6">
        <w:tc>
          <w:tcPr>
            <w:tcW w:w="3117" w:type="dxa"/>
          </w:tcPr>
          <w:p w14:paraId="02936352" w14:textId="77777777" w:rsidR="00BF30A6" w:rsidRPr="00EF646B" w:rsidRDefault="00BF30A6" w:rsidP="00BF30A6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</w:tcPr>
          <w:p w14:paraId="6B5602A6" w14:textId="77777777" w:rsidR="00BF30A6" w:rsidRPr="00EF646B" w:rsidRDefault="00BF30A6" w:rsidP="00BF30A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5DB08D8C" w14:textId="77777777" w:rsidR="00BF30A6" w:rsidRPr="00EF646B" w:rsidRDefault="00BF30A6" w:rsidP="00BF30A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30A6" w:rsidRPr="00EF646B" w14:paraId="1ACD63EE" w14:textId="77777777" w:rsidTr="001A0FE6">
        <w:tc>
          <w:tcPr>
            <w:tcW w:w="3117" w:type="dxa"/>
          </w:tcPr>
          <w:p w14:paraId="166DA008" w14:textId="77777777" w:rsidR="00BF30A6" w:rsidRPr="00EF646B" w:rsidRDefault="00BF30A6" w:rsidP="00BF30A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41" w:type="dxa"/>
          </w:tcPr>
          <w:p w14:paraId="06A10364" w14:textId="77777777" w:rsidR="00BF30A6" w:rsidRPr="00EF646B" w:rsidRDefault="00BF30A6" w:rsidP="00BF30A6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A0BB472" w14:textId="77777777"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5E31" w14:textId="77777777" w:rsidR="00BF30A6" w:rsidRPr="00EF646B" w:rsidRDefault="00BF30A6" w:rsidP="00BF30A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7" w:type="dxa"/>
            <w:vAlign w:val="bottom"/>
          </w:tcPr>
          <w:p w14:paraId="1B286368" w14:textId="77777777"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7A4BF1" w14:textId="77777777" w:rsidR="00BF30A6" w:rsidRPr="00EF646B" w:rsidRDefault="00BF30A6" w:rsidP="00BF30A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29C0617A" w14:textId="77777777"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left="-244" w:right="-1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6841C9" w14:textId="77777777" w:rsidR="00BF30A6" w:rsidRPr="00EF646B" w:rsidRDefault="00BF30A6" w:rsidP="00BF30A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3EB0AC43" w14:textId="77777777" w:rsidR="00BF30A6" w:rsidRPr="00EF646B" w:rsidRDefault="00BF30A6" w:rsidP="00BF30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05C" w:rsidRPr="00EF646B" w14:paraId="7282CA02" w14:textId="77777777" w:rsidTr="001A0FE6">
        <w:tc>
          <w:tcPr>
            <w:tcW w:w="3117" w:type="dxa"/>
          </w:tcPr>
          <w:p w14:paraId="547F4FEA" w14:textId="77777777" w:rsidR="0093405C" w:rsidRPr="00EF646B" w:rsidRDefault="0093405C" w:rsidP="0093405C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41" w:type="dxa"/>
          </w:tcPr>
          <w:p w14:paraId="3329B586" w14:textId="77777777" w:rsidR="0093405C" w:rsidRPr="00EF646B" w:rsidRDefault="0093405C" w:rsidP="0093405C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6225B6A3" w14:textId="61CB87EF" w:rsidR="0093405C" w:rsidRPr="00BF48DB" w:rsidRDefault="003A6755" w:rsidP="004F354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654.8</w:t>
            </w:r>
            <w:r w:rsidR="008E28FC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</w:tcPr>
          <w:p w14:paraId="5BDC66B3" w14:textId="77777777" w:rsidR="0093405C" w:rsidRPr="00EF646B" w:rsidRDefault="0093405C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315CD8EA" w14:textId="77777777" w:rsidR="0093405C" w:rsidRPr="00BF48DB" w:rsidRDefault="0093405C" w:rsidP="0035525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653.91</w:t>
            </w:r>
          </w:p>
        </w:tc>
        <w:tc>
          <w:tcPr>
            <w:tcW w:w="236" w:type="dxa"/>
          </w:tcPr>
          <w:p w14:paraId="51FA5476" w14:textId="77777777" w:rsidR="0093405C" w:rsidRPr="00EF646B" w:rsidRDefault="0093405C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870957" w14:textId="77777777" w:rsidR="0093405C" w:rsidRPr="00EF646B" w:rsidRDefault="00A46B3A" w:rsidP="004F354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136.82</w:t>
            </w:r>
          </w:p>
        </w:tc>
        <w:tc>
          <w:tcPr>
            <w:tcW w:w="236" w:type="dxa"/>
          </w:tcPr>
          <w:p w14:paraId="567DF33F" w14:textId="77777777" w:rsidR="0093405C" w:rsidRPr="00EF646B" w:rsidRDefault="0093405C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E98AE8" w14:textId="77777777" w:rsidR="0093405C" w:rsidRPr="00EF646B" w:rsidRDefault="0093405C" w:rsidP="004F354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123.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62</w:t>
            </w:r>
          </w:p>
        </w:tc>
      </w:tr>
      <w:tr w:rsidR="0093405C" w:rsidRPr="00EF646B" w14:paraId="133D34F6" w14:textId="77777777" w:rsidTr="001A0FE6">
        <w:trPr>
          <w:trHeight w:val="70"/>
        </w:trPr>
        <w:tc>
          <w:tcPr>
            <w:tcW w:w="3117" w:type="dxa"/>
          </w:tcPr>
          <w:p w14:paraId="1E8CA5DD" w14:textId="77777777" w:rsidR="0093405C" w:rsidRPr="00EF646B" w:rsidRDefault="0093405C" w:rsidP="0093405C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สูงไป)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ต่ำไป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41" w:type="dxa"/>
          </w:tcPr>
          <w:p w14:paraId="14C3E1EF" w14:textId="77777777" w:rsidR="0093405C" w:rsidRPr="00EF646B" w:rsidRDefault="0093405C" w:rsidP="0093405C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9BF4EB6" w14:textId="6DA52782" w:rsidR="0093405C" w:rsidRPr="00BF48DB" w:rsidRDefault="00A46B3A" w:rsidP="009340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(0.6</w:t>
            </w:r>
            <w:r w:rsidR="008E28F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B3B817E" w14:textId="77777777" w:rsidR="0093405C" w:rsidRPr="00EF646B" w:rsidRDefault="0093405C" w:rsidP="0093405C">
            <w:pPr>
              <w:tabs>
                <w:tab w:val="clear" w:pos="454"/>
                <w:tab w:val="decimal" w:pos="432"/>
                <w:tab w:val="decimal" w:pos="612"/>
              </w:tabs>
              <w:ind w:left="-110" w:right="-10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7" w:type="dxa"/>
            <w:vAlign w:val="bottom"/>
          </w:tcPr>
          <w:p w14:paraId="34E3B5C3" w14:textId="77777777" w:rsidR="0093405C" w:rsidRPr="00BF48DB" w:rsidRDefault="0093405C" w:rsidP="0035525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48DB">
              <w:rPr>
                <w:rFonts w:ascii="Angsana New" w:hAnsi="Angsana New"/>
                <w:sz w:val="30"/>
                <w:szCs w:val="30"/>
                <w:lang w:val="en-US" w:bidi="th-TH"/>
              </w:rPr>
              <w:t>(19.37)</w:t>
            </w:r>
          </w:p>
        </w:tc>
        <w:tc>
          <w:tcPr>
            <w:tcW w:w="236" w:type="dxa"/>
          </w:tcPr>
          <w:p w14:paraId="1EC0BE67" w14:textId="77777777" w:rsidR="0093405C" w:rsidRPr="00EF646B" w:rsidRDefault="0093405C" w:rsidP="0093405C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6355309C" w14:textId="523004DF" w:rsidR="0093405C" w:rsidRPr="00EF646B" w:rsidRDefault="00A46B3A" w:rsidP="00870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(1.3</w:t>
            </w:r>
            <w:r w:rsidR="002A079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636BD8B" w14:textId="77777777" w:rsidR="0093405C" w:rsidRPr="00EF646B" w:rsidRDefault="0093405C" w:rsidP="0093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12546B" w14:textId="77777777" w:rsidR="0093405C" w:rsidRPr="00EF646B" w:rsidRDefault="0093405C" w:rsidP="003C53B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(5.87)</w:t>
            </w:r>
          </w:p>
        </w:tc>
      </w:tr>
      <w:tr w:rsidR="0093405C" w:rsidRPr="00EF646B" w14:paraId="116ACF97" w14:textId="77777777" w:rsidTr="001A0FE6">
        <w:trPr>
          <w:trHeight w:val="131"/>
        </w:trPr>
        <w:tc>
          <w:tcPr>
            <w:tcW w:w="3117" w:type="dxa"/>
          </w:tcPr>
          <w:p w14:paraId="2E257BAA" w14:textId="77777777" w:rsidR="0093405C" w:rsidRPr="00EF646B" w:rsidRDefault="0093405C" w:rsidP="0093405C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14:paraId="6F05E85F" w14:textId="77777777" w:rsidR="0093405C" w:rsidRPr="00EF646B" w:rsidRDefault="0093405C" w:rsidP="009340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0B06684" w14:textId="77777777" w:rsidR="0093405C" w:rsidRPr="00BF48DB" w:rsidRDefault="00A46B3A" w:rsidP="009340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654.28</w:t>
            </w:r>
          </w:p>
        </w:tc>
        <w:tc>
          <w:tcPr>
            <w:tcW w:w="236" w:type="dxa"/>
          </w:tcPr>
          <w:p w14:paraId="1A59C646" w14:textId="77777777" w:rsidR="0093405C" w:rsidRPr="00EF646B" w:rsidRDefault="0093405C" w:rsidP="0093405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011829A0" w14:textId="77777777" w:rsidR="0093405C" w:rsidRPr="00BF48DB" w:rsidRDefault="0093405C" w:rsidP="0035525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634.54</w:t>
            </w:r>
          </w:p>
        </w:tc>
        <w:tc>
          <w:tcPr>
            <w:tcW w:w="236" w:type="dxa"/>
          </w:tcPr>
          <w:p w14:paraId="17018976" w14:textId="77777777" w:rsidR="0093405C" w:rsidRPr="00EF646B" w:rsidRDefault="0093405C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1033F66" w14:textId="509B8AC7" w:rsidR="0093405C" w:rsidRPr="00EF646B" w:rsidRDefault="00A46B3A" w:rsidP="00C769A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135.5</w:t>
            </w:r>
            <w:r w:rsidR="002A079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</w:tcPr>
          <w:p w14:paraId="64A3EEA0" w14:textId="77777777" w:rsidR="0093405C" w:rsidRPr="00EF646B" w:rsidRDefault="0093405C" w:rsidP="0093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0066C06" w14:textId="77777777" w:rsidR="0093405C" w:rsidRPr="00EF646B" w:rsidRDefault="0093405C" w:rsidP="003C53B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117.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75</w:t>
            </w:r>
          </w:p>
        </w:tc>
      </w:tr>
      <w:tr w:rsidR="00813514" w:rsidRPr="00EF646B" w14:paraId="1C22E8AC" w14:textId="77777777" w:rsidTr="001A0FE6">
        <w:trPr>
          <w:trHeight w:val="131"/>
        </w:trPr>
        <w:tc>
          <w:tcPr>
            <w:tcW w:w="3117" w:type="dxa"/>
          </w:tcPr>
          <w:p w14:paraId="49AA8A2E" w14:textId="77777777" w:rsidR="00813514" w:rsidRPr="00EF646B" w:rsidRDefault="00813514" w:rsidP="0093405C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14:paraId="2E83E24B" w14:textId="77777777" w:rsidR="00813514" w:rsidRPr="00EF646B" w:rsidRDefault="00813514" w:rsidP="009340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48D27DF" w14:textId="77777777" w:rsidR="00813514" w:rsidRDefault="00813514" w:rsidP="009340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63F5A93" w14:textId="77777777" w:rsidR="00813514" w:rsidRPr="00EF646B" w:rsidRDefault="00813514" w:rsidP="0093405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7827498" w14:textId="77777777" w:rsidR="00813514" w:rsidRDefault="00813514" w:rsidP="00B549F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2BFD816" w14:textId="77777777" w:rsidR="00813514" w:rsidRPr="00EF646B" w:rsidRDefault="00813514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4D1C146" w14:textId="77777777" w:rsidR="00813514" w:rsidRDefault="00813514" w:rsidP="0093405C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DF068E1" w14:textId="77777777" w:rsidR="00813514" w:rsidRPr="00EF646B" w:rsidRDefault="00813514" w:rsidP="0093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AF46065" w14:textId="77777777" w:rsidR="00813514" w:rsidRDefault="00813514" w:rsidP="00B549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3405C" w:rsidRPr="00EF646B" w14:paraId="0F659909" w14:textId="77777777" w:rsidTr="001A0FE6">
        <w:tc>
          <w:tcPr>
            <w:tcW w:w="3117" w:type="dxa"/>
            <w:shd w:val="clear" w:color="auto" w:fill="FFFFFF"/>
          </w:tcPr>
          <w:p w14:paraId="0244CA22" w14:textId="77777777" w:rsidR="0093405C" w:rsidRPr="00EF646B" w:rsidRDefault="0093405C" w:rsidP="0093405C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41" w:type="dxa"/>
            <w:shd w:val="clear" w:color="auto" w:fill="FFFFFF"/>
          </w:tcPr>
          <w:p w14:paraId="240B1DF2" w14:textId="77777777" w:rsidR="0093405C" w:rsidRPr="00EF646B" w:rsidRDefault="0093405C" w:rsidP="009340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109" w:type="dxa"/>
            <w:shd w:val="clear" w:color="auto" w:fill="FFFFFF"/>
            <w:vAlign w:val="bottom"/>
          </w:tcPr>
          <w:p w14:paraId="59888B1B" w14:textId="77777777" w:rsidR="0093405C" w:rsidRPr="00BF48DB" w:rsidRDefault="0093405C" w:rsidP="009340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664D7282" w14:textId="77777777" w:rsidR="0093405C" w:rsidRPr="00EF646B" w:rsidRDefault="0093405C" w:rsidP="0093405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FFFFFF"/>
            <w:vAlign w:val="bottom"/>
          </w:tcPr>
          <w:p w14:paraId="442ECE0D" w14:textId="77777777" w:rsidR="0093405C" w:rsidRPr="00BF48DB" w:rsidRDefault="0093405C" w:rsidP="00B549F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52A3A6FB" w14:textId="77777777" w:rsidR="0093405C" w:rsidRPr="00EF646B" w:rsidRDefault="0093405C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</w:tcPr>
          <w:p w14:paraId="6B49D85A" w14:textId="77777777" w:rsidR="0093405C" w:rsidRPr="00EF646B" w:rsidRDefault="0093405C" w:rsidP="0093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0AFDE77D" w14:textId="77777777" w:rsidR="0093405C" w:rsidRPr="00EF646B" w:rsidRDefault="0093405C" w:rsidP="0093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</w:tcPr>
          <w:p w14:paraId="49A66460" w14:textId="77777777" w:rsidR="0093405C" w:rsidRPr="00EF646B" w:rsidRDefault="0093405C" w:rsidP="00B5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05C" w:rsidRPr="00EF646B" w14:paraId="5294F293" w14:textId="77777777" w:rsidTr="001A0FE6">
        <w:tc>
          <w:tcPr>
            <w:tcW w:w="3117" w:type="dxa"/>
            <w:shd w:val="clear" w:color="auto" w:fill="auto"/>
          </w:tcPr>
          <w:p w14:paraId="47AC9FCC" w14:textId="77777777" w:rsidR="0093405C" w:rsidRPr="00EF646B" w:rsidRDefault="0093405C" w:rsidP="0093405C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41" w:type="dxa"/>
            <w:shd w:val="clear" w:color="auto" w:fill="auto"/>
          </w:tcPr>
          <w:p w14:paraId="447B316C" w14:textId="77777777" w:rsidR="0093405C" w:rsidRPr="00EF646B" w:rsidRDefault="0093405C" w:rsidP="009340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523CDAE" w14:textId="77777777" w:rsidR="0093405C" w:rsidRPr="00BF48DB" w:rsidRDefault="00A46B3A" w:rsidP="009340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(76.48)</w:t>
            </w:r>
          </w:p>
        </w:tc>
        <w:tc>
          <w:tcPr>
            <w:tcW w:w="236" w:type="dxa"/>
            <w:shd w:val="clear" w:color="auto" w:fill="auto"/>
          </w:tcPr>
          <w:p w14:paraId="09967710" w14:textId="77777777" w:rsidR="0093405C" w:rsidRPr="00EF646B" w:rsidRDefault="0093405C" w:rsidP="0093405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6C625509" w14:textId="77777777" w:rsidR="0093405C" w:rsidRPr="00BF48DB" w:rsidRDefault="0093405C" w:rsidP="004F3544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2.30</w:t>
            </w:r>
            <w:r w:rsidRPr="00BF48D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652B44" w14:textId="77777777" w:rsidR="0093405C" w:rsidRPr="00EF646B" w:rsidRDefault="0093405C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B397FE2" w14:textId="550C5145" w:rsidR="0093405C" w:rsidRPr="00EF646B" w:rsidRDefault="00A46B3A" w:rsidP="008F24B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(14.</w:t>
            </w:r>
            <w:r w:rsidR="002A079B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EBD312" w14:textId="77777777" w:rsidR="0093405C" w:rsidRPr="00EF646B" w:rsidRDefault="0093405C" w:rsidP="0093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D0D4ECE" w14:textId="77777777" w:rsidR="0093405C" w:rsidRPr="00EF646B" w:rsidRDefault="0093405C" w:rsidP="004221A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405C" w:rsidRPr="00EF646B" w14:paraId="2E352591" w14:textId="77777777" w:rsidTr="001A0FE6">
        <w:tc>
          <w:tcPr>
            <w:tcW w:w="3117" w:type="dxa"/>
            <w:shd w:val="clear" w:color="auto" w:fill="FFFFFF"/>
          </w:tcPr>
          <w:p w14:paraId="372AE504" w14:textId="77777777" w:rsidR="0093405C" w:rsidRPr="00EF646B" w:rsidRDefault="0093405C" w:rsidP="0093405C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  <w:shd w:val="clear" w:color="auto" w:fill="FFFFFF"/>
          </w:tcPr>
          <w:p w14:paraId="03A0AEB6" w14:textId="77777777" w:rsidR="0093405C" w:rsidRPr="00EF646B" w:rsidRDefault="0093405C" w:rsidP="009340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FFFFF"/>
          </w:tcPr>
          <w:p w14:paraId="465B30F1" w14:textId="77777777" w:rsidR="0093405C" w:rsidRPr="00BF48DB" w:rsidRDefault="0093405C" w:rsidP="009340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3716990" w14:textId="77777777" w:rsidR="0093405C" w:rsidRPr="00EF646B" w:rsidRDefault="0093405C" w:rsidP="0093405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FFFFF"/>
          </w:tcPr>
          <w:p w14:paraId="20EB9540" w14:textId="77777777" w:rsidR="0093405C" w:rsidRPr="00BF48DB" w:rsidRDefault="0093405C" w:rsidP="00B549F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08C98D39" w14:textId="77777777" w:rsidR="0093405C" w:rsidRPr="00EF646B" w:rsidRDefault="0093405C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FFFFF"/>
          </w:tcPr>
          <w:p w14:paraId="373B766F" w14:textId="77777777" w:rsidR="0093405C" w:rsidRPr="00EF646B" w:rsidRDefault="0093405C" w:rsidP="0093405C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7F3B5909" w14:textId="77777777" w:rsidR="0093405C" w:rsidRPr="00EF646B" w:rsidRDefault="0093405C" w:rsidP="0093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FFFFF"/>
          </w:tcPr>
          <w:p w14:paraId="22D3B0DF" w14:textId="77777777" w:rsidR="0093405C" w:rsidRPr="00EF646B" w:rsidRDefault="0093405C" w:rsidP="00B549F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93405C" w:rsidRPr="00EF646B" w14:paraId="1E9F2F99" w14:textId="77777777" w:rsidTr="001A0FE6">
        <w:trPr>
          <w:trHeight w:val="60"/>
        </w:trPr>
        <w:tc>
          <w:tcPr>
            <w:tcW w:w="3117" w:type="dxa"/>
            <w:shd w:val="clear" w:color="auto" w:fill="FFFFFF"/>
          </w:tcPr>
          <w:p w14:paraId="47EEFB40" w14:textId="77777777" w:rsidR="0093405C" w:rsidRPr="00EF646B" w:rsidRDefault="0093405C" w:rsidP="0093405C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41" w:type="dxa"/>
            <w:shd w:val="clear" w:color="auto" w:fill="FFFFFF"/>
          </w:tcPr>
          <w:p w14:paraId="36299C58" w14:textId="77777777" w:rsidR="0093405C" w:rsidRPr="00EF646B" w:rsidRDefault="0093405C" w:rsidP="0093405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FFFFFF"/>
          </w:tcPr>
          <w:p w14:paraId="755FAA7E" w14:textId="5433B834" w:rsidR="0093405C" w:rsidRPr="00BF48DB" w:rsidRDefault="00A46B3A" w:rsidP="009340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577.8</w:t>
            </w:r>
            <w:r w:rsidR="00C520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FFFFFF"/>
          </w:tcPr>
          <w:p w14:paraId="721C8B66" w14:textId="77777777" w:rsidR="0093405C" w:rsidRPr="00EF646B" w:rsidRDefault="0093405C" w:rsidP="0093405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FFFFFF"/>
          </w:tcPr>
          <w:p w14:paraId="4C1CA9FC" w14:textId="77777777" w:rsidR="0093405C" w:rsidRPr="00BF48DB" w:rsidRDefault="0093405C" w:rsidP="004F3544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572.24</w:t>
            </w:r>
          </w:p>
        </w:tc>
        <w:tc>
          <w:tcPr>
            <w:tcW w:w="236" w:type="dxa"/>
            <w:shd w:val="clear" w:color="auto" w:fill="FFFFFF"/>
          </w:tcPr>
          <w:p w14:paraId="02B211FA" w14:textId="77777777" w:rsidR="0093405C" w:rsidRPr="00EF646B" w:rsidRDefault="0093405C" w:rsidP="009340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FFFFFF"/>
          </w:tcPr>
          <w:p w14:paraId="046846BE" w14:textId="3D507A6C" w:rsidR="0093405C" w:rsidRPr="00EF646B" w:rsidRDefault="00A46B3A" w:rsidP="008F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121.3</w:t>
            </w:r>
            <w:r w:rsidR="002A079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FFFFFF"/>
          </w:tcPr>
          <w:p w14:paraId="2F6E8CDE" w14:textId="77777777" w:rsidR="0093405C" w:rsidRPr="00EF646B" w:rsidRDefault="0093405C" w:rsidP="00934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FFFFFF"/>
          </w:tcPr>
          <w:p w14:paraId="3F1EE0B4" w14:textId="77777777" w:rsidR="0093405C" w:rsidRPr="00EF646B" w:rsidRDefault="0093405C" w:rsidP="009A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110.07</w:t>
            </w:r>
          </w:p>
        </w:tc>
      </w:tr>
    </w:tbl>
    <w:p w14:paraId="5BF1C66A" w14:textId="77777777" w:rsidR="00AD3FCA" w:rsidRPr="00EF646B" w:rsidRDefault="00AD3FCA" w:rsidP="00607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14:paraId="6555B56F" w14:textId="77777777" w:rsidR="00BD465C" w:rsidRPr="00D131EB" w:rsidRDefault="00BD465C" w:rsidP="00B8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22"/>
          <w:szCs w:val="22"/>
        </w:rPr>
      </w:pPr>
    </w:p>
    <w:p w14:paraId="241E56DE" w14:textId="77777777" w:rsidR="002F1C5B" w:rsidRDefault="002F1C5B" w:rsidP="004E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14:paraId="3AF73992" w14:textId="77777777" w:rsidR="00623519" w:rsidRPr="00D131EB" w:rsidRDefault="00623519" w:rsidP="004E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sz w:val="24"/>
          <w:szCs w:val="24"/>
        </w:rPr>
      </w:pPr>
    </w:p>
    <w:tbl>
      <w:tblPr>
        <w:tblW w:w="946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206"/>
        <w:gridCol w:w="236"/>
        <w:gridCol w:w="1272"/>
        <w:gridCol w:w="283"/>
        <w:gridCol w:w="1287"/>
        <w:gridCol w:w="236"/>
        <w:gridCol w:w="1348"/>
      </w:tblGrid>
      <w:tr w:rsidR="002F1C5B" w:rsidRPr="00EF646B" w14:paraId="5360B38D" w14:textId="77777777" w:rsidTr="00435096">
        <w:trPr>
          <w:trHeight w:val="299"/>
          <w:tblHeader/>
        </w:trPr>
        <w:tc>
          <w:tcPr>
            <w:tcW w:w="3600" w:type="dxa"/>
            <w:shd w:val="clear" w:color="auto" w:fill="auto"/>
          </w:tcPr>
          <w:p w14:paraId="39687559" w14:textId="77777777" w:rsidR="00A024B3" w:rsidRPr="0096293E" w:rsidRDefault="00A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776AB2F7" w14:textId="77777777" w:rsidR="002F1C5B" w:rsidRPr="00EF646B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5096" w:rsidRPr="00EF646B" w14:paraId="62D8AC41" w14:textId="77777777" w:rsidTr="00435096">
        <w:trPr>
          <w:tblHeader/>
        </w:trPr>
        <w:tc>
          <w:tcPr>
            <w:tcW w:w="3600" w:type="dxa"/>
            <w:shd w:val="clear" w:color="auto" w:fill="auto"/>
          </w:tcPr>
          <w:p w14:paraId="3FD511F2" w14:textId="77777777" w:rsidR="00435096" w:rsidRPr="0096293E" w:rsidRDefault="00435096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6C1E5611" w14:textId="77777777" w:rsidR="00435096" w:rsidRPr="007C668F" w:rsidRDefault="00435096" w:rsidP="00435096">
            <w:pPr>
              <w:pStyle w:val="BodyText"/>
              <w:spacing w:after="0"/>
              <w:ind w:left="-106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6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C66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C66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81E8C" w:rsidRPr="00EF646B" w14:paraId="19A853CA" w14:textId="77777777" w:rsidTr="00435096">
        <w:trPr>
          <w:tblHeader/>
        </w:trPr>
        <w:tc>
          <w:tcPr>
            <w:tcW w:w="3600" w:type="dxa"/>
            <w:shd w:val="clear" w:color="auto" w:fill="auto"/>
          </w:tcPr>
          <w:p w14:paraId="2D5530FA" w14:textId="77777777" w:rsidR="00681E8C" w:rsidRPr="0096293E" w:rsidRDefault="00681E8C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3844A7DC" w14:textId="77777777" w:rsidR="00681E8C" w:rsidRPr="007C668F" w:rsidRDefault="00F76718" w:rsidP="00B549FB">
            <w:pPr>
              <w:pStyle w:val="BodyText"/>
              <w:tabs>
                <w:tab w:val="clear" w:pos="2580"/>
                <w:tab w:val="left" w:pos="2510"/>
              </w:tabs>
              <w:spacing w:after="0"/>
              <w:ind w:left="-108" w:right="-288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6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668F" w:rsidRPr="007C66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CE86FE0" w14:textId="77777777" w:rsidR="00681E8C" w:rsidRPr="007C668F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  <w:shd w:val="clear" w:color="auto" w:fill="auto"/>
          </w:tcPr>
          <w:p w14:paraId="3C18ACC2" w14:textId="77777777" w:rsidR="00681E8C" w:rsidRPr="007C668F" w:rsidRDefault="007C668F" w:rsidP="00681E8C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68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80515" w:rsidRPr="00EF646B" w14:paraId="10FBDCFD" w14:textId="77777777" w:rsidTr="00435096">
        <w:trPr>
          <w:tblHeader/>
        </w:trPr>
        <w:tc>
          <w:tcPr>
            <w:tcW w:w="3600" w:type="dxa"/>
            <w:shd w:val="clear" w:color="auto" w:fill="auto"/>
          </w:tcPr>
          <w:p w14:paraId="69A32088" w14:textId="77777777" w:rsidR="00780515" w:rsidRPr="00EF646B" w:rsidRDefault="00780515" w:rsidP="00780515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223EB6E" w14:textId="77777777"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70BB5A0" w14:textId="77777777"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7438CBA" w14:textId="77777777" w:rsidR="00780515" w:rsidRPr="00EF646B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457A67A1" w14:textId="77777777"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  <w:p w14:paraId="03E65DD7" w14:textId="77777777"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83" w:type="dxa"/>
            <w:shd w:val="clear" w:color="auto" w:fill="auto"/>
          </w:tcPr>
          <w:p w14:paraId="37AAA61F" w14:textId="77777777" w:rsidR="00780515" w:rsidRPr="00EF646B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28B3C2C3" w14:textId="77777777"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34381F8" w14:textId="77777777"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FDDB361" w14:textId="77777777" w:rsidR="00780515" w:rsidRPr="00EF646B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7375121" w14:textId="77777777"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301E01" w14:textId="77777777" w:rsidR="00780515" w:rsidRPr="00EF646B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C668F" w:rsidRPr="000601AF" w14:paraId="251A0A64" w14:textId="77777777" w:rsidTr="00435096">
        <w:tc>
          <w:tcPr>
            <w:tcW w:w="3600" w:type="dxa"/>
            <w:shd w:val="clear" w:color="auto" w:fill="auto"/>
          </w:tcPr>
          <w:p w14:paraId="29599A79" w14:textId="77777777" w:rsidR="007C668F" w:rsidRPr="00EF646B" w:rsidRDefault="007C668F" w:rsidP="007C668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206" w:type="dxa"/>
            <w:shd w:val="clear" w:color="auto" w:fill="auto"/>
          </w:tcPr>
          <w:p w14:paraId="6D87CF26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22D1AE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shd w:val="clear" w:color="auto" w:fill="auto"/>
          </w:tcPr>
          <w:p w14:paraId="68D2B0D6" w14:textId="77777777" w:rsidR="007C668F" w:rsidRPr="00BF48DB" w:rsidRDefault="00A46B3A" w:rsidP="007C66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2,758.05</w:t>
            </w:r>
          </w:p>
        </w:tc>
        <w:tc>
          <w:tcPr>
            <w:tcW w:w="283" w:type="dxa"/>
            <w:shd w:val="clear" w:color="auto" w:fill="auto"/>
          </w:tcPr>
          <w:p w14:paraId="75D6FD85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3C8DA37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685668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CC7B93C" w14:textId="77777777" w:rsidR="007C668F" w:rsidRPr="00BF48DB" w:rsidRDefault="007C668F" w:rsidP="007C66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48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72.85</w:t>
            </w:r>
          </w:p>
        </w:tc>
      </w:tr>
      <w:tr w:rsidR="007C668F" w:rsidRPr="00EF646B" w14:paraId="5AEB1DA8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730D5EC3" w14:textId="77777777" w:rsidR="007C668F" w:rsidRPr="00EF646B" w:rsidRDefault="007C668F" w:rsidP="007C668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62F96722" w14:textId="77777777" w:rsidR="007C668F" w:rsidRPr="00EF646B" w:rsidRDefault="007C668F" w:rsidP="00177B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F66CC7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B7D793" w14:textId="77777777" w:rsidR="007C668F" w:rsidRPr="009242B6" w:rsidRDefault="00A46B3A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9242B6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551.61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3D5EE9B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012F7FBD" w14:textId="77777777" w:rsidR="007C668F" w:rsidRPr="00EF646B" w:rsidRDefault="007C668F" w:rsidP="007C668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441775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4493E9" w14:textId="77777777" w:rsidR="007C668F" w:rsidRPr="008A3278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8A327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534.57</w:t>
            </w:r>
          </w:p>
        </w:tc>
      </w:tr>
      <w:tr w:rsidR="007C668F" w:rsidRPr="00EF646B" w14:paraId="40638526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08DDAD9F" w14:textId="77777777" w:rsidR="007C668F" w:rsidRPr="00EF646B" w:rsidRDefault="007C668F" w:rsidP="007C668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3B5A5C58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955C8F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410CA374" w14:textId="77777777" w:rsidR="007C668F" w:rsidRPr="00A46B3A" w:rsidRDefault="00A46B3A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46B3A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(9.35)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CE77A40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7749AC4F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644257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151F653" w14:textId="77777777" w:rsidR="007C668F" w:rsidRPr="00CA4289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(7.61)</w:t>
            </w:r>
          </w:p>
        </w:tc>
      </w:tr>
      <w:tr w:rsidR="007C668F" w:rsidRPr="00EF646B" w14:paraId="4FA8D347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44F7E915" w14:textId="77777777" w:rsidR="007C668F" w:rsidRPr="00EF646B" w:rsidRDefault="007C668F" w:rsidP="007C668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75B5AD9B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D2117D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76F5BDC0" w14:textId="77777777" w:rsidR="007C668F" w:rsidRPr="00A46B3A" w:rsidRDefault="00A46B3A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46B3A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23.17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C7D6AAE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02727FD7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9EFA6C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6F9FE97" w14:textId="77777777" w:rsidR="007C668F" w:rsidRPr="00CA4289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40.47</w:t>
            </w:r>
          </w:p>
        </w:tc>
      </w:tr>
      <w:tr w:rsidR="007C668F" w:rsidRPr="00EF646B" w14:paraId="7202317D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1ABE1E44" w14:textId="39C4811C" w:rsidR="007C668F" w:rsidRPr="00EF646B" w:rsidRDefault="007C668F" w:rsidP="007C668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0A9BD785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A7C15E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19B1E188" w14:textId="77777777" w:rsidR="007C668F" w:rsidRPr="00BF48DB" w:rsidRDefault="00A46B3A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(0.60)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825E297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40729FEF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6E6EF1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FA2C23C" w14:textId="77777777" w:rsidR="007C668F" w:rsidRPr="00BF48DB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19.37</w:t>
            </w: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7C668F" w:rsidRPr="00EF646B" w14:paraId="3AAAD05A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5931835E" w14:textId="77777777" w:rsidR="007C668F" w:rsidRPr="00EF646B" w:rsidRDefault="007C668F" w:rsidP="007C668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สินทรัพย์ภาษีเงินได้รอตัดบัญชีของงวดก่อนๆ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5B8989D5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79A4AB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43AF0A5D" w14:textId="77777777" w:rsidR="007C668F" w:rsidRDefault="007C668F" w:rsidP="007C66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2D2D6E40" w14:textId="36FE9BE5" w:rsidR="00A46B3A" w:rsidRPr="00A46B3A" w:rsidRDefault="00A46B3A" w:rsidP="007C66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A46B3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11.3</w:t>
            </w:r>
            <w:r w:rsidR="0060365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2EB4645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6F3A7AC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744CD2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74B3FE3C" w14:textId="77777777" w:rsidR="007C668F" w:rsidRDefault="007C668F" w:rsidP="007C66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382D3DDB" w14:textId="77777777" w:rsidR="007C668F" w:rsidRPr="00CA4289" w:rsidRDefault="007C668F" w:rsidP="007C66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15.25</w:t>
            </w:r>
          </w:p>
        </w:tc>
      </w:tr>
      <w:tr w:rsidR="00D131EB" w:rsidRPr="00EF646B" w14:paraId="72E674CE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091EB3E2" w14:textId="77777777" w:rsidR="00D131EB" w:rsidRPr="00EF646B" w:rsidRDefault="00D131EB" w:rsidP="007C668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79E79EF1" w14:textId="77777777" w:rsidR="00D131EB" w:rsidRPr="00EF646B" w:rsidRDefault="00D131EB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C98C72" w14:textId="77777777" w:rsidR="00D131EB" w:rsidRPr="00EF646B" w:rsidRDefault="00D131EB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601DC5DB" w14:textId="77777777" w:rsidR="00D131EB" w:rsidRDefault="00D131EB" w:rsidP="007C66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13C5798" w14:textId="77777777" w:rsidR="00D131EB" w:rsidRPr="00EF646B" w:rsidRDefault="00D131EB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32F957C8" w14:textId="77777777" w:rsidR="00D131EB" w:rsidRPr="00EF646B" w:rsidRDefault="00D131EB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A96D59" w14:textId="77777777" w:rsidR="00D131EB" w:rsidRPr="00EF646B" w:rsidRDefault="00D131EB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8D4B311" w14:textId="77777777" w:rsidR="00D131EB" w:rsidRDefault="00D131EB" w:rsidP="007C66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</w:tr>
      <w:tr w:rsidR="00D131EB" w:rsidRPr="00EF646B" w14:paraId="694384C4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1F50BE3E" w14:textId="77777777" w:rsidR="00D131EB" w:rsidRPr="00EF646B" w:rsidRDefault="00D131EB" w:rsidP="007C668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779F21AB" w14:textId="77777777" w:rsidR="00D131EB" w:rsidRPr="00EF646B" w:rsidRDefault="00D131EB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DB9276" w14:textId="77777777" w:rsidR="00D131EB" w:rsidRPr="00EF646B" w:rsidRDefault="00D131EB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388E7DBA" w14:textId="77777777" w:rsidR="00D131EB" w:rsidRDefault="00D131EB" w:rsidP="007C66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D7A1FA3" w14:textId="77777777" w:rsidR="00D131EB" w:rsidRPr="00EF646B" w:rsidRDefault="00D131EB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11C8C9A" w14:textId="77777777" w:rsidR="00D131EB" w:rsidRPr="00EF646B" w:rsidRDefault="00D131EB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4AC85D" w14:textId="77777777" w:rsidR="00D131EB" w:rsidRPr="00EF646B" w:rsidRDefault="00D131EB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2F55827" w14:textId="77777777" w:rsidR="00D131EB" w:rsidRDefault="00D131EB" w:rsidP="007C66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</w:tr>
      <w:tr w:rsidR="007C668F" w:rsidRPr="00EF646B" w14:paraId="542978CF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4607E5B6" w14:textId="77777777" w:rsidR="007C668F" w:rsidRPr="00EF646B" w:rsidRDefault="007C668F" w:rsidP="007C668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การใช้ขาดทุนทางภาษีที่เดิมไม่ได้บันทึก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380448DD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6C26A5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2B13520C" w14:textId="26A09AF6" w:rsidR="007C668F" w:rsidRPr="00BF48DB" w:rsidRDefault="00A46B3A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(2.7</w:t>
            </w:r>
            <w:r w:rsidR="00177CB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F3F627D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DB21DDD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3099EE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48DEF7E" w14:textId="77777777" w:rsidR="007C668F" w:rsidRPr="00BF48DB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0.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70</w:t>
            </w: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7C668F" w:rsidRPr="00EF646B" w14:paraId="50C267EB" w14:textId="77777777" w:rsidTr="00435096"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560C7457" w14:textId="77777777" w:rsidR="007C668F" w:rsidRPr="00EF646B" w:rsidRDefault="007C668F" w:rsidP="007C668F">
            <w:pPr>
              <w:tabs>
                <w:tab w:val="clear" w:pos="227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36D810F6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0F81AA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30D74759" w14:textId="77777777" w:rsidR="00177B34" w:rsidRDefault="00177B34" w:rsidP="00177B3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4C083A94" w14:textId="5C2FCCF9" w:rsidR="00A46B3A" w:rsidRPr="00BF48DB" w:rsidRDefault="00A46B3A" w:rsidP="00177B3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6.23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BC18A1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3509C2AA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7DB612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BBEA0DD" w14:textId="77777777" w:rsidR="007C668F" w:rsidRPr="00BF48DB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B2E0D56" w14:textId="77777777" w:rsidR="007C668F" w:rsidRPr="00BF48DB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11.</w:t>
            </w: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73</w:t>
            </w:r>
          </w:p>
        </w:tc>
      </w:tr>
      <w:tr w:rsidR="007C668F" w:rsidRPr="00EF646B" w14:paraId="698F7F3A" w14:textId="77777777" w:rsidTr="00435096">
        <w:trPr>
          <w:trHeight w:val="317"/>
        </w:trPr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4D198DBE" w14:textId="77777777" w:rsidR="007C668F" w:rsidRPr="00EF646B" w:rsidRDefault="007C668F" w:rsidP="007C668F">
            <w:pPr>
              <w:tabs>
                <w:tab w:val="clear" w:pos="227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685F9706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31BBB0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14:paraId="2CFA281B" w14:textId="2539800C" w:rsidR="007C668F" w:rsidRPr="00BF48DB" w:rsidRDefault="00A46B3A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(1.8</w:t>
            </w:r>
            <w:r w:rsidR="00177CBC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3E14D22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4558C31B" w14:textId="77777777" w:rsidR="007C668F" w:rsidRPr="00EF646B" w:rsidRDefault="007C668F" w:rsidP="007C66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41ADA9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67B017D7" w14:textId="77777777" w:rsidR="007C668F" w:rsidRPr="00BF48DB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2.10</w:t>
            </w:r>
            <w:r w:rsidRPr="00BF48D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7C668F" w:rsidRPr="000601AF" w14:paraId="438184BB" w14:textId="77777777" w:rsidTr="00435096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110B208" w14:textId="77777777" w:rsidR="007C668F" w:rsidRPr="00EF646B" w:rsidRDefault="007C668F" w:rsidP="007C668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AAE34" w14:textId="77777777" w:rsidR="007C668F" w:rsidRPr="00EF646B" w:rsidRDefault="00A46B3A" w:rsidP="00177B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20.95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49DDCD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EE44E" w14:textId="1921C799" w:rsidR="007C668F" w:rsidRPr="00BF48DB" w:rsidRDefault="00A46B3A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577.8</w:t>
            </w:r>
            <w:r w:rsidR="009662B4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194E37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A7191" w14:textId="77777777" w:rsidR="007C668F" w:rsidRPr="00EF646B" w:rsidRDefault="007C668F" w:rsidP="007C66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21.41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B439C93" w14:textId="77777777" w:rsidR="007C668F" w:rsidRPr="00EF646B" w:rsidRDefault="007C668F" w:rsidP="007C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A5F29" w14:textId="77777777" w:rsidR="007C668F" w:rsidRPr="00BF48DB" w:rsidRDefault="007C668F" w:rsidP="007C66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5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BF48DB">
              <w:rPr>
                <w:rFonts w:asciiTheme="majorBidi" w:hAnsiTheme="majorBidi" w:cstheme="majorBidi"/>
                <w:b/>
                <w:sz w:val="30"/>
                <w:szCs w:val="30"/>
              </w:rPr>
              <w:t>5</w:t>
            </w:r>
            <w:r w:rsidRPr="00CA428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72.24</w:t>
            </w:r>
          </w:p>
        </w:tc>
      </w:tr>
    </w:tbl>
    <w:p w14:paraId="5ACDD5CB" w14:textId="77777777" w:rsidR="00D9495A" w:rsidRPr="00D131EB" w:rsidRDefault="00D9495A" w:rsidP="00E4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tbl>
      <w:tblPr>
        <w:tblW w:w="949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1"/>
        <w:gridCol w:w="1224"/>
        <w:gridCol w:w="239"/>
        <w:gridCol w:w="1246"/>
        <w:gridCol w:w="288"/>
        <w:gridCol w:w="1305"/>
        <w:gridCol w:w="236"/>
        <w:gridCol w:w="1366"/>
      </w:tblGrid>
      <w:tr w:rsidR="00E468D6" w:rsidRPr="00E4506E" w14:paraId="16E383F2" w14:textId="77777777" w:rsidTr="008C1455">
        <w:trPr>
          <w:tblHeader/>
        </w:trPr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258FC11D" w14:textId="77777777" w:rsidR="00E468D6" w:rsidRPr="00EF646B" w:rsidRDefault="00E468D6" w:rsidP="00E4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4" w:type="dxa"/>
            <w:gridSpan w:val="7"/>
            <w:tcBorders>
              <w:bottom w:val="nil"/>
            </w:tcBorders>
            <w:shd w:val="clear" w:color="auto" w:fill="auto"/>
          </w:tcPr>
          <w:p w14:paraId="16F02C63" w14:textId="77777777" w:rsidR="00E468D6" w:rsidRPr="00E4506E" w:rsidRDefault="00E468D6" w:rsidP="00E4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06E" w:rsidRPr="00E4506E" w14:paraId="5FCE407D" w14:textId="77777777" w:rsidTr="0032436A">
        <w:trPr>
          <w:tblHeader/>
        </w:trPr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3149944F" w14:textId="77777777" w:rsidR="00E4506E" w:rsidRPr="00EF646B" w:rsidRDefault="00E4506E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04" w:type="dxa"/>
            <w:gridSpan w:val="7"/>
            <w:shd w:val="clear" w:color="auto" w:fill="auto"/>
          </w:tcPr>
          <w:p w14:paraId="54D3E392" w14:textId="0115B22A" w:rsidR="00E4506E" w:rsidRPr="00E4506E" w:rsidRDefault="00E4506E" w:rsidP="00681E8C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0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4506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4506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81E8C" w:rsidRPr="00E4506E" w14:paraId="29B45537" w14:textId="77777777" w:rsidTr="008C1455">
        <w:trPr>
          <w:tblHeader/>
        </w:trPr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068CDD32" w14:textId="77777777" w:rsidR="00681E8C" w:rsidRPr="00EF646B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650E7C36" w14:textId="30D7B3BC" w:rsidR="00681E8C" w:rsidRPr="00E4506E" w:rsidRDefault="00F76718" w:rsidP="00681E8C">
            <w:pPr>
              <w:pStyle w:val="BodyText"/>
              <w:spacing w:after="0"/>
              <w:ind w:left="-108" w:right="-28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049B" w:rsidRPr="00E4506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14:paraId="77C01488" w14:textId="77777777" w:rsidR="00681E8C" w:rsidRPr="00E4506E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07" w:type="dxa"/>
            <w:gridSpan w:val="3"/>
            <w:shd w:val="clear" w:color="auto" w:fill="auto"/>
          </w:tcPr>
          <w:p w14:paraId="1EE09B59" w14:textId="5E16F1C9" w:rsidR="00681E8C" w:rsidRPr="00E4506E" w:rsidRDefault="003E23E3" w:rsidP="00681E8C">
            <w:pPr>
              <w:pStyle w:val="BodyText"/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81E8C" w:rsidRPr="00E4506E" w14:paraId="3FAFA2BC" w14:textId="77777777" w:rsidTr="008C1455">
        <w:trPr>
          <w:tblHeader/>
        </w:trPr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0635D515" w14:textId="77777777" w:rsidR="00681E8C" w:rsidRPr="00EF646B" w:rsidRDefault="00681E8C" w:rsidP="00681E8C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A3C3FA6" w14:textId="77777777" w:rsidR="00681E8C" w:rsidRPr="00E4506E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462A5E9" w14:textId="77777777" w:rsidR="00681E8C" w:rsidRPr="00E4506E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783B6FB" w14:textId="77777777" w:rsidR="00681E8C" w:rsidRPr="00E4506E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430FA522" w14:textId="77777777" w:rsidR="00681E8C" w:rsidRPr="00E4506E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3EDD0C" w14:textId="77777777" w:rsidR="00681E8C" w:rsidRPr="00E4506E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8B2EB13" w14:textId="77777777" w:rsidR="00681E8C" w:rsidRPr="00E4506E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14:paraId="32F13050" w14:textId="77777777" w:rsidR="00681E8C" w:rsidRPr="00E4506E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9D742EE" w14:textId="77777777" w:rsidR="00681E8C" w:rsidRPr="00E4506E" w:rsidRDefault="00681E8C" w:rsidP="00681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2F8473" w14:textId="77777777" w:rsidR="00681E8C" w:rsidRPr="00E4506E" w:rsidRDefault="00681E8C" w:rsidP="0068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nil"/>
            </w:tcBorders>
            <w:shd w:val="clear" w:color="auto" w:fill="auto"/>
          </w:tcPr>
          <w:p w14:paraId="73F8D709" w14:textId="77777777" w:rsidR="00681E8C" w:rsidRPr="00E4506E" w:rsidRDefault="00681E8C" w:rsidP="00BF48D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5E7B5E" w14:textId="77777777" w:rsidR="00681E8C" w:rsidRPr="00E4506E" w:rsidRDefault="00681E8C" w:rsidP="00BF48D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64CE3" w:rsidRPr="00E4506E" w14:paraId="75D21E0E" w14:textId="77777777" w:rsidTr="00B64CE3"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5002DB1D" w14:textId="77777777" w:rsidR="00B64CE3" w:rsidRPr="00EF646B" w:rsidRDefault="00B64CE3" w:rsidP="00B64CE3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189CD90E" w14:textId="77777777" w:rsidR="00B64CE3" w:rsidRPr="00E4506E" w:rsidRDefault="00B64CE3" w:rsidP="00B64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43FA8AE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2936F6B3" w14:textId="77777777" w:rsidR="00B64CE3" w:rsidRPr="00E4506E" w:rsidRDefault="00A46B3A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2,214.96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3CA3028D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14:paraId="54A5A6AD" w14:textId="77777777" w:rsidR="00B64CE3" w:rsidRPr="00E4506E" w:rsidRDefault="00B64CE3" w:rsidP="00B64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F81150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14:paraId="54BD1B6E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4506E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2,362.09</w:t>
            </w:r>
          </w:p>
        </w:tc>
      </w:tr>
      <w:tr w:rsidR="00B64CE3" w:rsidRPr="00E4506E" w14:paraId="33DD21FD" w14:textId="77777777" w:rsidTr="00B64CE3">
        <w:tc>
          <w:tcPr>
            <w:tcW w:w="3591" w:type="dxa"/>
            <w:tcBorders>
              <w:top w:val="nil"/>
              <w:bottom w:val="nil"/>
            </w:tcBorders>
            <w:shd w:val="clear" w:color="auto" w:fill="auto"/>
          </w:tcPr>
          <w:p w14:paraId="18D7E9C9" w14:textId="77777777" w:rsidR="00B64CE3" w:rsidRPr="00EF646B" w:rsidRDefault="00B64CE3" w:rsidP="00B64CE3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2E3090AC" w14:textId="77777777" w:rsidR="00B64CE3" w:rsidRPr="00E4506E" w:rsidRDefault="00A46B3A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0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182AE95C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471DDA" w14:textId="77777777" w:rsidR="00B64CE3" w:rsidRPr="00E4506E" w:rsidRDefault="00A46B3A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442.99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60510D35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2074A25E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0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85AA25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DD178B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472.</w:t>
            </w:r>
            <w:r w:rsidRPr="00E4506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42</w:t>
            </w:r>
          </w:p>
        </w:tc>
      </w:tr>
      <w:tr w:rsidR="00B64CE3" w:rsidRPr="00E4506E" w14:paraId="3DCF8FDC" w14:textId="77777777" w:rsidTr="00B64CE3"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456DAF5E" w14:textId="77777777" w:rsidR="00B64CE3" w:rsidRPr="00EF646B" w:rsidRDefault="00B64CE3" w:rsidP="00B64C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1BED756E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7FBEACFD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50FF504F" w14:textId="77777777" w:rsidR="00B64CE3" w:rsidRPr="00E4506E" w:rsidRDefault="00A46B3A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(318.51)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DB8BDD7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14:paraId="6357C475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18B750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nil"/>
            </w:tcBorders>
            <w:shd w:val="clear" w:color="auto" w:fill="auto"/>
          </w:tcPr>
          <w:p w14:paraId="043D46BE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(37</w:t>
            </w:r>
            <w:r w:rsidRPr="00E4506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3.45</w:t>
            </w: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B64CE3" w:rsidRPr="00E4506E" w14:paraId="27E2A2F1" w14:textId="77777777" w:rsidTr="00B64CE3"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5ECEC489" w14:textId="77777777" w:rsidR="00B64CE3" w:rsidRPr="00EF646B" w:rsidRDefault="00B64CE3" w:rsidP="00B64C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3D569EE6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3F1AC34F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00C37ACE" w14:textId="77777777" w:rsidR="00B64CE3" w:rsidRPr="00E4506E" w:rsidRDefault="00A46B3A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4506E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64AE0CA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14:paraId="619E88D0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F37A4B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nil"/>
            </w:tcBorders>
            <w:shd w:val="clear" w:color="auto" w:fill="auto"/>
          </w:tcPr>
          <w:p w14:paraId="2CA743D9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4506E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20.05</w:t>
            </w:r>
          </w:p>
        </w:tc>
      </w:tr>
      <w:tr w:rsidR="00B64CE3" w:rsidRPr="00E4506E" w14:paraId="1A6D7ACF" w14:textId="77777777" w:rsidTr="00B64CE3"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3C91B97D" w14:textId="267AD623" w:rsidR="00B64CE3" w:rsidRPr="00EF646B" w:rsidRDefault="00B64CE3" w:rsidP="00B64C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3D85C441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FC6D544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19F081E0" w14:textId="66BB2830" w:rsidR="00B64CE3" w:rsidRPr="00E4506E" w:rsidRDefault="00A46B3A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(1.3</w:t>
            </w:r>
            <w:r w:rsidR="0004372F"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3AB31EA1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14:paraId="04AADF6F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4A49BE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nil"/>
            </w:tcBorders>
            <w:shd w:val="clear" w:color="auto" w:fill="auto"/>
          </w:tcPr>
          <w:p w14:paraId="7EFBBC23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(5.87)</w:t>
            </w:r>
          </w:p>
        </w:tc>
      </w:tr>
      <w:tr w:rsidR="00B64CE3" w:rsidRPr="00E4506E" w14:paraId="62883CA1" w14:textId="77777777" w:rsidTr="00B64CE3"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750D26D8" w14:textId="77777777" w:rsidR="00B64CE3" w:rsidRPr="00EF646B" w:rsidRDefault="00B64CE3" w:rsidP="00B64C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สินทรัพย์ภาษีเงินได้รอตัดบัญชีของงวดก่อนๆ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14982FE5" w14:textId="77777777" w:rsidR="00B64CE3" w:rsidRPr="00E4506E" w:rsidRDefault="00B64CE3" w:rsidP="00B64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2D722EBF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107824F7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6C2EC775" w14:textId="77777777" w:rsidR="00A46B3A" w:rsidRPr="00E4506E" w:rsidRDefault="00A46B3A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4506E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59A6C864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14:paraId="6E628BF4" w14:textId="77777777" w:rsidR="00B64CE3" w:rsidRPr="00E4506E" w:rsidRDefault="00B64CE3" w:rsidP="00B64C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9FF17F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nil"/>
            </w:tcBorders>
            <w:shd w:val="clear" w:color="auto" w:fill="auto"/>
          </w:tcPr>
          <w:p w14:paraId="740077AA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50FBAF7D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E4506E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0.43</w:t>
            </w:r>
          </w:p>
        </w:tc>
      </w:tr>
      <w:tr w:rsidR="00B64CE3" w:rsidRPr="00E4506E" w14:paraId="66C93D3C" w14:textId="77777777" w:rsidTr="00B64CE3">
        <w:tc>
          <w:tcPr>
            <w:tcW w:w="3591" w:type="dxa"/>
            <w:tcBorders>
              <w:bottom w:val="nil"/>
            </w:tcBorders>
            <w:shd w:val="clear" w:color="auto" w:fill="auto"/>
          </w:tcPr>
          <w:p w14:paraId="1F8ACDBF" w14:textId="77777777" w:rsidR="00B64CE3" w:rsidRPr="00EF646B" w:rsidRDefault="00B64CE3" w:rsidP="00B64C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2B03E963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501D3C00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</w:tcPr>
          <w:p w14:paraId="0C93BF51" w14:textId="6E0CBD55" w:rsidR="00B64CE3" w:rsidRPr="00E4506E" w:rsidRDefault="00A46B3A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(1.8</w:t>
            </w:r>
            <w:r w:rsidR="0004372F"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1B1F4ECF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14:paraId="1B1F2083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2EF5BE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  <w:shd w:val="clear" w:color="auto" w:fill="auto"/>
          </w:tcPr>
          <w:p w14:paraId="68963DAE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E4506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3.51</w:t>
            </w:r>
            <w:r w:rsidRPr="00E4506E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B64CE3" w:rsidRPr="00E4506E" w14:paraId="3912F824" w14:textId="77777777" w:rsidTr="00B64CE3">
        <w:tc>
          <w:tcPr>
            <w:tcW w:w="3591" w:type="dxa"/>
            <w:tcBorders>
              <w:top w:val="nil"/>
              <w:bottom w:val="nil"/>
            </w:tcBorders>
            <w:shd w:val="clear" w:color="auto" w:fill="auto"/>
          </w:tcPr>
          <w:p w14:paraId="513F1EC2" w14:textId="77777777" w:rsidR="00B64CE3" w:rsidRPr="00EF646B" w:rsidRDefault="00B64CE3" w:rsidP="00B64CE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BCAE5" w14:textId="77777777" w:rsidR="00B64CE3" w:rsidRPr="00E4506E" w:rsidRDefault="00A46B3A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5.48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76F3ABE6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6885E" w14:textId="77777777" w:rsidR="00B64CE3" w:rsidRPr="00E4506E" w:rsidRDefault="00A46B3A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/>
                <w:sz w:val="30"/>
                <w:szCs w:val="30"/>
              </w:rPr>
              <w:t>121.31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647A7B0D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F9A22" w14:textId="77777777" w:rsidR="00B64CE3" w:rsidRPr="00E4506E" w:rsidRDefault="00B64CE3" w:rsidP="00B64CE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4.6</w:t>
            </w:r>
            <w:r w:rsidRPr="00E450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58E038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EA454" w14:textId="77777777" w:rsidR="00B64CE3" w:rsidRPr="00E4506E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4506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110.07</w:t>
            </w:r>
          </w:p>
        </w:tc>
      </w:tr>
    </w:tbl>
    <w:p w14:paraId="27C65DD0" w14:textId="2B0C3E45" w:rsidR="005F68CA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BDAF44" w14:textId="7AF98124" w:rsidR="00D131EB" w:rsidRDefault="00D1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0DC402F" w14:textId="2C971987" w:rsidR="00D131EB" w:rsidRDefault="00D1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BB0A56" w14:textId="5E4940AC" w:rsidR="00D131EB" w:rsidRDefault="00D1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42EEC9" w14:textId="11CF68DE" w:rsidR="00D131EB" w:rsidRDefault="00D1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F6C9F0" w14:textId="02ADEC5C" w:rsidR="00D131EB" w:rsidRDefault="00D1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55135AC" w14:textId="77777777" w:rsidR="00D131EB" w:rsidRPr="00EF646B" w:rsidRDefault="00D1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09BB26" w14:textId="77777777" w:rsidR="00FD1DC3" w:rsidRPr="00EF646B" w:rsidRDefault="00481F01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FD1DC3" w:rsidRPr="00EF646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105D5854" w14:textId="77777777" w:rsidR="00FD1DC3" w:rsidRPr="00105380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81258D8" w14:textId="77777777" w:rsidR="00FD1DC3" w:rsidRPr="00EF646B" w:rsidRDefault="00481F01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D1DC3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22E74529" w14:textId="77777777" w:rsidR="00FD1DC3" w:rsidRPr="00105380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D54EC5F" w14:textId="5752F038" w:rsidR="00FD1DC3" w:rsidRPr="00EF646B" w:rsidRDefault="00481F01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กำไร</w:t>
      </w:r>
      <w:r w:rsidR="00FD1DC3" w:rsidRPr="00EF646B">
        <w:rPr>
          <w:rFonts w:ascii="Angsana New" w:hAnsi="Angsana New"/>
          <w:sz w:val="30"/>
          <w:szCs w:val="30"/>
          <w:cs/>
        </w:rPr>
        <w:t>ต่อหุ้นขั้นพื้นฐานคำนวณจาก</w:t>
      </w:r>
      <w:r w:rsidRPr="00EF646B">
        <w:rPr>
          <w:rFonts w:ascii="Angsana New" w:hAnsi="Angsana New"/>
          <w:sz w:val="30"/>
          <w:szCs w:val="30"/>
          <w:cs/>
        </w:rPr>
        <w:t>กำไร</w:t>
      </w:r>
      <w:r w:rsidR="00FD1DC3" w:rsidRPr="00EF646B">
        <w:rPr>
          <w:rFonts w:ascii="Angsana New" w:hAnsi="Angsana New"/>
          <w:sz w:val="30"/>
          <w:szCs w:val="30"/>
          <w:cs/>
        </w:rPr>
        <w:t>สำหรับ</w:t>
      </w:r>
      <w:r w:rsidR="00DF4A4E">
        <w:rPr>
          <w:rFonts w:ascii="Angsana New" w:hAnsi="Angsana New" w:hint="cs"/>
          <w:sz w:val="30"/>
          <w:szCs w:val="30"/>
          <w:cs/>
        </w:rPr>
        <w:t>ปี</w:t>
      </w:r>
      <w:r w:rsidR="00FD1DC3" w:rsidRPr="00EF646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4E285E">
        <w:rPr>
          <w:rFonts w:ascii="Angsana New" w:hAnsi="Angsana New" w:hint="cs"/>
          <w:sz w:val="30"/>
          <w:szCs w:val="30"/>
          <w:cs/>
        </w:rPr>
        <w:t>ปี</w:t>
      </w:r>
      <w:r w:rsidR="00A72114">
        <w:rPr>
          <w:rFonts w:ascii="Angsana New" w:hAnsi="Angsana New"/>
          <w:sz w:val="30"/>
          <w:szCs w:val="30"/>
        </w:rPr>
        <w:t xml:space="preserve"> </w:t>
      </w:r>
      <w:r w:rsidR="0086320B" w:rsidRPr="00EF646B">
        <w:rPr>
          <w:rFonts w:ascii="Angsana New" w:hAnsi="Angsana New" w:hint="cs"/>
          <w:sz w:val="30"/>
          <w:szCs w:val="30"/>
          <w:cs/>
        </w:rPr>
        <w:t>โดย</w:t>
      </w:r>
      <w:r w:rsidR="00FD1DC3" w:rsidRPr="00EF646B">
        <w:rPr>
          <w:rFonts w:ascii="Angsana New" w:hAnsi="Angsana New"/>
          <w:sz w:val="30"/>
          <w:szCs w:val="30"/>
          <w:cs/>
        </w:rPr>
        <w:t>วิธีถัวเฉลี่ยถ่วงน้ำหนัก แสดงการคำนวณดังนี้</w:t>
      </w:r>
    </w:p>
    <w:p w14:paraId="5DFCAE02" w14:textId="77777777" w:rsidR="00FD1DC3" w:rsidRPr="00105380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4"/>
        <w:gridCol w:w="1177"/>
        <w:gridCol w:w="239"/>
        <w:gridCol w:w="1197"/>
        <w:gridCol w:w="239"/>
        <w:gridCol w:w="1127"/>
        <w:gridCol w:w="239"/>
        <w:gridCol w:w="1330"/>
      </w:tblGrid>
      <w:tr w:rsidR="00FD1DC3" w:rsidRPr="00EF646B" w14:paraId="345408B4" w14:textId="77777777" w:rsidTr="00AA5541">
        <w:trPr>
          <w:tblHeader/>
        </w:trPr>
        <w:tc>
          <w:tcPr>
            <w:tcW w:w="2002" w:type="pct"/>
          </w:tcPr>
          <w:p w14:paraId="41AC7717" w14:textId="77777777" w:rsidR="00FD1DC3" w:rsidRPr="00EF646B" w:rsidRDefault="00FD1DC3" w:rsidP="007A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0618A92" w14:textId="77777777" w:rsidR="00FD1DC3" w:rsidRPr="00EF646B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90DB505" w14:textId="77777777" w:rsidR="00FD1DC3" w:rsidRPr="00EF646B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14:paraId="6DE63A36" w14:textId="77777777" w:rsidR="00FD1DC3" w:rsidRPr="00EF646B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CE3" w:rsidRPr="00EF646B" w14:paraId="16D58ECA" w14:textId="77777777" w:rsidTr="00AA5541">
        <w:trPr>
          <w:tblHeader/>
        </w:trPr>
        <w:tc>
          <w:tcPr>
            <w:tcW w:w="2002" w:type="pct"/>
          </w:tcPr>
          <w:p w14:paraId="16DEA833" w14:textId="77777777" w:rsidR="00B64CE3" w:rsidRPr="00EF646B" w:rsidRDefault="00B64CE3" w:rsidP="00B64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6E778F4" w14:textId="77777777" w:rsidR="00B64CE3" w:rsidRPr="00F64344" w:rsidRDefault="00B64CE3" w:rsidP="00B64CE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9" w:type="pct"/>
          </w:tcPr>
          <w:p w14:paraId="29180CF9" w14:textId="77777777" w:rsidR="00B64CE3" w:rsidRPr="00F64344" w:rsidRDefault="00B64CE3" w:rsidP="00B64CE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7" w:type="pct"/>
          </w:tcPr>
          <w:p w14:paraId="1AB66854" w14:textId="77777777" w:rsidR="00B64CE3" w:rsidRPr="00F64344" w:rsidRDefault="00B64CE3" w:rsidP="00B64CE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29" w:type="pct"/>
          </w:tcPr>
          <w:p w14:paraId="62CD1702" w14:textId="77777777" w:rsidR="00B64CE3" w:rsidRPr="00F64344" w:rsidRDefault="00B64CE3" w:rsidP="00B64CE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70F8A647" w14:textId="77777777" w:rsidR="00B64CE3" w:rsidRPr="00F64344" w:rsidRDefault="00B64CE3" w:rsidP="00B64CE3">
            <w:pPr>
              <w:pStyle w:val="acctmergecolhdg"/>
              <w:spacing w:line="240" w:lineRule="auto"/>
              <w:ind w:left="-136" w:right="-12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9" w:type="pct"/>
          </w:tcPr>
          <w:p w14:paraId="0E0FE9FB" w14:textId="77777777" w:rsidR="00B64CE3" w:rsidRPr="00F64344" w:rsidRDefault="00B64CE3" w:rsidP="00B64CE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9" w:type="pct"/>
          </w:tcPr>
          <w:p w14:paraId="13900326" w14:textId="77777777" w:rsidR="00B64CE3" w:rsidRPr="00F64344" w:rsidRDefault="00B64CE3" w:rsidP="00B64CE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E3A88" w:rsidRPr="00EF646B" w14:paraId="0F6A4B18" w14:textId="77777777" w:rsidTr="00B64CE3">
        <w:trPr>
          <w:tblHeader/>
        </w:trPr>
        <w:tc>
          <w:tcPr>
            <w:tcW w:w="2002" w:type="pct"/>
          </w:tcPr>
          <w:p w14:paraId="19D3A7E3" w14:textId="77777777" w:rsidR="005E3A88" w:rsidRPr="00EF646B" w:rsidRDefault="005E3A88" w:rsidP="005E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67DC7466" w14:textId="77777777" w:rsidR="005E3A88" w:rsidRPr="00EF646B" w:rsidRDefault="005E3A88" w:rsidP="005E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105380" w:rsidRPr="00EF646B" w14:paraId="56DB6545" w14:textId="77777777" w:rsidTr="00AA5541">
        <w:tc>
          <w:tcPr>
            <w:tcW w:w="2002" w:type="pct"/>
          </w:tcPr>
          <w:p w14:paraId="7BCF899E" w14:textId="77777777" w:rsidR="005E3A88" w:rsidRPr="00EF646B" w:rsidRDefault="005E3A88" w:rsidP="005E3A88">
            <w:pPr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636" w:type="pct"/>
            <w:vAlign w:val="bottom"/>
          </w:tcPr>
          <w:p w14:paraId="63DF718D" w14:textId="77777777"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E141182" w14:textId="77777777"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32F04F31" w14:textId="77777777"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81ACFA9" w14:textId="77777777"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79D5D76" w14:textId="77777777"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B175440" w14:textId="77777777"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49081A07" w14:textId="77777777" w:rsidR="005E3A88" w:rsidRPr="00EF646B" w:rsidRDefault="005E3A88" w:rsidP="005E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541" w:rsidRPr="00EF646B" w14:paraId="415C7830" w14:textId="77777777" w:rsidTr="0032436A">
        <w:trPr>
          <w:trHeight w:val="308"/>
        </w:trPr>
        <w:tc>
          <w:tcPr>
            <w:tcW w:w="2002" w:type="pct"/>
          </w:tcPr>
          <w:p w14:paraId="39C8E308" w14:textId="77777777" w:rsidR="00AA5541" w:rsidRPr="00EF646B" w:rsidRDefault="00AA5541" w:rsidP="00AA5541">
            <w:pPr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6ABA7103" w14:textId="77777777" w:rsidR="00AA5541" w:rsidRPr="00105380" w:rsidRDefault="00A46B3A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2,189.89</w:t>
            </w:r>
          </w:p>
        </w:tc>
        <w:tc>
          <w:tcPr>
            <w:tcW w:w="129" w:type="pct"/>
          </w:tcPr>
          <w:p w14:paraId="0D8E6865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2B47982D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</w:t>
            </w:r>
            <w:r w:rsidRPr="00CA428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109.61</w:t>
            </w:r>
          </w:p>
        </w:tc>
        <w:tc>
          <w:tcPr>
            <w:tcW w:w="129" w:type="pct"/>
          </w:tcPr>
          <w:p w14:paraId="74A5B3A3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13E96463" w14:textId="76DE38C7" w:rsidR="00AA5541" w:rsidRPr="00EF646B" w:rsidRDefault="00A46B3A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2,0</w:t>
            </w:r>
            <w:r w:rsidR="00146CD2">
              <w:rPr>
                <w:rFonts w:asciiTheme="majorBidi" w:hAnsiTheme="majorBidi" w:cstheme="majorBidi"/>
                <w:bCs/>
                <w:sz w:val="30"/>
                <w:szCs w:val="30"/>
              </w:rPr>
              <w:t>93.65</w:t>
            </w:r>
          </w:p>
        </w:tc>
        <w:tc>
          <w:tcPr>
            <w:tcW w:w="129" w:type="pct"/>
          </w:tcPr>
          <w:p w14:paraId="7BBCDA4A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14:paraId="170F4F28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2,252.02</w:t>
            </w:r>
          </w:p>
        </w:tc>
      </w:tr>
      <w:tr w:rsidR="00AA5541" w:rsidRPr="00105380" w14:paraId="613827BA" w14:textId="77777777" w:rsidTr="00AA5541">
        <w:tc>
          <w:tcPr>
            <w:tcW w:w="2002" w:type="pct"/>
            <w:shd w:val="clear" w:color="auto" w:fill="auto"/>
          </w:tcPr>
          <w:p w14:paraId="137BAE4B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ADA3975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auto"/>
          </w:tcPr>
          <w:p w14:paraId="70DAF88B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47" w:type="pct"/>
            <w:shd w:val="clear" w:color="auto" w:fill="auto"/>
          </w:tcPr>
          <w:p w14:paraId="1B7DF1CC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auto"/>
          </w:tcPr>
          <w:p w14:paraId="49B1D7FB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14:paraId="46B78CDA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AA36AC7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19" w:type="pct"/>
            <w:shd w:val="clear" w:color="auto" w:fill="auto"/>
          </w:tcPr>
          <w:p w14:paraId="3A441721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</w:tr>
      <w:tr w:rsidR="00AA5541" w:rsidRPr="00EF646B" w14:paraId="5BA3B50C" w14:textId="77777777" w:rsidTr="0032436A">
        <w:trPr>
          <w:trHeight w:val="677"/>
        </w:trPr>
        <w:tc>
          <w:tcPr>
            <w:tcW w:w="2002" w:type="pct"/>
          </w:tcPr>
          <w:p w14:paraId="4258E323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ตุลาคม</w:t>
            </w:r>
          </w:p>
          <w:p w14:paraId="670E8403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EF6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2EB602D" w14:textId="77777777" w:rsidR="00AA5541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AD56635" w14:textId="77777777" w:rsidR="00A46B3A" w:rsidRPr="00105380" w:rsidRDefault="00A46B3A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14:paraId="37BEBA26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AF814CE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A42E3E1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14:paraId="432CD554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A00BFE6" w14:textId="77777777" w:rsidR="00A46B3A" w:rsidRPr="00105380" w:rsidRDefault="00A46B3A" w:rsidP="00A4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9CE9FDC" w14:textId="77777777" w:rsidR="00AA5541" w:rsidRPr="00EF646B" w:rsidRDefault="00A46B3A" w:rsidP="00A4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14:paraId="06D7BBCD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D4C6B23" w14:textId="77777777" w:rsidR="00AA5541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7B6D205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Cs/>
                <w:sz w:val="30"/>
                <w:szCs w:val="30"/>
              </w:rPr>
              <w:t>2,323.72</w:t>
            </w:r>
          </w:p>
        </w:tc>
      </w:tr>
      <w:tr w:rsidR="00AA5541" w:rsidRPr="00EF646B" w14:paraId="7C65005D" w14:textId="77777777" w:rsidTr="00AA5541">
        <w:tc>
          <w:tcPr>
            <w:tcW w:w="2002" w:type="pct"/>
          </w:tcPr>
          <w:p w14:paraId="32658625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BD80BC9" w14:textId="77777777" w:rsidR="00AA5541" w:rsidRPr="00EF646B" w:rsidRDefault="00AA5541" w:rsidP="00AA5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A490FC3" w14:textId="77777777" w:rsidR="00A46B3A" w:rsidRPr="00A46B3A" w:rsidRDefault="00A46B3A" w:rsidP="00A4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EE7B7D" w14:textId="77777777" w:rsidR="00A46B3A" w:rsidRPr="00105380" w:rsidRDefault="00A46B3A" w:rsidP="00A4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B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14:paraId="0B04477A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E36B75C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252C6C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14:paraId="31260992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B49F3D1" w14:textId="77777777" w:rsidR="00A46B3A" w:rsidRPr="00105380" w:rsidRDefault="00A46B3A" w:rsidP="00A4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1B613A" w14:textId="77777777" w:rsidR="00AA5541" w:rsidRPr="00EF646B" w:rsidRDefault="00A46B3A" w:rsidP="00A4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29" w:type="pct"/>
          </w:tcPr>
          <w:p w14:paraId="586DF923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0DFB925A" w14:textId="77777777" w:rsidR="00AA5541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2A49FC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2,323.72</w:t>
            </w:r>
          </w:p>
        </w:tc>
      </w:tr>
      <w:tr w:rsidR="00AA5541" w:rsidRPr="00EF646B" w14:paraId="2FA506EC" w14:textId="77777777" w:rsidTr="0032436A">
        <w:trPr>
          <w:trHeight w:val="260"/>
        </w:trPr>
        <w:tc>
          <w:tcPr>
            <w:tcW w:w="2002" w:type="pct"/>
          </w:tcPr>
          <w:p w14:paraId="49CBFC5A" w14:textId="77777777" w:rsidR="00AA5541" w:rsidRPr="00EF646B" w:rsidRDefault="00AA5541" w:rsidP="00AA5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F6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319CD93F" w14:textId="77777777" w:rsidR="00AA5541" w:rsidRPr="00105380" w:rsidRDefault="00A46B3A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0.94</w:t>
            </w:r>
          </w:p>
        </w:tc>
        <w:tc>
          <w:tcPr>
            <w:tcW w:w="129" w:type="pct"/>
          </w:tcPr>
          <w:p w14:paraId="6947037A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</w:tcPr>
          <w:p w14:paraId="645D44FF" w14:textId="77777777" w:rsidR="00AA5541" w:rsidRPr="00105380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3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14:paraId="692CD721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  <w:bottom w:val="double" w:sz="4" w:space="0" w:color="auto"/>
            </w:tcBorders>
          </w:tcPr>
          <w:p w14:paraId="78460DC9" w14:textId="77777777" w:rsidR="00AA5541" w:rsidRPr="00EF646B" w:rsidRDefault="00A46B3A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0.90</w:t>
            </w:r>
          </w:p>
        </w:tc>
        <w:tc>
          <w:tcPr>
            <w:tcW w:w="129" w:type="pct"/>
          </w:tcPr>
          <w:p w14:paraId="328BE170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double" w:sz="4" w:space="0" w:color="auto"/>
              <w:bottom w:val="double" w:sz="4" w:space="0" w:color="auto"/>
            </w:tcBorders>
          </w:tcPr>
          <w:p w14:paraId="3B54649F" w14:textId="77777777" w:rsidR="00AA5541" w:rsidRPr="00EF646B" w:rsidRDefault="00AA5541" w:rsidP="00AA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0.97</w:t>
            </w:r>
          </w:p>
        </w:tc>
      </w:tr>
    </w:tbl>
    <w:p w14:paraId="7C223FF0" w14:textId="77777777" w:rsidR="008B2A20" w:rsidRPr="00D131EB" w:rsidRDefault="008B2A20" w:rsidP="00D1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21BED202" w14:textId="0F3B780A" w:rsidR="00FD1DC3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7778BF7E" w14:textId="77777777" w:rsidR="00985D96" w:rsidRPr="00985D96" w:rsidRDefault="00985D96" w:rsidP="00985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308B4EA0" w14:textId="6E5736E3" w:rsidR="0086320B" w:rsidRPr="006B46CA" w:rsidRDefault="006B46CA" w:rsidP="00985D9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6B46CA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6B46CA">
        <w:rPr>
          <w:rFonts w:ascii="Angsana New" w:hAnsi="Angsana New"/>
          <w:sz w:val="30"/>
          <w:szCs w:val="30"/>
        </w:rPr>
        <w:t>17</w:t>
      </w:r>
      <w:r w:rsidRPr="006B46CA">
        <w:rPr>
          <w:rFonts w:ascii="Angsana New" w:hAnsi="Angsana New"/>
          <w:sz w:val="30"/>
          <w:szCs w:val="30"/>
          <w:cs/>
        </w:rPr>
        <w:t xml:space="preserve"> มกราคม </w:t>
      </w:r>
      <w:r w:rsidRPr="006B46CA">
        <w:rPr>
          <w:rFonts w:ascii="Angsana New" w:hAnsi="Angsana New"/>
          <w:sz w:val="30"/>
          <w:szCs w:val="30"/>
        </w:rPr>
        <w:t xml:space="preserve">2562 </w:t>
      </w:r>
      <w:r w:rsidRPr="006B46CA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6B46CA">
        <w:rPr>
          <w:rFonts w:ascii="Angsana New" w:hAnsi="Angsana New"/>
          <w:sz w:val="30"/>
          <w:szCs w:val="30"/>
        </w:rPr>
        <w:t>0.46</w:t>
      </w:r>
      <w:r w:rsidRPr="006B46CA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Pr="006B46CA">
        <w:rPr>
          <w:rFonts w:ascii="Angsana New" w:hAnsi="Angsana New"/>
          <w:sz w:val="30"/>
          <w:szCs w:val="30"/>
        </w:rPr>
        <w:t>1,068.91</w:t>
      </w:r>
      <w:r w:rsidRPr="006B46CA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เงินปันผลดังกล่าวจ่ายให้แก่ผู้ถือหุ้นในเดือนกุมภาพันธ์ </w:t>
      </w:r>
      <w:r w:rsidRPr="006B46CA">
        <w:rPr>
          <w:rFonts w:ascii="Angsana New" w:hAnsi="Angsana New"/>
          <w:sz w:val="30"/>
          <w:szCs w:val="30"/>
        </w:rPr>
        <w:t>2562</w:t>
      </w:r>
    </w:p>
    <w:p w14:paraId="07ADAAE8" w14:textId="77777777" w:rsidR="006B46CA" w:rsidRPr="00D131EB" w:rsidRDefault="006B46CA" w:rsidP="00926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5D702096" w14:textId="319F13CE" w:rsidR="006B46CA" w:rsidRPr="00EF646B" w:rsidRDefault="007C6615" w:rsidP="006B46CA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18 มกราคม </w:t>
      </w:r>
      <w:r w:rsidRPr="00EF646B">
        <w:rPr>
          <w:rFonts w:ascii="Angsana New" w:hAnsi="Angsana New"/>
          <w:sz w:val="30"/>
          <w:szCs w:val="30"/>
        </w:rPr>
        <w:t>256</w:t>
      </w:r>
      <w:r w:rsidRPr="00EF646B">
        <w:rPr>
          <w:rFonts w:ascii="Angsana New" w:hAnsi="Angsana New" w:hint="cs"/>
          <w:sz w:val="30"/>
          <w:szCs w:val="30"/>
          <w:cs/>
        </w:rPr>
        <w:t xml:space="preserve">1 ผู้ถือหุ้นมีมติอนุมัติการจัดสรรกำไรเป็นเงินปันผลในอัตราหุ้นละ </w:t>
      </w:r>
      <w:r w:rsidRPr="00EF646B">
        <w:rPr>
          <w:rFonts w:ascii="Angsana New" w:hAnsi="Angsana New"/>
          <w:sz w:val="30"/>
          <w:szCs w:val="30"/>
        </w:rPr>
        <w:t>0.2</w:t>
      </w:r>
      <w:r w:rsidRPr="00EF646B">
        <w:rPr>
          <w:rFonts w:ascii="Angsana New" w:hAnsi="Angsana New" w:hint="cs"/>
          <w:sz w:val="30"/>
          <w:szCs w:val="30"/>
          <w:cs/>
        </w:rPr>
        <w:t>5 บาท เป็นจำนวนเงินทั้งสิ้น 580.93 ล้านบาท เงินปันผลดังกล่าวจ่ายให้แก่</w:t>
      </w:r>
      <w:r w:rsidRPr="00EF646B">
        <w:rPr>
          <w:rFonts w:ascii="Angsana New" w:hAnsi="Angsana New" w:hint="cs"/>
          <w:sz w:val="30"/>
          <w:szCs w:val="30"/>
          <w:cs/>
        </w:rPr>
        <w:br/>
        <w:t xml:space="preserve">ผู้ถือหุ้นในเดือนกุมภาพันธ์ </w:t>
      </w:r>
      <w:r w:rsidRPr="00EF646B">
        <w:rPr>
          <w:rFonts w:ascii="Angsana New" w:hAnsi="Angsana New"/>
          <w:sz w:val="30"/>
          <w:szCs w:val="30"/>
        </w:rPr>
        <w:t>2561</w:t>
      </w:r>
    </w:p>
    <w:p w14:paraId="14009B41" w14:textId="77777777" w:rsidR="007C6615" w:rsidRPr="00105380" w:rsidRDefault="007C6615" w:rsidP="00016AEA">
      <w:pPr>
        <w:tabs>
          <w:tab w:val="clear" w:pos="227"/>
          <w:tab w:val="clear" w:pos="454"/>
          <w:tab w:val="clear" w:pos="680"/>
          <w:tab w:val="left" w:pos="720"/>
        </w:tabs>
        <w:spacing w:line="6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650CA93" w14:textId="77777777" w:rsidR="00FD1DC3" w:rsidRPr="00EF646B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47871ED" w14:textId="77777777" w:rsidR="00FD1DC3" w:rsidRPr="00997309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BB742C6" w14:textId="77777777" w:rsidR="00FD1DC3" w:rsidRPr="00EF646B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089902D" w14:textId="77777777" w:rsidR="00FD1DC3" w:rsidRPr="00997309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86CFE10" w14:textId="77777777" w:rsidR="00FD1DC3" w:rsidRPr="00EF646B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สัญญาของคู่สัญญา กลุ่มบริษัทไม่มีการถือหรือออกตราสารอนุพันธ์เพื่อการเก็งกำไรหรือการค้า</w:t>
      </w:r>
    </w:p>
    <w:p w14:paraId="2EE5F282" w14:textId="77777777" w:rsidR="00FD1DC3" w:rsidRPr="00EF646B" w:rsidRDefault="0068127F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การบริหารจัดการ</w:t>
      </w:r>
      <w:r w:rsidR="00FD1DC3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ทุน</w:t>
      </w:r>
    </w:p>
    <w:p w14:paraId="469529A3" w14:textId="77777777"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6B25D5" w14:textId="77777777" w:rsidR="00FD1DC3" w:rsidRPr="00EF646B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="000E50AF" w:rsidRPr="00EF646B">
        <w:rPr>
          <w:rFonts w:ascii="Angsana New" w:hAnsi="Angsana New" w:hint="cs"/>
          <w:sz w:val="30"/>
          <w:szCs w:val="30"/>
          <w:cs/>
        </w:rPr>
        <w:t>บริษัท คื</w:t>
      </w:r>
      <w:r w:rsidR="00437D4F" w:rsidRPr="00EF646B">
        <w:rPr>
          <w:rFonts w:ascii="Angsana New" w:hAnsi="Angsana New" w:hint="cs"/>
          <w:sz w:val="30"/>
          <w:szCs w:val="30"/>
          <w:cs/>
        </w:rPr>
        <w:t>อ</w:t>
      </w:r>
      <w:r w:rsidR="0068127F" w:rsidRPr="00EF646B">
        <w:rPr>
          <w:rFonts w:ascii="Angsana New" w:hAnsi="Angsana New" w:hint="cs"/>
          <w:sz w:val="30"/>
          <w:szCs w:val="30"/>
          <w:cs/>
        </w:rPr>
        <w:t>กา</w:t>
      </w:r>
      <w:r w:rsidRPr="00EF646B">
        <w:rPr>
          <w:rFonts w:ascii="Angsana New" w:hAnsi="Angsana New"/>
          <w:sz w:val="30"/>
          <w:szCs w:val="30"/>
          <w:cs/>
        </w:rPr>
        <w:t>ร</w:t>
      </w:r>
      <w:r w:rsidR="0068127F" w:rsidRPr="00EF646B">
        <w:rPr>
          <w:rFonts w:ascii="Angsana New" w:hAnsi="Angsana New" w:hint="cs"/>
          <w:sz w:val="30"/>
          <w:szCs w:val="30"/>
          <w:cs/>
        </w:rPr>
        <w:t>รักษาระดับ</w:t>
      </w:r>
      <w:r w:rsidRPr="00EF646B">
        <w:rPr>
          <w:rFonts w:ascii="Angsana New" w:hAnsi="Angsana New"/>
          <w:sz w:val="30"/>
          <w:szCs w:val="30"/>
          <w:cs/>
        </w:rPr>
        <w:t>เงินทุน</w:t>
      </w:r>
      <w:r w:rsidR="0068127F" w:rsidRPr="00EF646B">
        <w:rPr>
          <w:rFonts w:ascii="Angsana New" w:hAnsi="Angsana New" w:hint="cs"/>
          <w:sz w:val="30"/>
          <w:szCs w:val="30"/>
          <w:cs/>
        </w:rPr>
        <w:t>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097517E" w14:textId="77777777"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1E24F0" w14:textId="77777777" w:rsidR="00FD1DC3" w:rsidRPr="00EF646B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77C070B" w14:textId="77777777" w:rsidR="00FD1DC3" w:rsidRPr="00105380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271481" w14:textId="77777777" w:rsidR="0068127F" w:rsidRPr="00EF646B" w:rsidRDefault="0068127F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EF646B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EF646B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EF646B">
        <w:rPr>
          <w:rFonts w:ascii="Angsana New" w:hAnsi="Angsana New"/>
          <w:sz w:val="30"/>
          <w:szCs w:val="30"/>
          <w:cs/>
        </w:rPr>
        <w:t>ของอัตราดอกเบี้ยในตลาด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</w:t>
      </w:r>
      <w:r w:rsidR="00277DC9" w:rsidRPr="00EF646B">
        <w:rPr>
          <w:rFonts w:ascii="Angsana New" w:hAnsi="Angsana New"/>
          <w:sz w:val="30"/>
          <w:szCs w:val="30"/>
          <w:cs/>
        </w:rPr>
        <w:t>นงานและกระแสเงินสดของกลุ่มบริษั</w:t>
      </w:r>
      <w:r w:rsidR="00277DC9" w:rsidRPr="00EF646B">
        <w:rPr>
          <w:rFonts w:ascii="Angsana New" w:hAnsi="Angsana New" w:hint="cs"/>
          <w:sz w:val="30"/>
          <w:szCs w:val="30"/>
          <w:cs/>
        </w:rPr>
        <w:t>ท</w:t>
      </w:r>
      <w:r w:rsidRPr="00EF646B">
        <w:rPr>
          <w:rFonts w:ascii="Angsana New" w:hAnsi="Angsana New"/>
          <w:sz w:val="30"/>
          <w:szCs w:val="30"/>
          <w:cs/>
        </w:rPr>
        <w:t>เนื่องจาก</w:t>
      </w:r>
      <w:r w:rsidR="003147D5" w:rsidRPr="00EF646B">
        <w:rPr>
          <w:rFonts w:ascii="Angsana New" w:hAnsi="Angsana New" w:hint="cs"/>
          <w:sz w:val="30"/>
          <w:szCs w:val="30"/>
          <w:cs/>
        </w:rPr>
        <w:t>กลุ่มบริษัทมีเงินฝากกับสถาบันการเงิน รวมถึง</w:t>
      </w:r>
      <w:r w:rsidRPr="00EF646B">
        <w:rPr>
          <w:rFonts w:ascii="Angsana New" w:hAnsi="Angsana New" w:hint="cs"/>
          <w:sz w:val="30"/>
          <w:szCs w:val="30"/>
          <w:cs/>
        </w:rPr>
        <w:t xml:space="preserve">หุ้นกู้ </w:t>
      </w:r>
      <w:r w:rsidR="003147D5" w:rsidRPr="00EF646B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 w:rsidRPr="00EF646B">
        <w:rPr>
          <w:rFonts w:ascii="Angsana New" w:hAnsi="Angsana New" w:hint="cs"/>
          <w:sz w:val="30"/>
          <w:szCs w:val="30"/>
          <w:cs/>
        </w:rPr>
        <w:t>และเงิน</w:t>
      </w:r>
      <w:r w:rsidRPr="00EF646B">
        <w:rPr>
          <w:rFonts w:ascii="Angsana New" w:hAnsi="Angsana New"/>
          <w:sz w:val="30"/>
          <w:szCs w:val="30"/>
          <w:cs/>
        </w:rPr>
        <w:t>กู้ยืม กลุ่มบริษัทมิได้ใช้ตราสารอนุพันธ์ทางการเงินเพื่อป้องกันความเสี่ยงดังกล่าว</w:t>
      </w:r>
    </w:p>
    <w:p w14:paraId="224A54BC" w14:textId="740F34AF" w:rsidR="00A024B3" w:rsidRPr="00CE3FA5" w:rsidRDefault="00A024B3" w:rsidP="0031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18A168CC" w14:textId="1F0E7835" w:rsidR="00C70FE8" w:rsidRDefault="003147D5" w:rsidP="0031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อัตราดอกเบี้ยที่แท้จริง</w:t>
      </w:r>
      <w:r w:rsidR="00C94DF6" w:rsidRPr="00EF646B">
        <w:rPr>
          <w:rFonts w:ascii="Angsana New" w:hAnsi="Angsana New" w:hint="cs"/>
          <w:sz w:val="30"/>
          <w:szCs w:val="30"/>
          <w:cs/>
        </w:rPr>
        <w:t>ของ</w:t>
      </w:r>
      <w:r w:rsidRPr="00EF646B">
        <w:rPr>
          <w:rFonts w:ascii="Angsana New" w:hAnsi="Angsana New" w:hint="cs"/>
          <w:sz w:val="30"/>
          <w:szCs w:val="30"/>
          <w:cs/>
        </w:rPr>
        <w:t xml:space="preserve">เงินให้กู้ยืม </w:t>
      </w:r>
      <w:r w:rsidR="00780515" w:rsidRPr="00EF646B">
        <w:rPr>
          <w:rFonts w:ascii="Angsana New" w:hAnsi="Angsana New" w:hint="cs"/>
          <w:sz w:val="30"/>
          <w:szCs w:val="30"/>
          <w:cs/>
        </w:rPr>
        <w:t xml:space="preserve">ณ วันที่ 30 กันยายน </w:t>
      </w:r>
      <w:r w:rsidRPr="00EF646B">
        <w:rPr>
          <w:rFonts w:ascii="Angsana New" w:hAnsi="Angsana New"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14:paraId="09264D71" w14:textId="77777777" w:rsidR="00EF7684" w:rsidRPr="00EF646B" w:rsidRDefault="00EF7684" w:rsidP="0031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5CC801" w14:textId="77777777" w:rsidR="00172D6D" w:rsidRPr="00EF646B" w:rsidRDefault="00172D6D" w:rsidP="00172D6D">
      <w:pPr>
        <w:spacing w:line="240" w:lineRule="auto"/>
        <w:rPr>
          <w:sz w:val="2"/>
          <w:szCs w:val="2"/>
        </w:rPr>
      </w:pPr>
    </w:p>
    <w:tbl>
      <w:tblPr>
        <w:tblW w:w="920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295"/>
        <w:gridCol w:w="1170"/>
        <w:gridCol w:w="270"/>
        <w:gridCol w:w="1080"/>
        <w:gridCol w:w="236"/>
        <w:gridCol w:w="1224"/>
        <w:gridCol w:w="270"/>
        <w:gridCol w:w="1132"/>
        <w:gridCol w:w="270"/>
        <w:gridCol w:w="1260"/>
      </w:tblGrid>
      <w:tr w:rsidR="00C213A1" w:rsidRPr="00970917" w14:paraId="3CD4B657" w14:textId="77777777" w:rsidTr="00D86C8C">
        <w:trPr>
          <w:cantSplit/>
          <w:trHeight w:val="299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871DC0E" w14:textId="77777777" w:rsidR="00C213A1" w:rsidRPr="00970917" w:rsidRDefault="00C213A1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9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13E212" w14:textId="77777777" w:rsidR="00C213A1" w:rsidRPr="00970917" w:rsidRDefault="00C213A1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77DC9" w:rsidRPr="00970917" w14:paraId="31EE44FB" w14:textId="77777777" w:rsidTr="00D86C8C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63ED5D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95E6BE" w14:textId="77777777"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อัตราดอกเบี้ย</w:t>
            </w:r>
          </w:p>
          <w:p w14:paraId="14C1FEB0" w14:textId="77777777"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545C7C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CE3E0" w14:textId="77777777" w:rsidR="00FE7D5F" w:rsidRPr="00970917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86EF8B2" w14:textId="77777777" w:rsidR="00277DC9" w:rsidRPr="00970917" w:rsidRDefault="00277DC9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782DB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3DC41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หลังจาก 1 ปี</w:t>
            </w:r>
          </w:p>
          <w:p w14:paraId="05D59B82" w14:textId="77777777" w:rsidR="00277DC9" w:rsidRPr="00970917" w:rsidRDefault="00277DC9" w:rsidP="00F6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แต่ภายใน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B814C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C2DDB" w14:textId="77777777" w:rsidR="00FE7D5F" w:rsidRPr="00970917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126" w:hanging="4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D57FE1B" w14:textId="77777777" w:rsidR="00277DC9" w:rsidRPr="00970917" w:rsidRDefault="00277DC9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126" w:hanging="4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หลังจาก</w:t>
            </w:r>
            <w:r w:rsidR="00FE7D5F"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C1998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E9026" w14:textId="77777777" w:rsidR="00FE7D5F" w:rsidRPr="00970917" w:rsidRDefault="00FE7D5F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F5CB08F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77DC9" w:rsidRPr="00970917" w14:paraId="765A38D3" w14:textId="77777777" w:rsidTr="00D86C8C">
        <w:trPr>
          <w:cantSplit/>
          <w:trHeight w:val="227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D9124C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9FC187" w14:textId="77777777"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D042AA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9A5FCF" w14:textId="77777777" w:rsidR="00277DC9" w:rsidRPr="00970917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277DC9" w:rsidRPr="00970917" w14:paraId="5B254E67" w14:textId="7777777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E42F26E" w14:textId="77777777" w:rsidR="00277DC9" w:rsidRPr="00970917" w:rsidRDefault="0061728F" w:rsidP="003B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="00277DC9"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780515"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857F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B68DC" w14:textId="77777777"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D2A659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4489CA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6BBC2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63DF637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B75AC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27E0B38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144FA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3FF84C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7DC9" w:rsidRPr="00970917" w14:paraId="42E3CDC2" w14:textId="7777777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3DBA9B" w14:textId="77777777" w:rsidR="00277DC9" w:rsidRPr="00970917" w:rsidRDefault="00277DC9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2CA971" w14:textId="77777777" w:rsidR="00277DC9" w:rsidRPr="00970917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6D4BC9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01420C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4FB301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9315BE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5CE78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DBED77D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DC708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A931AF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7DC9" w:rsidRPr="00970917" w14:paraId="4840088B" w14:textId="7777777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595462" w14:textId="77777777" w:rsidR="00277DC9" w:rsidRPr="00970917" w:rsidRDefault="00277DC9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070353" w14:textId="77777777" w:rsidR="00277DC9" w:rsidRPr="00970917" w:rsidRDefault="00277DC9" w:rsidP="00533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76B2E" w14:textId="77777777" w:rsidR="00277DC9" w:rsidRPr="00970917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77B05C" w14:textId="77777777" w:rsidR="00277DC9" w:rsidRPr="00970917" w:rsidRDefault="00277DC9" w:rsidP="00826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B57B6F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4D2C23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31A3F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D32D36D" w14:textId="77777777" w:rsidR="00277DC9" w:rsidRPr="00105380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5F60E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D61DB" w14:textId="77777777" w:rsidR="00277DC9" w:rsidRPr="00970917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5565BB" w:rsidRPr="00970917" w14:paraId="55B8CE20" w14:textId="7777777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948B3F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 xml:space="preserve">     </w:t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AEC60D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0DC95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FD59" w14:textId="77777777" w:rsidR="005565BB" w:rsidRPr="00932A96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E6022B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BEE065C" w14:textId="77777777" w:rsidR="005565BB" w:rsidRPr="00932A96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6CFFC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A15EB36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ED4957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235676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241.74</w:t>
            </w:r>
          </w:p>
        </w:tc>
      </w:tr>
      <w:tr w:rsidR="005565BB" w:rsidRPr="00970917" w14:paraId="10BD6137" w14:textId="77777777" w:rsidTr="00D86C8C">
        <w:trPr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DC872A0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E22529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B88935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74A513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D962D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BA7391B" w14:textId="77777777" w:rsidR="005565BB" w:rsidRPr="00BF6952" w:rsidRDefault="00532FD2" w:rsidP="00BF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4684EB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166097B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241.74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8692EB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FBF160A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241.74</w:t>
            </w:r>
          </w:p>
        </w:tc>
      </w:tr>
      <w:tr w:rsidR="00C467AB" w:rsidRPr="00970917" w14:paraId="70E46758" w14:textId="77777777" w:rsidTr="00D86C8C">
        <w:trPr>
          <w:cantSplit/>
          <w:trHeight w:val="36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473DE4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E3588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F89D36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B415A7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AF9D61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579CA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8E1546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D2DE91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B14D18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78BA0" w14:textId="77777777" w:rsidR="00C467AB" w:rsidRPr="00970917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57FF3" w:rsidRPr="00970917" w14:paraId="23CA9BAD" w14:textId="7777777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5D7C4E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766E03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75356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F4F9F6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26258A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7AEA70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809338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9C9E98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7CD921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A28B67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57FF3" w:rsidRPr="00970917" w14:paraId="425A1B51" w14:textId="7777777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C30A99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7A65C1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9E4C3E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DFCA07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5650C7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59AC9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F00F93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924C4E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5EDE8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049F24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57FF3" w:rsidRPr="00970917" w14:paraId="2EC6A8CE" w14:textId="7777777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5D6DA5B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3860F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BAE5B6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B3F20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17774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6D08C43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1A821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9BBBFE6" w14:textId="77777777" w:rsidR="00857FF3" w:rsidRPr="00105380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BDA016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35B69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57FF3" w:rsidRPr="00970917" w14:paraId="357B92F4" w14:textId="77777777" w:rsidTr="00D86C8C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46C2A0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 xml:space="preserve">     </w:t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A53B28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B4EDC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6D4C40" w14:textId="77777777" w:rsidR="00857FF3" w:rsidRPr="00932A96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2A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131688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F542CBC" w14:textId="77777777" w:rsidR="00857FF3" w:rsidRPr="00932A96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2A9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44ED28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2E4AEE99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</w:rPr>
              <w:t>241.74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03FF9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92E583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</w:rPr>
              <w:t>241.74</w:t>
            </w:r>
          </w:p>
        </w:tc>
      </w:tr>
      <w:tr w:rsidR="00857FF3" w:rsidRPr="00970917" w14:paraId="0F970962" w14:textId="77777777" w:rsidTr="00D86C8C">
        <w:trPr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C1759A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9826A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9D04CE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3CE4D0B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6E82A7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6970A79" w14:textId="77777777" w:rsidR="00857FF3" w:rsidRPr="00BF6952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799A94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32BD257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2</w:t>
            </w:r>
            <w:r w:rsidRPr="00970917">
              <w:rPr>
                <w:rFonts w:asciiTheme="majorBidi" w:hAnsiTheme="majorBidi" w:cstheme="majorBidi"/>
                <w:b/>
                <w:sz w:val="28"/>
                <w:szCs w:val="28"/>
              </w:rPr>
              <w:t>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3144BF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42737DE" w14:textId="77777777" w:rsidR="00857FF3" w:rsidRPr="00970917" w:rsidRDefault="00857FF3" w:rsidP="008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241.74</w:t>
            </w:r>
          </w:p>
        </w:tc>
      </w:tr>
    </w:tbl>
    <w:p w14:paraId="304F9DE3" w14:textId="77777777" w:rsidR="00204E6A" w:rsidRPr="00EF646B" w:rsidRDefault="00204E6A" w:rsidP="00277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18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295"/>
        <w:gridCol w:w="1170"/>
        <w:gridCol w:w="270"/>
        <w:gridCol w:w="1080"/>
        <w:gridCol w:w="236"/>
        <w:gridCol w:w="1197"/>
        <w:gridCol w:w="270"/>
        <w:gridCol w:w="1159"/>
        <w:gridCol w:w="236"/>
        <w:gridCol w:w="1276"/>
      </w:tblGrid>
      <w:tr w:rsidR="00C213A1" w:rsidRPr="00970917" w14:paraId="3AFC887D" w14:textId="77777777" w:rsidTr="00997309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68EA86" w14:textId="77777777" w:rsidR="00C213A1" w:rsidRPr="00970917" w:rsidRDefault="00C213A1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FA0772" w14:textId="77777777" w:rsidR="00C213A1" w:rsidRPr="00970917" w:rsidRDefault="00C213A1" w:rsidP="00B7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B1F" w:rsidRPr="00970917" w14:paraId="4A1FDC2E" w14:textId="77777777" w:rsidTr="00997309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0D08B8" w14:textId="77777777" w:rsidR="00C16B1F" w:rsidRPr="00970917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141E22" w14:textId="77777777" w:rsidR="00C16B1F" w:rsidRPr="00970917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4ED64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41CE0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4877B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45D0" w14:textId="77777777" w:rsidR="00C16B1F" w:rsidRPr="00970917" w:rsidRDefault="00C16B1F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90505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25D19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A381C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77492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6B1F" w:rsidRPr="00970917" w14:paraId="68774082" w14:textId="77777777" w:rsidTr="00997309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4EB411" w14:textId="77777777" w:rsidR="00C16B1F" w:rsidRPr="00970917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EC478" w14:textId="77777777" w:rsidR="00C16B1F" w:rsidRPr="00970917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A416B1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7821A" w14:textId="77777777" w:rsidR="00C16B1F" w:rsidRPr="00970917" w:rsidRDefault="00C16B1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71EBF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3769B" w14:textId="77777777" w:rsidR="00C16B1F" w:rsidRPr="00970917" w:rsidRDefault="00C16B1F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แต่ภายใน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9DD65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F314D" w14:textId="77777777" w:rsidR="00C16B1F" w:rsidRPr="00970917" w:rsidRDefault="00FE7D5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32700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BDE2C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16B1F" w:rsidRPr="00970917" w14:paraId="6BAF9047" w14:textId="77777777" w:rsidTr="00997309">
        <w:trPr>
          <w:cantSplit/>
          <w:trHeight w:val="300"/>
          <w:tblHeader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F2A540" w14:textId="77777777" w:rsidR="00C16B1F" w:rsidRPr="00970917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BA62EB" w14:textId="77777777" w:rsidR="00C16B1F" w:rsidRPr="00970917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717C9B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C618BC" w14:textId="77777777" w:rsidR="00C16B1F" w:rsidRPr="00970917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474401" w:rsidRPr="00970917" w14:paraId="12184A58" w14:textId="77777777" w:rsidTr="00997309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3EE589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3F023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F8886C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964DEF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8943A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9B5D12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64E59DF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AB427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F3E049F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443A68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8157F6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4401" w:rsidRPr="00970917" w14:paraId="15EEB9B3" w14:textId="77777777" w:rsidTr="00997309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8E8BA81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7CAF8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25959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6A6939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38AE6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9044F34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F59D4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605EEFC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AE12A3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0DCFED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4401" w:rsidRPr="00970917" w14:paraId="5F62DAC5" w14:textId="77777777" w:rsidTr="00997309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256D296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D96DB4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2687C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F4293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9DFF7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4581C30C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485AB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A28B095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0B3E91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6BECA8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565BB" w:rsidRPr="00970917" w14:paraId="01504368" w14:textId="77777777" w:rsidTr="00997309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6FAD93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62E3D3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B0691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C7DE9D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B40320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2E8D784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23,833.80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A0A437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2C8B3D7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A7FB1F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59C110" w14:textId="77777777" w:rsidR="005565BB" w:rsidRPr="00970917" w:rsidRDefault="00532FD2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23,833.80</w:t>
            </w:r>
          </w:p>
        </w:tc>
      </w:tr>
      <w:tr w:rsidR="005565BB" w:rsidRPr="00970917" w14:paraId="370BD695" w14:textId="77777777" w:rsidTr="00997309">
        <w:trPr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368FEB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3C31D7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0FA11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0964CD8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0EDF40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297597E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23,833.80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0F5F0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03F7E241" w14:textId="77777777" w:rsidR="005565BB" w:rsidRPr="00970917" w:rsidRDefault="00532FD2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AF7C41" w14:textId="77777777" w:rsidR="005565BB" w:rsidRPr="00970917" w:rsidRDefault="005565BB" w:rsidP="0055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23E9CA3" w14:textId="77777777" w:rsidR="005565BB" w:rsidRPr="00970917" w:rsidRDefault="00532FD2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23,833.80</w:t>
            </w:r>
          </w:p>
        </w:tc>
      </w:tr>
      <w:tr w:rsidR="00474401" w:rsidRPr="00970917" w14:paraId="4F6A76E3" w14:textId="77777777" w:rsidTr="00997309">
        <w:trPr>
          <w:cantSplit/>
          <w:trHeight w:val="182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33E2E7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94A16B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1561E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1AB59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271EC4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D43033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A0B70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A5ABB7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9781F" w14:textId="77777777" w:rsidR="00474401" w:rsidRPr="00970917" w:rsidRDefault="00474401" w:rsidP="0047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424C01" w14:textId="77777777" w:rsidR="00474401" w:rsidRPr="00970917" w:rsidRDefault="00474401" w:rsidP="0010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3F0230" w:rsidRPr="00970917" w14:paraId="4075AFC6" w14:textId="77777777" w:rsidTr="00997309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5FC8F8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709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D9826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2E3A3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D3CB8A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4598E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5C7022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469023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1442A5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4D62B3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D02DB2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F0230" w:rsidRPr="00970917" w14:paraId="34E84FCD" w14:textId="77777777" w:rsidTr="00997309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DE51BEA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6CC9CE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6CFF5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4C7F6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82008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518987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5E9D8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B8C93B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0C9407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97C835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F0230" w:rsidRPr="00970917" w14:paraId="64860E62" w14:textId="77777777" w:rsidTr="00997309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4A4E4D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AAD036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2AB90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CAE92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1E929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AA6BC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FB2FCC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65731B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FDD661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1645F2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3F0230" w:rsidRPr="00970917" w14:paraId="4BB89F43" w14:textId="77777777" w:rsidTr="00997309">
        <w:trPr>
          <w:cantSplit/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E2ABA8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E00EA4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E95C7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E4B1DC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88121A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B265E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17,974.38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6BC376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363B24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7B389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FF7859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Cs/>
                <w:sz w:val="28"/>
                <w:szCs w:val="28"/>
              </w:rPr>
              <w:t>17,974.38</w:t>
            </w:r>
          </w:p>
        </w:tc>
      </w:tr>
      <w:tr w:rsidR="003F0230" w:rsidRPr="00970917" w14:paraId="48340DB9" w14:textId="77777777" w:rsidTr="00997309">
        <w:trPr>
          <w:trHeight w:val="300"/>
        </w:trPr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C29846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585B1F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AC75C0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32E1725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3AE2D2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01C8036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17,974.38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6F5D14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B528A5A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2807A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757A3D0" w14:textId="77777777" w:rsidR="003F0230" w:rsidRPr="00970917" w:rsidRDefault="003F0230" w:rsidP="003F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sz w:val="28"/>
                <w:szCs w:val="28"/>
              </w:rPr>
              <w:t>17,974.38</w:t>
            </w:r>
          </w:p>
        </w:tc>
      </w:tr>
    </w:tbl>
    <w:p w14:paraId="5DFE69A7" w14:textId="77777777" w:rsidR="00820041" w:rsidRPr="00820041" w:rsidRDefault="00820041" w:rsidP="00C1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2490B34A" w14:textId="417FC6E7" w:rsidR="005F68CA" w:rsidRPr="00EF646B" w:rsidRDefault="00FD1DC3" w:rsidP="00C1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อัตราดอกเบี้ยที่แท้จริงของหนี้สินที่มีภาระดอกเบี้ย </w:t>
      </w:r>
      <w:r w:rsidR="00584416" w:rsidRPr="00EF646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576D0" w:rsidRPr="00EF646B">
        <w:rPr>
          <w:rFonts w:ascii="Angsana New" w:hAnsi="Angsana New"/>
          <w:sz w:val="30"/>
          <w:szCs w:val="30"/>
        </w:rPr>
        <w:t>30</w:t>
      </w:r>
      <w:r w:rsidR="00584416" w:rsidRPr="00EF646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F646B">
        <w:rPr>
          <w:rFonts w:ascii="Angsana New" w:hAnsi="Angsana New"/>
          <w:sz w:val="30"/>
          <w:szCs w:val="30"/>
          <w:cs/>
        </w:rPr>
        <w:t>และ</w:t>
      </w:r>
      <w:r w:rsidR="00063603" w:rsidRPr="00EF646B">
        <w:rPr>
          <w:rFonts w:ascii="Angsana New" w:hAnsi="Angsana New"/>
          <w:sz w:val="30"/>
          <w:szCs w:val="30"/>
          <w:cs/>
        </w:rPr>
        <w:t>ระยะ</w:t>
      </w:r>
      <w:r w:rsidRPr="00EF646B">
        <w:rPr>
          <w:rFonts w:ascii="Angsana New" w:hAnsi="Angsana New"/>
          <w:sz w:val="30"/>
          <w:szCs w:val="30"/>
          <w:cs/>
        </w:rPr>
        <w:t>ที่ครบกำหนด</w:t>
      </w:r>
      <w:r w:rsidR="00063603" w:rsidRPr="00EF646B">
        <w:rPr>
          <w:rFonts w:ascii="Angsana New" w:hAnsi="Angsana New"/>
          <w:sz w:val="30"/>
          <w:szCs w:val="30"/>
          <w:cs/>
        </w:rPr>
        <w:t>ชำระ</w:t>
      </w:r>
      <w:r w:rsidRPr="00EF646B">
        <w:rPr>
          <w:rFonts w:ascii="Angsana New" w:hAnsi="Angsana New"/>
          <w:sz w:val="30"/>
          <w:szCs w:val="30"/>
          <w:cs/>
        </w:rPr>
        <w:t>หรือ</w:t>
      </w:r>
      <w:r w:rsidR="006536A5" w:rsidRPr="00EF646B">
        <w:rPr>
          <w:rFonts w:ascii="Angsana New" w:hAnsi="Angsana New"/>
          <w:sz w:val="30"/>
          <w:szCs w:val="30"/>
          <w:cs/>
        </w:rPr>
        <w:t>กำหนดอัตร</w:t>
      </w:r>
      <w:r w:rsidR="00471A55" w:rsidRPr="00EF646B">
        <w:rPr>
          <w:rFonts w:ascii="Angsana New" w:hAnsi="Angsana New"/>
          <w:sz w:val="30"/>
          <w:szCs w:val="30"/>
          <w:cs/>
        </w:rPr>
        <w:t>า</w:t>
      </w:r>
      <w:r w:rsidR="006536A5" w:rsidRPr="00EF646B">
        <w:rPr>
          <w:rFonts w:ascii="Angsana New" w:hAnsi="Angsana New"/>
          <w:sz w:val="30"/>
          <w:szCs w:val="30"/>
          <w:cs/>
        </w:rPr>
        <w:t>ใหม่มี</w:t>
      </w:r>
      <w:r w:rsidRPr="00EF646B">
        <w:rPr>
          <w:rFonts w:ascii="Angsana New" w:hAnsi="Angsana New"/>
          <w:sz w:val="30"/>
          <w:szCs w:val="30"/>
          <w:cs/>
        </w:rPr>
        <w:t>ดังนี้</w:t>
      </w:r>
    </w:p>
    <w:p w14:paraId="5E3AF0E7" w14:textId="77777777" w:rsidR="00C16B1F" w:rsidRPr="00997309" w:rsidRDefault="00C16B1F" w:rsidP="00D81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9198" w:type="dxa"/>
        <w:tblLayout w:type="fixed"/>
        <w:tblLook w:val="00A0" w:firstRow="1" w:lastRow="0" w:firstColumn="1" w:lastColumn="0" w:noHBand="0" w:noVBand="0"/>
      </w:tblPr>
      <w:tblGrid>
        <w:gridCol w:w="2340"/>
        <w:gridCol w:w="1170"/>
        <w:gridCol w:w="260"/>
        <w:gridCol w:w="1045"/>
        <w:gridCol w:w="241"/>
        <w:gridCol w:w="1181"/>
        <w:gridCol w:w="269"/>
        <w:gridCol w:w="1171"/>
        <w:gridCol w:w="261"/>
        <w:gridCol w:w="1260"/>
      </w:tblGrid>
      <w:tr w:rsidR="005077FB" w:rsidRPr="00EF646B" w14:paraId="18976D28" w14:textId="77777777" w:rsidTr="00997309">
        <w:trPr>
          <w:trHeight w:val="71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38B1A7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3FE15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6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C3717C2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077FB" w:rsidRPr="00EF646B" w14:paraId="6093BE47" w14:textId="77777777" w:rsidTr="00997309">
        <w:trPr>
          <w:trHeight w:val="71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435ECB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983B42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6261E95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F82B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072C0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EDD28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72438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54645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5259B4F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4022A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77FB" w:rsidRPr="00EF646B" w14:paraId="6CAFE392" w14:textId="77777777" w:rsidTr="00997309">
        <w:trPr>
          <w:trHeight w:val="155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F78C67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D20065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865E647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057C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F6220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45E08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แต่ภายใน 5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85537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9DFA4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1"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0D58D6A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EF87F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077FB" w:rsidRPr="00EF646B" w14:paraId="0DA224A1" w14:textId="77777777" w:rsidTr="00997309">
        <w:trPr>
          <w:trHeight w:val="13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BA4429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D5B6EE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7D7A0BA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3DD85D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5077FB" w:rsidRPr="00D315B2" w14:paraId="6DB4A8CD" w14:textId="77777777" w:rsidTr="00997309">
        <w:trPr>
          <w:trHeight w:val="2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063FAD9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474401"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68676C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9B1FD0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8204540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090DAE86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CED1156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DBEF518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CD8672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4AB6608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E761799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743F7F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77FB" w:rsidRPr="00D315B2" w14:paraId="681D234B" w14:textId="77777777" w:rsidTr="00997309">
        <w:trPr>
          <w:trHeight w:val="10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BCAD1E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4A406C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E9657FB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18BA35D7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B0441C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731B932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99A7087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4DBE22D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280D135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6B793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315B2" w:rsidRPr="00D315B2" w14:paraId="2D887D86" w14:textId="77777777" w:rsidTr="00997309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DFEA7C" w14:textId="77777777"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  <w:p w14:paraId="693379A6" w14:textId="77777777"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ED701" w14:textId="77777777" w:rsidR="00D315B2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81B2B4F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2.13%-2.80%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5596FE8" w14:textId="77777777"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14:paraId="1326FB04" w14:textId="77777777" w:rsidR="00410F0B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97872DC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5,092.05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CDB5AC7" w14:textId="77777777"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63683FA" w14:textId="77777777" w:rsidR="00410F0B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471AEB6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4848725B" w14:textId="77777777"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1E57D8D0" w14:textId="77777777" w:rsidR="00410F0B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B256F8B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5634E204" w14:textId="77777777" w:rsidR="00D315B2" w:rsidRPr="00970917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CF87F9" w14:textId="77777777" w:rsidR="00410F0B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5A0311A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5,092.05</w:t>
            </w:r>
          </w:p>
        </w:tc>
      </w:tr>
      <w:tr w:rsidR="005077FB" w:rsidRPr="00466284" w14:paraId="7B46B1A2" w14:textId="77777777" w:rsidTr="00997309">
        <w:trPr>
          <w:trHeight w:val="9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57AB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</w:p>
          <w:p w14:paraId="20E41ABB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สถาบันการเงินที่ถึง</w:t>
            </w:r>
          </w:p>
          <w:p w14:paraId="69E24914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A799B" w14:textId="77777777" w:rsidR="005077FB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7B7F404" w14:textId="77777777" w:rsidR="00532FD2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7192CF2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2.11%-4.15%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DE248B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CC02A" w14:textId="77777777" w:rsidR="005077FB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3D4D2AA" w14:textId="77777777" w:rsidR="00532FD2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6A2A191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903.20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D2166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972B48" w14:textId="77777777" w:rsidR="00D315B2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645234" w14:textId="77777777" w:rsidR="00532FD2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DB28835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021B6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0CBA0F66" w14:textId="77777777" w:rsidR="00D315B2" w:rsidRDefault="00D315B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8ED6C15" w14:textId="77777777" w:rsidR="00532FD2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7584C07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01697FB0" w14:textId="77777777" w:rsidR="005077FB" w:rsidRPr="00970917" w:rsidRDefault="005077F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543FEE" w14:textId="77777777" w:rsidR="00410F0B" w:rsidRDefault="00410F0B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62561C3" w14:textId="77777777" w:rsidR="00532FD2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3241BAD" w14:textId="77777777" w:rsidR="00532FD2" w:rsidRPr="00970917" w:rsidRDefault="00532FD2" w:rsidP="00D8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903.20</w:t>
            </w:r>
          </w:p>
        </w:tc>
      </w:tr>
      <w:tr w:rsidR="007A20CB" w:rsidRPr="00466284" w14:paraId="63567368" w14:textId="77777777" w:rsidTr="00997309">
        <w:trPr>
          <w:trHeight w:val="67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9825E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ตั๋วเงินจ่ายระยะยาวที่ถึง</w:t>
            </w:r>
          </w:p>
          <w:p w14:paraId="07AB4D5B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กำหนดชำระในหนึ่งปี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3638A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FCE89E9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MLR-1.75%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D953F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7769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D28FC11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250.90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FB01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45AF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EA08C4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17E7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B24C473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C9126D9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8C4015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312CF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1757D59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250.90</w:t>
            </w:r>
          </w:p>
        </w:tc>
      </w:tr>
      <w:tr w:rsidR="007A20CB" w:rsidRPr="00466284" w14:paraId="7A40AD57" w14:textId="77777777" w:rsidTr="00997309">
        <w:trPr>
          <w:trHeight w:val="67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3FD7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หุ้นกู้ที่ถึง</w:t>
            </w:r>
          </w:p>
          <w:p w14:paraId="4D1BD387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B344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0800DA5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859E5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6FB3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472E0C6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5,000.00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CEFE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2AF8E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795A6CB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62CF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8D7675B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A4E4D3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2EB5987" w14:textId="77777777" w:rsidR="007A20CB" w:rsidRPr="00970917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78F2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3EA9AC8" w14:textId="77777777" w:rsidR="007A20CB" w:rsidRDefault="007A20CB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5,000.00</w:t>
            </w:r>
          </w:p>
        </w:tc>
      </w:tr>
      <w:tr w:rsidR="00997309" w:rsidRPr="00466284" w14:paraId="491EEF02" w14:textId="77777777" w:rsidTr="00997309">
        <w:trPr>
          <w:trHeight w:val="67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BF5A" w14:textId="77777777" w:rsidR="00997309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8C46" w14:textId="77777777" w:rsidR="00997309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5C8F" w14:textId="77777777" w:rsidR="00997309" w:rsidRPr="00970917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88A2" w14:textId="77777777" w:rsidR="00997309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A688D" w14:textId="77777777" w:rsidR="00997309" w:rsidRPr="00970917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99775" w14:textId="77777777" w:rsidR="00997309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419C0" w14:textId="77777777" w:rsidR="00997309" w:rsidRPr="00970917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32CC811" w14:textId="77777777" w:rsidR="00997309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80434E8" w14:textId="77777777" w:rsidR="00997309" w:rsidRPr="00970917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E5E27" w14:textId="77777777" w:rsidR="00997309" w:rsidRDefault="00997309" w:rsidP="007A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97309" w:rsidRPr="00970917" w14:paraId="3E543D2B" w14:textId="77777777" w:rsidTr="00AC6507">
        <w:trPr>
          <w:trHeight w:val="71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3903C8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2D496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6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B282E4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97309" w:rsidRPr="00970917" w14:paraId="71FA88B8" w14:textId="77777777" w:rsidTr="00AC6507">
        <w:trPr>
          <w:trHeight w:val="71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BB7A61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2BA52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47C2C8E2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171ED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532F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013DA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693F8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78203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9E37CA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5BDA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97309" w:rsidRPr="00970917" w14:paraId="3821D31C" w14:textId="77777777" w:rsidTr="00AC6507">
        <w:trPr>
          <w:trHeight w:val="155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5BE278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0BF786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123B907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E2A37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676A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34D2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แต่ภายใน 5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45CA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3AAC5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1"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5EB064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CD345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97309" w:rsidRPr="00970917" w14:paraId="3D5E7CC6" w14:textId="77777777" w:rsidTr="00AC6507">
        <w:trPr>
          <w:trHeight w:val="13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ACB93C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4AE106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0A7A627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9E137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97309" w:rsidRPr="00466284" w14:paraId="17DD06E2" w14:textId="77777777" w:rsidTr="00997309">
        <w:trPr>
          <w:trHeight w:val="7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ED84" w14:textId="5C173142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C86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5F7E2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A35D5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417E78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9D9896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F39EE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08244A8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14:paraId="734CF15D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D47D6F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97309" w:rsidRPr="00466284" w14:paraId="1B9CC15F" w14:textId="77777777" w:rsidTr="00997309">
        <w:trPr>
          <w:trHeight w:val="7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7BF0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ไม่หมุนเวียน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A01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E2A6F0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2B2672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6EB46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0C078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8A52D0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4797BDF1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14:paraId="235EB23A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E80F3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97309" w:rsidRPr="00466284" w14:paraId="6FB10DA3" w14:textId="77777777" w:rsidTr="00997309">
        <w:trPr>
          <w:trHeight w:val="3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30DD0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</w:p>
          <w:p w14:paraId="5B25CD2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C8D9D" w14:textId="77777777" w:rsidR="00997309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2119335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4.025%-5.65%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238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5ED7A" w14:textId="77777777" w:rsidR="00997309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ED45AE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2EC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D8693" w14:textId="77777777" w:rsidR="00997309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00AB6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1,871.95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DEA5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EB63163" w14:textId="77777777" w:rsidR="00997309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E918DD0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0FA3F26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585CC" w14:textId="77777777" w:rsidR="00997309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AFAB9A7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1,871.95</w:t>
            </w:r>
          </w:p>
        </w:tc>
      </w:tr>
      <w:tr w:rsidR="00997309" w:rsidRPr="00A37B66" w14:paraId="1D0F8D41" w14:textId="77777777" w:rsidTr="00997309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1B7A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เงินกู้ยืมระยะยาวจากผู้ถือหุ้น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BFB80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C31C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1F1FD8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59F46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C194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33C6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1421BD7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6D6E944F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C943C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97309" w:rsidRPr="00466284" w14:paraId="7D1523F0" w14:textId="77777777" w:rsidTr="00997309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A6B7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AABD9" w14:textId="72488A09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6.50%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F76E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F24CCC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8FAC4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38DDB6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273.43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E64E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3B9217A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6EA28024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1AC56F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273.43</w:t>
            </w:r>
          </w:p>
        </w:tc>
      </w:tr>
      <w:tr w:rsidR="00997309" w:rsidRPr="00466284" w14:paraId="480CEE5A" w14:textId="77777777" w:rsidTr="00997309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AEB1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A838F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3.35%-3.64%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5D4D2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26E42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F6C9804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BA94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4,994.77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0D2938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3972CB75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3F4156F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6F334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4,994.77</w:t>
            </w:r>
          </w:p>
        </w:tc>
      </w:tr>
      <w:tr w:rsidR="00997309" w:rsidRPr="00EF646B" w14:paraId="2C6CF47C" w14:textId="77777777" w:rsidTr="00997309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D215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2BE0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5927E559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967147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11,246.15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4AADA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9B42E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7,140.15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2DD0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737F5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left" w:pos="448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7FBA6B9F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FA6C1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18,386.30</w:t>
            </w:r>
          </w:p>
        </w:tc>
      </w:tr>
      <w:tr w:rsidR="00997309" w:rsidRPr="00970917" w14:paraId="58A55B7D" w14:textId="77777777" w:rsidTr="00997309">
        <w:trPr>
          <w:trHeight w:val="15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AEBFFA1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BAA15F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64CDAA47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</w:tcPr>
          <w:p w14:paraId="410A4DDE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35A22F4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73FBB44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1A40904B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</w:tcPr>
          <w:p w14:paraId="39EC4837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89B3DF2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6A45032" w14:textId="77777777" w:rsidR="00997309" w:rsidRPr="00970917" w:rsidRDefault="00997309" w:rsidP="0099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AB3B5A2" w14:textId="77777777" w:rsidR="0068676C" w:rsidRPr="00E622B6" w:rsidRDefault="0068676C">
      <w:pPr>
        <w:rPr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198" w:type="dxa"/>
        <w:tblLayout w:type="fixed"/>
        <w:tblLook w:val="00A0" w:firstRow="1" w:lastRow="0" w:firstColumn="1" w:lastColumn="0" w:noHBand="0" w:noVBand="0"/>
      </w:tblPr>
      <w:tblGrid>
        <w:gridCol w:w="2340"/>
        <w:gridCol w:w="1170"/>
        <w:gridCol w:w="260"/>
        <w:gridCol w:w="1045"/>
        <w:gridCol w:w="236"/>
        <w:gridCol w:w="1186"/>
        <w:gridCol w:w="269"/>
        <w:gridCol w:w="1171"/>
        <w:gridCol w:w="261"/>
        <w:gridCol w:w="1260"/>
      </w:tblGrid>
      <w:tr w:rsidR="0068676C" w:rsidRPr="00D315B2" w14:paraId="13AFC1F4" w14:textId="77777777" w:rsidTr="00E622B6">
        <w:trPr>
          <w:trHeight w:val="44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4BDEEB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7091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97091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B3B9C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1EA1FE4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1DD6548F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76A68D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CE03654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0911CD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A0B51C4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F4CD639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C312A9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76C" w:rsidRPr="00D315B2" w14:paraId="66124D0C" w14:textId="77777777" w:rsidTr="00695B28">
        <w:trPr>
          <w:trHeight w:val="10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B057F9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BDD5A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DD77CC5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EDA5873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80158F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21C7EA5D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D76BC58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F24252F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8B32BCE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A44C5D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76C" w:rsidRPr="00D315B2" w14:paraId="6E621409" w14:textId="77777777" w:rsidTr="00695B28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722A737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  <w:p w14:paraId="3775CB5D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077538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228B54A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2.11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- 4.15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EBFD0D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14:paraId="2FBAC236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AB954C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3,412.66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F5405D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35B2F7DE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DDBCF73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64B23369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236B2BAC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17727DE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3416D4E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0B1443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41540C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3,412.66</w:t>
            </w:r>
          </w:p>
        </w:tc>
      </w:tr>
      <w:tr w:rsidR="0068676C" w:rsidRPr="00466284" w14:paraId="07143FFA" w14:textId="77777777" w:rsidTr="00695B28">
        <w:trPr>
          <w:trHeight w:val="95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79B13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</w:p>
          <w:p w14:paraId="0FF500D8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สถาบันการเงินที่ถึง</w:t>
            </w:r>
          </w:p>
          <w:p w14:paraId="452E293F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13A5E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F58F1E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2.125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%-</w:t>
            </w:r>
          </w:p>
          <w:p w14:paraId="52441463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MLR-1.50%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EF707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791F2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CD6D8EB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94C6758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249.00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2568BE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02FB0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CA27E14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0CBAAF2" w14:textId="77777777" w:rsidR="0068676C" w:rsidRPr="00970917" w:rsidRDefault="0068676C" w:rsidP="00105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9CC0C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55C5C2CC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ECEEF2B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B9FD0C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112D6039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11A4A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4EA4979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B117077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249.00</w:t>
            </w:r>
          </w:p>
        </w:tc>
      </w:tr>
      <w:tr w:rsidR="0068676C" w:rsidRPr="00970917" w14:paraId="37354B1A" w14:textId="77777777" w:rsidTr="00695B28">
        <w:trPr>
          <w:trHeight w:val="15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1CE2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BD36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922CE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B90855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819A5E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BDACC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D584FF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555C1004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47DF3A27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6B5B2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676C" w:rsidRPr="00466284" w14:paraId="2141EB4D" w14:textId="77777777" w:rsidTr="00695B28">
        <w:trPr>
          <w:trHeight w:val="7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EB55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ไม่หมุนเวียน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C8EA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B672DB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60F7BA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0C6EF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08DB4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D0464C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2725AADA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14:paraId="6B182D7B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95C20B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676C" w:rsidRPr="00466284" w14:paraId="0C72BB6C" w14:textId="77777777" w:rsidTr="00695B28">
        <w:trPr>
          <w:trHeight w:val="3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180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</w:p>
          <w:p w14:paraId="2B62751C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8584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MLR-2.125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%-</w:t>
            </w:r>
          </w:p>
          <w:p w14:paraId="02960AB3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MLR-1.50%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51E50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C021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2BF6D09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6AAD8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4D943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D5FD368" w14:textId="307A6195" w:rsidR="0068676C" w:rsidRPr="00970917" w:rsidRDefault="0068676C" w:rsidP="00105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340" w:lineRule="exact"/>
              <w:ind w:leftChars="-34" w:left="-61" w:right="-260" w:firstLine="2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705.62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FE32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54D8D98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B3DDA5C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EEC29B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7D37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C4C76B5" w14:textId="77777777" w:rsidR="0068676C" w:rsidRPr="00970917" w:rsidRDefault="0068676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705.62</w:t>
            </w:r>
          </w:p>
        </w:tc>
      </w:tr>
      <w:tr w:rsidR="00E240A6" w:rsidRPr="00A37B66" w14:paraId="7A4CCFDA" w14:textId="77777777" w:rsidTr="00695B28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C559A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เงินกู้ยืมระยะยาวจากผู้ถือหุ้น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E232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E4558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72F1D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E745F9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44483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53461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4D671819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07144D07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DBC622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240A6" w:rsidRPr="00466284" w14:paraId="5AD53DCE" w14:textId="77777777" w:rsidTr="00695B28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EE5AA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D942E" w14:textId="09AD52BA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6.5</w:t>
            </w:r>
            <w:r w:rsidR="001F76A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A986F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F68734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DCE87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8D59A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273.43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875681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020E5960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7B87686D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E126B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273.43</w:t>
            </w:r>
          </w:p>
        </w:tc>
      </w:tr>
      <w:tr w:rsidR="00E240A6" w:rsidRPr="00466284" w14:paraId="2BF0F374" w14:textId="77777777" w:rsidTr="00695B28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E4BF" w14:textId="77777777" w:rsidR="00E240A6" w:rsidRPr="000148E1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48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ตั๋วเงินจ่ายระยาว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5638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MLR-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1.75</w:t>
            </w:r>
            <w:r w:rsidRPr="009709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6C39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0A44A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BA611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EA553" w14:textId="77777777" w:rsidR="00E240A6" w:rsidRPr="00932A96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245.39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9687A" w14:textId="77777777" w:rsidR="00E240A6" w:rsidRPr="00932A96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6419C598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4BBE37AD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6AD16C" w14:textId="77777777" w:rsidR="00E240A6" w:rsidRPr="00932A96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2A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245.39</w:t>
            </w:r>
          </w:p>
        </w:tc>
      </w:tr>
      <w:tr w:rsidR="00E240A6" w:rsidRPr="00466284" w14:paraId="251BBEFF" w14:textId="77777777" w:rsidTr="00695B28">
        <w:trPr>
          <w:trHeight w:val="3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86D19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E4E9F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AEAE0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1674C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E1492DF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33AB1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6,996.19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1FF95A8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651D2373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9E5CF51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F1669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color w:val="000000"/>
                <w:sz w:val="28"/>
                <w:szCs w:val="28"/>
              </w:rPr>
              <w:t>6,996.19</w:t>
            </w:r>
          </w:p>
        </w:tc>
      </w:tr>
      <w:tr w:rsidR="00E240A6" w:rsidRPr="00EF646B" w14:paraId="1A5F2AF8" w14:textId="77777777" w:rsidTr="00695B28">
        <w:trPr>
          <w:trHeight w:val="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AF210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16D8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376A3DCD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D1B984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3,661.66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6C0D6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0C151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8,220.63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64F64D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9B273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left" w:pos="448"/>
                <w:tab w:val="center" w:pos="52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709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74FD4BF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A17DAD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11,882.29</w:t>
            </w:r>
          </w:p>
        </w:tc>
      </w:tr>
      <w:tr w:rsidR="00E240A6" w:rsidRPr="00970917" w14:paraId="44738752" w14:textId="77777777" w:rsidTr="00695B28">
        <w:trPr>
          <w:trHeight w:val="15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002CC2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1DEF3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7592ED43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</w:tcPr>
          <w:p w14:paraId="20A50D24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F5E3D5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</w:tcPr>
          <w:p w14:paraId="523266B4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29AD8D6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</w:tcPr>
          <w:p w14:paraId="397D7497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CEE9F99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96D62CA" w14:textId="77777777" w:rsidR="00E240A6" w:rsidRPr="00970917" w:rsidRDefault="00E240A6" w:rsidP="00E2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F1B2783" w14:textId="7C7D521A" w:rsidR="00E622B6" w:rsidRDefault="00E622B6">
      <w:pPr>
        <w:rPr>
          <w:cs/>
        </w:rPr>
      </w:pPr>
    </w:p>
    <w:p w14:paraId="6EC3A322" w14:textId="77777777" w:rsidR="00E622B6" w:rsidRDefault="00E62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2"/>
        <w:gridCol w:w="1188"/>
        <w:gridCol w:w="270"/>
        <w:gridCol w:w="990"/>
        <w:gridCol w:w="270"/>
        <w:gridCol w:w="1260"/>
        <w:gridCol w:w="252"/>
        <w:gridCol w:w="1098"/>
        <w:gridCol w:w="270"/>
        <w:gridCol w:w="1260"/>
      </w:tblGrid>
      <w:tr w:rsidR="003D5A4A" w:rsidRPr="00EF646B" w14:paraId="6F8429A1" w14:textId="77777777" w:rsidTr="00E622B6">
        <w:trPr>
          <w:tblHeader/>
        </w:trPr>
        <w:tc>
          <w:tcPr>
            <w:tcW w:w="2322" w:type="dxa"/>
          </w:tcPr>
          <w:p w14:paraId="6FC79472" w14:textId="77777777" w:rsidR="003D5A4A" w:rsidRPr="00EF646B" w:rsidRDefault="003D5A4A" w:rsidP="00BC50C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58" w:type="dxa"/>
            <w:gridSpan w:val="9"/>
          </w:tcPr>
          <w:p w14:paraId="5696BAAC" w14:textId="77777777" w:rsidR="003D5A4A" w:rsidRPr="00EF646B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994" w:rsidRPr="00EF646B" w14:paraId="6D34D27E" w14:textId="77777777" w:rsidTr="00096C4F">
        <w:trPr>
          <w:tblHeader/>
        </w:trPr>
        <w:tc>
          <w:tcPr>
            <w:tcW w:w="2322" w:type="dxa"/>
          </w:tcPr>
          <w:p w14:paraId="3C3DFAD4" w14:textId="77777777" w:rsidR="00C25994" w:rsidRPr="00EF646B" w:rsidRDefault="00C25994" w:rsidP="00C2599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0CC5BE0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AED7771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0C066F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FCF1B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98FF2D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 xml:space="preserve">หลังจาก </w:t>
            </w:r>
            <w:r w:rsidRPr="00EF646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</w:tcPr>
          <w:p w14:paraId="4D8215F2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290D263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</w:t>
            </w:r>
          </w:p>
        </w:tc>
        <w:tc>
          <w:tcPr>
            <w:tcW w:w="270" w:type="dxa"/>
          </w:tcPr>
          <w:p w14:paraId="58E3E1E7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5E2EC3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994" w:rsidRPr="00EF646B" w14:paraId="67C6A78F" w14:textId="77777777" w:rsidTr="00096C4F">
        <w:trPr>
          <w:tblHeader/>
        </w:trPr>
        <w:tc>
          <w:tcPr>
            <w:tcW w:w="2322" w:type="dxa"/>
          </w:tcPr>
          <w:p w14:paraId="1E7C1BF2" w14:textId="77777777" w:rsidR="00C25994" w:rsidRPr="00EF646B" w:rsidRDefault="00C25994" w:rsidP="00C2599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A48C33F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70" w:type="dxa"/>
          </w:tcPr>
          <w:p w14:paraId="7477016E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7EC5FC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EF646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5E7E131C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B00CB7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 xml:space="preserve">แต่ภายใน </w:t>
            </w:r>
            <w:r w:rsidRPr="00EF646B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</w:tcPr>
          <w:p w14:paraId="6DE47F67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1F871B9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70" w:type="dxa"/>
          </w:tcPr>
          <w:p w14:paraId="632FC835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2078CA" w14:textId="77777777" w:rsidR="00C25994" w:rsidRPr="00EF646B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D5A4A" w:rsidRPr="00EF646B" w14:paraId="4522D154" w14:textId="77777777" w:rsidTr="00E622B6">
        <w:trPr>
          <w:tblHeader/>
        </w:trPr>
        <w:tc>
          <w:tcPr>
            <w:tcW w:w="2322" w:type="dxa"/>
          </w:tcPr>
          <w:p w14:paraId="4B171268" w14:textId="77777777" w:rsidR="003D5A4A" w:rsidRPr="00EF646B" w:rsidRDefault="003D5A4A" w:rsidP="00BC50C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F2A0A7B" w14:textId="77777777" w:rsidR="003D5A4A" w:rsidRPr="00EF646B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AE0DD56" w14:textId="77777777" w:rsidR="003D5A4A" w:rsidRPr="00EF646B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F97FF1D" w14:textId="77777777" w:rsidR="003D5A4A" w:rsidRPr="00EF646B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F64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B4578" w:rsidRPr="00410F0B" w14:paraId="6E2F0A43" w14:textId="77777777" w:rsidTr="00096C4F">
        <w:tc>
          <w:tcPr>
            <w:tcW w:w="2322" w:type="dxa"/>
          </w:tcPr>
          <w:p w14:paraId="63C55C87" w14:textId="77777777" w:rsidR="005B4578" w:rsidRPr="00410F0B" w:rsidRDefault="005B4578" w:rsidP="00F8004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410F0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1B143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8" w:type="dxa"/>
          </w:tcPr>
          <w:p w14:paraId="257B9F28" w14:textId="77777777"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57B87" w14:textId="77777777" w:rsidR="005B4578" w:rsidRPr="00410F0B" w:rsidRDefault="005B4578" w:rsidP="00BC50C4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B0B427" w14:textId="77777777"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FBE1EF" w14:textId="77777777"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175648" w14:textId="77777777"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0055D470" w14:textId="77777777"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7C37CB7" w14:textId="77777777"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462E2" w14:textId="77777777"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A23744" w14:textId="77777777" w:rsidR="005B4578" w:rsidRPr="00410F0B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F0B" w:rsidRPr="00410F0B" w14:paraId="345FD0E8" w14:textId="77777777" w:rsidTr="00096C4F">
        <w:tc>
          <w:tcPr>
            <w:tcW w:w="2322" w:type="dxa"/>
          </w:tcPr>
          <w:p w14:paraId="1DA98F06" w14:textId="77777777" w:rsidR="00410F0B" w:rsidRPr="00410F0B" w:rsidRDefault="00410F0B" w:rsidP="00F8004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88" w:type="dxa"/>
          </w:tcPr>
          <w:p w14:paraId="0CE09533" w14:textId="77777777"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88BF6" w14:textId="77777777" w:rsidR="00410F0B" w:rsidRPr="00410F0B" w:rsidRDefault="00410F0B" w:rsidP="00BC50C4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AE2C52" w14:textId="77777777"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E6F1FF" w14:textId="77777777"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DEA3EC" w14:textId="77777777"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04357DF" w14:textId="77777777"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28ED643" w14:textId="77777777"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BE906B" w14:textId="77777777"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B74F09" w14:textId="77777777" w:rsidR="00410F0B" w:rsidRPr="00410F0B" w:rsidRDefault="00410F0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F0B" w:rsidRPr="00410F0B" w14:paraId="24AC5B96" w14:textId="77777777" w:rsidTr="00096C4F">
        <w:tc>
          <w:tcPr>
            <w:tcW w:w="2322" w:type="dxa"/>
          </w:tcPr>
          <w:p w14:paraId="5ADE1671" w14:textId="77777777"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  <w:p w14:paraId="150FD5CE" w14:textId="77777777"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10F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88" w:type="dxa"/>
          </w:tcPr>
          <w:p w14:paraId="1B89F0C4" w14:textId="77777777" w:rsidR="007A20CB" w:rsidRPr="00727A08" w:rsidRDefault="007A20C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E65A22" w14:textId="77777777" w:rsidR="007A20CB" w:rsidRPr="00410F0B" w:rsidRDefault="007A20C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2.13%-2.80%</w:t>
            </w:r>
          </w:p>
        </w:tc>
        <w:tc>
          <w:tcPr>
            <w:tcW w:w="270" w:type="dxa"/>
          </w:tcPr>
          <w:p w14:paraId="411C9667" w14:textId="77777777" w:rsidR="00410F0B" w:rsidRPr="00410F0B" w:rsidRDefault="00410F0B" w:rsidP="00410F0B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C2D546" w14:textId="77777777" w:rsidR="00410F0B" w:rsidRPr="00727A08" w:rsidRDefault="00410F0B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7C8877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3,675.41</w:t>
            </w:r>
          </w:p>
        </w:tc>
        <w:tc>
          <w:tcPr>
            <w:tcW w:w="270" w:type="dxa"/>
            <w:shd w:val="clear" w:color="auto" w:fill="auto"/>
          </w:tcPr>
          <w:p w14:paraId="3D8C1340" w14:textId="77777777"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B5145" w14:textId="77777777" w:rsidR="00410F0B" w:rsidRPr="00727A08" w:rsidRDefault="00410F0B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F9A7CC" w14:textId="77777777" w:rsidR="00727A08" w:rsidRPr="00410F0B" w:rsidRDefault="00727A08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7A70DE3" w14:textId="77777777"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CC6998" w14:textId="77777777" w:rsidR="00410F0B" w:rsidRPr="00727A08" w:rsidRDefault="00410F0B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FBEBE7" w14:textId="77777777" w:rsidR="00727A08" w:rsidRP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6"/>
                <w:szCs w:val="26"/>
              </w:rPr>
            </w:pPr>
            <w:r w:rsidRPr="00727A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959DD0" w14:textId="77777777" w:rsidR="00410F0B" w:rsidRPr="00410F0B" w:rsidRDefault="00410F0B" w:rsidP="00410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D40471" w14:textId="77777777" w:rsidR="00410F0B" w:rsidRPr="00727A08" w:rsidRDefault="00410F0B" w:rsidP="002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BBB1F4C" w14:textId="77777777" w:rsidR="00727A08" w:rsidRPr="00727A08" w:rsidRDefault="00727A08" w:rsidP="002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A08">
              <w:rPr>
                <w:rFonts w:ascii="Angsana New" w:hAnsi="Angsana New"/>
                <w:color w:val="000000"/>
                <w:sz w:val="28"/>
                <w:szCs w:val="28"/>
              </w:rPr>
              <w:t>3,675.41</w:t>
            </w:r>
          </w:p>
        </w:tc>
      </w:tr>
      <w:tr w:rsidR="00727A08" w:rsidRPr="00410F0B" w14:paraId="4266FC09" w14:textId="77777777" w:rsidTr="00096C4F">
        <w:tc>
          <w:tcPr>
            <w:tcW w:w="2322" w:type="dxa"/>
          </w:tcPr>
          <w:p w14:paraId="03424D15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หุ้นกู้ที่ถึงกำหนดชำระ</w:t>
            </w:r>
          </w:p>
          <w:p w14:paraId="2193CBF6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47217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B999F0B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35CC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7B3EA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E9E0BEB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3693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67726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015CD29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8E5C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29E51EA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EB94676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10F82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C4C6" w14:textId="77777777" w:rsidR="00727A08" w:rsidRDefault="00727A08" w:rsidP="002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3258B8A" w14:textId="77777777" w:rsidR="00727A08" w:rsidRDefault="00727A08" w:rsidP="002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5,000.00</w:t>
            </w:r>
          </w:p>
        </w:tc>
      </w:tr>
      <w:tr w:rsidR="00727A08" w:rsidRPr="00970917" w14:paraId="68CC9CE7" w14:textId="77777777" w:rsidTr="00096C4F">
        <w:trPr>
          <w:trHeight w:val="263"/>
        </w:trPr>
        <w:tc>
          <w:tcPr>
            <w:tcW w:w="2322" w:type="dxa"/>
          </w:tcPr>
          <w:p w14:paraId="03DFBA04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38EFEFA3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C9254A" w14:textId="77777777" w:rsidR="00727A08" w:rsidRPr="00970917" w:rsidRDefault="00727A08" w:rsidP="00727A0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AA8895C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EAA6378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9B6AC4B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3FFC677A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14:paraId="511A8FEE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108AC9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CA8F505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7A08" w:rsidRPr="00410F0B" w14:paraId="683AC9E7" w14:textId="77777777" w:rsidTr="00096C4F">
        <w:tc>
          <w:tcPr>
            <w:tcW w:w="2322" w:type="dxa"/>
          </w:tcPr>
          <w:p w14:paraId="0CAC43D4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ไม่</w:t>
            </w:r>
            <w:r w:rsidRPr="00410F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188" w:type="dxa"/>
          </w:tcPr>
          <w:p w14:paraId="47B2E3CC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D9E366" w14:textId="77777777" w:rsidR="00727A08" w:rsidRPr="00410F0B" w:rsidRDefault="00727A08" w:rsidP="00727A0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F5952D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68A002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CF6391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82B684D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44D1568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3B22E7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B6D5F5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A08" w:rsidRPr="00EF646B" w14:paraId="78E3EAEE" w14:textId="77777777" w:rsidTr="00096C4F">
        <w:tc>
          <w:tcPr>
            <w:tcW w:w="2322" w:type="dxa"/>
          </w:tcPr>
          <w:p w14:paraId="3260A213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  <w:p w14:paraId="40366FBF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</w:t>
            </w: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ี่เกี่ยวข้องกัน</w:t>
            </w:r>
          </w:p>
        </w:tc>
        <w:tc>
          <w:tcPr>
            <w:tcW w:w="1188" w:type="dxa"/>
          </w:tcPr>
          <w:p w14:paraId="0369B8C0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9E1405F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3.30%</w:t>
            </w:r>
          </w:p>
        </w:tc>
        <w:tc>
          <w:tcPr>
            <w:tcW w:w="270" w:type="dxa"/>
          </w:tcPr>
          <w:p w14:paraId="216F2CD8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181404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3C4A41C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D8AB07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825F1C0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B83427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4,689.75</w:t>
            </w:r>
          </w:p>
        </w:tc>
        <w:tc>
          <w:tcPr>
            <w:tcW w:w="252" w:type="dxa"/>
            <w:shd w:val="clear" w:color="auto" w:fill="auto"/>
          </w:tcPr>
          <w:p w14:paraId="1FB5C178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ACBD178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82F96E7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BCD922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E2D68E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84DB9F7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4,689.75</w:t>
            </w:r>
          </w:p>
        </w:tc>
      </w:tr>
      <w:tr w:rsidR="00727A08" w:rsidRPr="00EF646B" w14:paraId="667625FB" w14:textId="77777777" w:rsidTr="00096C4F">
        <w:tc>
          <w:tcPr>
            <w:tcW w:w="2322" w:type="dxa"/>
          </w:tcPr>
          <w:p w14:paraId="5AB8A11F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88" w:type="dxa"/>
          </w:tcPr>
          <w:p w14:paraId="780A1B6B" w14:textId="40F2435B" w:rsidR="00727A08" w:rsidRPr="00EF646B" w:rsidRDefault="006F2FC5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3.09%-</w:t>
            </w:r>
            <w:r w:rsidR="00C518B3">
              <w:rPr>
                <w:rFonts w:ascii="Angsana New" w:hAnsi="Angsana New"/>
                <w:color w:val="000000"/>
                <w:sz w:val="28"/>
                <w:szCs w:val="28"/>
              </w:rPr>
              <w:t>3.64%</w:t>
            </w:r>
          </w:p>
        </w:tc>
        <w:tc>
          <w:tcPr>
            <w:tcW w:w="270" w:type="dxa"/>
          </w:tcPr>
          <w:p w14:paraId="36CACD0F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299596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5C6CDD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C93E29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4,994.77</w:t>
            </w:r>
          </w:p>
        </w:tc>
        <w:tc>
          <w:tcPr>
            <w:tcW w:w="252" w:type="dxa"/>
            <w:shd w:val="clear" w:color="auto" w:fill="auto"/>
          </w:tcPr>
          <w:p w14:paraId="7E62AFF7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B058759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263B79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45823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4,994.77</w:t>
            </w:r>
          </w:p>
        </w:tc>
      </w:tr>
      <w:tr w:rsidR="00727A08" w:rsidRPr="00EF646B" w14:paraId="2460F3CD" w14:textId="77777777" w:rsidTr="00096C4F">
        <w:tc>
          <w:tcPr>
            <w:tcW w:w="2322" w:type="dxa"/>
          </w:tcPr>
          <w:p w14:paraId="5D9C0458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</w:tcPr>
          <w:p w14:paraId="455F8EF7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C8241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DE05D" w14:textId="350F968F" w:rsidR="00727A08" w:rsidRPr="00EF646B" w:rsidRDefault="005B0B1C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8,675.41</w:t>
            </w:r>
          </w:p>
        </w:tc>
        <w:tc>
          <w:tcPr>
            <w:tcW w:w="270" w:type="dxa"/>
            <w:shd w:val="clear" w:color="auto" w:fill="auto"/>
          </w:tcPr>
          <w:p w14:paraId="2435273A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EB4F0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9,684.52</w:t>
            </w:r>
          </w:p>
        </w:tc>
        <w:tc>
          <w:tcPr>
            <w:tcW w:w="252" w:type="dxa"/>
            <w:shd w:val="clear" w:color="auto" w:fill="auto"/>
          </w:tcPr>
          <w:p w14:paraId="68E01EFF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2053C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FBE84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CA133" w14:textId="33BEEA52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18,</w:t>
            </w:r>
            <w:r w:rsidR="00691B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9.93</w:t>
            </w:r>
          </w:p>
        </w:tc>
      </w:tr>
      <w:tr w:rsidR="00727A08" w:rsidRPr="00970917" w14:paraId="7FAF3D17" w14:textId="77777777" w:rsidTr="00096C4F">
        <w:tc>
          <w:tcPr>
            <w:tcW w:w="2322" w:type="dxa"/>
          </w:tcPr>
          <w:p w14:paraId="3675C3E2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5EE888B8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1EFF6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5EF602C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B494D7A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62E24D2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634794E2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14:paraId="4C278109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8E156E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FD8EAA9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7A08" w:rsidRPr="00410F0B" w14:paraId="07155B73" w14:textId="77777777" w:rsidTr="00096C4F">
        <w:tc>
          <w:tcPr>
            <w:tcW w:w="2322" w:type="dxa"/>
          </w:tcPr>
          <w:p w14:paraId="00C7AA8C" w14:textId="77777777" w:rsidR="00727A08" w:rsidRPr="00410F0B" w:rsidRDefault="00727A08" w:rsidP="00727A08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410F0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410F0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88" w:type="dxa"/>
          </w:tcPr>
          <w:p w14:paraId="06E674D6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1CDD28" w14:textId="77777777" w:rsidR="00727A08" w:rsidRPr="00410F0B" w:rsidRDefault="00727A08" w:rsidP="00727A0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5D1B57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EEA5A1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550733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15021715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C3C354F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D5BF68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1D0353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A08" w:rsidRPr="00410F0B" w14:paraId="1C4FE94A" w14:textId="77777777" w:rsidTr="00096C4F">
        <w:tc>
          <w:tcPr>
            <w:tcW w:w="2322" w:type="dxa"/>
          </w:tcPr>
          <w:p w14:paraId="59620B84" w14:textId="77777777" w:rsidR="00727A08" w:rsidRPr="00410F0B" w:rsidRDefault="00727A08" w:rsidP="00727A08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88" w:type="dxa"/>
          </w:tcPr>
          <w:p w14:paraId="21609E66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9618F" w14:textId="77777777" w:rsidR="00727A08" w:rsidRPr="00410F0B" w:rsidRDefault="00727A08" w:rsidP="00727A0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106EC3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75F114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AE559E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021787F0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BC6A747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C2543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FE5D59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A08" w:rsidRPr="00410F0B" w14:paraId="01F63806" w14:textId="77777777" w:rsidTr="00096C4F">
        <w:tc>
          <w:tcPr>
            <w:tcW w:w="2322" w:type="dxa"/>
          </w:tcPr>
          <w:p w14:paraId="40B57A13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  <w:p w14:paraId="0D18FB9B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10F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188" w:type="dxa"/>
          </w:tcPr>
          <w:p w14:paraId="12790E7A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2D1564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2.11%-2.69%</w:t>
            </w:r>
          </w:p>
        </w:tc>
        <w:tc>
          <w:tcPr>
            <w:tcW w:w="270" w:type="dxa"/>
          </w:tcPr>
          <w:p w14:paraId="619A8A92" w14:textId="77777777" w:rsidR="00727A08" w:rsidRPr="00410F0B" w:rsidRDefault="00727A08" w:rsidP="00727A0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C2FCCD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  <w:p w14:paraId="5368FE51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2,908.79</w:t>
            </w:r>
          </w:p>
        </w:tc>
        <w:tc>
          <w:tcPr>
            <w:tcW w:w="270" w:type="dxa"/>
            <w:shd w:val="clear" w:color="auto" w:fill="auto"/>
          </w:tcPr>
          <w:p w14:paraId="7DF14BF4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FBD5D7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  <w:p w14:paraId="544758DE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0292C97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6A084EE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  <w:p w14:paraId="671883C3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83BFDC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64239B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  <w:p w14:paraId="33B6AC21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2,908.79</w:t>
            </w:r>
          </w:p>
        </w:tc>
      </w:tr>
      <w:tr w:rsidR="00727A08" w:rsidRPr="00970917" w14:paraId="2F61E8E0" w14:textId="77777777" w:rsidTr="00096C4F">
        <w:trPr>
          <w:trHeight w:val="263"/>
        </w:trPr>
        <w:tc>
          <w:tcPr>
            <w:tcW w:w="2322" w:type="dxa"/>
          </w:tcPr>
          <w:p w14:paraId="5DCFDCF9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0A5D2F67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F03EF6" w14:textId="77777777" w:rsidR="00727A08" w:rsidRPr="00970917" w:rsidRDefault="00727A08" w:rsidP="00727A0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2AC3438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35BFB72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ACA199C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76453D4D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14:paraId="594DA5B0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DA2E60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731DFC2" w14:textId="77777777" w:rsidR="00727A08" w:rsidRPr="00970917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7A08" w:rsidRPr="00410F0B" w14:paraId="0E72E59F" w14:textId="77777777" w:rsidTr="00096C4F">
        <w:tc>
          <w:tcPr>
            <w:tcW w:w="2322" w:type="dxa"/>
          </w:tcPr>
          <w:p w14:paraId="5A2F9338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10F0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ไม่</w:t>
            </w:r>
            <w:r w:rsidRPr="00410F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188" w:type="dxa"/>
          </w:tcPr>
          <w:p w14:paraId="6E2FADDF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E3EBF" w14:textId="77777777" w:rsidR="00727A08" w:rsidRPr="00410F0B" w:rsidRDefault="00727A08" w:rsidP="00727A0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29ED3F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7F44C9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7E7DA7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6A75711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CC41A7E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91C27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F9EFD8" w14:textId="77777777" w:rsidR="00727A08" w:rsidRPr="00410F0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A08" w:rsidRPr="00EF646B" w14:paraId="0A3B481E" w14:textId="77777777" w:rsidTr="00096C4F">
        <w:tc>
          <w:tcPr>
            <w:tcW w:w="2322" w:type="dxa"/>
          </w:tcPr>
          <w:p w14:paraId="68DFC86B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  <w:p w14:paraId="6C18B1E5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</w:t>
            </w: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ี่เกี่ยวข้องกัน</w:t>
            </w:r>
          </w:p>
        </w:tc>
        <w:tc>
          <w:tcPr>
            <w:tcW w:w="1188" w:type="dxa"/>
          </w:tcPr>
          <w:p w14:paraId="0A6D9628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MLR-0.50%, Saving+2%</w:t>
            </w:r>
          </w:p>
        </w:tc>
        <w:tc>
          <w:tcPr>
            <w:tcW w:w="270" w:type="dxa"/>
          </w:tcPr>
          <w:p w14:paraId="292628AA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F2DB13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ACB2F28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D07C4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7FDC52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D3401C4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4,431.15</w:t>
            </w:r>
          </w:p>
        </w:tc>
        <w:tc>
          <w:tcPr>
            <w:tcW w:w="252" w:type="dxa"/>
            <w:shd w:val="clear" w:color="auto" w:fill="auto"/>
          </w:tcPr>
          <w:p w14:paraId="7F349D15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07B2997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F73C2E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CC7EA3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230975" w14:textId="77777777" w:rsidR="00727A08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52EA9F8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4,431.15</w:t>
            </w:r>
          </w:p>
        </w:tc>
      </w:tr>
      <w:tr w:rsidR="00727A08" w:rsidRPr="00EF646B" w14:paraId="7477EA15" w14:textId="77777777" w:rsidTr="00096C4F">
        <w:tc>
          <w:tcPr>
            <w:tcW w:w="2322" w:type="dxa"/>
          </w:tcPr>
          <w:p w14:paraId="1F4A6325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88" w:type="dxa"/>
          </w:tcPr>
          <w:p w14:paraId="03CA376B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70" w:type="dxa"/>
          </w:tcPr>
          <w:p w14:paraId="7FBCC774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3CA734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72553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8F93CE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6,996.19</w:t>
            </w:r>
          </w:p>
        </w:tc>
        <w:tc>
          <w:tcPr>
            <w:tcW w:w="252" w:type="dxa"/>
            <w:shd w:val="clear" w:color="auto" w:fill="auto"/>
          </w:tcPr>
          <w:p w14:paraId="46261795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E638F7D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847885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102C14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6,996.19</w:t>
            </w:r>
          </w:p>
        </w:tc>
      </w:tr>
      <w:tr w:rsidR="00727A08" w:rsidRPr="00EF646B" w14:paraId="7366E4EE" w14:textId="77777777" w:rsidTr="00096C4F">
        <w:tc>
          <w:tcPr>
            <w:tcW w:w="2322" w:type="dxa"/>
          </w:tcPr>
          <w:p w14:paraId="375C1A45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64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</w:tcPr>
          <w:p w14:paraId="63689F9B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FF5A5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F89D7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2,908.79</w:t>
            </w:r>
          </w:p>
        </w:tc>
        <w:tc>
          <w:tcPr>
            <w:tcW w:w="270" w:type="dxa"/>
            <w:shd w:val="clear" w:color="auto" w:fill="auto"/>
          </w:tcPr>
          <w:p w14:paraId="1A97E136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7A1DE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11,427.34</w:t>
            </w:r>
          </w:p>
        </w:tc>
        <w:tc>
          <w:tcPr>
            <w:tcW w:w="252" w:type="dxa"/>
            <w:shd w:val="clear" w:color="auto" w:fill="auto"/>
          </w:tcPr>
          <w:p w14:paraId="6CF9A5E6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E6A1B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1969E6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005919" w14:textId="77777777" w:rsidR="00727A08" w:rsidRPr="00EF646B" w:rsidRDefault="00727A08" w:rsidP="0072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14,336.13</w:t>
            </w:r>
          </w:p>
        </w:tc>
      </w:tr>
    </w:tbl>
    <w:p w14:paraId="4D696364" w14:textId="77777777" w:rsidR="00AC39E3" w:rsidRPr="001B1434" w:rsidRDefault="00AC39E3" w:rsidP="00AC3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20"/>
          <w:szCs w:val="20"/>
        </w:rPr>
      </w:pPr>
    </w:p>
    <w:p w14:paraId="5F16C094" w14:textId="77777777"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เงื่อนไขการเรียกชำระคืนเงินกู้เมื่อทวงถามถูกจัดประเภทเป็นหนี้สินระยะยาวเนื่องจากผู้ให้กู้ตกลงที่จะไม่เรียกชำระคืนเงินกู้จากผู้กู้ภายในสิบสองเดือนนับจากวันสิ้นปี</w:t>
      </w:r>
    </w:p>
    <w:p w14:paraId="06E6D206" w14:textId="77777777" w:rsidR="00757F30" w:rsidRPr="001B1434" w:rsidRDefault="00757F30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013E501" w14:textId="77777777" w:rsidR="003147D5" w:rsidRPr="00EF646B" w:rsidRDefault="003147D5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7645335F" w14:textId="77777777" w:rsidR="003147D5" w:rsidRPr="001B1434" w:rsidRDefault="003147D5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right="47"/>
        <w:jc w:val="thaiDistribute"/>
        <w:rPr>
          <w:rFonts w:ascii="Angsana New" w:hAnsi="Angsana New"/>
          <w:sz w:val="20"/>
          <w:szCs w:val="20"/>
        </w:rPr>
      </w:pPr>
    </w:p>
    <w:p w14:paraId="57D0C5D0" w14:textId="77777777" w:rsidR="00BA5B32" w:rsidRPr="00EF646B" w:rsidRDefault="00584416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A7AD6" w:rsidRPr="00EF646B">
        <w:rPr>
          <w:rFonts w:ascii="Angsana New" w:hAnsi="Angsana New"/>
          <w:sz w:val="30"/>
          <w:szCs w:val="30"/>
        </w:rPr>
        <w:t>30</w:t>
      </w:r>
      <w:r w:rsidRPr="00EF646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7A7AD6" w:rsidRPr="00EF646B">
        <w:rPr>
          <w:rFonts w:ascii="Angsana New" w:hAnsi="Angsana New"/>
          <w:sz w:val="30"/>
          <w:szCs w:val="30"/>
        </w:rPr>
        <w:t>256</w:t>
      </w:r>
      <w:r w:rsidR="00727A08">
        <w:rPr>
          <w:rFonts w:ascii="Angsana New" w:hAnsi="Angsana New"/>
          <w:sz w:val="30"/>
          <w:szCs w:val="30"/>
        </w:rPr>
        <w:t>2</w:t>
      </w:r>
      <w:r w:rsidR="007A7AD6" w:rsidRPr="00EF646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80044" w:rsidRPr="00EF646B">
        <w:rPr>
          <w:rFonts w:ascii="Angsana New" w:hAnsi="Angsana New"/>
          <w:sz w:val="30"/>
          <w:szCs w:val="30"/>
        </w:rPr>
        <w:t>256</w:t>
      </w:r>
      <w:r w:rsidR="00727A08">
        <w:rPr>
          <w:rFonts w:ascii="Angsana New" w:hAnsi="Angsana New"/>
          <w:sz w:val="30"/>
          <w:szCs w:val="30"/>
        </w:rPr>
        <w:t>1</w:t>
      </w:r>
      <w:r w:rsidR="00FD1DC3" w:rsidRPr="00EF646B">
        <w:rPr>
          <w:rFonts w:ascii="Angsana New" w:hAnsi="Angsana New"/>
          <w:sz w:val="30"/>
          <w:szCs w:val="30"/>
          <w:cs/>
        </w:rPr>
        <w:t xml:space="preserve"> กลุ่มบริษัทไม่มีสินทรัพย์/หนี้สินที่เป็นเงินตราต่างประเทศ</w:t>
      </w:r>
    </w:p>
    <w:p w14:paraId="7F41919A" w14:textId="6EEE2482" w:rsidR="004E0B12" w:rsidRDefault="004E0B12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0FB8D08" w14:textId="77777777" w:rsidR="00E622B6" w:rsidRPr="001B1434" w:rsidRDefault="00E622B6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17BC75F" w14:textId="77777777"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</w:t>
      </w:r>
      <w:r w:rsidR="003147D5"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ทาง</w:t>
      </w: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ด้านสินเชื่อ</w:t>
      </w:r>
    </w:p>
    <w:p w14:paraId="549C35E4" w14:textId="77777777" w:rsidR="00FD1DC3" w:rsidRPr="001B1434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07CC5661" w14:textId="77777777" w:rsidR="007E2798" w:rsidRDefault="00FD1DC3" w:rsidP="00970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451A85F4" w14:textId="77777777" w:rsidR="001B1434" w:rsidRPr="001B1434" w:rsidRDefault="001B1434" w:rsidP="00970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  <w:cs/>
        </w:rPr>
      </w:pPr>
    </w:p>
    <w:p w14:paraId="2591BCC1" w14:textId="77777777" w:rsidR="001B3356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</w:t>
      </w:r>
      <w:r w:rsidR="000E31A7" w:rsidRPr="00EF646B">
        <w:rPr>
          <w:rFonts w:ascii="Angsana New" w:hAnsi="Angsana New"/>
          <w:sz w:val="30"/>
          <w:szCs w:val="30"/>
          <w:cs/>
        </w:rPr>
        <w:t>เสี่ยงทางด้านสินเชื่อดังกล่าวอย่าง</w:t>
      </w:r>
      <w:r w:rsidRPr="00EF646B">
        <w:rPr>
          <w:rFonts w:ascii="Angsana New" w:hAnsi="Angsana New"/>
          <w:sz w:val="30"/>
          <w:szCs w:val="30"/>
          <w:cs/>
        </w:rPr>
        <w:t>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</w:t>
      </w:r>
      <w:r w:rsidR="000E31A7" w:rsidRPr="00EF646B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EF646B">
        <w:rPr>
          <w:rFonts w:ascii="Angsana New" w:hAnsi="Angsana New"/>
          <w:sz w:val="30"/>
          <w:szCs w:val="30"/>
          <w:cs/>
        </w:rPr>
        <w:t>ในงบแสดงฐานะการเงิน อย่างไรก็ตามเนื่องจากกลุ่มบริษัทมีฐานลูกค้าจำ</w:t>
      </w:r>
      <w:r w:rsidR="000E31A7" w:rsidRPr="00EF646B">
        <w:rPr>
          <w:rFonts w:ascii="Angsana New" w:hAnsi="Angsana New"/>
          <w:sz w:val="30"/>
          <w:szCs w:val="30"/>
          <w:cs/>
        </w:rPr>
        <w:t xml:space="preserve">นวนมาก </w:t>
      </w:r>
      <w:r w:rsidRPr="00EF646B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63030D28" w14:textId="77777777" w:rsidR="00BB4077" w:rsidRPr="00EF646B" w:rsidRDefault="00BB4077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071C9798" w14:textId="77777777"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EF05072" w14:textId="77777777" w:rsidR="00FD1DC3" w:rsidRPr="00EF646B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144B2864" w14:textId="77777777" w:rsidR="00E37E2F" w:rsidRPr="00EF646B" w:rsidRDefault="00FD1DC3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      เงินสดให้เพียงพอต่อการดำเนินงานของกลุ่มบริษัท</w:t>
      </w:r>
      <w:r w:rsidR="003147D5"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22594B4A" w14:textId="77777777" w:rsidR="00E37E2F" w:rsidRPr="00EF646B" w:rsidRDefault="00E37E2F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56AA09E2" w14:textId="77777777" w:rsidR="00566FF1" w:rsidRPr="00EF646B" w:rsidRDefault="00ED2B69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449FF30" w14:textId="77777777" w:rsidR="00566FF1" w:rsidRPr="00EF646B" w:rsidRDefault="00566FF1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p w14:paraId="35CFB758" w14:textId="76E764F8" w:rsidR="00727A08" w:rsidRDefault="00ED2B69" w:rsidP="00986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619626D" w14:textId="77777777" w:rsidR="0045410E" w:rsidRPr="004B1A2C" w:rsidRDefault="0045410E" w:rsidP="00986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80" w:type="dxa"/>
        <w:tblInd w:w="450" w:type="dxa"/>
        <w:tblLook w:val="04A0" w:firstRow="1" w:lastRow="0" w:firstColumn="1" w:lastColumn="0" w:noHBand="0" w:noVBand="1"/>
      </w:tblPr>
      <w:tblGrid>
        <w:gridCol w:w="3221"/>
        <w:gridCol w:w="1065"/>
        <w:gridCol w:w="237"/>
        <w:gridCol w:w="875"/>
        <w:gridCol w:w="235"/>
        <w:gridCol w:w="1009"/>
        <w:gridCol w:w="268"/>
        <w:gridCol w:w="893"/>
        <w:gridCol w:w="268"/>
        <w:gridCol w:w="1009"/>
      </w:tblGrid>
      <w:tr w:rsidR="00B36893" w:rsidRPr="00EF646B" w14:paraId="2AFA03AC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7CB97BD0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14:paraId="72CFDA63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36893" w:rsidRPr="00EF646B" w14:paraId="4BB841CC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546BB320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2C3C411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</w:tcPr>
          <w:p w14:paraId="6B459A2A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0" w:type="dxa"/>
            <w:gridSpan w:val="7"/>
            <w:tcBorders>
              <w:bottom w:val="single" w:sz="4" w:space="0" w:color="auto"/>
            </w:tcBorders>
          </w:tcPr>
          <w:p w14:paraId="68381CDD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36893" w:rsidRPr="00EF646B" w14:paraId="36DE1B6A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76C0FE15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64E056B3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</w:tcPr>
          <w:p w14:paraId="0D6B0099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5D02B2D0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B92CF78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A2E1CBD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1158F3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528E3765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4F004B8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6F1D750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36893" w:rsidRPr="00EF646B" w14:paraId="14506757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01CE7506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14:paraId="686C0D8A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6893" w:rsidRPr="00EF646B" w14:paraId="7ECD6CB6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6B9936EA" w14:textId="77777777" w:rsidR="00B36893" w:rsidRPr="00EF646B" w:rsidRDefault="00584416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36893"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B36893"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A7A9D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36893" w:rsidRPr="00EF646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B143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765" w:type="dxa"/>
            <w:gridSpan w:val="9"/>
          </w:tcPr>
          <w:p w14:paraId="6FDCA5B1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36893" w:rsidRPr="00EF646B" w14:paraId="46141426" w14:textId="77777777" w:rsidTr="00D86C8C">
        <w:tc>
          <w:tcPr>
            <w:tcW w:w="3315" w:type="dxa"/>
            <w:shd w:val="clear" w:color="auto" w:fill="auto"/>
          </w:tcPr>
          <w:p w14:paraId="29D0743C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0B1F47"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7" w:type="dxa"/>
          </w:tcPr>
          <w:p w14:paraId="3D07EDD9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3C85AE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50E15AF9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6BD88C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745F67BF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BF204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A203F05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E8C2A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8F40FEE" w14:textId="77777777" w:rsidR="00B36893" w:rsidRPr="00EF646B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666" w:rsidRPr="00EF646B" w14:paraId="060AC1D3" w14:textId="77777777" w:rsidTr="00D86C8C">
        <w:tc>
          <w:tcPr>
            <w:tcW w:w="3315" w:type="dxa"/>
            <w:shd w:val="clear" w:color="auto" w:fill="auto"/>
          </w:tcPr>
          <w:p w14:paraId="0B55C4DC" w14:textId="77777777"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7" w:type="dxa"/>
          </w:tcPr>
          <w:p w14:paraId="746DD13C" w14:textId="77777777" w:rsidR="007B67BC" w:rsidRDefault="007B67BC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00D62C" w14:textId="77777777" w:rsidR="00727A08" w:rsidRPr="00EF646B" w:rsidRDefault="00727A08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540.34</w:t>
            </w:r>
          </w:p>
        </w:tc>
        <w:tc>
          <w:tcPr>
            <w:tcW w:w="238" w:type="dxa"/>
          </w:tcPr>
          <w:p w14:paraId="1F2514B4" w14:textId="77777777"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6C97F223" w14:textId="77777777" w:rsidR="00E75666" w:rsidRPr="00EF646B" w:rsidRDefault="00727A08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312420" w14:textId="77777777"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24439966" w14:textId="77777777" w:rsidR="00690664" w:rsidRDefault="00690664" w:rsidP="0057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609341" w14:textId="5B9AA958" w:rsidR="00727A08" w:rsidRPr="00EF646B" w:rsidRDefault="00574CD6" w:rsidP="0057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" w:hanging="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FDFD1B" w14:textId="77777777"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1E3BC23" w14:textId="002D0EBA" w:rsidR="00E75666" w:rsidRPr="00EF646B" w:rsidRDefault="00574CD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424.02</w:t>
            </w:r>
          </w:p>
        </w:tc>
        <w:tc>
          <w:tcPr>
            <w:tcW w:w="270" w:type="dxa"/>
            <w:vAlign w:val="bottom"/>
          </w:tcPr>
          <w:p w14:paraId="78B587EB" w14:textId="77777777" w:rsidR="00E75666" w:rsidRPr="00EF646B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672C3037" w14:textId="77777777" w:rsidR="00690664" w:rsidRDefault="00690664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54292E9" w14:textId="0A60C7FD" w:rsidR="00727A08" w:rsidRPr="00EF646B" w:rsidRDefault="00727A08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424.0</w:t>
            </w:r>
            <w:r w:rsidR="00CC16C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A2493" w:rsidRPr="00EF646B" w14:paraId="2B6930A8" w14:textId="77777777" w:rsidTr="00D86C8C">
        <w:tc>
          <w:tcPr>
            <w:tcW w:w="3315" w:type="dxa"/>
            <w:shd w:val="clear" w:color="auto" w:fill="auto"/>
          </w:tcPr>
          <w:p w14:paraId="65BA7293" w14:textId="77777777" w:rsidR="002A2493" w:rsidRPr="00EF646B" w:rsidRDefault="002A2493" w:rsidP="00E2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7" w:type="dxa"/>
            <w:vAlign w:val="bottom"/>
          </w:tcPr>
          <w:p w14:paraId="3CCA50B6" w14:textId="77777777" w:rsidR="002A2493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10,000.00</w:t>
            </w:r>
          </w:p>
        </w:tc>
        <w:tc>
          <w:tcPr>
            <w:tcW w:w="238" w:type="dxa"/>
            <w:vAlign w:val="bottom"/>
          </w:tcPr>
          <w:p w14:paraId="388731C1" w14:textId="77777777" w:rsidR="002A2493" w:rsidRPr="00EF646B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358C9893" w14:textId="77777777" w:rsidR="002A2493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C6029C" w14:textId="77777777" w:rsidR="002A2493" w:rsidRPr="00EF646B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05F1840" w14:textId="77777777" w:rsidR="002A2493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10,015.90</w:t>
            </w:r>
          </w:p>
        </w:tc>
        <w:tc>
          <w:tcPr>
            <w:tcW w:w="270" w:type="dxa"/>
            <w:vAlign w:val="bottom"/>
          </w:tcPr>
          <w:p w14:paraId="3B323993" w14:textId="77777777" w:rsidR="002A2493" w:rsidRPr="00EF646B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0D78C94" w14:textId="77777777" w:rsidR="002A2493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38CAE1" w14:textId="77777777" w:rsidR="002A2493" w:rsidRPr="00EF646B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5CBEDA8" w14:textId="77777777" w:rsidR="002A2493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10,015.90</w:t>
            </w:r>
          </w:p>
        </w:tc>
      </w:tr>
      <w:tr w:rsidR="00727A08" w:rsidRPr="00EF646B" w14:paraId="1687DE1A" w14:textId="77777777" w:rsidTr="00D86C8C">
        <w:tc>
          <w:tcPr>
            <w:tcW w:w="3315" w:type="dxa"/>
            <w:shd w:val="clear" w:color="auto" w:fill="auto"/>
          </w:tcPr>
          <w:p w14:paraId="7D7C62C9" w14:textId="77777777" w:rsidR="00727A08" w:rsidRPr="00EF646B" w:rsidRDefault="00727A08" w:rsidP="00E2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67" w:type="dxa"/>
            <w:vAlign w:val="bottom"/>
          </w:tcPr>
          <w:p w14:paraId="27E6BD58" w14:textId="77777777" w:rsidR="00727A08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158.53</w:t>
            </w:r>
          </w:p>
        </w:tc>
        <w:tc>
          <w:tcPr>
            <w:tcW w:w="238" w:type="dxa"/>
            <w:vAlign w:val="bottom"/>
          </w:tcPr>
          <w:p w14:paraId="59FAAA6A" w14:textId="77777777" w:rsidR="00727A08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00688F5C" w14:textId="77777777" w:rsidR="00727A08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5070A6" w14:textId="77777777" w:rsidR="00727A08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16FE5AF0" w14:textId="77777777" w:rsidR="00727A08" w:rsidRPr="00EF646B" w:rsidRDefault="00727A08" w:rsidP="002A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F367C1" w14:textId="77777777" w:rsidR="00727A08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2E0244A" w14:textId="77777777" w:rsidR="00727A08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149.22</w:t>
            </w:r>
          </w:p>
        </w:tc>
        <w:tc>
          <w:tcPr>
            <w:tcW w:w="270" w:type="dxa"/>
            <w:vAlign w:val="bottom"/>
          </w:tcPr>
          <w:p w14:paraId="5BDD082B" w14:textId="77777777" w:rsidR="00727A08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98F38EE" w14:textId="77777777" w:rsidR="00727A08" w:rsidRPr="00EF646B" w:rsidRDefault="00727A08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  <w:r w:rsidR="008F0E3E">
              <w:rPr>
                <w:rFonts w:ascii="Angsana New" w:hAnsi="Angsana New"/>
                <w:sz w:val="30"/>
                <w:szCs w:val="30"/>
              </w:rPr>
              <w:t>.22</w:t>
            </w:r>
          </w:p>
        </w:tc>
      </w:tr>
    </w:tbl>
    <w:p w14:paraId="7560448A" w14:textId="77777777" w:rsidR="00F80C9B" w:rsidRPr="00EF646B" w:rsidRDefault="00F80C9B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tbl>
      <w:tblPr>
        <w:tblW w:w="9134" w:type="dxa"/>
        <w:tblInd w:w="450" w:type="dxa"/>
        <w:tblLook w:val="04A0" w:firstRow="1" w:lastRow="0" w:firstColumn="1" w:lastColumn="0" w:noHBand="0" w:noVBand="1"/>
      </w:tblPr>
      <w:tblGrid>
        <w:gridCol w:w="3312"/>
        <w:gridCol w:w="1069"/>
        <w:gridCol w:w="236"/>
        <w:gridCol w:w="873"/>
        <w:gridCol w:w="242"/>
        <w:gridCol w:w="910"/>
        <w:gridCol w:w="270"/>
        <w:gridCol w:w="872"/>
        <w:gridCol w:w="270"/>
        <w:gridCol w:w="1080"/>
      </w:tblGrid>
      <w:tr w:rsidR="008A7A9D" w:rsidRPr="00EF646B" w14:paraId="3619354A" w14:textId="77777777" w:rsidTr="00B30A2D">
        <w:trPr>
          <w:tblHeader/>
        </w:trPr>
        <w:tc>
          <w:tcPr>
            <w:tcW w:w="3312" w:type="dxa"/>
            <w:shd w:val="clear" w:color="auto" w:fill="auto"/>
          </w:tcPr>
          <w:p w14:paraId="09324BB6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2" w:type="dxa"/>
            <w:gridSpan w:val="9"/>
          </w:tcPr>
          <w:p w14:paraId="698F360B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A7A9D" w:rsidRPr="00EF646B" w14:paraId="09297103" w14:textId="77777777" w:rsidTr="00B30A2D">
        <w:trPr>
          <w:tblHeader/>
        </w:trPr>
        <w:tc>
          <w:tcPr>
            <w:tcW w:w="3312" w:type="dxa"/>
            <w:shd w:val="clear" w:color="auto" w:fill="auto"/>
          </w:tcPr>
          <w:p w14:paraId="001E23F0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F556FAD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2BAA1040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17" w:type="dxa"/>
            <w:gridSpan w:val="7"/>
            <w:tcBorders>
              <w:bottom w:val="single" w:sz="4" w:space="0" w:color="auto"/>
            </w:tcBorders>
          </w:tcPr>
          <w:p w14:paraId="363E254B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A7A9D" w:rsidRPr="00EF646B" w14:paraId="0F321109" w14:textId="77777777" w:rsidTr="00B30A2D">
        <w:trPr>
          <w:tblHeader/>
        </w:trPr>
        <w:tc>
          <w:tcPr>
            <w:tcW w:w="3312" w:type="dxa"/>
            <w:shd w:val="clear" w:color="auto" w:fill="auto"/>
          </w:tcPr>
          <w:p w14:paraId="15E12D80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A9B3DD2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309F9594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53A2501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52AA9A30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75EA02F8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80D4A3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426A4476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D13524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06A7D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A7A9D" w:rsidRPr="00EF646B" w14:paraId="1AC4AB75" w14:textId="77777777" w:rsidTr="00B30A2D">
        <w:trPr>
          <w:tblHeader/>
        </w:trPr>
        <w:tc>
          <w:tcPr>
            <w:tcW w:w="3312" w:type="dxa"/>
            <w:shd w:val="clear" w:color="auto" w:fill="auto"/>
          </w:tcPr>
          <w:p w14:paraId="0EC445AA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22" w:type="dxa"/>
            <w:gridSpan w:val="9"/>
          </w:tcPr>
          <w:p w14:paraId="1AB13180" w14:textId="77777777" w:rsidR="008A7A9D" w:rsidRPr="00EF646B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1434" w:rsidRPr="00EF646B" w14:paraId="59C33CF4" w14:textId="77777777" w:rsidTr="00B30A2D">
        <w:trPr>
          <w:tblHeader/>
        </w:trPr>
        <w:tc>
          <w:tcPr>
            <w:tcW w:w="3312" w:type="dxa"/>
            <w:shd w:val="clear" w:color="auto" w:fill="auto"/>
          </w:tcPr>
          <w:p w14:paraId="05F26493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5822" w:type="dxa"/>
            <w:gridSpan w:val="9"/>
          </w:tcPr>
          <w:p w14:paraId="3F09104D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B1434" w:rsidRPr="00EF646B" w14:paraId="58CA6B02" w14:textId="77777777" w:rsidTr="00B30A2D">
        <w:tc>
          <w:tcPr>
            <w:tcW w:w="3312" w:type="dxa"/>
            <w:shd w:val="clear" w:color="auto" w:fill="auto"/>
          </w:tcPr>
          <w:p w14:paraId="32063475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9" w:type="dxa"/>
          </w:tcPr>
          <w:p w14:paraId="331741D9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5F767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D30EE86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93B8F27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CEFAA66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90616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</w:tcPr>
          <w:p w14:paraId="651B5D92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</w:t>
            </w:r>
          </w:p>
        </w:tc>
        <w:tc>
          <w:tcPr>
            <w:tcW w:w="270" w:type="dxa"/>
          </w:tcPr>
          <w:p w14:paraId="65E19350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D45C6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434" w:rsidRPr="00EF646B" w14:paraId="603F2408" w14:textId="77777777" w:rsidTr="00B30A2D">
        <w:tc>
          <w:tcPr>
            <w:tcW w:w="3312" w:type="dxa"/>
            <w:shd w:val="clear" w:color="auto" w:fill="auto"/>
          </w:tcPr>
          <w:p w14:paraId="687820C3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9" w:type="dxa"/>
          </w:tcPr>
          <w:p w14:paraId="638DCE67" w14:textId="77777777" w:rsidR="001B1434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2341F08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525.54</w:t>
            </w:r>
          </w:p>
        </w:tc>
        <w:tc>
          <w:tcPr>
            <w:tcW w:w="236" w:type="dxa"/>
          </w:tcPr>
          <w:p w14:paraId="3497590A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D3F9406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B1E7747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5AD2DB79" w14:textId="77777777" w:rsidR="001B1434" w:rsidRDefault="001B1434" w:rsidP="000C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3A9463" w14:textId="2FE35E10" w:rsidR="001B1434" w:rsidRPr="00EF646B" w:rsidRDefault="000C4133" w:rsidP="000C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B753A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7FAD150C" w14:textId="315C7D78" w:rsidR="001B1434" w:rsidRPr="00EF646B" w:rsidRDefault="000C4133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307.36</w:t>
            </w:r>
          </w:p>
        </w:tc>
        <w:tc>
          <w:tcPr>
            <w:tcW w:w="270" w:type="dxa"/>
            <w:vAlign w:val="bottom"/>
          </w:tcPr>
          <w:p w14:paraId="2E0D6B9D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6426C" w14:textId="77777777" w:rsidR="001B1434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38F01A6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307.36</w:t>
            </w:r>
          </w:p>
        </w:tc>
      </w:tr>
      <w:tr w:rsidR="001B1434" w:rsidRPr="00EF646B" w14:paraId="47DA3D57" w14:textId="77777777" w:rsidTr="00B30A2D">
        <w:tc>
          <w:tcPr>
            <w:tcW w:w="3312" w:type="dxa"/>
            <w:shd w:val="clear" w:color="auto" w:fill="auto"/>
          </w:tcPr>
          <w:p w14:paraId="715621DE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9" w:type="dxa"/>
            <w:vAlign w:val="bottom"/>
          </w:tcPr>
          <w:p w14:paraId="105E2F1F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36" w:type="dxa"/>
            <w:vAlign w:val="bottom"/>
          </w:tcPr>
          <w:p w14:paraId="08427A47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959AA3D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FE4EC0E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0C40C5B5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  <w:tc>
          <w:tcPr>
            <w:tcW w:w="270" w:type="dxa"/>
            <w:vAlign w:val="bottom"/>
          </w:tcPr>
          <w:p w14:paraId="2BED6488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4D367C96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5675C3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F08991" w14:textId="77777777" w:rsidR="001B1434" w:rsidRPr="00EF646B" w:rsidRDefault="001B1434" w:rsidP="001B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</w:tr>
      <w:tr w:rsidR="00740DCF" w:rsidRPr="00EF646B" w14:paraId="5C85A04A" w14:textId="77777777" w:rsidTr="00B30A2D">
        <w:tc>
          <w:tcPr>
            <w:tcW w:w="3312" w:type="dxa"/>
            <w:shd w:val="clear" w:color="auto" w:fill="auto"/>
          </w:tcPr>
          <w:p w14:paraId="1A701F41" w14:textId="77777777" w:rsidR="00740DCF" w:rsidRPr="00EF646B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69" w:type="dxa"/>
            <w:vAlign w:val="bottom"/>
          </w:tcPr>
          <w:p w14:paraId="5A6BC2A0" w14:textId="77777777" w:rsidR="00740DCF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143.11</w:t>
            </w:r>
          </w:p>
        </w:tc>
        <w:tc>
          <w:tcPr>
            <w:tcW w:w="236" w:type="dxa"/>
            <w:vAlign w:val="bottom"/>
          </w:tcPr>
          <w:p w14:paraId="73164EEF" w14:textId="77777777" w:rsidR="00740DCF" w:rsidRPr="00EF646B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9DF2CB9" w14:textId="77777777" w:rsidR="00740DCF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1C37F76" w14:textId="77777777" w:rsidR="00740DCF" w:rsidRPr="00EF646B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03FDABEF" w14:textId="77777777" w:rsidR="00740DCF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B9B00A" w14:textId="77777777" w:rsidR="00740DCF" w:rsidRPr="00EF646B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2FA33CA9" w14:textId="77777777" w:rsidR="00740DCF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138.19</w:t>
            </w:r>
          </w:p>
        </w:tc>
        <w:tc>
          <w:tcPr>
            <w:tcW w:w="270" w:type="dxa"/>
            <w:vAlign w:val="bottom"/>
          </w:tcPr>
          <w:p w14:paraId="245AEEBF" w14:textId="77777777" w:rsidR="00740DCF" w:rsidRPr="00EF646B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85D693" w14:textId="77777777" w:rsidR="00740DCF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138.19</w:t>
            </w:r>
          </w:p>
        </w:tc>
      </w:tr>
    </w:tbl>
    <w:p w14:paraId="0D631D63" w14:textId="77777777" w:rsidR="0004024F" w:rsidRPr="004B1A2C" w:rsidRDefault="0004024F" w:rsidP="00790AAF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18"/>
          <w:szCs w:val="18"/>
          <w:lang w:bidi="th-TH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236"/>
        <w:gridCol w:w="1065"/>
        <w:gridCol w:w="237"/>
        <w:gridCol w:w="877"/>
        <w:gridCol w:w="236"/>
        <w:gridCol w:w="1009"/>
        <w:gridCol w:w="268"/>
        <w:gridCol w:w="894"/>
        <w:gridCol w:w="268"/>
        <w:gridCol w:w="1027"/>
      </w:tblGrid>
      <w:tr w:rsidR="007B67BC" w:rsidRPr="00EF646B" w14:paraId="2009097C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2E6B2506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2" w:type="dxa"/>
            <w:gridSpan w:val="9"/>
          </w:tcPr>
          <w:p w14:paraId="5F782AA6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67BC" w:rsidRPr="00EF646B" w14:paraId="3C19149B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15BD9219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49A7777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</w:tcPr>
          <w:p w14:paraId="54E5D46A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7" w:type="dxa"/>
            <w:gridSpan w:val="7"/>
            <w:tcBorders>
              <w:bottom w:val="single" w:sz="4" w:space="0" w:color="auto"/>
            </w:tcBorders>
          </w:tcPr>
          <w:p w14:paraId="1012CB97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B67BC" w:rsidRPr="00EF646B" w14:paraId="45D5C852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2938535B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70E283C0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</w:tcPr>
          <w:p w14:paraId="3CE557B5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45629771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25897F9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4BCB2810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CCCA59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A7B9EB0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837E0F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687E12A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B67BC" w:rsidRPr="00EF646B" w14:paraId="640D6856" w14:textId="77777777" w:rsidTr="00D86C8C">
        <w:trPr>
          <w:tblHeader/>
        </w:trPr>
        <w:tc>
          <w:tcPr>
            <w:tcW w:w="3315" w:type="dxa"/>
            <w:shd w:val="clear" w:color="auto" w:fill="auto"/>
          </w:tcPr>
          <w:p w14:paraId="3572D73E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2" w:type="dxa"/>
            <w:gridSpan w:val="9"/>
          </w:tcPr>
          <w:p w14:paraId="11B83D1E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67BC" w:rsidRPr="00EF646B" w14:paraId="448537B4" w14:textId="77777777" w:rsidTr="00740DCF">
        <w:tc>
          <w:tcPr>
            <w:tcW w:w="3315" w:type="dxa"/>
            <w:shd w:val="clear" w:color="auto" w:fill="auto"/>
          </w:tcPr>
          <w:p w14:paraId="71688D2C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179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802" w:type="dxa"/>
            <w:gridSpan w:val="9"/>
          </w:tcPr>
          <w:p w14:paraId="52FCBA55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B67BC" w:rsidRPr="00EF646B" w14:paraId="0FE4DFA6" w14:textId="77777777" w:rsidTr="00740DCF">
        <w:tc>
          <w:tcPr>
            <w:tcW w:w="3315" w:type="dxa"/>
            <w:shd w:val="clear" w:color="auto" w:fill="auto"/>
          </w:tcPr>
          <w:p w14:paraId="45B6D2A7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7" w:type="dxa"/>
          </w:tcPr>
          <w:p w14:paraId="11BC177A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DD6FBE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0514D6B8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7E0CB7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7DBA80F9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2CF02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5BFC77FC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3ECEA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8F4BC33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67BC" w:rsidRPr="00EF646B" w14:paraId="2914631E" w14:textId="77777777" w:rsidTr="00740DCF">
        <w:tc>
          <w:tcPr>
            <w:tcW w:w="3315" w:type="dxa"/>
            <w:shd w:val="clear" w:color="auto" w:fill="auto"/>
          </w:tcPr>
          <w:p w14:paraId="5A64A517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7" w:type="dxa"/>
            <w:vAlign w:val="bottom"/>
          </w:tcPr>
          <w:p w14:paraId="621E4FA0" w14:textId="77777777" w:rsidR="007B67BC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10,000.00</w:t>
            </w:r>
          </w:p>
        </w:tc>
        <w:tc>
          <w:tcPr>
            <w:tcW w:w="238" w:type="dxa"/>
            <w:vAlign w:val="bottom"/>
          </w:tcPr>
          <w:p w14:paraId="3FE19906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4CB8443C" w14:textId="77777777" w:rsidR="007B67BC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1E8F75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3372574B" w14:textId="77777777" w:rsidR="007B67BC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10,015.90</w:t>
            </w:r>
          </w:p>
        </w:tc>
        <w:tc>
          <w:tcPr>
            <w:tcW w:w="270" w:type="dxa"/>
            <w:vAlign w:val="bottom"/>
          </w:tcPr>
          <w:p w14:paraId="448B9F47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B6A4820" w14:textId="77777777" w:rsidR="007B67BC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5DCB96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4584322" w14:textId="77777777" w:rsidR="007B67BC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10,015.90</w:t>
            </w:r>
          </w:p>
        </w:tc>
      </w:tr>
      <w:tr w:rsidR="00740DCF" w:rsidRPr="00EF646B" w14:paraId="19CD6236" w14:textId="77777777" w:rsidTr="00740DCF">
        <w:tc>
          <w:tcPr>
            <w:tcW w:w="3315" w:type="dxa"/>
            <w:shd w:val="clear" w:color="auto" w:fill="auto"/>
          </w:tcPr>
          <w:p w14:paraId="0E2B41BB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67" w:type="dxa"/>
            <w:vAlign w:val="bottom"/>
          </w:tcPr>
          <w:p w14:paraId="2C854F84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134.95</w:t>
            </w:r>
          </w:p>
        </w:tc>
        <w:tc>
          <w:tcPr>
            <w:tcW w:w="238" w:type="dxa"/>
            <w:vAlign w:val="bottom"/>
          </w:tcPr>
          <w:p w14:paraId="114857B8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1F59DC60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6820FF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16C6B37A" w14:textId="77777777" w:rsidR="00740DCF" w:rsidRPr="00EF646B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E004D1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025BA4A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126.34</w:t>
            </w:r>
          </w:p>
        </w:tc>
        <w:tc>
          <w:tcPr>
            <w:tcW w:w="270" w:type="dxa"/>
            <w:vAlign w:val="bottom"/>
          </w:tcPr>
          <w:p w14:paraId="32688618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EED1F0F" w14:textId="77777777" w:rsidR="00740DCF" w:rsidRPr="00EF646B" w:rsidRDefault="00740DCF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126.34</w:t>
            </w:r>
          </w:p>
        </w:tc>
      </w:tr>
      <w:tr w:rsidR="004B1A2C" w:rsidRPr="00EF646B" w14:paraId="0A7B8E90" w14:textId="77777777" w:rsidTr="004B1A2C">
        <w:trPr>
          <w:trHeight w:val="245"/>
        </w:trPr>
        <w:tc>
          <w:tcPr>
            <w:tcW w:w="3315" w:type="dxa"/>
            <w:shd w:val="clear" w:color="auto" w:fill="auto"/>
          </w:tcPr>
          <w:p w14:paraId="573BB2D8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pacing w:val="-20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14:paraId="2848E622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0FB15BC7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221AA854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3B8597B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24DC204" w14:textId="77777777" w:rsidR="004B1A2C" w:rsidRPr="004B1A2C" w:rsidRDefault="004B1A2C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C18D084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5F045994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4ED7CD3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65DA805E" w14:textId="77777777" w:rsidR="004B1A2C" w:rsidRPr="004B1A2C" w:rsidRDefault="004B1A2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20"/>
                <w:sz w:val="20"/>
                <w:szCs w:val="20"/>
              </w:rPr>
            </w:pPr>
          </w:p>
        </w:tc>
      </w:tr>
      <w:tr w:rsidR="007B67BC" w:rsidRPr="00EF646B" w14:paraId="31616CFF" w14:textId="77777777" w:rsidTr="00740DCF">
        <w:tc>
          <w:tcPr>
            <w:tcW w:w="3315" w:type="dxa"/>
            <w:shd w:val="clear" w:color="auto" w:fill="auto"/>
          </w:tcPr>
          <w:p w14:paraId="773D6A7C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179E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802" w:type="dxa"/>
            <w:gridSpan w:val="9"/>
          </w:tcPr>
          <w:p w14:paraId="0A2B1215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B67BC" w:rsidRPr="00EF646B" w14:paraId="36D98705" w14:textId="77777777" w:rsidTr="00740DCF">
        <w:tc>
          <w:tcPr>
            <w:tcW w:w="3315" w:type="dxa"/>
            <w:shd w:val="clear" w:color="auto" w:fill="auto"/>
          </w:tcPr>
          <w:p w14:paraId="019F436A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EF6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EF6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7" w:type="dxa"/>
          </w:tcPr>
          <w:p w14:paraId="55E9E5A4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1B9DE6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03852CEB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8D4DE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7EAB038A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3BC7F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6753153F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30C2B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7D6CF3F" w14:textId="77777777" w:rsidR="007B67BC" w:rsidRPr="00EF646B" w:rsidRDefault="007B67BC" w:rsidP="0021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9E5" w:rsidRPr="00EF646B" w14:paraId="6A52DA55" w14:textId="77777777" w:rsidTr="00740DCF">
        <w:tc>
          <w:tcPr>
            <w:tcW w:w="3315" w:type="dxa"/>
            <w:shd w:val="clear" w:color="auto" w:fill="auto"/>
          </w:tcPr>
          <w:p w14:paraId="521D8A34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7" w:type="dxa"/>
            <w:vAlign w:val="bottom"/>
          </w:tcPr>
          <w:p w14:paraId="524BE05B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7,000.00</w:t>
            </w:r>
          </w:p>
        </w:tc>
        <w:tc>
          <w:tcPr>
            <w:tcW w:w="238" w:type="dxa"/>
            <w:vAlign w:val="bottom"/>
          </w:tcPr>
          <w:p w14:paraId="43EAD960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23A21B4F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FE5A9A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4E6828F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  <w:tc>
          <w:tcPr>
            <w:tcW w:w="270" w:type="dxa"/>
            <w:vAlign w:val="bottom"/>
          </w:tcPr>
          <w:p w14:paraId="7A2BA620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7911554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EC3386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78166D5" w14:textId="77777777" w:rsidR="008179E5" w:rsidRPr="00EF646B" w:rsidRDefault="008179E5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7,030.72</w:t>
            </w:r>
          </w:p>
        </w:tc>
      </w:tr>
      <w:tr w:rsidR="00740DCF" w:rsidRPr="00EF646B" w14:paraId="417C327E" w14:textId="77777777" w:rsidTr="00740DCF">
        <w:tc>
          <w:tcPr>
            <w:tcW w:w="3315" w:type="dxa"/>
            <w:shd w:val="clear" w:color="auto" w:fill="auto"/>
          </w:tcPr>
          <w:p w14:paraId="078EF0BC" w14:textId="77777777" w:rsidR="00740DCF" w:rsidRPr="00EF646B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67" w:type="dxa"/>
            <w:vAlign w:val="bottom"/>
          </w:tcPr>
          <w:p w14:paraId="11B60775" w14:textId="77777777" w:rsidR="00740DCF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118.89</w:t>
            </w:r>
          </w:p>
        </w:tc>
        <w:tc>
          <w:tcPr>
            <w:tcW w:w="238" w:type="dxa"/>
            <w:vAlign w:val="bottom"/>
          </w:tcPr>
          <w:p w14:paraId="0F48DEF6" w14:textId="77777777" w:rsidR="00740DCF" w:rsidRPr="00EF646B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799E3378" w14:textId="77777777" w:rsidR="00740DCF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2973F6" w14:textId="77777777" w:rsidR="00740DCF" w:rsidRPr="00EF646B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2527776" w14:textId="77777777" w:rsidR="00740DCF" w:rsidRDefault="00740DCF" w:rsidP="00740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BDD491" w14:textId="77777777" w:rsidR="00740DCF" w:rsidRPr="00EF646B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D908B53" w14:textId="77777777" w:rsidR="00740DCF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114.71</w:t>
            </w:r>
          </w:p>
        </w:tc>
        <w:tc>
          <w:tcPr>
            <w:tcW w:w="270" w:type="dxa"/>
            <w:vAlign w:val="bottom"/>
          </w:tcPr>
          <w:p w14:paraId="0D3DE864" w14:textId="77777777" w:rsidR="00740DCF" w:rsidRPr="00EF646B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08F3C3" w14:textId="77777777" w:rsidR="00740DCF" w:rsidRDefault="00740DCF" w:rsidP="0081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114.71</w:t>
            </w:r>
          </w:p>
        </w:tc>
      </w:tr>
    </w:tbl>
    <w:p w14:paraId="54A9DD85" w14:textId="77777777" w:rsidR="007B67BC" w:rsidRPr="004B1A2C" w:rsidRDefault="007B67BC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  <w:lang w:bidi="th-TH"/>
        </w:rPr>
      </w:pPr>
    </w:p>
    <w:p w14:paraId="13A417AD" w14:textId="5F678ED1" w:rsidR="00E75666" w:rsidRDefault="00E75666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2DEC477" w14:textId="77777777" w:rsidR="004B1A2C" w:rsidRPr="004B1A2C" w:rsidRDefault="004B1A2C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711689C4" w14:textId="77777777" w:rsidR="00E75666" w:rsidRPr="00EF646B" w:rsidRDefault="00E75666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646B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65D69988" w14:textId="77777777" w:rsidR="00D64BE6" w:rsidRPr="00EF646B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EF646B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74CCD3C4" w14:textId="77777777" w:rsidR="00D64BE6" w:rsidRPr="00D131EB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szCs w:val="22"/>
          <w:lang w:bidi="th-TH"/>
        </w:rPr>
      </w:pPr>
    </w:p>
    <w:p w14:paraId="70E4EC7A" w14:textId="77777777" w:rsidR="0035200C" w:rsidRPr="00EF646B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F646B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EF646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9510247" w14:textId="77777777" w:rsidR="00B36893" w:rsidRPr="00D131EB" w:rsidRDefault="00B36893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szCs w:val="22"/>
          <w:lang w:bidi="th-TH"/>
        </w:rPr>
      </w:pPr>
    </w:p>
    <w:p w14:paraId="53D11E4E" w14:textId="77777777" w:rsidR="00E37E2F" w:rsidRPr="00515772" w:rsidRDefault="00EA36D2" w:rsidP="00E37E2F">
      <w:pPr>
        <w:pStyle w:val="block"/>
        <w:spacing w:after="0" w:line="240" w:lineRule="atLeast"/>
        <w:ind w:right="-7"/>
        <w:jc w:val="thaiDistribute"/>
        <w:rPr>
          <w:rFonts w:ascii="AngsanaNew,Bold" w:eastAsia="AngsanaNew,Bold" w:hAnsi="Times New Roman"/>
          <w:sz w:val="30"/>
          <w:szCs w:val="30"/>
        </w:rPr>
      </w:pPr>
      <w:r w:rsidRPr="00515772">
        <w:rPr>
          <w:rFonts w:ascii="AngsanaNew,Bold" w:eastAsia="AngsanaNew,Bold" w:hAnsi="Times New Roman" w:hint="eastAsia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18847F3D" w14:textId="77777777" w:rsidR="00EA36D2" w:rsidRPr="00D131EB" w:rsidRDefault="00EA36D2" w:rsidP="004C4D0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tbl>
      <w:tblPr>
        <w:tblW w:w="9243" w:type="dxa"/>
        <w:tblInd w:w="360" w:type="dxa"/>
        <w:tblLook w:val="04A0" w:firstRow="1" w:lastRow="0" w:firstColumn="1" w:lastColumn="0" w:noHBand="0" w:noVBand="1"/>
      </w:tblPr>
      <w:tblGrid>
        <w:gridCol w:w="3078"/>
        <w:gridCol w:w="2790"/>
        <w:gridCol w:w="3375"/>
      </w:tblGrid>
      <w:tr w:rsidR="00EA36D2" w:rsidRPr="00EF646B" w14:paraId="75FF179A" w14:textId="77777777" w:rsidTr="00D86C8C">
        <w:tc>
          <w:tcPr>
            <w:tcW w:w="3078" w:type="dxa"/>
            <w:hideMark/>
          </w:tcPr>
          <w:p w14:paraId="2E120607" w14:textId="77777777" w:rsidR="00EA36D2" w:rsidRPr="00EF646B" w:rsidRDefault="00EA36D2" w:rsidP="00D86C8C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14:paraId="047DFD3C" w14:textId="77777777" w:rsidR="00EA36D2" w:rsidRPr="00EF646B" w:rsidRDefault="00EA36D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375" w:type="dxa"/>
            <w:hideMark/>
          </w:tcPr>
          <w:p w14:paraId="70688D3C" w14:textId="77777777" w:rsidR="00EA36D2" w:rsidRPr="00EF646B" w:rsidRDefault="00EA36D2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8F5CFE" w:rsidRPr="00EF646B" w14:paraId="19D72022" w14:textId="77777777" w:rsidTr="00D86C8C">
        <w:tc>
          <w:tcPr>
            <w:tcW w:w="3078" w:type="dxa"/>
            <w:hideMark/>
          </w:tcPr>
          <w:p w14:paraId="563962DC" w14:textId="77777777" w:rsidR="008F5CFE" w:rsidRPr="00EF646B" w:rsidRDefault="008F5CFE" w:rsidP="008F5CFE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90" w:type="dxa"/>
            <w:hideMark/>
          </w:tcPr>
          <w:p w14:paraId="72926BC2" w14:textId="77777777"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75" w:type="dxa"/>
            <w:hideMark/>
          </w:tcPr>
          <w:p w14:paraId="763CE982" w14:textId="77777777"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8F5CFE" w:rsidRPr="00EF646B" w14:paraId="44599526" w14:textId="77777777" w:rsidTr="00D86C8C">
        <w:tc>
          <w:tcPr>
            <w:tcW w:w="3078" w:type="dxa"/>
          </w:tcPr>
          <w:p w14:paraId="7FAE625D" w14:textId="77777777" w:rsidR="008F5CFE" w:rsidRPr="00EF646B" w:rsidRDefault="008F5CFE" w:rsidP="008F5CFE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</w:tcPr>
          <w:p w14:paraId="600075AE" w14:textId="77777777"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75" w:type="dxa"/>
          </w:tcPr>
          <w:p w14:paraId="0CAF83A2" w14:textId="77777777" w:rsidR="008F5CFE" w:rsidRPr="00EF646B" w:rsidRDefault="008F5CFE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192ADA" w:rsidRPr="00EF646B" w14:paraId="29C1ED17" w14:textId="77777777" w:rsidTr="00D86C8C">
        <w:tc>
          <w:tcPr>
            <w:tcW w:w="3078" w:type="dxa"/>
          </w:tcPr>
          <w:p w14:paraId="3D4428D8" w14:textId="23746B31" w:rsidR="00192ADA" w:rsidRPr="00EF646B" w:rsidRDefault="00192ADA" w:rsidP="008F5CFE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เงินมัดจำจากลูกค้า</w:t>
            </w:r>
          </w:p>
        </w:tc>
        <w:tc>
          <w:tcPr>
            <w:tcW w:w="2790" w:type="dxa"/>
          </w:tcPr>
          <w:p w14:paraId="7ADFC506" w14:textId="2D6187D1" w:rsidR="00192ADA" w:rsidRPr="00EF646B" w:rsidRDefault="00192ADA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75" w:type="dxa"/>
          </w:tcPr>
          <w:p w14:paraId="75968038" w14:textId="42C6414C" w:rsidR="00192ADA" w:rsidRPr="00EF646B" w:rsidRDefault="00192ADA" w:rsidP="008F5CF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146CC167" w14:textId="77777777" w:rsidR="009C7B6D" w:rsidRPr="00D131EB" w:rsidRDefault="009C7B6D" w:rsidP="000F2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2B445852" w14:textId="77777777" w:rsidR="00FD1DC3" w:rsidRPr="00EF646B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7FD1BB3" w14:textId="77777777" w:rsidR="00FD1DC3" w:rsidRPr="00D131EB" w:rsidRDefault="00FD1DC3" w:rsidP="004C4D03">
      <w:pPr>
        <w:pStyle w:val="block"/>
        <w:spacing w:after="0" w:line="240" w:lineRule="atLeast"/>
        <w:ind w:right="-7"/>
        <w:jc w:val="both"/>
        <w:rPr>
          <w:rFonts w:ascii="Angsana New" w:hAnsi="Angsana New"/>
          <w:szCs w:val="22"/>
          <w:lang w:bidi="th-TH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7"/>
        <w:gridCol w:w="271"/>
        <w:gridCol w:w="1093"/>
        <w:gridCol w:w="266"/>
        <w:gridCol w:w="15"/>
        <w:gridCol w:w="1077"/>
        <w:gridCol w:w="15"/>
        <w:gridCol w:w="230"/>
        <w:gridCol w:w="15"/>
        <w:gridCol w:w="1080"/>
      </w:tblGrid>
      <w:tr w:rsidR="006E25F4" w:rsidRPr="00EF646B" w14:paraId="4719582A" w14:textId="77777777" w:rsidTr="00B43C50">
        <w:trPr>
          <w:trHeight w:val="433"/>
        </w:trPr>
        <w:tc>
          <w:tcPr>
            <w:tcW w:w="2174" w:type="pct"/>
          </w:tcPr>
          <w:p w14:paraId="441CA108" w14:textId="77777777" w:rsidR="006E25F4" w:rsidRPr="00EF646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195A8541" w14:textId="77777777" w:rsidR="006E25F4" w:rsidRPr="00EF646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40B6BDD2" w14:textId="77777777" w:rsidR="006E25F4" w:rsidRPr="00EF646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5"/>
          </w:tcPr>
          <w:p w14:paraId="3D9CE566" w14:textId="77777777" w:rsidR="006E25F4" w:rsidRPr="00EF646B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80044" w:rsidRPr="00EF646B" w14:paraId="373A0D7F" w14:textId="77777777" w:rsidTr="00B43C50">
        <w:trPr>
          <w:trHeight w:val="417"/>
        </w:trPr>
        <w:tc>
          <w:tcPr>
            <w:tcW w:w="2174" w:type="pct"/>
          </w:tcPr>
          <w:p w14:paraId="3258227E" w14:textId="77777777"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A301070" w14:textId="77777777"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B43C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20F3A2A2" w14:textId="77777777"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DB2E3C3" w14:textId="77777777"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B43C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gridSpan w:val="2"/>
          </w:tcPr>
          <w:p w14:paraId="12D8918D" w14:textId="77777777"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19547C4E" w14:textId="77777777"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B43C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2"/>
          </w:tcPr>
          <w:p w14:paraId="59318B02" w14:textId="77777777"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AEC14A" w14:textId="77777777" w:rsidR="00F80044" w:rsidRPr="00EF646B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</w:rPr>
              <w:t>256</w:t>
            </w:r>
            <w:r w:rsidR="00B43C5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0044" w:rsidRPr="00EF646B" w14:paraId="369E179B" w14:textId="77777777" w:rsidTr="00772706">
        <w:trPr>
          <w:trHeight w:val="417"/>
        </w:trPr>
        <w:tc>
          <w:tcPr>
            <w:tcW w:w="2174" w:type="pct"/>
          </w:tcPr>
          <w:p w14:paraId="4924A444" w14:textId="77777777" w:rsidR="00F80044" w:rsidRPr="00EF646B" w:rsidRDefault="00F80044" w:rsidP="00F8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pct"/>
            <w:gridSpan w:val="10"/>
          </w:tcPr>
          <w:p w14:paraId="1DBEAA75" w14:textId="77777777" w:rsidR="00F80044" w:rsidRPr="00EF646B" w:rsidRDefault="00F80044" w:rsidP="00F80044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80044" w:rsidRPr="00EF646B" w14:paraId="58BC8AD3" w14:textId="77777777" w:rsidTr="00B43C50">
        <w:trPr>
          <w:trHeight w:val="433"/>
        </w:trPr>
        <w:tc>
          <w:tcPr>
            <w:tcW w:w="2174" w:type="pct"/>
          </w:tcPr>
          <w:p w14:paraId="69FC6BA0" w14:textId="77777777" w:rsidR="00F80044" w:rsidRPr="00772706" w:rsidRDefault="004C4D03" w:rsidP="0051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7" w:type="pct"/>
          </w:tcPr>
          <w:p w14:paraId="13B9BC8F" w14:textId="77777777"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7836ED9" w14:textId="77777777"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8405DCF" w14:textId="77777777"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5BCC62" w14:textId="77777777"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44BC7A95" w14:textId="77777777"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0DB77BB3" w14:textId="77777777"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53114623" w14:textId="77777777" w:rsidR="00F80044" w:rsidRPr="00772706" w:rsidRDefault="00F80044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D03" w:rsidRPr="00EF646B" w14:paraId="3E9DBEFB" w14:textId="77777777" w:rsidTr="00B43C50">
        <w:trPr>
          <w:trHeight w:val="433"/>
        </w:trPr>
        <w:tc>
          <w:tcPr>
            <w:tcW w:w="2174" w:type="pct"/>
          </w:tcPr>
          <w:p w14:paraId="54269FE3" w14:textId="77777777" w:rsidR="004C4D03" w:rsidRPr="004C4D03" w:rsidRDefault="004C4D03" w:rsidP="0051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4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7" w:type="pct"/>
          </w:tcPr>
          <w:p w14:paraId="68D09C22" w14:textId="77777777"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602A7EF" w14:textId="77777777"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F13EA9" w14:textId="77777777"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FDB423" w14:textId="77777777"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7AF454EA" w14:textId="77777777"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0A6A89AD" w14:textId="77777777"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4305E48" w14:textId="77777777" w:rsidR="004C4D03" w:rsidRPr="00772706" w:rsidRDefault="004C4D03" w:rsidP="00F8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C50" w:rsidRPr="00EF646B" w14:paraId="4E1AD42C" w14:textId="77777777" w:rsidTr="00B43C50">
        <w:trPr>
          <w:trHeight w:val="433"/>
        </w:trPr>
        <w:tc>
          <w:tcPr>
            <w:tcW w:w="2174" w:type="pct"/>
          </w:tcPr>
          <w:p w14:paraId="44B48052" w14:textId="77777777" w:rsidR="00B43C50" w:rsidRPr="004C4D03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4D03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BAB9B29" w14:textId="77777777" w:rsidR="00B43C50" w:rsidRPr="00F6730B" w:rsidRDefault="00735669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149" w:type="pct"/>
          </w:tcPr>
          <w:p w14:paraId="616C57C6" w14:textId="77777777" w:rsidR="00B43C50" w:rsidRPr="00F6730B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147025A4" w14:textId="77777777" w:rsidR="00B43C50" w:rsidRPr="00F6730B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30B">
              <w:rPr>
                <w:rFonts w:ascii="Angsana New" w:hAnsi="Angsana New"/>
                <w:b/>
                <w:bCs/>
                <w:sz w:val="30"/>
                <w:szCs w:val="30"/>
              </w:rPr>
              <w:t>4.70</w:t>
            </w:r>
          </w:p>
        </w:tc>
        <w:tc>
          <w:tcPr>
            <w:tcW w:w="146" w:type="pct"/>
          </w:tcPr>
          <w:p w14:paraId="2D60CED5" w14:textId="77777777" w:rsidR="00B43C50" w:rsidRPr="00F6730B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</w:tcPr>
          <w:p w14:paraId="75EB9B71" w14:textId="77777777" w:rsidR="00B43C50" w:rsidRPr="00735669" w:rsidRDefault="00735669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735669">
              <w:rPr>
                <w:rFonts w:ascii="Angsana New" w:hAnsi="Angsana New" w:cs="Cordia New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134" w:type="pct"/>
            <w:gridSpan w:val="2"/>
          </w:tcPr>
          <w:p w14:paraId="6AB724A0" w14:textId="77777777" w:rsidR="00B43C50" w:rsidRPr="00F6730B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double" w:sz="4" w:space="0" w:color="auto"/>
            </w:tcBorders>
          </w:tcPr>
          <w:p w14:paraId="0F050198" w14:textId="77777777" w:rsidR="00B43C50" w:rsidRPr="00F6730B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4.70</w:t>
            </w:r>
          </w:p>
        </w:tc>
      </w:tr>
      <w:tr w:rsidR="00B43C50" w:rsidRPr="00EF646B" w14:paraId="518C9CC2" w14:textId="77777777" w:rsidTr="00B43C50">
        <w:trPr>
          <w:trHeight w:val="433"/>
        </w:trPr>
        <w:tc>
          <w:tcPr>
            <w:tcW w:w="2174" w:type="pct"/>
          </w:tcPr>
          <w:p w14:paraId="764A7F69" w14:textId="77777777" w:rsidR="00B43C50" w:rsidRPr="004C4D03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306E0C6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E9C8B2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78C53A6A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5EE7F9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</w:tcPr>
          <w:p w14:paraId="70F611D9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2B179C3B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43D15A93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C50" w:rsidRPr="00EF646B" w14:paraId="19C9BD3C" w14:textId="77777777" w:rsidTr="00B43C50">
        <w:trPr>
          <w:trHeight w:val="433"/>
        </w:trPr>
        <w:tc>
          <w:tcPr>
            <w:tcW w:w="2174" w:type="pct"/>
          </w:tcPr>
          <w:p w14:paraId="1A6692C6" w14:textId="77777777" w:rsidR="00B43C50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ภายใต้สัญญเช่าดำเนินงานที่บอกยกเลิกไม่ได้</w:t>
            </w:r>
          </w:p>
        </w:tc>
        <w:tc>
          <w:tcPr>
            <w:tcW w:w="597" w:type="pct"/>
          </w:tcPr>
          <w:p w14:paraId="6C1976AA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7EA5590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3E14E40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83DE64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3EF786CF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8FB7CEE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22F4861D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C50" w:rsidRPr="00EF646B" w14:paraId="4DEA4786" w14:textId="77777777" w:rsidTr="00B43C50">
        <w:trPr>
          <w:trHeight w:val="433"/>
        </w:trPr>
        <w:tc>
          <w:tcPr>
            <w:tcW w:w="2174" w:type="pct"/>
          </w:tcPr>
          <w:p w14:paraId="6B6D7133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7" w:type="pct"/>
          </w:tcPr>
          <w:p w14:paraId="609C9987" w14:textId="77777777" w:rsidR="00B43C50" w:rsidRPr="00772706" w:rsidRDefault="00735669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116.04</w:t>
            </w:r>
          </w:p>
        </w:tc>
        <w:tc>
          <w:tcPr>
            <w:tcW w:w="149" w:type="pct"/>
          </w:tcPr>
          <w:p w14:paraId="72BAAE60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EC08D03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1</w:t>
            </w:r>
            <w:r w:rsidR="00735669">
              <w:rPr>
                <w:rFonts w:ascii="Angsana New" w:hAnsi="Angsana New"/>
                <w:sz w:val="30"/>
                <w:szCs w:val="30"/>
              </w:rPr>
              <w:t>15.39</w:t>
            </w:r>
          </w:p>
        </w:tc>
        <w:tc>
          <w:tcPr>
            <w:tcW w:w="146" w:type="pct"/>
          </w:tcPr>
          <w:p w14:paraId="3BEE9AE9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4BB9A8FF" w14:textId="77777777" w:rsidR="00B43C50" w:rsidRPr="00772706" w:rsidRDefault="00735669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30.13</w:t>
            </w:r>
          </w:p>
        </w:tc>
        <w:tc>
          <w:tcPr>
            <w:tcW w:w="134" w:type="pct"/>
            <w:gridSpan w:val="2"/>
          </w:tcPr>
          <w:p w14:paraId="2C951C00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F5FEBE9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43.94</w:t>
            </w:r>
          </w:p>
        </w:tc>
      </w:tr>
      <w:tr w:rsidR="00B43C50" w:rsidRPr="00EF646B" w14:paraId="263E7B8B" w14:textId="77777777" w:rsidTr="00B43C50">
        <w:trPr>
          <w:trHeight w:val="433"/>
        </w:trPr>
        <w:tc>
          <w:tcPr>
            <w:tcW w:w="2174" w:type="pct"/>
          </w:tcPr>
          <w:p w14:paraId="2FC6BF84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7" w:type="pct"/>
          </w:tcPr>
          <w:p w14:paraId="76ADEAA4" w14:textId="77777777" w:rsidR="00B43C50" w:rsidRPr="00772706" w:rsidRDefault="00735669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353.18</w:t>
            </w:r>
          </w:p>
        </w:tc>
        <w:tc>
          <w:tcPr>
            <w:tcW w:w="149" w:type="pct"/>
          </w:tcPr>
          <w:p w14:paraId="090F7E8E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276D37F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319.</w:t>
            </w:r>
            <w:r w:rsidR="00735669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46" w:type="pct"/>
          </w:tcPr>
          <w:p w14:paraId="139C74AC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7434B389" w14:textId="77777777" w:rsidR="00B43C50" w:rsidRPr="00772706" w:rsidRDefault="00735669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102.38</w:t>
            </w:r>
          </w:p>
        </w:tc>
        <w:tc>
          <w:tcPr>
            <w:tcW w:w="134" w:type="pct"/>
            <w:gridSpan w:val="2"/>
          </w:tcPr>
          <w:p w14:paraId="24D892CC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238451AF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99.09</w:t>
            </w:r>
          </w:p>
        </w:tc>
      </w:tr>
      <w:tr w:rsidR="00B43C50" w:rsidRPr="00EF646B" w14:paraId="76D873DA" w14:textId="77777777" w:rsidTr="00B43C50">
        <w:trPr>
          <w:trHeight w:val="417"/>
        </w:trPr>
        <w:tc>
          <w:tcPr>
            <w:tcW w:w="2174" w:type="pct"/>
          </w:tcPr>
          <w:p w14:paraId="46165C96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2EABF35" w14:textId="77777777" w:rsidR="00B43C50" w:rsidRPr="00772706" w:rsidRDefault="00735669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1,624.28</w:t>
            </w:r>
          </w:p>
        </w:tc>
        <w:tc>
          <w:tcPr>
            <w:tcW w:w="149" w:type="pct"/>
          </w:tcPr>
          <w:p w14:paraId="62B6307D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26F1C42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1,700.73</w:t>
            </w:r>
          </w:p>
        </w:tc>
        <w:tc>
          <w:tcPr>
            <w:tcW w:w="146" w:type="pct"/>
          </w:tcPr>
          <w:p w14:paraId="7B9BB237" w14:textId="77777777" w:rsidR="00B43C50" w:rsidRPr="00772706" w:rsidRDefault="00B43C50" w:rsidP="00B43C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1F10E890" w14:textId="77777777" w:rsidR="00B43C50" w:rsidRPr="00772706" w:rsidRDefault="00735669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824.28</w:t>
            </w:r>
          </w:p>
        </w:tc>
        <w:tc>
          <w:tcPr>
            <w:tcW w:w="134" w:type="pct"/>
            <w:gridSpan w:val="2"/>
          </w:tcPr>
          <w:p w14:paraId="66B69B2D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066BF667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sz w:val="30"/>
                <w:szCs w:val="30"/>
              </w:rPr>
              <w:t>850.73</w:t>
            </w:r>
          </w:p>
        </w:tc>
      </w:tr>
      <w:tr w:rsidR="00B43C50" w:rsidRPr="00EF646B" w14:paraId="03D88B89" w14:textId="77777777" w:rsidTr="00B43C50">
        <w:trPr>
          <w:trHeight w:val="417"/>
        </w:trPr>
        <w:tc>
          <w:tcPr>
            <w:tcW w:w="2174" w:type="pct"/>
          </w:tcPr>
          <w:p w14:paraId="68E1795D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CF9D8B3" w14:textId="77777777" w:rsidR="00B43C50" w:rsidRPr="00772706" w:rsidRDefault="00735669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2,093.50</w:t>
            </w:r>
          </w:p>
        </w:tc>
        <w:tc>
          <w:tcPr>
            <w:tcW w:w="149" w:type="pct"/>
          </w:tcPr>
          <w:p w14:paraId="07FB24CC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8BF4A73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2,1</w:t>
            </w:r>
            <w:r w:rsidR="00735669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73566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6D97FB49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9013BB" w14:textId="77777777" w:rsidR="00B43C50" w:rsidRPr="00772706" w:rsidRDefault="00735669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956.79</w:t>
            </w:r>
          </w:p>
        </w:tc>
        <w:tc>
          <w:tcPr>
            <w:tcW w:w="134" w:type="pct"/>
            <w:gridSpan w:val="2"/>
          </w:tcPr>
          <w:p w14:paraId="0451E2A6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70BB91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 w:cs="Cordia New"/>
                <w:b/>
                <w:bCs/>
                <w:sz w:val="30"/>
                <w:szCs w:val="30"/>
              </w:rPr>
              <w:t>993.76</w:t>
            </w:r>
          </w:p>
        </w:tc>
      </w:tr>
      <w:tr w:rsidR="00B43C50" w:rsidRPr="00EF646B" w14:paraId="0FDDA5E8" w14:textId="77777777" w:rsidTr="00B43C50">
        <w:trPr>
          <w:trHeight w:val="417"/>
        </w:trPr>
        <w:tc>
          <w:tcPr>
            <w:tcW w:w="2174" w:type="pct"/>
          </w:tcPr>
          <w:p w14:paraId="256DC2CA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ED685D0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06D872E1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8BBCE06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7DB7D12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</w:tcPr>
          <w:p w14:paraId="5A59DA8D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44224A35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</w:tcBorders>
          </w:tcPr>
          <w:p w14:paraId="7285BE2C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</w:tr>
      <w:tr w:rsidR="00B43C50" w:rsidRPr="00EF646B" w14:paraId="417A22AD" w14:textId="77777777" w:rsidTr="00B43C50">
        <w:trPr>
          <w:trHeight w:val="417"/>
        </w:trPr>
        <w:tc>
          <w:tcPr>
            <w:tcW w:w="2174" w:type="pct"/>
          </w:tcPr>
          <w:p w14:paraId="45327BF0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27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7" w:type="pct"/>
          </w:tcPr>
          <w:p w14:paraId="3CC98B0B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E7EB35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370B4C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B9418B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4E1450A8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7C670ABB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18138FA3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C50" w:rsidRPr="00EF646B" w14:paraId="2C7DC92F" w14:textId="77777777" w:rsidTr="00735669">
        <w:trPr>
          <w:trHeight w:val="417"/>
        </w:trPr>
        <w:tc>
          <w:tcPr>
            <w:tcW w:w="2174" w:type="pct"/>
          </w:tcPr>
          <w:p w14:paraId="0591251D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</w:tcPr>
          <w:p w14:paraId="2C4969FB" w14:textId="77777777" w:rsidR="00B43C50" w:rsidRPr="00772706" w:rsidRDefault="00735669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35669">
              <w:rPr>
                <w:rFonts w:ascii="Angsana New" w:hAnsi="Angsana New"/>
                <w:sz w:val="30"/>
                <w:szCs w:val="30"/>
              </w:rPr>
              <w:t>2,990.99</w:t>
            </w:r>
          </w:p>
        </w:tc>
        <w:tc>
          <w:tcPr>
            <w:tcW w:w="149" w:type="pct"/>
          </w:tcPr>
          <w:p w14:paraId="17738E9D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32DB00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2,853.01</w:t>
            </w:r>
          </w:p>
        </w:tc>
        <w:tc>
          <w:tcPr>
            <w:tcW w:w="146" w:type="pct"/>
          </w:tcPr>
          <w:p w14:paraId="05087129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2FE9E36C" w14:textId="77777777" w:rsidR="00B43C50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97.57</w:t>
            </w:r>
          </w:p>
        </w:tc>
        <w:tc>
          <w:tcPr>
            <w:tcW w:w="134" w:type="pct"/>
            <w:gridSpan w:val="2"/>
          </w:tcPr>
          <w:p w14:paraId="3AC6828C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C8B064E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97.57</w:t>
            </w:r>
          </w:p>
        </w:tc>
      </w:tr>
      <w:tr w:rsidR="00B43C50" w:rsidRPr="00EF646B" w14:paraId="1B8268C4" w14:textId="77777777" w:rsidTr="00735669">
        <w:trPr>
          <w:trHeight w:val="417"/>
        </w:trPr>
        <w:tc>
          <w:tcPr>
            <w:tcW w:w="2174" w:type="pct"/>
          </w:tcPr>
          <w:p w14:paraId="709BEACF" w14:textId="77777777" w:rsidR="00B43C50" w:rsidRPr="00772706" w:rsidRDefault="00B43C50" w:rsidP="00B43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727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</w:t>
            </w:r>
            <w:r w:rsidRPr="0077270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จ้างเพื่องาน</w:t>
            </w:r>
            <w:r w:rsidRPr="007727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โครงการ</w:t>
            </w:r>
            <w:r w:rsidRPr="0077270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อสังหาริมทรัพย์ระหว่างการ</w:t>
            </w:r>
            <w:r w:rsidRPr="007727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พัฒนา</w:t>
            </w:r>
          </w:p>
        </w:tc>
        <w:tc>
          <w:tcPr>
            <w:tcW w:w="597" w:type="pct"/>
          </w:tcPr>
          <w:p w14:paraId="288C0621" w14:textId="77777777" w:rsidR="00735669" w:rsidRPr="00735669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ED3EE71" w14:textId="77777777" w:rsidR="00B43C50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35669">
              <w:rPr>
                <w:rFonts w:ascii="Angsana New" w:hAnsi="Angsana New"/>
                <w:sz w:val="30"/>
                <w:szCs w:val="30"/>
              </w:rPr>
              <w:t>1,324.33</w:t>
            </w:r>
          </w:p>
        </w:tc>
        <w:tc>
          <w:tcPr>
            <w:tcW w:w="149" w:type="pct"/>
          </w:tcPr>
          <w:p w14:paraId="436F1F58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91258F3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6FEB1DEB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975.52</w:t>
            </w:r>
          </w:p>
        </w:tc>
        <w:tc>
          <w:tcPr>
            <w:tcW w:w="146" w:type="pct"/>
          </w:tcPr>
          <w:p w14:paraId="29E7B0B1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38723491" w14:textId="77777777" w:rsidR="00B43C50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0577658" w14:textId="77777777" w:rsidR="00735669" w:rsidRPr="00772706" w:rsidRDefault="00735669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663D561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EFDA1B0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2330A04D" w14:textId="77777777" w:rsidR="00B43C50" w:rsidRPr="00772706" w:rsidRDefault="00B43C50" w:rsidP="00B4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27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5669" w:rsidRPr="00EF646B" w14:paraId="6018D99D" w14:textId="77777777" w:rsidTr="00735669">
        <w:trPr>
          <w:trHeight w:val="417"/>
        </w:trPr>
        <w:tc>
          <w:tcPr>
            <w:tcW w:w="2174" w:type="pct"/>
          </w:tcPr>
          <w:p w14:paraId="74F9E2EB" w14:textId="77777777" w:rsidR="00735669" w:rsidRPr="00772706" w:rsidRDefault="00735669" w:rsidP="0073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18348A8" w14:textId="77777777" w:rsidR="00735669" w:rsidRPr="00735669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35669">
              <w:rPr>
                <w:rFonts w:ascii="Angsana New" w:hAnsi="Angsana New"/>
                <w:sz w:val="30"/>
                <w:szCs w:val="30"/>
              </w:rPr>
              <w:t>1,245.18</w:t>
            </w:r>
          </w:p>
        </w:tc>
        <w:tc>
          <w:tcPr>
            <w:tcW w:w="149" w:type="pct"/>
          </w:tcPr>
          <w:p w14:paraId="14873578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21AE74E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698.58</w:t>
            </w:r>
          </w:p>
        </w:tc>
        <w:tc>
          <w:tcPr>
            <w:tcW w:w="146" w:type="pct"/>
          </w:tcPr>
          <w:p w14:paraId="7D286357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1177EFCD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4137543A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02A71D3A" w14:textId="29F21079" w:rsidR="00735669" w:rsidRPr="00772706" w:rsidRDefault="00177CBC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5669" w:rsidRPr="00EF646B" w14:paraId="32C35AF8" w14:textId="77777777" w:rsidTr="00B43C50">
        <w:trPr>
          <w:trHeight w:val="417"/>
        </w:trPr>
        <w:tc>
          <w:tcPr>
            <w:tcW w:w="2174" w:type="pct"/>
          </w:tcPr>
          <w:p w14:paraId="346147EF" w14:textId="77777777" w:rsidR="00735669" w:rsidRPr="00772706" w:rsidRDefault="00735669" w:rsidP="007356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3117BE3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5,560.50</w:t>
            </w:r>
          </w:p>
        </w:tc>
        <w:tc>
          <w:tcPr>
            <w:tcW w:w="149" w:type="pct"/>
          </w:tcPr>
          <w:p w14:paraId="20CA61B3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F12C647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5669">
              <w:rPr>
                <w:rFonts w:ascii="Angsana New" w:hAnsi="Angsana New"/>
                <w:b/>
                <w:bCs/>
                <w:sz w:val="30"/>
                <w:szCs w:val="30"/>
              </w:rPr>
              <w:t>4,527.11</w:t>
            </w:r>
          </w:p>
        </w:tc>
        <w:tc>
          <w:tcPr>
            <w:tcW w:w="146" w:type="pct"/>
          </w:tcPr>
          <w:p w14:paraId="5E4D58C0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52981D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97.57</w:t>
            </w:r>
          </w:p>
        </w:tc>
        <w:tc>
          <w:tcPr>
            <w:tcW w:w="134" w:type="pct"/>
            <w:gridSpan w:val="2"/>
          </w:tcPr>
          <w:p w14:paraId="73A26C9F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2DF2AB" w14:textId="77777777" w:rsidR="00735669" w:rsidRPr="00772706" w:rsidRDefault="00735669" w:rsidP="0073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706">
              <w:rPr>
                <w:rFonts w:ascii="Angsana New" w:hAnsi="Angsana New"/>
                <w:b/>
                <w:bCs/>
                <w:sz w:val="30"/>
                <w:szCs w:val="30"/>
              </w:rPr>
              <w:t>97.57</w:t>
            </w:r>
          </w:p>
        </w:tc>
      </w:tr>
    </w:tbl>
    <w:p w14:paraId="23930425" w14:textId="77777777" w:rsidR="00FD1DC3" w:rsidRPr="00EF646B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584416" w:rsidRPr="00EF646B">
        <w:rPr>
          <w:rFonts w:ascii="Angsana New" w:hAnsi="Angsana New"/>
          <w:sz w:val="30"/>
          <w:szCs w:val="30"/>
        </w:rPr>
        <w:t>30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="00584416"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584416" w:rsidRPr="00EF646B">
        <w:rPr>
          <w:rFonts w:ascii="Angsana New" w:hAnsi="Angsana New"/>
          <w:sz w:val="30"/>
          <w:szCs w:val="30"/>
        </w:rPr>
        <w:t>256</w:t>
      </w:r>
      <w:r w:rsidR="00B43C50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="004870F9" w:rsidRPr="00EF646B">
        <w:rPr>
          <w:rFonts w:ascii="Angsana New" w:hAnsi="Angsana New" w:hint="cs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EF646B">
        <w:rPr>
          <w:rFonts w:ascii="Angsana New" w:hAnsi="Angsana New"/>
          <w:sz w:val="30"/>
          <w:szCs w:val="30"/>
          <w:cs/>
        </w:rPr>
        <w:t>ดังต่อไปนี้</w:t>
      </w:r>
    </w:p>
    <w:p w14:paraId="5A12C712" w14:textId="77777777" w:rsidR="00FD1DC3" w:rsidRPr="00EF646B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D6BF042" w14:textId="77777777" w:rsidR="006E25F4" w:rsidRPr="00EF646B" w:rsidRDefault="006E25F4" w:rsidP="006E25F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14:paraId="50ECCAF9" w14:textId="77777777" w:rsidR="006E25F4" w:rsidRPr="00EF646B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p w14:paraId="273398BC" w14:textId="77777777" w:rsidR="00E75666" w:rsidRDefault="006E25F4" w:rsidP="00C70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บริษัทและบริษัทย่อยได้ทำสัญญาเช่าที่ดินเพื่อการพัฒนาโครการอสังหาริมทรัพย์หลายสัญญา โดยสัญญามีระยะเวลาตั้งแต่ </w:t>
      </w:r>
      <w:r w:rsidRPr="00EF646B">
        <w:rPr>
          <w:rFonts w:ascii="Angsana New" w:hAnsi="Angsana New"/>
          <w:sz w:val="30"/>
          <w:szCs w:val="30"/>
        </w:rPr>
        <w:t xml:space="preserve">27 </w:t>
      </w:r>
      <w:r w:rsidRPr="00EF646B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EF646B">
        <w:rPr>
          <w:rFonts w:ascii="Angsana New" w:hAnsi="Angsana New"/>
          <w:sz w:val="30"/>
          <w:szCs w:val="30"/>
        </w:rPr>
        <w:t xml:space="preserve">34 </w:t>
      </w:r>
      <w:r w:rsidRPr="00EF646B">
        <w:rPr>
          <w:rFonts w:ascii="Angsana New" w:hAnsi="Angsana New" w:hint="cs"/>
          <w:sz w:val="30"/>
          <w:szCs w:val="30"/>
          <w:cs/>
        </w:rPr>
        <w:t xml:space="preserve">ปี สิ้นสุดปี </w:t>
      </w:r>
      <w:r w:rsidRPr="00EF646B">
        <w:rPr>
          <w:rFonts w:ascii="Angsana New" w:hAnsi="Angsana New"/>
          <w:sz w:val="30"/>
          <w:szCs w:val="30"/>
        </w:rPr>
        <w:t xml:space="preserve">2590 </w:t>
      </w:r>
      <w:r w:rsidRPr="00EF646B">
        <w:rPr>
          <w:rFonts w:ascii="Angsana New" w:hAnsi="Angsana New" w:hint="cs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14:paraId="01773BD1" w14:textId="77777777" w:rsidR="00C70AA9" w:rsidRPr="00772706" w:rsidRDefault="00C70AA9" w:rsidP="00C70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Cs w:val="18"/>
          <w:cs/>
        </w:rPr>
      </w:pPr>
    </w:p>
    <w:p w14:paraId="563E7A65" w14:textId="77777777" w:rsidR="006E25F4" w:rsidRPr="00EF646B" w:rsidRDefault="00584416" w:rsidP="00A11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>256</w:t>
      </w:r>
      <w:r w:rsidR="00B43C50">
        <w:rPr>
          <w:rFonts w:ascii="Angsana New" w:hAnsi="Angsana New"/>
          <w:sz w:val="30"/>
          <w:szCs w:val="30"/>
        </w:rPr>
        <w:t>2</w:t>
      </w:r>
      <w:r w:rsidR="006E25F4" w:rsidRPr="00EF646B">
        <w:rPr>
          <w:rFonts w:ascii="Angsana New" w:hAnsi="Angsana New"/>
          <w:sz w:val="30"/>
          <w:szCs w:val="30"/>
        </w:rPr>
        <w:t xml:space="preserve"> </w:t>
      </w:r>
      <w:r w:rsidR="006E25F4" w:rsidRPr="00EF646B">
        <w:rPr>
          <w:rFonts w:ascii="Angsana New" w:hAnsi="Angsana New" w:hint="cs"/>
          <w:sz w:val="30"/>
          <w:szCs w:val="30"/>
          <w:cs/>
        </w:rPr>
        <w:t>ภาระผูกพันค่าเช่า</w:t>
      </w:r>
      <w:r w:rsidR="004A5714">
        <w:rPr>
          <w:rFonts w:ascii="Angsana New" w:hAnsi="Angsana New" w:hint="cs"/>
          <w:sz w:val="30"/>
          <w:szCs w:val="30"/>
          <w:cs/>
        </w:rPr>
        <w:t>ที่</w:t>
      </w:r>
      <w:r w:rsidR="006E25F4" w:rsidRPr="00EF646B">
        <w:rPr>
          <w:rFonts w:ascii="Angsana New" w:hAnsi="Angsana New" w:hint="cs"/>
          <w:sz w:val="30"/>
          <w:szCs w:val="30"/>
          <w:cs/>
        </w:rPr>
        <w:t>ดินของบริษัทและบริษัทย่อยได้ในอนาคต มีดังนี้</w:t>
      </w:r>
    </w:p>
    <w:p w14:paraId="35EA5ABF" w14:textId="77777777" w:rsidR="00E75666" w:rsidRPr="00EF646B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2"/>
        </w:rPr>
      </w:pPr>
    </w:p>
    <w:tbl>
      <w:tblPr>
        <w:tblW w:w="9152" w:type="dxa"/>
        <w:tblInd w:w="450" w:type="dxa"/>
        <w:tblLook w:val="01E0" w:firstRow="1" w:lastRow="1" w:firstColumn="1" w:lastColumn="1" w:noHBand="0" w:noVBand="0"/>
      </w:tblPr>
      <w:tblGrid>
        <w:gridCol w:w="3402"/>
        <w:gridCol w:w="1356"/>
        <w:gridCol w:w="262"/>
        <w:gridCol w:w="1250"/>
        <w:gridCol w:w="262"/>
        <w:gridCol w:w="1130"/>
        <w:gridCol w:w="262"/>
        <w:gridCol w:w="1228"/>
      </w:tblGrid>
      <w:tr w:rsidR="00772706" w:rsidRPr="00EF646B" w14:paraId="127E8E1F" w14:textId="77777777" w:rsidTr="00772706">
        <w:trPr>
          <w:trHeight w:val="902"/>
        </w:trPr>
        <w:tc>
          <w:tcPr>
            <w:tcW w:w="3402" w:type="dxa"/>
          </w:tcPr>
          <w:p w14:paraId="7AA81F75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ECBD60C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</w:p>
          <w:p w14:paraId="0CDF5EA8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สาทร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สแควร์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และ ดับบลิว โฮเต็ล แบงคอก</w:t>
            </w:r>
          </w:p>
        </w:tc>
        <w:tc>
          <w:tcPr>
            <w:tcW w:w="262" w:type="dxa"/>
            <w:vAlign w:val="bottom"/>
          </w:tcPr>
          <w:p w14:paraId="703F13C4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14:paraId="3EE64402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22CBD9AB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เอฟ วาย ไอ</w:t>
            </w:r>
          </w:p>
          <w:p w14:paraId="016A3FE7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เซ็นเตอร์</w:t>
            </w:r>
          </w:p>
        </w:tc>
        <w:tc>
          <w:tcPr>
            <w:tcW w:w="262" w:type="dxa"/>
            <w:vAlign w:val="bottom"/>
          </w:tcPr>
          <w:p w14:paraId="64223F08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14:paraId="10D90601" w14:textId="77777777" w:rsidR="00772706" w:rsidRPr="00EF646B" w:rsidRDefault="000148E1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="00515772">
              <w:rPr>
                <w:rFonts w:ascii="Angsana New" w:hAnsi="Angsana New" w:hint="cs"/>
                <w:sz w:val="30"/>
                <w:szCs w:val="30"/>
                <w:cs/>
              </w:rPr>
              <w:t>โกลเด้น</w:t>
            </w:r>
            <w:r w:rsidR="0051577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15772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="001933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15772">
              <w:rPr>
                <w:rFonts w:ascii="Angsana New" w:hAnsi="Angsana New" w:hint="cs"/>
                <w:sz w:val="30"/>
                <w:szCs w:val="30"/>
                <w:cs/>
              </w:rPr>
              <w:t>บิวดิ้ง</w:t>
            </w:r>
          </w:p>
        </w:tc>
        <w:tc>
          <w:tcPr>
            <w:tcW w:w="262" w:type="dxa"/>
            <w:vAlign w:val="bottom"/>
          </w:tcPr>
          <w:p w14:paraId="70C8091C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45127294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277E5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72706" w:rsidRPr="00EF646B" w14:paraId="2BFBEA05" w14:textId="77777777" w:rsidTr="00772706">
        <w:trPr>
          <w:trHeight w:val="407"/>
        </w:trPr>
        <w:tc>
          <w:tcPr>
            <w:tcW w:w="3402" w:type="dxa"/>
          </w:tcPr>
          <w:p w14:paraId="1C1EED8B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0" w:type="dxa"/>
            <w:gridSpan w:val="7"/>
          </w:tcPr>
          <w:p w14:paraId="698B9C66" w14:textId="77777777" w:rsidR="00772706" w:rsidRPr="00EF646B" w:rsidRDefault="00772706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2016" w:rsidRPr="00EF646B" w14:paraId="6AB18705" w14:textId="77777777" w:rsidTr="00772706">
        <w:tc>
          <w:tcPr>
            <w:tcW w:w="3402" w:type="dxa"/>
          </w:tcPr>
          <w:p w14:paraId="7A4D8A0B" w14:textId="77777777" w:rsidR="004D2016" w:rsidRPr="00EF646B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14:paraId="0BB5CC19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62" w:type="dxa"/>
          </w:tcPr>
          <w:p w14:paraId="5863978C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7FB9C619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23.00</w:t>
            </w:r>
          </w:p>
        </w:tc>
        <w:tc>
          <w:tcPr>
            <w:tcW w:w="262" w:type="dxa"/>
          </w:tcPr>
          <w:p w14:paraId="14F1B109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72154CE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262" w:type="dxa"/>
          </w:tcPr>
          <w:p w14:paraId="74BF0E97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609FBA0E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77.50</w:t>
            </w:r>
          </w:p>
        </w:tc>
      </w:tr>
      <w:tr w:rsidR="004D2016" w:rsidRPr="00EF646B" w14:paraId="34F8BB9A" w14:textId="77777777" w:rsidTr="00772706">
        <w:tc>
          <w:tcPr>
            <w:tcW w:w="3402" w:type="dxa"/>
          </w:tcPr>
          <w:p w14:paraId="3795C626" w14:textId="77777777" w:rsidR="004D2016" w:rsidRPr="00EF646B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14:paraId="07DF78E6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62" w:type="dxa"/>
          </w:tcPr>
          <w:p w14:paraId="232DC1E9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2D74BD85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97.70</w:t>
            </w:r>
          </w:p>
        </w:tc>
        <w:tc>
          <w:tcPr>
            <w:tcW w:w="262" w:type="dxa"/>
          </w:tcPr>
          <w:p w14:paraId="729761CB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48F97B7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9.21</w:t>
            </w:r>
          </w:p>
        </w:tc>
        <w:tc>
          <w:tcPr>
            <w:tcW w:w="262" w:type="dxa"/>
          </w:tcPr>
          <w:p w14:paraId="03BC21C6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636857AF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306.91</w:t>
            </w:r>
          </w:p>
        </w:tc>
      </w:tr>
      <w:tr w:rsidR="004D2016" w:rsidRPr="00EF646B" w14:paraId="48DDA283" w14:textId="77777777" w:rsidTr="00772706">
        <w:tc>
          <w:tcPr>
            <w:tcW w:w="3402" w:type="dxa"/>
          </w:tcPr>
          <w:p w14:paraId="4541D36B" w14:textId="77777777" w:rsidR="004D2016" w:rsidRPr="00EF646B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EF64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9588CDC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800.00</w:t>
            </w:r>
          </w:p>
        </w:tc>
        <w:tc>
          <w:tcPr>
            <w:tcW w:w="262" w:type="dxa"/>
          </w:tcPr>
          <w:p w14:paraId="2520975C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E5B6A2D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824.28</w:t>
            </w:r>
          </w:p>
        </w:tc>
        <w:tc>
          <w:tcPr>
            <w:tcW w:w="262" w:type="dxa"/>
          </w:tcPr>
          <w:p w14:paraId="440544AC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19284BEF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9F5D44F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6DEB54A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1,624.28</w:t>
            </w:r>
          </w:p>
        </w:tc>
      </w:tr>
      <w:tr w:rsidR="004D2016" w:rsidRPr="00EF646B" w14:paraId="5BC8BA49" w14:textId="77777777" w:rsidTr="00772706">
        <w:tc>
          <w:tcPr>
            <w:tcW w:w="3402" w:type="dxa"/>
          </w:tcPr>
          <w:p w14:paraId="79B05221" w14:textId="77777777" w:rsidR="004D2016" w:rsidRPr="00EF646B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7C4BB452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1,050.00</w:t>
            </w:r>
          </w:p>
        </w:tc>
        <w:tc>
          <w:tcPr>
            <w:tcW w:w="262" w:type="dxa"/>
          </w:tcPr>
          <w:p w14:paraId="7F51A333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79EECDA4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944.98</w:t>
            </w:r>
          </w:p>
        </w:tc>
        <w:tc>
          <w:tcPr>
            <w:tcW w:w="262" w:type="dxa"/>
          </w:tcPr>
          <w:p w14:paraId="5953FEFE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066A3E34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13.71</w:t>
            </w:r>
          </w:p>
        </w:tc>
        <w:tc>
          <w:tcPr>
            <w:tcW w:w="262" w:type="dxa"/>
          </w:tcPr>
          <w:p w14:paraId="34E101E5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7128017" w14:textId="77777777" w:rsidR="004D2016" w:rsidRPr="0077270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2,008.69</w:t>
            </w:r>
          </w:p>
        </w:tc>
      </w:tr>
    </w:tbl>
    <w:p w14:paraId="3E9F6ABF" w14:textId="77777777" w:rsidR="002D58B8" w:rsidRPr="00EF646B" w:rsidRDefault="002D5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4CEEE44" w14:textId="77777777" w:rsidR="004F1B1B" w:rsidRDefault="004F1B1B" w:rsidP="004F1B1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สัญญาเช่าอุปกรณ์สำนักงาน</w:t>
      </w:r>
    </w:p>
    <w:p w14:paraId="1197681E" w14:textId="77777777" w:rsidR="004F1B1B" w:rsidRPr="00772706" w:rsidRDefault="004F1B1B" w:rsidP="004F1B1B">
      <w:pPr>
        <w:tabs>
          <w:tab w:val="clear" w:pos="227"/>
          <w:tab w:val="clear" w:pos="454"/>
          <w:tab w:val="clear" w:pos="680"/>
          <w:tab w:val="left" w:pos="990"/>
        </w:tabs>
        <w:ind w:left="450"/>
        <w:jc w:val="thaiDistribute"/>
        <w:rPr>
          <w:rFonts w:ascii="Angsana New" w:hAnsi="Angsana New"/>
        </w:rPr>
      </w:pPr>
    </w:p>
    <w:p w14:paraId="78821053" w14:textId="77777777" w:rsidR="004F1B1B" w:rsidRDefault="004F1B1B" w:rsidP="004F1B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</w:t>
      </w:r>
      <w:r w:rsidR="00B43C5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โดยสัญญามีระยะเวลาตั้งแต่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ปี ถึง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</w:t>
      </w:r>
      <w:r w:rsidRPr="00D05989">
        <w:rPr>
          <w:rFonts w:ascii="Angsana New" w:hAnsi="Angsana New"/>
          <w:sz w:val="30"/>
          <w:szCs w:val="30"/>
          <w:cs/>
        </w:rPr>
        <w:t>ตามเงื่อนไขที่กำหนดในสัญญาแต่ละปีซึ่งจะสิ้นสุดในเดือนต่างๆจนถึงเดือน</w:t>
      </w:r>
      <w:r w:rsidR="00621DEB" w:rsidRPr="00D05989">
        <w:rPr>
          <w:rFonts w:ascii="Angsana New" w:hAnsi="Angsana New" w:hint="cs"/>
          <w:sz w:val="30"/>
          <w:szCs w:val="30"/>
          <w:cs/>
        </w:rPr>
        <w:t>ธันวาค</w:t>
      </w:r>
      <w:r w:rsidR="002B4CB0" w:rsidRPr="00D05989">
        <w:rPr>
          <w:rFonts w:ascii="Angsana New" w:hAnsi="Angsana New" w:hint="cs"/>
          <w:sz w:val="30"/>
          <w:szCs w:val="30"/>
          <w:cs/>
        </w:rPr>
        <w:t xml:space="preserve">ม </w:t>
      </w:r>
      <w:r w:rsidR="002B4CB0" w:rsidRPr="00D05989">
        <w:rPr>
          <w:rFonts w:ascii="Angsana New" w:hAnsi="Angsana New"/>
          <w:sz w:val="30"/>
          <w:szCs w:val="30"/>
        </w:rPr>
        <w:t>2565</w:t>
      </w:r>
    </w:p>
    <w:p w14:paraId="30B940A8" w14:textId="77777777" w:rsidR="000A1B92" w:rsidRPr="00772706" w:rsidRDefault="000A1B92" w:rsidP="004F1B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Cs w:val="18"/>
        </w:rPr>
      </w:pPr>
    </w:p>
    <w:p w14:paraId="4DF2344A" w14:textId="77777777" w:rsidR="00332EEB" w:rsidRPr="00466284" w:rsidRDefault="00332EEB" w:rsidP="008853C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466284">
        <w:rPr>
          <w:rFonts w:ascii="Angsana New" w:hAnsi="Angsana New" w:hint="cs"/>
          <w:sz w:val="30"/>
          <w:szCs w:val="30"/>
          <w:cs/>
        </w:rPr>
        <w:t>สัญญาบริหารโครงการ</w:t>
      </w:r>
    </w:p>
    <w:p w14:paraId="5FCCCAC1" w14:textId="77777777" w:rsidR="00A30BC5" w:rsidRPr="00466284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E8B4014" w14:textId="77777777" w:rsidR="00A30BC5" w:rsidRPr="00EF646B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66284">
        <w:rPr>
          <w:rFonts w:ascii="Angsana New" w:hAnsi="Angsana New" w:hint="cs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466284">
        <w:rPr>
          <w:rFonts w:ascii="Angsana New" w:hAnsi="Angsana New"/>
          <w:sz w:val="30"/>
          <w:szCs w:val="30"/>
        </w:rPr>
        <w:t xml:space="preserve">3 </w:t>
      </w:r>
      <w:r w:rsidRPr="00466284">
        <w:rPr>
          <w:rFonts w:ascii="Angsana New" w:hAnsi="Angsana New" w:hint="cs"/>
          <w:sz w:val="30"/>
          <w:szCs w:val="30"/>
          <w:cs/>
        </w:rPr>
        <w:t>ปี สิ้นสุดวันที่</w:t>
      </w:r>
      <w:r w:rsidRPr="00466284">
        <w:rPr>
          <w:rFonts w:ascii="Angsana New" w:hAnsi="Angsana New"/>
          <w:sz w:val="30"/>
          <w:szCs w:val="30"/>
        </w:rPr>
        <w:t xml:space="preserve"> 31 </w:t>
      </w:r>
      <w:r w:rsidRPr="00466284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466284">
        <w:rPr>
          <w:rFonts w:ascii="Angsana New" w:hAnsi="Angsana New"/>
          <w:sz w:val="30"/>
          <w:szCs w:val="30"/>
        </w:rPr>
        <w:t>256</w:t>
      </w:r>
      <w:r w:rsidR="004D2016">
        <w:rPr>
          <w:rFonts w:ascii="Angsana New" w:hAnsi="Angsana New"/>
          <w:sz w:val="30"/>
          <w:szCs w:val="30"/>
        </w:rPr>
        <w:t>4</w:t>
      </w:r>
      <w:r w:rsidRPr="00466284">
        <w:rPr>
          <w:rFonts w:ascii="Angsana New" w:hAnsi="Angsana New"/>
          <w:sz w:val="30"/>
          <w:szCs w:val="30"/>
        </w:rPr>
        <w:t xml:space="preserve"> </w:t>
      </w:r>
      <w:r w:rsidRPr="00466284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บริษัทดังกล่าวจะให้บริการด้านบริหารโครงการอาคารพาณิชย์</w:t>
      </w:r>
      <w:r w:rsidRPr="00466284">
        <w:rPr>
          <w:rFonts w:ascii="Angsana New" w:hAnsi="Angsana New"/>
          <w:sz w:val="30"/>
          <w:szCs w:val="30"/>
          <w:cs/>
        </w:rPr>
        <w:t xml:space="preserve"> </w:t>
      </w:r>
      <w:r w:rsidRPr="00466284">
        <w:rPr>
          <w:rFonts w:ascii="Angsana New" w:hAnsi="Angsana New" w:hint="cs"/>
          <w:sz w:val="30"/>
          <w:szCs w:val="30"/>
          <w:cs/>
        </w:rPr>
        <w:t>และบริษัทจะ</w:t>
      </w:r>
      <w:r w:rsidRPr="00466284">
        <w:rPr>
          <w:rFonts w:ascii="Angsana New" w:hAnsi="Angsana New"/>
          <w:sz w:val="30"/>
          <w:szCs w:val="30"/>
          <w:cs/>
        </w:rPr>
        <w:t>ต้องจ่ายค่า</w:t>
      </w:r>
      <w:r w:rsidRPr="00466284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14:paraId="4F2623AB" w14:textId="77777777" w:rsidR="00A30BC5" w:rsidRPr="00EF646B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5334040" w14:textId="77777777" w:rsidR="00A30BC5" w:rsidRPr="00EF646B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EF646B">
        <w:rPr>
          <w:rFonts w:ascii="Angsana New" w:hAnsi="Angsana New"/>
          <w:sz w:val="30"/>
          <w:szCs w:val="30"/>
        </w:rPr>
        <w:t xml:space="preserve">3 </w:t>
      </w:r>
      <w:r w:rsidRPr="00EF646B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C1284B" w:rsidRPr="00EF646B">
        <w:rPr>
          <w:rFonts w:ascii="Angsana New" w:hAnsi="Angsana New"/>
          <w:sz w:val="30"/>
          <w:szCs w:val="30"/>
        </w:rPr>
        <w:t xml:space="preserve">31 </w:t>
      </w:r>
      <w:r w:rsidR="00C1284B" w:rsidRPr="00EF646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1284B" w:rsidRPr="00EF646B">
        <w:rPr>
          <w:rFonts w:ascii="Angsana New" w:hAnsi="Angsana New"/>
          <w:sz w:val="30"/>
          <w:szCs w:val="30"/>
        </w:rPr>
        <w:t>256</w:t>
      </w:r>
      <w:r w:rsidR="004D2016">
        <w:rPr>
          <w:rFonts w:ascii="Angsana New" w:hAnsi="Angsana New"/>
          <w:sz w:val="30"/>
          <w:szCs w:val="30"/>
        </w:rPr>
        <w:t>5</w:t>
      </w:r>
      <w:r w:rsidR="00304260" w:rsidRPr="00EF646B">
        <w:rPr>
          <w:rFonts w:ascii="Angsana New" w:hAnsi="Angsana New"/>
          <w:sz w:val="30"/>
          <w:szCs w:val="30"/>
        </w:rPr>
        <w:t xml:space="preserve"> </w:t>
      </w:r>
      <w:r w:rsidR="00304260" w:rsidRPr="00EF64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284B" w:rsidRPr="00EF646B">
        <w:rPr>
          <w:rFonts w:ascii="Angsana New" w:hAnsi="Angsana New"/>
          <w:sz w:val="30"/>
          <w:szCs w:val="30"/>
        </w:rPr>
        <w:t xml:space="preserve">28 </w:t>
      </w:r>
      <w:r w:rsidR="00C1284B" w:rsidRPr="00EF646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1284B" w:rsidRPr="00EF646B">
        <w:rPr>
          <w:rFonts w:ascii="Angsana New" w:hAnsi="Angsana New"/>
          <w:sz w:val="30"/>
          <w:szCs w:val="30"/>
        </w:rPr>
        <w:t>2563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และสามารถต่ออายุสัญญาได้อีกเป็น</w:t>
      </w:r>
      <w:r w:rsidR="00A473D4" w:rsidRPr="00EF646B">
        <w:rPr>
          <w:rFonts w:ascii="Angsana New" w:hAnsi="Angsana New" w:hint="cs"/>
          <w:sz w:val="30"/>
          <w:szCs w:val="30"/>
          <w:cs/>
        </w:rPr>
        <w:t>เ</w:t>
      </w:r>
      <w:r w:rsidRPr="00EF646B">
        <w:rPr>
          <w:rFonts w:ascii="Angsana New" w:hAnsi="Angsana New" w:hint="cs"/>
          <w:sz w:val="30"/>
          <w:szCs w:val="30"/>
          <w:cs/>
        </w:rPr>
        <w:t xml:space="preserve">วลา </w:t>
      </w:r>
      <w:r w:rsidRPr="00EF646B">
        <w:rPr>
          <w:rFonts w:ascii="Angsana New" w:hAnsi="Angsana New"/>
          <w:sz w:val="30"/>
          <w:szCs w:val="30"/>
        </w:rPr>
        <w:t xml:space="preserve">3 </w:t>
      </w:r>
      <w:r w:rsidRPr="00EF646B">
        <w:rPr>
          <w:rFonts w:ascii="Angsana New" w:hAnsi="Angsana New" w:hint="cs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>และบริษัทย่อยจะ</w:t>
      </w:r>
      <w:r w:rsidRPr="00EF646B">
        <w:rPr>
          <w:rFonts w:ascii="Angsana New" w:hAnsi="Angsana New"/>
          <w:sz w:val="30"/>
          <w:szCs w:val="30"/>
          <w:cs/>
        </w:rPr>
        <w:t>ต้องจ่ายค่า</w:t>
      </w:r>
      <w:r w:rsidRPr="00EF646B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14:paraId="1A3484A9" w14:textId="77777777" w:rsidR="00357FC9" w:rsidRPr="00EF646B" w:rsidRDefault="00357FC9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BD1FDB7" w14:textId="77777777" w:rsidR="004D2016" w:rsidRPr="002274E2" w:rsidRDefault="004D2016" w:rsidP="004D2016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22"/>
          <w:szCs w:val="22"/>
        </w:rPr>
      </w:pPr>
    </w:p>
    <w:p w14:paraId="049F26D8" w14:textId="10CAE9F9" w:rsidR="00A75481" w:rsidRPr="00A75481" w:rsidRDefault="00A75481" w:rsidP="00A7548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7548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5481">
        <w:rPr>
          <w:rFonts w:ascii="Angsana New" w:hAnsi="Angsana New"/>
          <w:sz w:val="30"/>
          <w:szCs w:val="30"/>
        </w:rPr>
        <w:t xml:space="preserve">8 </w:t>
      </w:r>
      <w:r w:rsidRPr="00A7548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A75481">
        <w:rPr>
          <w:rFonts w:ascii="Angsana New" w:hAnsi="Angsana New"/>
          <w:sz w:val="30"/>
          <w:szCs w:val="30"/>
        </w:rPr>
        <w:t>2562</w:t>
      </w:r>
      <w:r w:rsidRPr="00A75481">
        <w:rPr>
          <w:rFonts w:ascii="Angsana New" w:hAnsi="Angsana New" w:hint="cs"/>
          <w:sz w:val="30"/>
          <w:szCs w:val="30"/>
          <w:cs/>
        </w:rPr>
        <w:t xml:space="preserve"> บริษัทได้ออกและเสนอขายหุ้นกู้ อายุ </w:t>
      </w:r>
      <w:r w:rsidRPr="00A75481">
        <w:rPr>
          <w:rFonts w:ascii="Angsana New" w:hAnsi="Angsana New"/>
          <w:sz w:val="30"/>
          <w:szCs w:val="30"/>
        </w:rPr>
        <w:t xml:space="preserve">3 </w:t>
      </w:r>
      <w:r w:rsidRPr="00A75481">
        <w:rPr>
          <w:rFonts w:ascii="Angsana New" w:hAnsi="Angsana New" w:hint="cs"/>
          <w:sz w:val="30"/>
          <w:szCs w:val="30"/>
          <w:cs/>
        </w:rPr>
        <w:t xml:space="preserve">ปี ในวงเงิน </w:t>
      </w:r>
      <w:r w:rsidRPr="00A75481">
        <w:rPr>
          <w:rFonts w:ascii="Angsana New" w:hAnsi="Angsana New"/>
          <w:sz w:val="30"/>
          <w:szCs w:val="30"/>
        </w:rPr>
        <w:t xml:space="preserve">3,000 </w:t>
      </w:r>
      <w:r w:rsidRPr="00A75481">
        <w:rPr>
          <w:rFonts w:ascii="Angsana New" w:hAnsi="Angsana New" w:hint="cs"/>
          <w:sz w:val="30"/>
          <w:szCs w:val="30"/>
          <w:cs/>
        </w:rPr>
        <w:t>ล้านบาท 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A7548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A75481">
        <w:rPr>
          <w:rFonts w:ascii="Angsana New" w:hAnsi="Angsana New"/>
          <w:sz w:val="30"/>
          <w:szCs w:val="30"/>
        </w:rPr>
        <w:t xml:space="preserve">2.47 </w:t>
      </w:r>
      <w:r w:rsidRPr="00A75481">
        <w:rPr>
          <w:rFonts w:ascii="Angsana New" w:hAnsi="Angsana New" w:hint="cs"/>
          <w:sz w:val="30"/>
          <w:szCs w:val="30"/>
          <w:cs/>
        </w:rPr>
        <w:t xml:space="preserve">ต่อปี เป็นการออกและเสนอขายจากวงเงินเดิม </w:t>
      </w:r>
      <w:r w:rsidRPr="00A75481">
        <w:rPr>
          <w:rFonts w:ascii="Angsana New" w:hAnsi="Angsana New"/>
          <w:sz w:val="30"/>
          <w:szCs w:val="30"/>
        </w:rPr>
        <w:t xml:space="preserve">13,000 </w:t>
      </w:r>
      <w:r w:rsidRPr="00A75481">
        <w:rPr>
          <w:rFonts w:ascii="Angsana New" w:hAnsi="Angsana New" w:hint="cs"/>
          <w:sz w:val="30"/>
          <w:szCs w:val="30"/>
          <w:cs/>
        </w:rPr>
        <w:t>ล้านบาทที่เคยได้รับอนุมัติแล้ว</w:t>
      </w:r>
    </w:p>
    <w:p w14:paraId="68A1CDCF" w14:textId="77777777" w:rsidR="00A75481" w:rsidRPr="00A75481" w:rsidRDefault="00A75481" w:rsidP="00A7548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20"/>
          <w:szCs w:val="20"/>
        </w:rPr>
      </w:pPr>
    </w:p>
    <w:p w14:paraId="547D8BB4" w14:textId="746E2CD0" w:rsidR="0000668D" w:rsidRPr="0000668D" w:rsidRDefault="0000668D" w:rsidP="0000668D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0668D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>
        <w:rPr>
          <w:rFonts w:ascii="Angsana New" w:hAnsi="Angsana New"/>
          <w:sz w:val="30"/>
          <w:szCs w:val="30"/>
        </w:rPr>
        <w:t xml:space="preserve"> 13 </w:t>
      </w:r>
      <w:r w:rsidRPr="0000668D">
        <w:rPr>
          <w:rFonts w:ascii="Angsana New" w:hAnsi="Angsana New" w:hint="cs"/>
          <w:sz w:val="30"/>
          <w:szCs w:val="30"/>
          <w:cs/>
        </w:rPr>
        <w:t>พฤศจิกายน 256</w:t>
      </w:r>
      <w:r w:rsidRPr="0000668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00668D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เพื่อนำเสนอต่อที่ประชุมสามัญผู้ถือหุ้นพิจารณาอนุมัติให้จ่ายเงินปันผลในอัตราหุ้นละ</w:t>
      </w:r>
      <w:r>
        <w:rPr>
          <w:rFonts w:ascii="Angsana New" w:hAnsi="Angsana New"/>
          <w:sz w:val="30"/>
          <w:szCs w:val="30"/>
        </w:rPr>
        <w:t xml:space="preserve"> </w:t>
      </w:r>
      <w:r w:rsidRPr="0000668D">
        <w:rPr>
          <w:rFonts w:ascii="Angsana New" w:hAnsi="Angsana New"/>
          <w:sz w:val="30"/>
          <w:szCs w:val="30"/>
        </w:rPr>
        <w:t>0.48</w:t>
      </w:r>
      <w:r>
        <w:rPr>
          <w:rFonts w:ascii="Angsana New" w:hAnsi="Angsana New"/>
          <w:sz w:val="30"/>
          <w:szCs w:val="30"/>
        </w:rPr>
        <w:t xml:space="preserve"> </w:t>
      </w:r>
      <w:r w:rsidRPr="0000668D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0668D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00668D">
        <w:rPr>
          <w:rFonts w:ascii="Angsana New" w:hAnsi="Angsana New"/>
          <w:sz w:val="30"/>
          <w:szCs w:val="30"/>
        </w:rPr>
        <w:t>2,323.72</w:t>
      </w:r>
      <w:r>
        <w:rPr>
          <w:rFonts w:ascii="Angsana New" w:hAnsi="Angsana New"/>
          <w:sz w:val="30"/>
          <w:szCs w:val="30"/>
        </w:rPr>
        <w:t xml:space="preserve"> </w:t>
      </w:r>
      <w:r w:rsidRPr="0000668D">
        <w:rPr>
          <w:rFonts w:ascii="Angsana New" w:hAnsi="Angsana New" w:hint="cs"/>
          <w:sz w:val="30"/>
          <w:szCs w:val="30"/>
          <w:cs/>
        </w:rPr>
        <w:t>ล้านหุ้น 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Pr="0000668D">
        <w:rPr>
          <w:rFonts w:ascii="Angsana New" w:hAnsi="Angsana New"/>
          <w:sz w:val="30"/>
          <w:szCs w:val="30"/>
        </w:rPr>
        <w:t>1,115.39</w:t>
      </w:r>
      <w:r>
        <w:rPr>
          <w:rFonts w:ascii="Angsana New" w:hAnsi="Angsana New"/>
          <w:sz w:val="30"/>
          <w:szCs w:val="30"/>
        </w:rPr>
        <w:t xml:space="preserve"> </w:t>
      </w:r>
      <w:r w:rsidRPr="0000668D">
        <w:rPr>
          <w:rFonts w:ascii="Angsana New" w:hAnsi="Angsana New" w:hint="cs"/>
          <w:sz w:val="30"/>
          <w:szCs w:val="30"/>
          <w:cs/>
        </w:rPr>
        <w:t>ล้านบาท</w:t>
      </w:r>
    </w:p>
    <w:p w14:paraId="17CF0AB6" w14:textId="77777777" w:rsidR="00014EA1" w:rsidRPr="00414E3E" w:rsidRDefault="00014EA1" w:rsidP="00A7548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20"/>
          <w:szCs w:val="20"/>
        </w:rPr>
      </w:pPr>
    </w:p>
    <w:p w14:paraId="3A4E7C44" w14:textId="77777777" w:rsidR="00014EA1" w:rsidRPr="00A75481" w:rsidRDefault="00014EA1" w:rsidP="00014EA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7548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5481">
        <w:rPr>
          <w:rFonts w:ascii="Angsana New" w:hAnsi="Angsana New"/>
          <w:sz w:val="30"/>
          <w:szCs w:val="30"/>
        </w:rPr>
        <w:t xml:space="preserve">20 </w:t>
      </w:r>
      <w:r w:rsidRPr="00A7548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A75481">
        <w:rPr>
          <w:rFonts w:ascii="Angsana New" w:hAnsi="Angsana New"/>
          <w:sz w:val="30"/>
          <w:szCs w:val="30"/>
        </w:rPr>
        <w:t xml:space="preserve">2562 </w:t>
      </w:r>
      <w:r w:rsidRPr="00A75481">
        <w:rPr>
          <w:rFonts w:ascii="Angsana New" w:hAnsi="Angsana New" w:hint="cs"/>
          <w:sz w:val="30"/>
          <w:szCs w:val="30"/>
          <w:cs/>
        </w:rPr>
        <w:t xml:space="preserve">คณะกรรมการบริษัทได้มีมติให้จัดให้มีการประชุมวิสามัญผู้ถือหุ้น ครั้งที่ </w:t>
      </w:r>
      <w:r w:rsidRPr="00A75481">
        <w:rPr>
          <w:rFonts w:ascii="Angsana New" w:hAnsi="Angsana New"/>
          <w:sz w:val="30"/>
          <w:szCs w:val="30"/>
        </w:rPr>
        <w:t xml:space="preserve">1/2562-63 </w:t>
      </w:r>
      <w:r>
        <w:rPr>
          <w:rFonts w:ascii="Angsana New" w:hAnsi="Angsana New"/>
          <w:sz w:val="30"/>
          <w:szCs w:val="30"/>
        </w:rPr>
        <w:br/>
      </w:r>
      <w:r w:rsidRPr="00A75481">
        <w:rPr>
          <w:rFonts w:ascii="Angsana New" w:hAnsi="Angsana New" w:hint="cs"/>
          <w:sz w:val="30"/>
          <w:szCs w:val="30"/>
          <w:cs/>
        </w:rPr>
        <w:t xml:space="preserve">ขึ้นในวันที่ </w:t>
      </w:r>
      <w:r w:rsidRPr="00A75481">
        <w:rPr>
          <w:rFonts w:ascii="Angsana New" w:hAnsi="Angsana New"/>
          <w:sz w:val="30"/>
          <w:szCs w:val="30"/>
        </w:rPr>
        <w:t xml:space="preserve">20 </w:t>
      </w:r>
      <w:r w:rsidRPr="00A7548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A75481">
        <w:rPr>
          <w:rFonts w:ascii="Angsana New" w:hAnsi="Angsana New"/>
          <w:sz w:val="30"/>
          <w:szCs w:val="30"/>
        </w:rPr>
        <w:t>2562</w:t>
      </w:r>
      <w:r w:rsidRPr="00A75481">
        <w:rPr>
          <w:rFonts w:ascii="Angsana New" w:hAnsi="Angsana New" w:hint="cs"/>
          <w:sz w:val="30"/>
          <w:szCs w:val="30"/>
          <w:cs/>
        </w:rPr>
        <w:t xml:space="preserve"> เพื่อพิจารณาอนุมัติการเพิกถอนหุ้นของบริษัทฯ ออกจากการเป็นหลักทรัพย์จดทะเบียนในตลาดหลักทรัพย์แห่งประเทศไทย</w:t>
      </w:r>
    </w:p>
    <w:p w14:paraId="7A61CA81" w14:textId="77777777" w:rsidR="00A75481" w:rsidRPr="008C0107" w:rsidRDefault="00A75481" w:rsidP="00A7548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/>
          <w:sz w:val="20"/>
          <w:szCs w:val="20"/>
        </w:rPr>
      </w:pPr>
    </w:p>
    <w:p w14:paraId="346641BD" w14:textId="77777777" w:rsidR="000B6160" w:rsidRPr="000B6160" w:rsidRDefault="000B6160" w:rsidP="000B616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6160">
        <w:rPr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14:paraId="51F4AFA6" w14:textId="77777777" w:rsidR="000B6160" w:rsidRPr="00096C7C" w:rsidRDefault="000B6160" w:rsidP="000B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1658E19" w14:textId="3B73FBD1" w:rsidR="000B6160" w:rsidRDefault="00A1218B" w:rsidP="000B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8263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</w:t>
      </w:r>
      <w:r w:rsidRPr="00A1218B">
        <w:rPr>
          <w:rFonts w:ascii="Angsana New" w:hAnsi="Angsana New"/>
          <w:sz w:val="30"/>
          <w:szCs w:val="30"/>
          <w:cs/>
        </w:rPr>
        <w:t>และปรับปรุง</w:t>
      </w:r>
      <w:r w:rsidRPr="00E8263B">
        <w:rPr>
          <w:rFonts w:ascii="Angsana New" w:hAnsi="Angsana New"/>
          <w:sz w:val="30"/>
          <w:szCs w:val="30"/>
          <w:cs/>
        </w:rPr>
        <w:t>ใหม่ และคาดว่าจะมีผลกระทบที่มีสาระสำคัญต่อ</w:t>
      </w:r>
      <w:r>
        <w:rPr>
          <w:rFonts w:ascii="Angsana New" w:hAnsi="Angsana New"/>
          <w:sz w:val="30"/>
          <w:szCs w:val="30"/>
          <w:cs/>
        </w:rPr>
        <w:br/>
      </w:r>
      <w:r w:rsidRPr="00A1218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656E73" w:rsidRPr="00656E73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8263B">
        <w:rPr>
          <w:rFonts w:ascii="Angsana New" w:hAnsi="Angsana New"/>
          <w:sz w:val="30"/>
          <w:szCs w:val="30"/>
          <w:cs/>
        </w:rPr>
        <w:t>เมื่อนำมาถือปฏิบัติเป็นครั้งแรก</w:t>
      </w:r>
      <w:r w:rsidRPr="00E8263B">
        <w:rPr>
          <w:rFonts w:ascii="Angsana New" w:hAnsi="Angsana New"/>
          <w:sz w:val="30"/>
          <w:szCs w:val="30"/>
        </w:rPr>
        <w:t xml:space="preserve"> </w:t>
      </w:r>
      <w:r w:rsidRPr="00E8263B">
        <w:rPr>
          <w:rFonts w:ascii="Angsana New" w:hAnsi="Angsana New"/>
          <w:sz w:val="30"/>
          <w:szCs w:val="30"/>
          <w:cs/>
        </w:rPr>
        <w:t>และจะมีผล</w:t>
      </w:r>
      <w:r w:rsidRPr="005241F7">
        <w:rPr>
          <w:rFonts w:ascii="Angsana New" w:hAnsi="Angsana New"/>
          <w:sz w:val="30"/>
          <w:szCs w:val="30"/>
          <w:cs/>
        </w:rPr>
        <w:t xml:space="preserve">บังคับใช้สำหรับรอบระยะเวลาบัญชีที่เริ่มในหรือหลังวันที่ </w:t>
      </w:r>
      <w:r w:rsidRPr="005241F7">
        <w:rPr>
          <w:rFonts w:ascii="Angsana New" w:hAnsi="Angsana New"/>
          <w:sz w:val="30"/>
          <w:szCs w:val="30"/>
        </w:rPr>
        <w:t>1</w:t>
      </w:r>
      <w:r w:rsidRPr="005241F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241F7">
        <w:rPr>
          <w:rFonts w:ascii="Angsana New" w:hAnsi="Angsana New" w:hint="cs"/>
          <w:sz w:val="30"/>
          <w:szCs w:val="30"/>
          <w:cs/>
        </w:rPr>
        <w:t>ในปีดังต่อไปนี้</w:t>
      </w:r>
    </w:p>
    <w:p w14:paraId="6F64C076" w14:textId="77777777" w:rsidR="00661923" w:rsidRPr="00A75481" w:rsidRDefault="00661923" w:rsidP="000B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E829EB" w:rsidRPr="00EF3608" w14:paraId="60FBC075" w14:textId="77777777" w:rsidTr="00695B28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14:paraId="50091525" w14:textId="77777777" w:rsidR="00E829EB" w:rsidRPr="00EF3608" w:rsidRDefault="00E829EB" w:rsidP="00695B28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077D11E6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shd w:val="clear" w:color="auto" w:fill="auto"/>
          </w:tcPr>
          <w:p w14:paraId="7B244C39" w14:textId="4EB6FAE3" w:rsidR="00414E3E" w:rsidRDefault="00414E3E" w:rsidP="00695B28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ปีที่มีผล</w:t>
            </w:r>
          </w:p>
          <w:p w14:paraId="642455C8" w14:textId="0A608CFB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บังคับใช้</w:t>
            </w:r>
          </w:p>
        </w:tc>
      </w:tr>
      <w:tr w:rsidR="00E829EB" w:rsidRPr="00EF3608" w14:paraId="251B7D38" w14:textId="77777777" w:rsidTr="00695B28">
        <w:tc>
          <w:tcPr>
            <w:tcW w:w="4158" w:type="dxa"/>
            <w:shd w:val="clear" w:color="auto" w:fill="auto"/>
          </w:tcPr>
          <w:p w14:paraId="35132A70" w14:textId="77777777" w:rsidR="00E829EB" w:rsidRPr="00EF3608" w:rsidRDefault="00E829EB" w:rsidP="00695B28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14:paraId="3B4FCDAD" w14:textId="77777777" w:rsidR="00E829EB" w:rsidRPr="00EF3608" w:rsidRDefault="00E829EB" w:rsidP="00695B2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F922828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829EB" w:rsidRPr="00EF3608" w14:paraId="0AB81A53" w14:textId="77777777" w:rsidTr="00695B28">
        <w:tc>
          <w:tcPr>
            <w:tcW w:w="4158" w:type="dxa"/>
            <w:shd w:val="clear" w:color="auto" w:fill="auto"/>
          </w:tcPr>
          <w:p w14:paraId="2A9F9C65" w14:textId="77777777" w:rsidR="00E829EB" w:rsidRPr="00EF3608" w:rsidRDefault="00E829EB" w:rsidP="00695B28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14:paraId="483F9A5E" w14:textId="77777777" w:rsidR="00E829EB" w:rsidRPr="00EF3608" w:rsidRDefault="00E829EB" w:rsidP="00695B2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B11F385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829EB" w:rsidRPr="00EF3608" w14:paraId="034F2057" w14:textId="77777777" w:rsidTr="00695B28">
        <w:tc>
          <w:tcPr>
            <w:tcW w:w="4158" w:type="dxa"/>
            <w:shd w:val="clear" w:color="auto" w:fill="auto"/>
          </w:tcPr>
          <w:p w14:paraId="53D68FEF" w14:textId="77777777" w:rsidR="00E829EB" w:rsidRPr="00EF3608" w:rsidRDefault="00E829EB" w:rsidP="00695B28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32" w:type="dxa"/>
            <w:shd w:val="clear" w:color="auto" w:fill="auto"/>
          </w:tcPr>
          <w:p w14:paraId="695C9CFD" w14:textId="77777777" w:rsidR="00E829EB" w:rsidRPr="00EF3608" w:rsidRDefault="00E829EB" w:rsidP="00695B2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170" w:type="dxa"/>
            <w:shd w:val="clear" w:color="auto" w:fill="auto"/>
          </w:tcPr>
          <w:p w14:paraId="20FF7599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829EB" w:rsidRPr="00EF3608" w14:paraId="470244C1" w14:textId="77777777" w:rsidTr="00695B28">
        <w:tc>
          <w:tcPr>
            <w:tcW w:w="4158" w:type="dxa"/>
            <w:shd w:val="clear" w:color="auto" w:fill="auto"/>
          </w:tcPr>
          <w:p w14:paraId="0D984E19" w14:textId="77777777" w:rsidR="00E829EB" w:rsidRPr="00EF3608" w:rsidRDefault="00E829EB" w:rsidP="00695B28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26F8DA2C" w14:textId="77777777" w:rsidR="00E829EB" w:rsidRPr="00EF3608" w:rsidRDefault="00E829EB" w:rsidP="00695B2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33D6803C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829EB" w:rsidRPr="00EF3608" w14:paraId="120C6ECA" w14:textId="77777777" w:rsidTr="00695B28">
        <w:tc>
          <w:tcPr>
            <w:tcW w:w="4158" w:type="dxa"/>
            <w:shd w:val="clear" w:color="auto" w:fill="auto"/>
          </w:tcPr>
          <w:p w14:paraId="3D147A7A" w14:textId="77777777" w:rsidR="00E829EB" w:rsidRPr="00EF3608" w:rsidRDefault="00E829EB" w:rsidP="00695B28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14:paraId="55AB7668" w14:textId="77777777" w:rsidR="00E829EB" w:rsidRPr="00EF3608" w:rsidRDefault="00E829EB" w:rsidP="00695B2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DEA56B0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829EB" w:rsidRPr="00EF3608" w14:paraId="49AE4BE3" w14:textId="77777777" w:rsidTr="00695B28">
        <w:tc>
          <w:tcPr>
            <w:tcW w:w="4158" w:type="dxa"/>
            <w:shd w:val="clear" w:color="auto" w:fill="auto"/>
          </w:tcPr>
          <w:p w14:paraId="0202EE7D" w14:textId="77777777" w:rsidR="00E829EB" w:rsidRPr="00EF3608" w:rsidRDefault="00E829EB" w:rsidP="00695B28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14:paraId="4583E03E" w14:textId="77777777" w:rsidR="00E829EB" w:rsidRPr="00EF3608" w:rsidRDefault="00E829EB" w:rsidP="00695B28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shd w:val="clear" w:color="auto" w:fill="auto"/>
          </w:tcPr>
          <w:p w14:paraId="6F3E7228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829EB" w:rsidRPr="00EF3608" w14:paraId="3FFEEAAE" w14:textId="77777777" w:rsidTr="00695B28">
        <w:tc>
          <w:tcPr>
            <w:tcW w:w="4158" w:type="dxa"/>
            <w:shd w:val="clear" w:color="auto" w:fill="auto"/>
          </w:tcPr>
          <w:p w14:paraId="3EA217E9" w14:textId="77777777" w:rsidR="00E829EB" w:rsidRPr="00EF3608" w:rsidRDefault="00E829EB" w:rsidP="00695B28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14:paraId="6B7C1451" w14:textId="77777777" w:rsidR="00E829EB" w:rsidRPr="00EF3608" w:rsidRDefault="00E829EB" w:rsidP="00695B2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  <w:shd w:val="clear" w:color="auto" w:fill="auto"/>
          </w:tcPr>
          <w:p w14:paraId="12245CFE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14:paraId="18102F9A" w14:textId="77777777" w:rsidR="00E829EB" w:rsidRPr="00EF3608" w:rsidRDefault="00E829EB" w:rsidP="00695B2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317DF6D8" w14:textId="582F4E82" w:rsidR="00E829EB" w:rsidRPr="00317C7A" w:rsidRDefault="00E829EB" w:rsidP="000B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14:paraId="487389F2" w14:textId="5FADDF46" w:rsidR="000B6160" w:rsidRDefault="000B6160" w:rsidP="0027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6C7C">
        <w:rPr>
          <w:rFonts w:ascii="Angsana New" w:hAnsi="Angsana New"/>
          <w:i/>
          <w:iCs/>
          <w:sz w:val="30"/>
          <w:szCs w:val="30"/>
        </w:rPr>
        <w:t xml:space="preserve">* </w:t>
      </w:r>
      <w:r w:rsidRPr="00096C7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C05AF5F" w14:textId="350D2B76" w:rsidR="00414E3E" w:rsidRDefault="00414E3E" w:rsidP="00A1218B">
      <w:pPr>
        <w:pStyle w:val="ListParagraph"/>
        <w:tabs>
          <w:tab w:val="clear" w:pos="227"/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0D91FA8" w14:textId="14A04DC5" w:rsidR="00414E3E" w:rsidRDefault="00414E3E" w:rsidP="00A1218B">
      <w:pPr>
        <w:pStyle w:val="ListParagraph"/>
        <w:tabs>
          <w:tab w:val="clear" w:pos="227"/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4D43AF5" w14:textId="77777777" w:rsidR="00414E3E" w:rsidRDefault="00414E3E" w:rsidP="00A1218B">
      <w:pPr>
        <w:pStyle w:val="ListParagraph"/>
        <w:tabs>
          <w:tab w:val="clear" w:pos="227"/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B968B27" w14:textId="453A351D" w:rsidR="00A1218B" w:rsidRPr="00E8263B" w:rsidRDefault="00A1218B" w:rsidP="00414E3E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907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hanging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8263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59654A08" w14:textId="77777777" w:rsidR="00A1218B" w:rsidRPr="00575F7E" w:rsidRDefault="00A1218B" w:rsidP="00A12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DD60048" w14:textId="04FB902F" w:rsidR="00A1218B" w:rsidRDefault="00A1218B" w:rsidP="00A12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263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2" w:name="_Hlk15580843"/>
      <w:bookmarkStart w:id="13" w:name="_Hlk15582546"/>
      <w:r w:rsidRPr="00E8263B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12"/>
      <w:r w:rsidRPr="00E8263B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3"/>
    </w:p>
    <w:p w14:paraId="41D71ECF" w14:textId="77777777" w:rsidR="00D84618" w:rsidRPr="00575F7E" w:rsidRDefault="00D84618" w:rsidP="00A12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42092A" w14:textId="77777777" w:rsidR="000E67B1" w:rsidRPr="009A0C1F" w:rsidRDefault="000E67B1" w:rsidP="00414E3E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907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hanging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F360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</w:t>
      </w:r>
      <w:r w:rsidRPr="009A0C1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านการรายงานทางการเงิน ฉบับที่ </w:t>
      </w:r>
      <w:r w:rsidRPr="009A0C1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9A0C1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1D667869" w14:textId="77777777" w:rsidR="000E67B1" w:rsidRPr="00575F7E" w:rsidRDefault="000E67B1" w:rsidP="000E67B1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16"/>
          <w:szCs w:val="16"/>
        </w:rPr>
      </w:pPr>
    </w:p>
    <w:p w14:paraId="3D6FEDFA" w14:textId="00EE5E4F" w:rsidR="00A1218B" w:rsidRDefault="00A1218B" w:rsidP="00A121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150E">
        <w:rPr>
          <w:rFonts w:asciiTheme="majorBidi" w:hAnsiTheme="majorBidi" w:cstheme="majorBidi"/>
          <w:sz w:val="30"/>
          <w:szCs w:val="30"/>
          <w:cs/>
        </w:rPr>
        <w:t>ตาม</w:t>
      </w:r>
      <w:r w:rsidRPr="009E150E">
        <w:rPr>
          <w:rFonts w:asciiTheme="majorBidi" w:hAnsiTheme="majorBidi" w:cstheme="majorBidi"/>
          <w:sz w:val="30"/>
          <w:szCs w:val="30"/>
        </w:rPr>
        <w:t xml:space="preserve"> TFRS 15</w:t>
      </w:r>
      <w:r w:rsidRPr="009E15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1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E150E">
        <w:rPr>
          <w:rFonts w:asciiTheme="majorBidi" w:hAnsiTheme="majorBidi" w:cstheme="majorBidi"/>
          <w:sz w:val="30"/>
          <w:szCs w:val="30"/>
          <w:cs/>
        </w:rPr>
        <w:t>รับรู้รายได้เมื่อลูกค้ามีอำนาจควบคุมในสินค้าหรือบริการด้วยจำนวนเงินที่สะท้อนถึงสิ่งตอบแทนที่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A121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E150E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คาดว่าจะมีสิทธิได้รับที่ไม่รวมจำนวนเงินที่เก็บแทนบุคคลที่สาม ภาษีมูลค่าเพิ่ม</w:t>
      </w:r>
      <w:r w:rsidRPr="00A1218B">
        <w:rPr>
          <w:rFonts w:asciiTheme="majorBidi" w:hAnsiTheme="majorBidi" w:cstheme="majorBidi"/>
          <w:sz w:val="30"/>
          <w:szCs w:val="30"/>
          <w:cs/>
        </w:rPr>
        <w:t>หรือภาษีขายอื่นๆ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150E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9E15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218B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</w:t>
      </w:r>
      <w:r w:rsidRPr="009E150E">
        <w:rPr>
          <w:rFonts w:ascii="Angsana New" w:hAnsi="Angsana New"/>
          <w:sz w:val="30"/>
          <w:szCs w:val="30"/>
          <w:cs/>
        </w:rPr>
        <w:t>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53A49AE5" w14:textId="6CD724BF" w:rsidR="008B61A1" w:rsidRPr="00575F7E" w:rsidRDefault="008B61A1" w:rsidP="00A1218B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2DA742" w14:textId="743AEBC6" w:rsidR="008B61A1" w:rsidRPr="008B61A1" w:rsidRDefault="008B61A1" w:rsidP="006572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61A1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</w:t>
      </w:r>
      <w:r w:rsidRPr="008B61A1">
        <w:rPr>
          <w:rFonts w:asciiTheme="majorBidi" w:hAnsiTheme="majorBidi" w:cstheme="majorBidi" w:hint="cs"/>
          <w:sz w:val="30"/>
          <w:szCs w:val="30"/>
          <w:cs/>
        </w:rPr>
        <w:t xml:space="preserve">ที่เกี่ยวข้องกับเครื่องมือทางการเงินและมาตรฐานการรายงานทางการเงิน ฉบับที่ </w:t>
      </w:r>
      <w:r w:rsidRPr="008B61A1">
        <w:rPr>
          <w:rFonts w:asciiTheme="majorBidi" w:hAnsiTheme="majorBidi" w:cstheme="majorBidi"/>
          <w:sz w:val="30"/>
          <w:szCs w:val="30"/>
        </w:rPr>
        <w:t>15</w:t>
      </w:r>
      <w:r w:rsidRPr="008B61A1">
        <w:rPr>
          <w:rFonts w:asciiTheme="majorBidi" w:hAnsiTheme="majorBidi" w:cstheme="majorBidi"/>
          <w:sz w:val="30"/>
          <w:szCs w:val="30"/>
          <w:cs/>
        </w:rPr>
        <w:t xml:space="preserve"> ซึ่งคาดว่าไม่มีผลกระทบที่มีสาระสำคัญต่องบการเงินในงวดที่ถือปฏิบัติ</w:t>
      </w:r>
    </w:p>
    <w:p w14:paraId="73C2509E" w14:textId="6FB48495" w:rsidR="000E67B1" w:rsidRPr="00575F7E" w:rsidRDefault="000E67B1" w:rsidP="008B6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16"/>
          <w:szCs w:val="12"/>
        </w:rPr>
      </w:pPr>
    </w:p>
    <w:p w14:paraId="4E95B350" w14:textId="77777777" w:rsidR="008B61A1" w:rsidRPr="00E8263B" w:rsidRDefault="008B61A1" w:rsidP="0065720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907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hanging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E8263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8263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8263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00CE697" w14:textId="77777777" w:rsidR="008B61A1" w:rsidRPr="00D84618" w:rsidRDefault="008B61A1" w:rsidP="008B61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9F72996" w14:textId="109A65E3" w:rsidR="008B61A1" w:rsidRPr="008B61A1" w:rsidRDefault="008B61A1" w:rsidP="008B61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263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8263B">
        <w:rPr>
          <w:rFonts w:ascii="Angsana New" w:hAnsi="Angsana New"/>
          <w:sz w:val="30"/>
          <w:szCs w:val="30"/>
        </w:rPr>
        <w:t>16</w:t>
      </w:r>
      <w:r w:rsidRPr="00E8263B">
        <w:rPr>
          <w:rFonts w:ascii="Angsana New" w:hAnsi="Angsana New"/>
          <w:sz w:val="30"/>
          <w:szCs w:val="30"/>
          <w:cs/>
        </w:rPr>
        <w:t xml:space="preserve"> </w:t>
      </w:r>
      <w:r w:rsidRPr="00E8263B">
        <w:rPr>
          <w:rFonts w:ascii="Angsana New" w:hAnsi="Angsana New"/>
          <w:sz w:val="30"/>
          <w:szCs w:val="30"/>
        </w:rPr>
        <w:t xml:space="preserve">(“TFRS 16”) </w:t>
      </w:r>
      <w:r w:rsidRPr="00E8263B">
        <w:rPr>
          <w:rFonts w:ascii="Angsana New" w:hAnsi="Angsana New"/>
          <w:sz w:val="30"/>
          <w:szCs w:val="30"/>
          <w:cs/>
        </w:rPr>
        <w:t>ได้นำเสนอวิธีการ</w:t>
      </w:r>
      <w:r w:rsidRPr="008B61A1">
        <w:rPr>
          <w:rFonts w:ascii="Angsana New" w:hAnsi="Angsana New"/>
          <w:sz w:val="30"/>
          <w:szCs w:val="30"/>
          <w:cs/>
        </w:rPr>
        <w:t xml:space="preserve"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8B61A1">
        <w:rPr>
          <w:rFonts w:ascii="Angsana New" w:hAnsi="Angsana New"/>
          <w:sz w:val="30"/>
          <w:szCs w:val="30"/>
        </w:rPr>
        <w:t xml:space="preserve"> </w:t>
      </w:r>
      <w:r w:rsidRPr="008B61A1">
        <w:rPr>
          <w:rFonts w:ascii="Angsana New" w:hAnsi="Angsana New"/>
          <w:sz w:val="30"/>
          <w:szCs w:val="30"/>
          <w:cs/>
        </w:rPr>
        <w:t>เมื่อ</w:t>
      </w:r>
      <w:r w:rsidRPr="00E8263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4A034D90" w14:textId="77777777" w:rsidR="008B61A1" w:rsidRPr="00575F7E" w:rsidRDefault="008B61A1" w:rsidP="008B61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BC360A1" w14:textId="7EAE09B1" w:rsidR="008B61A1" w:rsidRPr="007D01BC" w:rsidRDefault="008B61A1" w:rsidP="008B61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8263B">
        <w:rPr>
          <w:rFonts w:ascii="Angsana New" w:eastAsia="Calibri" w:hAnsi="Angsana New"/>
          <w:sz w:val="30"/>
          <w:szCs w:val="30"/>
          <w:cs/>
        </w:rPr>
        <w:t>ปัจจุบัน</w:t>
      </w:r>
      <w:r w:rsidRPr="008B61A1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E8263B">
        <w:rPr>
          <w:rFonts w:ascii="Angsana New" w:eastAsia="Calibri" w:hAnsi="Angsana New"/>
          <w:sz w:val="30"/>
          <w:szCs w:val="30"/>
          <w:cs/>
        </w:rPr>
        <w:t>รับรู้รายจ่ายภายใต้สัญญาเช่าดำเนินงาน</w:t>
      </w:r>
      <w:r w:rsidRPr="008B61A1">
        <w:rPr>
          <w:rFonts w:ascii="Angsana New" w:eastAsia="Calibri" w:hAnsi="Angsana New"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E8263B">
        <w:rPr>
          <w:rFonts w:ascii="Angsana New" w:eastAsia="Calibri" w:hAnsi="Angsana New"/>
          <w:sz w:val="30"/>
          <w:szCs w:val="30"/>
          <w:cs/>
        </w:rPr>
        <w:t>ในกำไรหรือขาดทุนโดยวิธีเส้นตรงตลอดอายุสัญญาเช่า  และรับรู้</w:t>
      </w:r>
      <w:r w:rsidRPr="008B61A1">
        <w:rPr>
          <w:rFonts w:ascii="Angsana New" w:eastAsia="Calibri" w:hAnsi="Angsana New"/>
          <w:sz w:val="30"/>
          <w:szCs w:val="30"/>
          <w:cs/>
        </w:rPr>
        <w:t>สินทรัพย์และ</w:t>
      </w:r>
      <w:r w:rsidRPr="00E8263B">
        <w:rPr>
          <w:rFonts w:ascii="Angsana New" w:eastAsia="Calibri" w:hAnsi="Angsana New"/>
          <w:sz w:val="30"/>
          <w:szCs w:val="30"/>
          <w:cs/>
        </w:rPr>
        <w:t>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E8263B">
        <w:rPr>
          <w:rFonts w:ascii="Angsana New" w:eastAsia="Calibri" w:hAnsi="Angsana New"/>
          <w:sz w:val="30"/>
          <w:szCs w:val="30"/>
        </w:rPr>
        <w:t xml:space="preserve"> TFRS</w:t>
      </w:r>
      <w:r w:rsidRPr="00E8263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8263B">
        <w:rPr>
          <w:rFonts w:ascii="Angsana New" w:eastAsia="Calibri" w:hAnsi="Angsana New"/>
          <w:sz w:val="30"/>
          <w:szCs w:val="30"/>
        </w:rPr>
        <w:t xml:space="preserve">16 </w:t>
      </w:r>
      <w:r w:rsidRPr="008B61A1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E8263B">
        <w:rPr>
          <w:rFonts w:ascii="Angsana New" w:eastAsia="Calibri" w:hAnsi="Angsana New"/>
          <w:sz w:val="30"/>
          <w:szCs w:val="30"/>
          <w:cs/>
        </w:rPr>
        <w:t xml:space="preserve">จะรับรู้สินทรัพย์สิทธิการใช้และหนี้สินตามสัญญาเช่าสำหรับสัญญาเช่าดำเนินงานของ </w:t>
      </w:r>
      <w:r w:rsidRPr="008B61A1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E8263B">
        <w:rPr>
          <w:rFonts w:ascii="Angsana New" w:eastAsia="Calibri" w:hAnsi="Angsana New"/>
          <w:sz w:val="30"/>
          <w:szCs w:val="30"/>
          <w:cs/>
        </w:rPr>
        <w:t xml:space="preserve">ตามที่เปิดเผยในหมายเหตุข้อ </w:t>
      </w:r>
      <w:r w:rsidRPr="008B61A1">
        <w:rPr>
          <w:rFonts w:ascii="Angsana New" w:eastAsia="Calibri" w:hAnsi="Angsana New"/>
          <w:sz w:val="30"/>
          <w:szCs w:val="30"/>
        </w:rPr>
        <w:t>40</w:t>
      </w:r>
      <w:r w:rsidRPr="00E8263B">
        <w:rPr>
          <w:rFonts w:ascii="Angsana New" w:eastAsia="Calibri" w:hAnsi="Angsana New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 </w:t>
      </w:r>
      <w:r w:rsidRPr="008B61A1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E8263B">
        <w:rPr>
          <w:rFonts w:ascii="Angsana New" w:eastAsia="Calibri" w:hAnsi="Angsana New"/>
          <w:sz w:val="30"/>
          <w:szCs w:val="30"/>
          <w:cs/>
        </w:rPr>
        <w:t>จะรับรู้ค่าเสื่อมราคาของสินทรัพย์สิทธิการใช้และดอกเบี้ยจ่ายของหนี้สินตามสัญญาเช่า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7D01BC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4935916" w14:textId="4935CC16" w:rsidR="008B61A1" w:rsidRPr="008B61A1" w:rsidRDefault="008B61A1" w:rsidP="008B61A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B61A1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</w:t>
      </w:r>
      <w:r w:rsidRPr="008B61A1">
        <w:rPr>
          <w:rFonts w:ascii="Angsana New" w:hAnsi="Angsana New" w:hint="cs"/>
          <w:color w:val="000000"/>
          <w:sz w:val="30"/>
          <w:szCs w:val="30"/>
          <w:cs/>
        </w:rPr>
        <w:t>ใ</w:t>
      </w:r>
      <w:r w:rsidRPr="00E8263B">
        <w:rPr>
          <w:rFonts w:ascii="Angsana New" w:hAnsi="Angsana New"/>
          <w:color w:val="000000"/>
          <w:sz w:val="30"/>
          <w:szCs w:val="30"/>
          <w:cs/>
        </w:rPr>
        <w:t xml:space="preserve">ห้เช่าช่วงสินทรัพย์บางรายการตามที่เปิดเผยในหมายเหตุข้อ </w:t>
      </w:r>
      <w:r w:rsidRPr="008B61A1">
        <w:rPr>
          <w:rFonts w:ascii="Angsana New" w:hAnsi="Angsana New"/>
          <w:color w:val="000000"/>
          <w:sz w:val="30"/>
          <w:szCs w:val="30"/>
        </w:rPr>
        <w:t>23</w:t>
      </w:r>
      <w:r w:rsidRPr="00E8263B">
        <w:rPr>
          <w:rFonts w:ascii="Angsana New" w:hAnsi="Angsana New"/>
          <w:color w:val="000000"/>
          <w:sz w:val="30"/>
          <w:szCs w:val="30"/>
        </w:rPr>
        <w:t xml:space="preserve"> </w:t>
      </w:r>
      <w:r w:rsidRPr="00E8263B">
        <w:rPr>
          <w:rFonts w:ascii="Angsana New" w:hAnsi="Angsana New"/>
          <w:color w:val="000000"/>
          <w:sz w:val="30"/>
          <w:szCs w:val="30"/>
          <w:cs/>
        </w:rPr>
        <w:t>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</w:t>
      </w:r>
      <w:r w:rsidRPr="008B61A1">
        <w:rPr>
          <w:rFonts w:ascii="Angsana New" w:hAnsi="Angsana New"/>
          <w:color w:val="000000"/>
          <w:sz w:val="30"/>
          <w:szCs w:val="30"/>
          <w:cs/>
        </w:rPr>
        <w:t>โดยวิธีเส้นตรง</w:t>
      </w:r>
      <w:r w:rsidRPr="00E8263B">
        <w:rPr>
          <w:rFonts w:ascii="Angsana New" w:eastAsia="Calibri" w:hAnsi="Angsana New"/>
          <w:sz w:val="30"/>
          <w:szCs w:val="30"/>
          <w:cs/>
        </w:rPr>
        <w:t xml:space="preserve">ตลอดอายุสัญญาเช่า </w:t>
      </w:r>
      <w:r w:rsidRPr="008B61A1">
        <w:rPr>
          <w:rFonts w:ascii="Angsana New" w:hAnsi="Angsana New"/>
          <w:color w:val="000000"/>
          <w:sz w:val="30"/>
          <w:szCs w:val="30"/>
          <w:cs/>
        </w:rPr>
        <w:t xml:space="preserve">ตาม </w:t>
      </w:r>
      <w:r w:rsidRPr="008B61A1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8B61A1">
        <w:rPr>
          <w:rFonts w:ascii="Angsana New" w:hAnsi="Angsana New"/>
          <w:color w:val="000000"/>
          <w:sz w:val="30"/>
          <w:szCs w:val="30"/>
          <w:cs/>
        </w:rPr>
        <w:t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</w:t>
      </w:r>
      <w:r w:rsidRPr="008B61A1">
        <w:rPr>
          <w:rFonts w:ascii="Angsana New" w:hAnsi="Angsana New"/>
          <w:color w:val="000000"/>
          <w:sz w:val="30"/>
          <w:szCs w:val="30"/>
        </w:rPr>
        <w:t xml:space="preserve"> </w:t>
      </w:r>
      <w:r w:rsidRPr="008B61A1">
        <w:rPr>
          <w:rFonts w:ascii="Angsana New" w:hAnsi="Angsana New"/>
          <w:color w:val="000000"/>
          <w:sz w:val="30"/>
          <w:szCs w:val="30"/>
          <w:cs/>
        </w:rPr>
        <w:t>กลุ่มบริษั</w:t>
      </w:r>
      <w:r w:rsidRPr="008B61A1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E8263B">
        <w:rPr>
          <w:rFonts w:ascii="Angsana New" w:hAnsi="Angsana New"/>
          <w:color w:val="000000"/>
          <w:sz w:val="30"/>
          <w:szCs w:val="30"/>
          <w:cs/>
        </w:rPr>
        <w:t>ได้ทบทวนการจัดประเภทสัญญาให้เช่าช่วงและคาดว่าจะจัดประเภทเป็นสัญญาเช่าเงินทุน ส่งผลให้</w:t>
      </w:r>
      <w:r w:rsidRPr="008B61A1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8263B">
        <w:rPr>
          <w:rFonts w:ascii="Angsana New" w:hAnsi="Angsana New"/>
          <w:color w:val="000000"/>
          <w:sz w:val="30"/>
          <w:szCs w:val="30"/>
          <w:cs/>
        </w:rPr>
        <w:t xml:space="preserve">จะรับรู้ลูกหนี้สัญญาเช่าเงินทุน </w:t>
      </w:r>
    </w:p>
    <w:p w14:paraId="188444EC" w14:textId="77777777" w:rsidR="004B291C" w:rsidRPr="002E2DF6" w:rsidRDefault="004B291C" w:rsidP="008B61A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17596F54" w14:textId="585D90AE" w:rsidR="008B61A1" w:rsidRPr="00414E3E" w:rsidRDefault="008B61A1" w:rsidP="008B61A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14E3E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5D10AB73" w14:textId="77777777" w:rsidR="008B61A1" w:rsidRPr="002E2DF6" w:rsidRDefault="008B61A1" w:rsidP="008B61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p w14:paraId="638E54FC" w14:textId="066EF944" w:rsidR="008B61A1" w:rsidRPr="007D01BC" w:rsidRDefault="008B61A1" w:rsidP="008B61A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B61A1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8263B">
        <w:rPr>
          <w:rFonts w:ascii="Angsana New" w:hAnsi="Angsana New"/>
          <w:color w:val="000000"/>
          <w:sz w:val="30"/>
          <w:szCs w:val="30"/>
          <w:cs/>
        </w:rPr>
        <w:t>คาดว่าจะถือปฏิบัติ</w:t>
      </w:r>
      <w:r w:rsidRPr="005241F7">
        <w:rPr>
          <w:rFonts w:ascii="Angsana New" w:hAnsi="Angsana New"/>
          <w:color w:val="000000"/>
          <w:sz w:val="30"/>
          <w:szCs w:val="30"/>
          <w:cs/>
        </w:rPr>
        <w:t xml:space="preserve">ตาม 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5241F7">
        <w:rPr>
          <w:rFonts w:ascii="Angsana New" w:hAnsi="Angsana New"/>
          <w:color w:val="000000"/>
          <w:sz w:val="30"/>
          <w:szCs w:val="30"/>
          <w:cs/>
        </w:rPr>
        <w:t xml:space="preserve">เป็นครั้งแรก ณ วันที่ </w:t>
      </w:r>
      <w:r w:rsidRPr="008B61A1">
        <w:rPr>
          <w:rFonts w:ascii="Angsana New" w:hAnsi="Angsana New"/>
          <w:color w:val="000000"/>
          <w:sz w:val="30"/>
          <w:szCs w:val="30"/>
        </w:rPr>
        <w:t xml:space="preserve">1 </w:t>
      </w:r>
      <w:r w:rsidRPr="008B61A1">
        <w:rPr>
          <w:rFonts w:ascii="Angsana New" w:hAnsi="Angsana New"/>
          <w:color w:val="000000"/>
          <w:sz w:val="30"/>
          <w:szCs w:val="30"/>
          <w:cs/>
        </w:rPr>
        <w:t>ตุลาคม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 256</w:t>
      </w:r>
      <w:r w:rsidR="003563CE">
        <w:rPr>
          <w:rFonts w:ascii="Angsana New" w:hAnsi="Angsana New"/>
          <w:color w:val="000000"/>
          <w:sz w:val="30"/>
          <w:szCs w:val="30"/>
        </w:rPr>
        <w:t>2</w:t>
      </w:r>
      <w:r w:rsidRPr="005241F7">
        <w:rPr>
          <w:rFonts w:ascii="Angsana New" w:hAnsi="Angsana New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5241F7">
        <w:rPr>
          <w:rFonts w:ascii="Angsana New" w:hAnsi="Angsana New"/>
          <w:color w:val="000000"/>
          <w:sz w:val="30"/>
          <w:szCs w:val="30"/>
          <w:cs/>
        </w:rPr>
        <w:t>จะปรับปรุงกับยอดยกมาของกำไรสะสม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 </w:t>
      </w:r>
      <w:r w:rsidRPr="005241F7">
        <w:rPr>
          <w:rFonts w:ascii="Angsana New" w:hAnsi="Angsana New"/>
          <w:color w:val="000000"/>
          <w:sz w:val="30"/>
          <w:szCs w:val="30"/>
          <w:cs/>
        </w:rPr>
        <w:t>ณ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 </w:t>
      </w:r>
      <w:r w:rsidRPr="005241F7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 </w:t>
      </w:r>
      <w:r w:rsidRPr="008B61A1">
        <w:rPr>
          <w:rFonts w:ascii="Angsana New" w:hAnsi="Angsana New"/>
          <w:color w:val="000000"/>
          <w:sz w:val="30"/>
          <w:szCs w:val="30"/>
        </w:rPr>
        <w:t xml:space="preserve">1 </w:t>
      </w:r>
      <w:r w:rsidRPr="008B61A1">
        <w:rPr>
          <w:rFonts w:ascii="Angsana New" w:hAnsi="Angsana New"/>
          <w:color w:val="000000"/>
          <w:sz w:val="30"/>
          <w:szCs w:val="30"/>
          <w:cs/>
        </w:rPr>
        <w:t>ตุลาคม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 256</w:t>
      </w:r>
      <w:r w:rsidR="00F62820">
        <w:rPr>
          <w:rFonts w:ascii="Angsana New" w:hAnsi="Angsana New"/>
          <w:color w:val="000000"/>
          <w:sz w:val="30"/>
          <w:szCs w:val="30"/>
        </w:rPr>
        <w:t>2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 </w:t>
      </w:r>
      <w:r w:rsidRPr="005241F7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E8263B">
        <w:rPr>
          <w:rFonts w:ascii="Angsana New" w:hAnsi="Angsana New"/>
          <w:color w:val="000000"/>
          <w:sz w:val="30"/>
          <w:szCs w:val="30"/>
          <w:cs/>
        </w:rPr>
        <w:t>ไม่ปรับปรุงข้อมูลเปรียบเทียบ</w:t>
      </w:r>
      <w:r w:rsidRPr="007D01B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65F2B33" w14:textId="77777777" w:rsidR="008B61A1" w:rsidRPr="002E2DF6" w:rsidRDefault="008B61A1" w:rsidP="008B61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6C0933B1" w14:textId="7D75EF29" w:rsidR="008B61A1" w:rsidRPr="00E8263B" w:rsidRDefault="008B61A1" w:rsidP="008B61A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B61A1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8263B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E8263B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E8263B">
        <w:rPr>
          <w:rFonts w:ascii="Angsana New" w:hAnsi="Angsana New"/>
          <w:color w:val="000000"/>
          <w:sz w:val="30"/>
          <w:szCs w:val="30"/>
          <w:cs/>
        </w:rPr>
        <w:t>มาถือปฏิบัติกับทุกสัญญาที่</w:t>
      </w:r>
      <w:r w:rsidRPr="005241F7">
        <w:rPr>
          <w:rFonts w:ascii="Angsana New" w:hAnsi="Angsana New"/>
          <w:color w:val="000000"/>
          <w:sz w:val="30"/>
          <w:szCs w:val="30"/>
          <w:cs/>
        </w:rPr>
        <w:t xml:space="preserve">ทำขึ้นก่อนวันที่ </w:t>
      </w:r>
      <w:r w:rsidRPr="008B61A1">
        <w:rPr>
          <w:rFonts w:ascii="Angsana New" w:hAnsi="Angsana New"/>
          <w:color w:val="000000"/>
          <w:sz w:val="30"/>
          <w:szCs w:val="30"/>
        </w:rPr>
        <w:t xml:space="preserve">1 </w:t>
      </w:r>
      <w:r w:rsidRPr="008B61A1">
        <w:rPr>
          <w:rFonts w:ascii="Angsana New" w:hAnsi="Angsana New"/>
          <w:color w:val="000000"/>
          <w:sz w:val="30"/>
          <w:szCs w:val="30"/>
          <w:cs/>
        </w:rPr>
        <w:t>ตุลาคม</w:t>
      </w:r>
      <w:r w:rsidRPr="005241F7">
        <w:rPr>
          <w:rFonts w:ascii="Angsana New" w:hAnsi="Angsana New"/>
          <w:color w:val="000000"/>
          <w:sz w:val="30"/>
          <w:szCs w:val="30"/>
        </w:rPr>
        <w:t xml:space="preserve"> 2</w:t>
      </w:r>
      <w:r w:rsidRPr="00E8263B">
        <w:rPr>
          <w:rFonts w:ascii="Angsana New" w:hAnsi="Angsana New"/>
          <w:color w:val="000000"/>
          <w:sz w:val="30"/>
          <w:szCs w:val="30"/>
        </w:rPr>
        <w:t>56</w:t>
      </w:r>
      <w:r w:rsidR="00F62820">
        <w:rPr>
          <w:rFonts w:ascii="Angsana New" w:hAnsi="Angsana New"/>
          <w:color w:val="000000"/>
          <w:sz w:val="30"/>
          <w:szCs w:val="30"/>
        </w:rPr>
        <w:t>2</w:t>
      </w:r>
      <w:r w:rsidRPr="00E8263B">
        <w:rPr>
          <w:rFonts w:ascii="Angsana New" w:hAnsi="Angsana New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E8263B">
        <w:rPr>
          <w:rFonts w:ascii="Angsana New" w:hAnsi="Angsana New"/>
          <w:color w:val="000000"/>
          <w:sz w:val="30"/>
          <w:szCs w:val="30"/>
        </w:rPr>
        <w:t xml:space="preserve">17 </w:t>
      </w:r>
    </w:p>
    <w:p w14:paraId="38110A48" w14:textId="77777777" w:rsidR="008B61A1" w:rsidRPr="002E2DF6" w:rsidRDefault="008B61A1" w:rsidP="008B61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7131C83" w14:textId="77777777" w:rsidR="0085035C" w:rsidRDefault="0085035C" w:rsidP="000E6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35C">
        <w:rPr>
          <w:rFonts w:ascii="Angsana New" w:hAnsi="Angsana New" w:hint="cs"/>
          <w:color w:val="000000"/>
          <w:sz w:val="30"/>
          <w:szCs w:val="30"/>
          <w:cs/>
        </w:rPr>
        <w:t>การประเมิน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ผลกระทบ</w:t>
      </w:r>
      <w:r w:rsidRPr="0085035C">
        <w:rPr>
          <w:rFonts w:ascii="Angsana New" w:hAnsi="Angsana New" w:hint="cs"/>
          <w:color w:val="000000"/>
          <w:sz w:val="30"/>
          <w:szCs w:val="30"/>
          <w:cs/>
        </w:rPr>
        <w:t>เบื้องต้นของ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การถือปฏิบัติตามมาตรฐานการรายงานทางการเงินที่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color w:val="000000"/>
          <w:sz w:val="30"/>
          <w:szCs w:val="30"/>
        </w:rPr>
        <w:t>16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เป็นครั้งแรก</w:t>
      </w:r>
      <w:r w:rsidRPr="0085035C">
        <w:rPr>
          <w:rFonts w:ascii="Angsana New" w:hAnsi="Angsana New" w:hint="cs"/>
          <w:color w:val="000000"/>
          <w:sz w:val="30"/>
          <w:szCs w:val="30"/>
          <w:cs/>
        </w:rPr>
        <w:t xml:space="preserve">ต่องบการเงิน 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64947919" w14:textId="77777777" w:rsidR="0085035C" w:rsidRPr="002E2DF6" w:rsidRDefault="0085035C" w:rsidP="000E6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924"/>
      </w:tblGrid>
      <w:tr w:rsidR="0085035C" w:rsidRPr="00BD2F15" w14:paraId="2FC0A8F9" w14:textId="77777777" w:rsidTr="00F12380">
        <w:trPr>
          <w:tblHeader/>
        </w:trPr>
        <w:tc>
          <w:tcPr>
            <w:tcW w:w="5040" w:type="dxa"/>
            <w:vAlign w:val="bottom"/>
          </w:tcPr>
          <w:p w14:paraId="17FDFFEF" w14:textId="77777777" w:rsidR="0085035C" w:rsidRPr="00655711" w:rsidRDefault="0085035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557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070" w:type="dxa"/>
            <w:vAlign w:val="bottom"/>
          </w:tcPr>
          <w:p w14:paraId="0650395D" w14:textId="77777777" w:rsidR="0085035C" w:rsidRPr="00655711" w:rsidRDefault="0085035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5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EB5477A" w14:textId="77777777" w:rsidR="0085035C" w:rsidRPr="00856964" w:rsidRDefault="0085035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1B83F0FC" w14:textId="77777777" w:rsidR="0085035C" w:rsidRPr="00655711" w:rsidRDefault="0085035C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55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79B" w:rsidRPr="00BD2F15" w14:paraId="73DB88DE" w14:textId="77777777" w:rsidTr="00F12380">
        <w:trPr>
          <w:tblHeader/>
        </w:trPr>
        <w:tc>
          <w:tcPr>
            <w:tcW w:w="5040" w:type="dxa"/>
            <w:vAlign w:val="bottom"/>
          </w:tcPr>
          <w:p w14:paraId="0D1F1F7E" w14:textId="77777777" w:rsidR="00C4479B" w:rsidRPr="00D84618" w:rsidRDefault="00C4479B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70" w:type="dxa"/>
            <w:vAlign w:val="bottom"/>
          </w:tcPr>
          <w:p w14:paraId="7E07DFBD" w14:textId="3247B682" w:rsidR="00C4479B" w:rsidRPr="00655711" w:rsidRDefault="00661923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0F1F53FE" w14:textId="77777777" w:rsidR="00C4479B" w:rsidRPr="00856964" w:rsidRDefault="00C4479B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3FE5F457" w14:textId="39F1B38B" w:rsidR="00C4479B" w:rsidRPr="00655711" w:rsidRDefault="00661923" w:rsidP="0069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9A46C6" w:rsidRPr="00BD2F15" w14:paraId="3B6F58F8" w14:textId="77777777" w:rsidTr="00F12380">
        <w:tc>
          <w:tcPr>
            <w:tcW w:w="5040" w:type="dxa"/>
          </w:tcPr>
          <w:p w14:paraId="481E8FA1" w14:textId="77777777" w:rsidR="009A46C6" w:rsidRPr="00655711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2070" w:type="dxa"/>
            <w:vAlign w:val="bottom"/>
          </w:tcPr>
          <w:p w14:paraId="5778EB61" w14:textId="1C9800C0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766.</w:t>
            </w:r>
            <w:r w:rsidR="00D011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4EAC48D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4D8326AB" w14:textId="56DCF106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9A46C6" w:rsidRPr="00BD2F15" w14:paraId="64F2E13F" w14:textId="77777777" w:rsidTr="009A46C6">
        <w:tc>
          <w:tcPr>
            <w:tcW w:w="5040" w:type="dxa"/>
          </w:tcPr>
          <w:p w14:paraId="694E0598" w14:textId="49D3C8A0" w:rsidR="009A46C6" w:rsidRPr="00655711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3EB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C23EB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71397F2B" w14:textId="1DCF5E01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377.33</w:t>
            </w:r>
          </w:p>
        </w:tc>
        <w:tc>
          <w:tcPr>
            <w:tcW w:w="236" w:type="dxa"/>
          </w:tcPr>
          <w:p w14:paraId="45D0847D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6B779097" w14:textId="797E2A30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213.61</w:t>
            </w:r>
          </w:p>
        </w:tc>
      </w:tr>
      <w:tr w:rsidR="009A46C6" w:rsidRPr="00BD2F15" w14:paraId="60A3BC38" w14:textId="77777777" w:rsidTr="00F12380">
        <w:tc>
          <w:tcPr>
            <w:tcW w:w="5040" w:type="dxa"/>
          </w:tcPr>
          <w:p w14:paraId="6F4E9033" w14:textId="7230694C" w:rsidR="009A46C6" w:rsidRPr="00655711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BC1F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เพื่อการลงทุนเพิ่มขึ้น</w:t>
            </w:r>
          </w:p>
        </w:tc>
        <w:tc>
          <w:tcPr>
            <w:tcW w:w="2070" w:type="dxa"/>
            <w:vAlign w:val="bottom"/>
          </w:tcPr>
          <w:p w14:paraId="33FEF16F" w14:textId="4EE676EE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782.78</w:t>
            </w:r>
          </w:p>
        </w:tc>
        <w:tc>
          <w:tcPr>
            <w:tcW w:w="236" w:type="dxa"/>
          </w:tcPr>
          <w:p w14:paraId="5681015F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2E1E6F62" w14:textId="514436F0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776.94</w:t>
            </w:r>
          </w:p>
        </w:tc>
      </w:tr>
      <w:tr w:rsidR="009A46C6" w:rsidRPr="00BD2F15" w14:paraId="482F78FC" w14:textId="77777777" w:rsidTr="00F12380">
        <w:tc>
          <w:tcPr>
            <w:tcW w:w="5040" w:type="dxa"/>
          </w:tcPr>
          <w:p w14:paraId="4C72B2A1" w14:textId="3B7549DD" w:rsidR="009A46C6" w:rsidRPr="00C23EBA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  <w:r w:rsidR="00FD2D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  <w:r w:rsidR="00FD2D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673B9B55" w14:textId="2F982D14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(2,713.86)</w:t>
            </w:r>
          </w:p>
        </w:tc>
        <w:tc>
          <w:tcPr>
            <w:tcW w:w="236" w:type="dxa"/>
          </w:tcPr>
          <w:p w14:paraId="74C30BB4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79A4F3F2" w14:textId="1227E53A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12.25</w:t>
            </w:r>
          </w:p>
        </w:tc>
      </w:tr>
      <w:tr w:rsidR="009A46C6" w:rsidRPr="00BD2F15" w14:paraId="14FBA3DA" w14:textId="77777777" w:rsidTr="00F12380">
        <w:tc>
          <w:tcPr>
            <w:tcW w:w="5040" w:type="dxa"/>
          </w:tcPr>
          <w:p w14:paraId="0478A456" w14:textId="3DC093E8" w:rsidR="009A46C6" w:rsidRPr="00655711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2070" w:type="dxa"/>
            <w:vAlign w:val="bottom"/>
          </w:tcPr>
          <w:p w14:paraId="2345319D" w14:textId="33223F7E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(915.50)</w:t>
            </w:r>
          </w:p>
        </w:tc>
        <w:tc>
          <w:tcPr>
            <w:tcW w:w="236" w:type="dxa"/>
          </w:tcPr>
          <w:p w14:paraId="308D1A9E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3042FD49" w14:textId="195E0F86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(378.81)</w:t>
            </w:r>
          </w:p>
        </w:tc>
      </w:tr>
      <w:tr w:rsidR="009A46C6" w:rsidRPr="00BD2F15" w14:paraId="3E34D458" w14:textId="77777777" w:rsidTr="00F12380">
        <w:tc>
          <w:tcPr>
            <w:tcW w:w="5040" w:type="dxa"/>
          </w:tcPr>
          <w:p w14:paraId="593A8AD7" w14:textId="256568FA" w:rsidR="009A46C6" w:rsidRPr="00655711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เงินลงทุนในบริษัทร่วมและการร่</w:t>
            </w:r>
            <w:r w:rsidR="00DE5F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มค้าลดลง</w:t>
            </w:r>
          </w:p>
        </w:tc>
        <w:tc>
          <w:tcPr>
            <w:tcW w:w="2070" w:type="dxa"/>
            <w:vAlign w:val="bottom"/>
          </w:tcPr>
          <w:p w14:paraId="35ED4D6C" w14:textId="6053424E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(545.07)</w:t>
            </w:r>
          </w:p>
        </w:tc>
        <w:tc>
          <w:tcPr>
            <w:tcW w:w="236" w:type="dxa"/>
          </w:tcPr>
          <w:p w14:paraId="6BBFF09D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3D7EA2B5" w14:textId="71D41E83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9A46C6" w:rsidRPr="00BD2F15" w14:paraId="6C260E38" w14:textId="77777777" w:rsidTr="009A46C6">
        <w:tc>
          <w:tcPr>
            <w:tcW w:w="5040" w:type="dxa"/>
          </w:tcPr>
          <w:p w14:paraId="20F911AD" w14:textId="09833C2D" w:rsidR="009A46C6" w:rsidRPr="00655711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2070" w:type="dxa"/>
            <w:vAlign w:val="bottom"/>
          </w:tcPr>
          <w:p w14:paraId="0E27EDD8" w14:textId="6F77EB22" w:rsidR="009A46C6" w:rsidRPr="009A46C6" w:rsidRDefault="00D0114E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695.94</w:t>
            </w:r>
          </w:p>
        </w:tc>
        <w:tc>
          <w:tcPr>
            <w:tcW w:w="236" w:type="dxa"/>
            <w:vAlign w:val="bottom"/>
          </w:tcPr>
          <w:p w14:paraId="2CDC42B3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18F78E98" w14:textId="1A05734C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4.50</w:t>
            </w:r>
          </w:p>
        </w:tc>
      </w:tr>
      <w:tr w:rsidR="009A46C6" w:rsidRPr="00BD2F15" w14:paraId="79643338" w14:textId="77777777" w:rsidTr="009A46C6">
        <w:tc>
          <w:tcPr>
            <w:tcW w:w="5040" w:type="dxa"/>
          </w:tcPr>
          <w:p w14:paraId="4E7EE455" w14:textId="0008DB21" w:rsidR="009A46C6" w:rsidRDefault="00661923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สินทรัพย์หมุนเวียนอื่นเพิ่มขึ้น (ลดลง)</w:t>
            </w:r>
          </w:p>
        </w:tc>
        <w:tc>
          <w:tcPr>
            <w:tcW w:w="2070" w:type="dxa"/>
            <w:vAlign w:val="bottom"/>
          </w:tcPr>
          <w:p w14:paraId="750A6B77" w14:textId="48D2F35E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1.40</w:t>
            </w:r>
          </w:p>
        </w:tc>
        <w:tc>
          <w:tcPr>
            <w:tcW w:w="236" w:type="dxa"/>
            <w:vAlign w:val="bottom"/>
          </w:tcPr>
          <w:p w14:paraId="2BC9A539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71D4523F" w14:textId="5E210C19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(6.2</w:t>
            </w:r>
            <w:r w:rsidR="006619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9A46C6" w:rsidRPr="00BD2F15" w14:paraId="3326EC42" w14:textId="77777777" w:rsidTr="009A46C6">
        <w:tc>
          <w:tcPr>
            <w:tcW w:w="5040" w:type="dxa"/>
          </w:tcPr>
          <w:p w14:paraId="1593ACBE" w14:textId="58A84BA7" w:rsidR="009A46C6" w:rsidRPr="00655711" w:rsidRDefault="00661923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070" w:type="dxa"/>
            <w:vAlign w:val="bottom"/>
          </w:tcPr>
          <w:p w14:paraId="5D56C26C" w14:textId="43DEA595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(1,629.37)</w:t>
            </w:r>
          </w:p>
        </w:tc>
        <w:tc>
          <w:tcPr>
            <w:tcW w:w="236" w:type="dxa"/>
          </w:tcPr>
          <w:p w14:paraId="646D9B6C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5BF0778B" w14:textId="76364B85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(640.23)</w:t>
            </w:r>
          </w:p>
        </w:tc>
      </w:tr>
      <w:tr w:rsidR="009A46C6" w:rsidRPr="00BD2F15" w14:paraId="41C552F9" w14:textId="77777777" w:rsidTr="009A46C6">
        <w:tc>
          <w:tcPr>
            <w:tcW w:w="5040" w:type="dxa"/>
          </w:tcPr>
          <w:p w14:paraId="2B55F570" w14:textId="66811AE7" w:rsidR="00661923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4" w:hanging="16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รายได้สิทธิการเช่ารอตัดบัญชีที่ถึงกำหนดชำระ</w:t>
            </w:r>
          </w:p>
          <w:p w14:paraId="774274DE" w14:textId="01F20A21" w:rsidR="009A46C6" w:rsidRPr="00655711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DE5F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070" w:type="dxa"/>
            <w:vAlign w:val="bottom"/>
          </w:tcPr>
          <w:p w14:paraId="4B8A6122" w14:textId="319C7965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306.82</w:t>
            </w:r>
          </w:p>
        </w:tc>
        <w:tc>
          <w:tcPr>
            <w:tcW w:w="236" w:type="dxa"/>
            <w:vAlign w:val="bottom"/>
          </w:tcPr>
          <w:p w14:paraId="16BD3231" w14:textId="77777777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733B374C" w14:textId="5C091E65" w:rsidR="009A46C6" w:rsidRPr="009A46C6" w:rsidRDefault="009A46C6" w:rsidP="009A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61923" w:rsidRPr="00BD2F15" w14:paraId="63C8B874" w14:textId="77777777" w:rsidTr="009A46C6">
        <w:tc>
          <w:tcPr>
            <w:tcW w:w="5040" w:type="dxa"/>
          </w:tcPr>
          <w:p w14:paraId="4C6C89CC" w14:textId="74885DFA" w:rsidR="00661923" w:rsidRPr="00655711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รายได้สิทธิการเช่ารอตัดบัญชีลดลง</w:t>
            </w:r>
          </w:p>
        </w:tc>
        <w:tc>
          <w:tcPr>
            <w:tcW w:w="2070" w:type="dxa"/>
            <w:vAlign w:val="bottom"/>
          </w:tcPr>
          <w:p w14:paraId="7AEF3CDC" w14:textId="7F6945E4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6,128.79</w:t>
            </w:r>
          </w:p>
        </w:tc>
        <w:tc>
          <w:tcPr>
            <w:tcW w:w="236" w:type="dxa"/>
            <w:vAlign w:val="bottom"/>
          </w:tcPr>
          <w:p w14:paraId="46FEB763" w14:textId="77777777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34CE275C" w14:textId="34F1D5B2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61923" w:rsidRPr="00BD2F15" w14:paraId="4B9BE797" w14:textId="77777777" w:rsidTr="009A46C6">
        <w:tc>
          <w:tcPr>
            <w:tcW w:w="5040" w:type="dxa"/>
          </w:tcPr>
          <w:p w14:paraId="4A0CF7BE" w14:textId="0A3D80B0" w:rsidR="00661923" w:rsidRPr="00655711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4" w:hanging="16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70" w:type="dxa"/>
            <w:vAlign w:val="bottom"/>
          </w:tcPr>
          <w:p w14:paraId="6E891354" w14:textId="5C75BD90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(1,287.12)</w:t>
            </w:r>
          </w:p>
        </w:tc>
        <w:tc>
          <w:tcPr>
            <w:tcW w:w="236" w:type="dxa"/>
            <w:vAlign w:val="bottom"/>
          </w:tcPr>
          <w:p w14:paraId="1BB77F85" w14:textId="77777777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69A3CA7C" w14:textId="1AC36644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61923" w:rsidRPr="00BD2F15" w14:paraId="4FD35C0A" w14:textId="77777777" w:rsidTr="00F12380">
        <w:tc>
          <w:tcPr>
            <w:tcW w:w="5040" w:type="dxa"/>
          </w:tcPr>
          <w:p w14:paraId="5953AF48" w14:textId="01AB7062" w:rsidR="00661923" w:rsidRPr="00655711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4" w:hanging="16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หนี้สินหมุนเวียนอื่นลดลง</w:t>
            </w:r>
          </w:p>
        </w:tc>
        <w:tc>
          <w:tcPr>
            <w:tcW w:w="2070" w:type="dxa"/>
            <w:vAlign w:val="bottom"/>
          </w:tcPr>
          <w:p w14:paraId="7A7844DB" w14:textId="38EFB522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16.25</w:t>
            </w:r>
          </w:p>
        </w:tc>
        <w:tc>
          <w:tcPr>
            <w:tcW w:w="236" w:type="dxa"/>
          </w:tcPr>
          <w:p w14:paraId="72F66E61" w14:textId="77777777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72F583EF" w14:textId="504D2823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61923" w:rsidRPr="00BD2F15" w14:paraId="5B78CD45" w14:textId="77777777" w:rsidTr="00F12380">
        <w:tc>
          <w:tcPr>
            <w:tcW w:w="5040" w:type="dxa"/>
          </w:tcPr>
          <w:p w14:paraId="15F92C58" w14:textId="60D9B99F" w:rsidR="00661923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4" w:hanging="16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กำไรสะสม</w:t>
            </w:r>
            <w:r w:rsidR="00DE5F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</w:t>
            </w: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  <w:r w:rsidR="00DE5F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557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070" w:type="dxa"/>
            <w:vAlign w:val="bottom"/>
          </w:tcPr>
          <w:p w14:paraId="1326DB2D" w14:textId="158F5388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011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011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984.80</w:t>
            </w: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4B31175" w14:textId="77777777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924" w:type="dxa"/>
            <w:vAlign w:val="bottom"/>
          </w:tcPr>
          <w:p w14:paraId="74B1939C" w14:textId="4382017D" w:rsidR="00661923" w:rsidRPr="009A46C6" w:rsidRDefault="00661923" w:rsidP="0066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6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18.00</w:t>
            </w:r>
          </w:p>
        </w:tc>
      </w:tr>
    </w:tbl>
    <w:p w14:paraId="3F11744B" w14:textId="5E9967AC" w:rsidR="004D2016" w:rsidRPr="009E177B" w:rsidRDefault="004D2016" w:rsidP="004D201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177B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1BA73BD6" w14:textId="77777777" w:rsidR="004D2016" w:rsidRPr="00057750" w:rsidRDefault="004D2016" w:rsidP="004D2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79AF4B5E" w14:textId="77777777" w:rsidR="004D2016" w:rsidRDefault="004D2016" w:rsidP="004D20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รายการบางรายการในงบการเงินปี </w:t>
      </w:r>
      <w:r w:rsidRPr="00EF3608">
        <w:rPr>
          <w:rFonts w:ascii="Angsana New" w:hAnsi="Angsana New"/>
          <w:sz w:val="30"/>
          <w:szCs w:val="30"/>
        </w:rPr>
        <w:t>2561</w:t>
      </w:r>
      <w:r w:rsidRPr="00EF3608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              งบการเงินปี </w:t>
      </w:r>
      <w:r w:rsidRPr="00EF3608">
        <w:rPr>
          <w:rFonts w:ascii="Angsana New" w:hAnsi="Angsana New"/>
          <w:sz w:val="30"/>
          <w:szCs w:val="30"/>
        </w:rPr>
        <w:t>2562</w:t>
      </w:r>
      <w:r w:rsidRPr="00EF360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4EB520E" w14:textId="77777777" w:rsidR="00B465AB" w:rsidRPr="00502F19" w:rsidRDefault="00B465AB" w:rsidP="004D20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tbl>
      <w:tblPr>
        <w:tblW w:w="4675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4222"/>
        <w:gridCol w:w="1404"/>
        <w:gridCol w:w="236"/>
        <w:gridCol w:w="1441"/>
        <w:gridCol w:w="236"/>
        <w:gridCol w:w="1442"/>
      </w:tblGrid>
      <w:tr w:rsidR="004D2016" w:rsidRPr="00EF3608" w14:paraId="47CAD754" w14:textId="77777777" w:rsidTr="004D2016">
        <w:trPr>
          <w:tblHeader/>
        </w:trPr>
        <w:tc>
          <w:tcPr>
            <w:tcW w:w="2351" w:type="pct"/>
          </w:tcPr>
          <w:p w14:paraId="62B7B521" w14:textId="77777777" w:rsidR="004D2016" w:rsidRPr="00EF3608" w:rsidRDefault="004D2016" w:rsidP="004D2016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9" w:type="pct"/>
            <w:gridSpan w:val="5"/>
          </w:tcPr>
          <w:p w14:paraId="3CACAF38" w14:textId="77777777" w:rsidR="004D2016" w:rsidRPr="00EF3608" w:rsidRDefault="004D2016" w:rsidP="004D2016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4D2016" w:rsidRPr="00EF3608" w14:paraId="5CBEBA25" w14:textId="77777777" w:rsidTr="004D2016">
        <w:trPr>
          <w:tblHeader/>
        </w:trPr>
        <w:tc>
          <w:tcPr>
            <w:tcW w:w="2351" w:type="pct"/>
          </w:tcPr>
          <w:p w14:paraId="4BB37F24" w14:textId="77777777" w:rsidR="004D2016" w:rsidRPr="00EF3608" w:rsidRDefault="004D2016" w:rsidP="004D2016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9" w:type="pct"/>
            <w:gridSpan w:val="5"/>
            <w:tcBorders>
              <w:bottom w:val="single" w:sz="4" w:space="0" w:color="auto"/>
            </w:tcBorders>
          </w:tcPr>
          <w:p w14:paraId="402168D0" w14:textId="77777777" w:rsidR="004D2016" w:rsidRPr="00EF3608" w:rsidRDefault="004D2016" w:rsidP="004D2016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0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D2016" w:rsidRPr="00EF3608" w14:paraId="2EC01691" w14:textId="77777777" w:rsidTr="004D2016">
        <w:trPr>
          <w:tblHeader/>
        </w:trPr>
        <w:tc>
          <w:tcPr>
            <w:tcW w:w="2351" w:type="pct"/>
          </w:tcPr>
          <w:p w14:paraId="1BF7FB54" w14:textId="77777777" w:rsidR="004D2016" w:rsidRPr="00EF3608" w:rsidRDefault="004D2016" w:rsidP="004D2016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13718FD9" w14:textId="77777777" w:rsidR="004D2016" w:rsidRPr="00EF3608" w:rsidRDefault="004D2016" w:rsidP="004D2016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06A83281" w14:textId="77777777" w:rsidR="004D2016" w:rsidRPr="00EF3608" w:rsidRDefault="004D2016" w:rsidP="004D2016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7DA63AF4" w14:textId="77777777" w:rsidR="004D2016" w:rsidRPr="00EF3608" w:rsidRDefault="004D2016" w:rsidP="004D2016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6D309667" w14:textId="77777777" w:rsidR="004D2016" w:rsidRPr="00EF3608" w:rsidRDefault="004D2016" w:rsidP="004D2016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C06DFAE" w14:textId="77777777" w:rsidR="004D2016" w:rsidRPr="00EF3608" w:rsidRDefault="004D2016" w:rsidP="004D2016">
            <w:pPr>
              <w:pStyle w:val="BodyText"/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</w:p>
        </w:tc>
      </w:tr>
      <w:tr w:rsidR="004D2016" w:rsidRPr="00EF3608" w14:paraId="7541D09B" w14:textId="77777777" w:rsidTr="004D2016">
        <w:trPr>
          <w:tblHeader/>
        </w:trPr>
        <w:tc>
          <w:tcPr>
            <w:tcW w:w="2351" w:type="pct"/>
          </w:tcPr>
          <w:p w14:paraId="1A2E7200" w14:textId="77777777" w:rsidR="004D2016" w:rsidRPr="00EF3608" w:rsidRDefault="004D2016" w:rsidP="004D2016">
            <w:pPr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2" w:type="pct"/>
          </w:tcPr>
          <w:p w14:paraId="02D81BC2" w14:textId="77777777" w:rsidR="004D2016" w:rsidRPr="00EF3608" w:rsidRDefault="004D2016" w:rsidP="004D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1" w:type="pct"/>
          </w:tcPr>
          <w:p w14:paraId="37AD85F8" w14:textId="77777777" w:rsidR="004D2016" w:rsidRPr="00EF3608" w:rsidRDefault="004D2016" w:rsidP="004D2016">
            <w:pPr>
              <w:pStyle w:val="BodyText"/>
              <w:tabs>
                <w:tab w:val="decimal" w:pos="62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16F9402F" w14:textId="77777777" w:rsidR="004D2016" w:rsidRPr="00EF3608" w:rsidRDefault="004D2016" w:rsidP="004D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1" w:type="pct"/>
          </w:tcPr>
          <w:p w14:paraId="73200152" w14:textId="77777777" w:rsidR="004D2016" w:rsidRPr="00EF3608" w:rsidRDefault="004D2016" w:rsidP="004D2016">
            <w:pPr>
              <w:pStyle w:val="BodyText"/>
              <w:tabs>
                <w:tab w:val="decimal" w:pos="626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</w:tcPr>
          <w:p w14:paraId="2DDF941C" w14:textId="77777777" w:rsidR="004D2016" w:rsidRPr="00EF3608" w:rsidRDefault="004D2016" w:rsidP="004D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4D2016" w:rsidRPr="00EF3608" w14:paraId="3BD9E519" w14:textId="77777777" w:rsidTr="004D2016">
        <w:trPr>
          <w:trHeight w:val="371"/>
          <w:tblHeader/>
        </w:trPr>
        <w:tc>
          <w:tcPr>
            <w:tcW w:w="2351" w:type="pct"/>
          </w:tcPr>
          <w:p w14:paraId="78ECD3B9" w14:textId="77777777" w:rsidR="004D2016" w:rsidRPr="00EF3608" w:rsidRDefault="004D2016" w:rsidP="004D2016">
            <w:pPr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9" w:type="pct"/>
            <w:gridSpan w:val="5"/>
          </w:tcPr>
          <w:p w14:paraId="30836581" w14:textId="77777777" w:rsidR="004D2016" w:rsidRPr="00EF3608" w:rsidRDefault="004D2016" w:rsidP="004D2016">
            <w:pPr>
              <w:tabs>
                <w:tab w:val="decimal" w:pos="64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D2016" w:rsidRPr="00EF3608" w14:paraId="37871F87" w14:textId="77777777" w:rsidTr="004D2016">
        <w:tc>
          <w:tcPr>
            <w:tcW w:w="2351" w:type="pct"/>
          </w:tcPr>
          <w:p w14:paraId="3136C4C1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782" w:type="pct"/>
          </w:tcPr>
          <w:p w14:paraId="1D26DD55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05C8B6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3F1EF38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3730FFB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50390BD1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016" w:rsidRPr="00EF3608" w14:paraId="6909D917" w14:textId="77777777" w:rsidTr="004D2016">
        <w:tc>
          <w:tcPr>
            <w:tcW w:w="2351" w:type="pct"/>
          </w:tcPr>
          <w:p w14:paraId="55D14646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82" w:type="pct"/>
          </w:tcPr>
          <w:p w14:paraId="5881C92A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56.61</w:t>
            </w:r>
          </w:p>
        </w:tc>
        <w:tc>
          <w:tcPr>
            <w:tcW w:w="131" w:type="pct"/>
          </w:tcPr>
          <w:p w14:paraId="060F3304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024E35E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31" w:type="pct"/>
            <w:shd w:val="clear" w:color="auto" w:fill="auto"/>
          </w:tcPr>
          <w:p w14:paraId="7233487D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3470DE38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66.62</w:t>
            </w:r>
          </w:p>
        </w:tc>
      </w:tr>
      <w:tr w:rsidR="004D2016" w:rsidRPr="00EF3608" w14:paraId="2CE0D789" w14:textId="77777777" w:rsidTr="004D2016">
        <w:tc>
          <w:tcPr>
            <w:tcW w:w="2351" w:type="pct"/>
          </w:tcPr>
          <w:p w14:paraId="39DA43E3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782" w:type="pct"/>
          </w:tcPr>
          <w:p w14:paraId="056B30F6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31" w:type="pct"/>
          </w:tcPr>
          <w:p w14:paraId="7C420A81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0C99FF76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(10.01)</w:t>
            </w:r>
          </w:p>
        </w:tc>
        <w:tc>
          <w:tcPr>
            <w:tcW w:w="131" w:type="pct"/>
            <w:shd w:val="clear" w:color="auto" w:fill="auto"/>
          </w:tcPr>
          <w:p w14:paraId="0AEA0A71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4F9F49D9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016" w:rsidRPr="00EF3608" w14:paraId="50B980F9" w14:textId="77777777" w:rsidTr="004D2016">
        <w:tc>
          <w:tcPr>
            <w:tcW w:w="2351" w:type="pct"/>
          </w:tcPr>
          <w:p w14:paraId="48B9641B" w14:textId="77777777" w:rsidR="004D201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3925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782" w:type="pct"/>
          </w:tcPr>
          <w:p w14:paraId="0B4248A3" w14:textId="77777777" w:rsidR="004D201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23,747.15</w:t>
            </w:r>
          </w:p>
        </w:tc>
        <w:tc>
          <w:tcPr>
            <w:tcW w:w="131" w:type="pct"/>
          </w:tcPr>
          <w:p w14:paraId="08E94D1D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79401857" w14:textId="77777777" w:rsidR="004D201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(238.36)</w:t>
            </w:r>
          </w:p>
        </w:tc>
        <w:tc>
          <w:tcPr>
            <w:tcW w:w="131" w:type="pct"/>
            <w:shd w:val="clear" w:color="auto" w:fill="auto"/>
          </w:tcPr>
          <w:p w14:paraId="2AF2B466" w14:textId="77777777" w:rsidR="004D2016" w:rsidRPr="00EF3608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3BFF6B05" w14:textId="77777777" w:rsidR="004D201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23,508.79</w:t>
            </w:r>
          </w:p>
        </w:tc>
      </w:tr>
      <w:tr w:rsidR="004D2016" w:rsidRPr="00EF3608" w14:paraId="7D2EE5A6" w14:textId="77777777" w:rsidTr="004D2016">
        <w:tc>
          <w:tcPr>
            <w:tcW w:w="2351" w:type="pct"/>
          </w:tcPr>
          <w:p w14:paraId="071B8BE6" w14:textId="77777777" w:rsidR="004D2016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177B">
              <w:rPr>
                <w:rFonts w:ascii="Angsana New" w:hAnsi="Angsana New" w:hint="cs"/>
                <w:sz w:val="30"/>
                <w:szCs w:val="30"/>
                <w:cs/>
              </w:rPr>
              <w:t>เงินมัดจำที่ดิน</w:t>
            </w:r>
            <w:r w:rsidR="002A079B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</w:t>
            </w:r>
          </w:p>
          <w:p w14:paraId="7795A858" w14:textId="7354A4D5" w:rsidR="002A079B" w:rsidRPr="009E177B" w:rsidRDefault="002A079B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การพัฒนา</w:t>
            </w:r>
          </w:p>
        </w:tc>
        <w:tc>
          <w:tcPr>
            <w:tcW w:w="782" w:type="pct"/>
          </w:tcPr>
          <w:p w14:paraId="0C2165FB" w14:textId="77777777" w:rsidR="002A079B" w:rsidRDefault="002A079B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43683AA5" w14:textId="1144814F" w:rsidR="004D2016" w:rsidRPr="009E177B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9E17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09E9D64" w14:textId="77777777" w:rsidR="004D2016" w:rsidRPr="009E177B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7C6729F4" w14:textId="77777777" w:rsidR="002A079B" w:rsidRDefault="002A079B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  <w:p w14:paraId="3008C9D0" w14:textId="7851FD16" w:rsidR="004D2016" w:rsidRPr="009E177B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E177B">
              <w:rPr>
                <w:rFonts w:ascii="Angsana New" w:hAnsi="Angsana New"/>
                <w:sz w:val="30"/>
                <w:szCs w:val="30"/>
              </w:rPr>
              <w:t>238.36</w:t>
            </w:r>
          </w:p>
        </w:tc>
        <w:tc>
          <w:tcPr>
            <w:tcW w:w="131" w:type="pct"/>
            <w:shd w:val="clear" w:color="auto" w:fill="auto"/>
          </w:tcPr>
          <w:p w14:paraId="5C330B26" w14:textId="77777777" w:rsidR="004D2016" w:rsidRPr="009E177B" w:rsidRDefault="004D2016" w:rsidP="004D2016">
            <w:pPr>
              <w:tabs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42320F7A" w14:textId="77777777" w:rsidR="002A079B" w:rsidRDefault="002A079B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D3FA1CC" w14:textId="1CC16450" w:rsidR="004D2016" w:rsidRPr="009E177B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9E177B">
              <w:rPr>
                <w:rFonts w:ascii="Angsana New" w:hAnsi="Angsana New"/>
                <w:sz w:val="30"/>
                <w:szCs w:val="30"/>
              </w:rPr>
              <w:t>238.36</w:t>
            </w:r>
          </w:p>
        </w:tc>
      </w:tr>
      <w:tr w:rsidR="004D2016" w:rsidRPr="00EF3608" w14:paraId="2747138A" w14:textId="77777777" w:rsidTr="004D2016">
        <w:tc>
          <w:tcPr>
            <w:tcW w:w="2351" w:type="pct"/>
          </w:tcPr>
          <w:p w14:paraId="0B2D09A5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2" w:type="pct"/>
          </w:tcPr>
          <w:p w14:paraId="59D7A7A0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(1,129.21)</w:t>
            </w:r>
          </w:p>
        </w:tc>
        <w:tc>
          <w:tcPr>
            <w:tcW w:w="131" w:type="pct"/>
          </w:tcPr>
          <w:p w14:paraId="4146972B" w14:textId="77777777" w:rsidR="004D2016" w:rsidRPr="00EF3608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4C2211A1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5.69</w:t>
            </w:r>
          </w:p>
        </w:tc>
        <w:tc>
          <w:tcPr>
            <w:tcW w:w="131" w:type="pct"/>
            <w:shd w:val="clear" w:color="auto" w:fill="auto"/>
          </w:tcPr>
          <w:p w14:paraId="520B327E" w14:textId="77777777" w:rsidR="004D2016" w:rsidRPr="00EF3608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129CDFEC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(1,123.52)</w:t>
            </w:r>
          </w:p>
        </w:tc>
      </w:tr>
      <w:tr w:rsidR="004D2016" w:rsidRPr="00EF3608" w14:paraId="1F746B88" w14:textId="77777777" w:rsidTr="004D2016">
        <w:tc>
          <w:tcPr>
            <w:tcW w:w="2351" w:type="pct"/>
          </w:tcPr>
          <w:p w14:paraId="6CC54E73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782" w:type="pct"/>
          </w:tcPr>
          <w:p w14:paraId="685F9041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(10.88)</w:t>
            </w:r>
          </w:p>
        </w:tc>
        <w:tc>
          <w:tcPr>
            <w:tcW w:w="131" w:type="pct"/>
          </w:tcPr>
          <w:p w14:paraId="352DFED5" w14:textId="77777777" w:rsidR="004D2016" w:rsidRPr="00EF3608" w:rsidRDefault="004D2016" w:rsidP="004D2016">
            <w:pPr>
              <w:tabs>
                <w:tab w:val="decimal" w:pos="508"/>
                <w:tab w:val="decimal" w:pos="78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14:paraId="4095F677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(5.69)</w:t>
            </w:r>
          </w:p>
        </w:tc>
        <w:tc>
          <w:tcPr>
            <w:tcW w:w="131" w:type="pct"/>
            <w:shd w:val="clear" w:color="auto" w:fill="auto"/>
          </w:tcPr>
          <w:p w14:paraId="541CF8D7" w14:textId="77777777" w:rsidR="004D2016" w:rsidRPr="00EF3608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76832020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(16.57)</w:t>
            </w:r>
          </w:p>
        </w:tc>
      </w:tr>
      <w:tr w:rsidR="004D2016" w:rsidRPr="00EF3608" w14:paraId="08997E69" w14:textId="77777777" w:rsidTr="004D2016">
        <w:tc>
          <w:tcPr>
            <w:tcW w:w="2351" w:type="pct"/>
          </w:tcPr>
          <w:p w14:paraId="504DF647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14:paraId="59EDF2A2" w14:textId="77777777" w:rsidR="004D2016" w:rsidRPr="00EF3608" w:rsidRDefault="004D2016" w:rsidP="004D2016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8821FD3" w14:textId="77777777" w:rsidR="004D2016" w:rsidRPr="00EF3608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B9580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E734403" w14:textId="77777777" w:rsidR="004D2016" w:rsidRPr="00EF3608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705123D" w14:textId="77777777" w:rsidR="004D2016" w:rsidRPr="00EF3608" w:rsidRDefault="004D2016" w:rsidP="004D2016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42D" w:rsidRPr="00EF3608" w14:paraId="55BD4C17" w14:textId="77777777" w:rsidTr="00FD4BD0">
        <w:trPr>
          <w:trHeight w:val="305"/>
        </w:trPr>
        <w:tc>
          <w:tcPr>
            <w:tcW w:w="2351" w:type="pct"/>
          </w:tcPr>
          <w:p w14:paraId="21E0052A" w14:textId="77777777" w:rsidR="0058142D" w:rsidRPr="00057750" w:rsidRDefault="0058142D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2" w:type="pct"/>
          </w:tcPr>
          <w:p w14:paraId="2A32EAEF" w14:textId="77777777" w:rsidR="0058142D" w:rsidRPr="00057750" w:rsidRDefault="0058142D" w:rsidP="004D2016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" w:type="pct"/>
          </w:tcPr>
          <w:p w14:paraId="7E6BA205" w14:textId="77777777" w:rsidR="0058142D" w:rsidRPr="00057750" w:rsidRDefault="0058142D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</w:tcPr>
          <w:p w14:paraId="023399CC" w14:textId="77777777" w:rsidR="0058142D" w:rsidRPr="00057750" w:rsidRDefault="0058142D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shd w:val="clear" w:color="auto" w:fill="auto"/>
          </w:tcPr>
          <w:p w14:paraId="109FE3E1" w14:textId="77777777" w:rsidR="0058142D" w:rsidRPr="00057750" w:rsidRDefault="0058142D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pct"/>
            <w:shd w:val="clear" w:color="auto" w:fill="auto"/>
          </w:tcPr>
          <w:p w14:paraId="60F5EE21" w14:textId="77777777" w:rsidR="0058142D" w:rsidRPr="00057750" w:rsidRDefault="0058142D" w:rsidP="004D2016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2016" w:rsidRPr="00F97E21" w14:paraId="283DF117" w14:textId="77777777" w:rsidTr="004D2016">
        <w:tc>
          <w:tcPr>
            <w:tcW w:w="2351" w:type="pct"/>
          </w:tcPr>
          <w:p w14:paraId="7AE6664D" w14:textId="77777777" w:rsidR="004D2016" w:rsidRPr="00F97E21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782" w:type="pct"/>
          </w:tcPr>
          <w:p w14:paraId="73EF7FD2" w14:textId="77777777" w:rsidR="004D2016" w:rsidRPr="00F97E21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6079233" w14:textId="77777777" w:rsidR="004D2016" w:rsidRPr="00F97E21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2B80928F" w14:textId="77777777" w:rsidR="004D2016" w:rsidRPr="00F97E21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7E833E3A" w14:textId="77777777" w:rsidR="004D2016" w:rsidRPr="00F97E21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0BF745D0" w14:textId="77777777" w:rsidR="004D2016" w:rsidRPr="00F97E21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016" w:rsidRPr="00F97E21" w14:paraId="09985CF0" w14:textId="77777777" w:rsidTr="004D2016">
        <w:tc>
          <w:tcPr>
            <w:tcW w:w="2351" w:type="pct"/>
          </w:tcPr>
          <w:p w14:paraId="6B56BF7E" w14:textId="77777777" w:rsidR="004D2016" w:rsidRPr="00F97E21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9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F9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82" w:type="pct"/>
          </w:tcPr>
          <w:p w14:paraId="79FD3131" w14:textId="77777777" w:rsidR="004D2016" w:rsidRPr="00F97E21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1551EB7" w14:textId="77777777" w:rsidR="004D2016" w:rsidRPr="00F97E21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987F3F9" w14:textId="77777777" w:rsidR="004D2016" w:rsidRPr="00F97E21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2FA778B7" w14:textId="77777777" w:rsidR="004D2016" w:rsidRPr="00F97E21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46CEE0F1" w14:textId="77777777" w:rsidR="004D2016" w:rsidRPr="00F97E21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016" w:rsidRPr="00BF0B93" w14:paraId="0EEF30EC" w14:textId="77777777" w:rsidTr="004D2016">
        <w:tc>
          <w:tcPr>
            <w:tcW w:w="2351" w:type="pct"/>
          </w:tcPr>
          <w:p w14:paraId="35321F6E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0B9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782" w:type="pct"/>
          </w:tcPr>
          <w:p w14:paraId="5EEC9A4C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(14,052.93)</w:t>
            </w:r>
          </w:p>
        </w:tc>
        <w:tc>
          <w:tcPr>
            <w:tcW w:w="131" w:type="pct"/>
          </w:tcPr>
          <w:p w14:paraId="35E83F8F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29DB24A5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12.07</w:t>
            </w:r>
          </w:p>
        </w:tc>
        <w:tc>
          <w:tcPr>
            <w:tcW w:w="131" w:type="pct"/>
            <w:shd w:val="clear" w:color="auto" w:fill="auto"/>
          </w:tcPr>
          <w:p w14:paraId="5719A3A9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0DA85C72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(14,040.86)</w:t>
            </w:r>
          </w:p>
        </w:tc>
      </w:tr>
      <w:tr w:rsidR="004D2016" w:rsidRPr="00BF0B93" w14:paraId="50A3132F" w14:textId="77777777" w:rsidTr="004D2016">
        <w:tc>
          <w:tcPr>
            <w:tcW w:w="2351" w:type="pct"/>
          </w:tcPr>
          <w:p w14:paraId="0934875C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0B9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782" w:type="pct"/>
          </w:tcPr>
          <w:p w14:paraId="3F397BAF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(958.89)</w:t>
            </w:r>
          </w:p>
        </w:tc>
        <w:tc>
          <w:tcPr>
            <w:tcW w:w="131" w:type="pct"/>
          </w:tcPr>
          <w:p w14:paraId="1B4AC94F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F19A249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25.80</w:t>
            </w:r>
          </w:p>
        </w:tc>
        <w:tc>
          <w:tcPr>
            <w:tcW w:w="131" w:type="pct"/>
            <w:shd w:val="clear" w:color="auto" w:fill="auto"/>
          </w:tcPr>
          <w:p w14:paraId="3573820B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B50AA54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(933.09)</w:t>
            </w:r>
          </w:p>
        </w:tc>
      </w:tr>
      <w:tr w:rsidR="004D2016" w:rsidRPr="00BF0B93" w14:paraId="1AE463DD" w14:textId="77777777" w:rsidTr="004D2016">
        <w:tc>
          <w:tcPr>
            <w:tcW w:w="2351" w:type="pct"/>
          </w:tcPr>
          <w:p w14:paraId="1B23D488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0B9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82" w:type="pct"/>
          </w:tcPr>
          <w:p w14:paraId="489D32CF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(49.12)</w:t>
            </w:r>
          </w:p>
        </w:tc>
        <w:tc>
          <w:tcPr>
            <w:tcW w:w="131" w:type="pct"/>
          </w:tcPr>
          <w:p w14:paraId="51B2FB07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5A550E7D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(3.13)</w:t>
            </w:r>
          </w:p>
        </w:tc>
        <w:tc>
          <w:tcPr>
            <w:tcW w:w="131" w:type="pct"/>
            <w:shd w:val="clear" w:color="auto" w:fill="auto"/>
          </w:tcPr>
          <w:p w14:paraId="0C19AE2D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503BA2E1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(52.25)</w:t>
            </w:r>
          </w:p>
        </w:tc>
      </w:tr>
      <w:tr w:rsidR="004D2016" w:rsidRPr="00BF0B93" w14:paraId="5693F956" w14:textId="77777777" w:rsidTr="004D2016">
        <w:tc>
          <w:tcPr>
            <w:tcW w:w="2351" w:type="pct"/>
          </w:tcPr>
          <w:p w14:paraId="46D7CBC2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0B93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782" w:type="pct"/>
          </w:tcPr>
          <w:p w14:paraId="5FB0AD56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9,502.38</w:t>
            </w:r>
          </w:p>
        </w:tc>
        <w:tc>
          <w:tcPr>
            <w:tcW w:w="131" w:type="pct"/>
          </w:tcPr>
          <w:p w14:paraId="17F6B09C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6DE20784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13.16</w:t>
            </w:r>
          </w:p>
        </w:tc>
        <w:tc>
          <w:tcPr>
            <w:tcW w:w="131" w:type="pct"/>
            <w:shd w:val="clear" w:color="auto" w:fill="auto"/>
          </w:tcPr>
          <w:p w14:paraId="134751A9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321479DE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9,515.54</w:t>
            </w:r>
          </w:p>
        </w:tc>
      </w:tr>
      <w:tr w:rsidR="004D2016" w:rsidRPr="00BF0B93" w14:paraId="153A9B80" w14:textId="77777777" w:rsidTr="004D2016">
        <w:tc>
          <w:tcPr>
            <w:tcW w:w="2351" w:type="pct"/>
          </w:tcPr>
          <w:p w14:paraId="05D14138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0B93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782" w:type="pct"/>
          </w:tcPr>
          <w:p w14:paraId="47BFC72D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567.34</w:t>
            </w:r>
          </w:p>
        </w:tc>
        <w:tc>
          <w:tcPr>
            <w:tcW w:w="131" w:type="pct"/>
          </w:tcPr>
          <w:p w14:paraId="2348EE47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FE9E6F8" w14:textId="2A789E13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(</w:t>
            </w:r>
            <w:r w:rsidR="00997F24">
              <w:rPr>
                <w:rFonts w:ascii="Angsana New" w:hAnsi="Angsana New"/>
                <w:sz w:val="30"/>
                <w:szCs w:val="30"/>
              </w:rPr>
              <w:t>48.</w:t>
            </w:r>
            <w:r w:rsidR="00FA09AC">
              <w:rPr>
                <w:rFonts w:ascii="Angsana New" w:hAnsi="Angsana New"/>
                <w:sz w:val="30"/>
                <w:szCs w:val="30"/>
              </w:rPr>
              <w:t>36)</w:t>
            </w:r>
          </w:p>
        </w:tc>
        <w:tc>
          <w:tcPr>
            <w:tcW w:w="131" w:type="pct"/>
            <w:shd w:val="clear" w:color="auto" w:fill="auto"/>
          </w:tcPr>
          <w:p w14:paraId="0B4E9562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60C5898C" w14:textId="033C7808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5</w:t>
            </w:r>
            <w:r w:rsidR="00FA09AC">
              <w:rPr>
                <w:rFonts w:ascii="Angsana New" w:hAnsi="Angsana New"/>
                <w:sz w:val="30"/>
                <w:szCs w:val="30"/>
              </w:rPr>
              <w:t>18.98</w:t>
            </w:r>
          </w:p>
        </w:tc>
      </w:tr>
      <w:tr w:rsidR="002F3168" w:rsidRPr="00BF0B93" w14:paraId="3D3B935C" w14:textId="77777777" w:rsidTr="004D2016">
        <w:tc>
          <w:tcPr>
            <w:tcW w:w="2351" w:type="pct"/>
          </w:tcPr>
          <w:p w14:paraId="191D7D51" w14:textId="05326219" w:rsidR="002F3168" w:rsidRPr="00BF0B93" w:rsidRDefault="00846ECB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782" w:type="pct"/>
          </w:tcPr>
          <w:p w14:paraId="1B5D3EB5" w14:textId="6E0CD4F7" w:rsidR="002F3168" w:rsidRPr="00BF0B93" w:rsidRDefault="00846ECB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377.82</w:t>
            </w:r>
          </w:p>
        </w:tc>
        <w:tc>
          <w:tcPr>
            <w:tcW w:w="131" w:type="pct"/>
          </w:tcPr>
          <w:p w14:paraId="633B54A8" w14:textId="77777777" w:rsidR="002F3168" w:rsidRPr="00BF0B93" w:rsidRDefault="002F3168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762BA5FE" w14:textId="372D3DF7" w:rsidR="002F3168" w:rsidRPr="00BF0B93" w:rsidRDefault="00846ECB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14.87</w:t>
            </w:r>
          </w:p>
        </w:tc>
        <w:tc>
          <w:tcPr>
            <w:tcW w:w="131" w:type="pct"/>
            <w:shd w:val="clear" w:color="auto" w:fill="auto"/>
          </w:tcPr>
          <w:p w14:paraId="038BEFDF" w14:textId="77777777" w:rsidR="002F3168" w:rsidRPr="00BF0B93" w:rsidRDefault="002F3168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A7DF563" w14:textId="0C630D1B" w:rsidR="002F3168" w:rsidRPr="00BF0B93" w:rsidRDefault="00846ECB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392.69</w:t>
            </w:r>
          </w:p>
        </w:tc>
      </w:tr>
      <w:tr w:rsidR="004D2016" w:rsidRPr="00BF0B93" w14:paraId="3B2AFBFC" w14:textId="77777777" w:rsidTr="004D2016">
        <w:tc>
          <w:tcPr>
            <w:tcW w:w="2351" w:type="pct"/>
          </w:tcPr>
          <w:p w14:paraId="046C3699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0B93">
              <w:rPr>
                <w:rFonts w:ascii="Angsana New" w:hAnsi="Angsana New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782" w:type="pct"/>
          </w:tcPr>
          <w:p w14:paraId="46774ECB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86.17</w:t>
            </w:r>
          </w:p>
        </w:tc>
        <w:tc>
          <w:tcPr>
            <w:tcW w:w="131" w:type="pct"/>
          </w:tcPr>
          <w:p w14:paraId="6A1698F6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7FF6FFB0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76.33</w:t>
            </w:r>
          </w:p>
        </w:tc>
        <w:tc>
          <w:tcPr>
            <w:tcW w:w="131" w:type="pct"/>
            <w:shd w:val="clear" w:color="auto" w:fill="auto"/>
          </w:tcPr>
          <w:p w14:paraId="41BBF979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635E7E95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162.50</w:t>
            </w:r>
          </w:p>
        </w:tc>
      </w:tr>
      <w:tr w:rsidR="004D2016" w:rsidRPr="00BF0B93" w14:paraId="0C994FBA" w14:textId="77777777" w:rsidTr="004D2016">
        <w:tc>
          <w:tcPr>
            <w:tcW w:w="2351" w:type="pct"/>
          </w:tcPr>
          <w:p w14:paraId="7B11D4ED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0B93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82" w:type="pct"/>
          </w:tcPr>
          <w:p w14:paraId="762274E4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1,146.70</w:t>
            </w:r>
          </w:p>
        </w:tc>
        <w:tc>
          <w:tcPr>
            <w:tcW w:w="131" w:type="pct"/>
          </w:tcPr>
          <w:p w14:paraId="22EB4524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36C848BA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F0B93">
              <w:rPr>
                <w:rFonts w:ascii="Angsana New" w:hAnsi="Angsana New"/>
                <w:sz w:val="30"/>
                <w:szCs w:val="30"/>
              </w:rPr>
              <w:t>36.1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1" w:type="pct"/>
            <w:shd w:val="clear" w:color="auto" w:fill="auto"/>
          </w:tcPr>
          <w:p w14:paraId="3C9AC875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190915E2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1,110.53</w:t>
            </w:r>
          </w:p>
        </w:tc>
      </w:tr>
      <w:tr w:rsidR="004D2016" w:rsidRPr="009E177B" w14:paraId="4330715F" w14:textId="77777777" w:rsidTr="004D2016">
        <w:tc>
          <w:tcPr>
            <w:tcW w:w="2351" w:type="pct"/>
          </w:tcPr>
          <w:p w14:paraId="70945721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0B9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2" w:type="pct"/>
          </w:tcPr>
          <w:p w14:paraId="05DF6E8C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1,416.36</w:t>
            </w:r>
          </w:p>
        </w:tc>
        <w:tc>
          <w:tcPr>
            <w:tcW w:w="131" w:type="pct"/>
          </w:tcPr>
          <w:p w14:paraId="67A0B784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shd w:val="clear" w:color="auto" w:fill="auto"/>
          </w:tcPr>
          <w:p w14:paraId="1BAD27CF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F0B93">
              <w:rPr>
                <w:rFonts w:ascii="Angsana New" w:hAnsi="Angsana New"/>
                <w:sz w:val="30"/>
                <w:szCs w:val="30"/>
              </w:rPr>
              <w:t>54.5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31" w:type="pct"/>
            <w:shd w:val="clear" w:color="auto" w:fill="auto"/>
          </w:tcPr>
          <w:p w14:paraId="5CDCF668" w14:textId="77777777" w:rsidR="004D2016" w:rsidRPr="00BF0B93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23E5D531" w14:textId="77777777" w:rsidR="004D2016" w:rsidRPr="00BF0B93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F0B93">
              <w:rPr>
                <w:rFonts w:ascii="Angsana New" w:hAnsi="Angsana New"/>
                <w:sz w:val="30"/>
                <w:szCs w:val="30"/>
              </w:rPr>
              <w:t>1,361.77</w:t>
            </w:r>
          </w:p>
        </w:tc>
      </w:tr>
      <w:tr w:rsidR="004D2016" w:rsidRPr="00EF3608" w14:paraId="2F43510B" w14:textId="77777777" w:rsidTr="004D2016">
        <w:tc>
          <w:tcPr>
            <w:tcW w:w="2351" w:type="pct"/>
          </w:tcPr>
          <w:p w14:paraId="347A28AC" w14:textId="77777777" w:rsidR="004D2016" w:rsidRPr="009E177B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782" w:type="pct"/>
          </w:tcPr>
          <w:p w14:paraId="4D771C2F" w14:textId="77777777" w:rsidR="004D2016" w:rsidRPr="009E177B" w:rsidRDefault="004D2016" w:rsidP="004D2016">
            <w:pPr>
              <w:tabs>
                <w:tab w:val="decimal" w:pos="768"/>
              </w:tabs>
              <w:ind w:right="-10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1" w:type="pct"/>
          </w:tcPr>
          <w:p w14:paraId="6D811EC6" w14:textId="77777777" w:rsidR="004D2016" w:rsidRPr="009E177B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67AC2" w14:textId="77777777" w:rsidR="004D2016" w:rsidRPr="00EF3608" w:rsidRDefault="004D2016" w:rsidP="004D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B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B201C72" w14:textId="77777777" w:rsidR="004D2016" w:rsidRPr="00EF3608" w:rsidRDefault="004D2016" w:rsidP="004D2016">
            <w:pPr>
              <w:tabs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shd w:val="clear" w:color="auto" w:fill="auto"/>
          </w:tcPr>
          <w:p w14:paraId="19F0358E" w14:textId="77777777" w:rsidR="004D2016" w:rsidRPr="00EF3608" w:rsidRDefault="004D2016" w:rsidP="004D2016">
            <w:pPr>
              <w:tabs>
                <w:tab w:val="decimal" w:pos="75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488DF46" w14:textId="77777777" w:rsidR="004D2016" w:rsidRPr="00502F19" w:rsidRDefault="004D2016" w:rsidP="004D2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611A0B0" w14:textId="1588A0ED" w:rsidR="008F7720" w:rsidRPr="002A079B" w:rsidRDefault="004D2016" w:rsidP="002A07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10"/>
          <w:szCs w:val="10"/>
          <w:highlight w:val="yellow"/>
        </w:rPr>
      </w:pPr>
      <w:r w:rsidRPr="00EF3608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8F7720" w:rsidRPr="002A079B" w:rsidSect="004D2016">
      <w:pgSz w:w="11909" w:h="16834" w:code="9"/>
      <w:pgMar w:top="691" w:right="1152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BA1D8" w14:textId="77777777" w:rsidR="004D52AB" w:rsidRDefault="004D52AB" w:rsidP="004956B4">
      <w:r>
        <w:separator/>
      </w:r>
    </w:p>
  </w:endnote>
  <w:endnote w:type="continuationSeparator" w:id="0">
    <w:p w14:paraId="71074426" w14:textId="77777777" w:rsidR="004D52AB" w:rsidRDefault="004D52A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4ED8A" w14:textId="77777777" w:rsidR="001F75AB" w:rsidRPr="00492977" w:rsidRDefault="001F75A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492977">
      <w:rPr>
        <w:rFonts w:asciiTheme="majorBidi" w:hAnsiTheme="majorBidi" w:cstheme="majorBidi"/>
        <w:caps/>
        <w:sz w:val="30"/>
        <w:szCs w:val="30"/>
      </w:rPr>
      <w:fldChar w:fldCharType="begin"/>
    </w:r>
    <w:r w:rsidRPr="00492977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492977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61</w:t>
    </w:r>
    <w:r w:rsidRPr="00492977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EB639" w14:textId="77777777" w:rsidR="001F75AB" w:rsidRPr="00EF60EC" w:rsidRDefault="001F75AB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66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41196DA" w14:textId="77777777" w:rsidR="001F75AB" w:rsidRDefault="001F75AB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14:paraId="11D5037D" w14:textId="77777777" w:rsidR="001F75AB" w:rsidRPr="00E85241" w:rsidRDefault="001F75AB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29236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3741AF" w14:textId="77777777" w:rsidR="001F75AB" w:rsidRPr="00673B73" w:rsidRDefault="001F75A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73B7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73B7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73B7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72</w:t>
        </w:r>
        <w:r w:rsidRPr="00673B7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6DFA7E0" w14:textId="77777777" w:rsidR="001F75AB" w:rsidRPr="00E85241" w:rsidRDefault="001F75AB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265D" w14:textId="77777777" w:rsidR="001F75AB" w:rsidRPr="00EC7816" w:rsidRDefault="001F75AB" w:rsidP="00B849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EC781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EC7816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126</w: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46584BF" w14:textId="77777777" w:rsidR="001F75AB" w:rsidRPr="004F6C55" w:rsidRDefault="001F75AB" w:rsidP="007E6B8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97D0E" w14:textId="66A7DABA" w:rsidR="001F75AB" w:rsidRPr="00952853" w:rsidRDefault="001F75AB" w:rsidP="009528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952853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66444E">
      <w:rPr>
        <w:rFonts w:ascii="Angsana New" w:hAnsi="Angsana New"/>
        <w:noProof/>
        <w:sz w:val="28"/>
        <w:szCs w:val="28"/>
      </w:rPr>
      <w:t>goldt3</w:t>
    </w:r>
    <w:r w:rsidRPr="0095285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586FE" w14:textId="77777777" w:rsidR="004D52AB" w:rsidRDefault="004D52AB" w:rsidP="004956B4">
      <w:r>
        <w:separator/>
      </w:r>
    </w:p>
  </w:footnote>
  <w:footnote w:type="continuationSeparator" w:id="0">
    <w:p w14:paraId="74948773" w14:textId="77777777" w:rsidR="004D52AB" w:rsidRDefault="004D52A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D5396" w14:textId="77777777" w:rsidR="001F75AB" w:rsidRPr="003C763B" w:rsidRDefault="001F75AB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FEC855F" w14:textId="77777777" w:rsidR="001F75AB" w:rsidRPr="003C763B" w:rsidRDefault="001F75AB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0FC56C39" w14:textId="77777777" w:rsidR="001F75AB" w:rsidRPr="009E7F0B" w:rsidRDefault="001F75AB" w:rsidP="002B11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</w:rPr>
      <w:tab/>
    </w:r>
  </w:p>
  <w:p w14:paraId="23D590F7" w14:textId="77777777" w:rsidR="001F75AB" w:rsidRPr="001757DA" w:rsidRDefault="001F75A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5B83E" w14:textId="77777777" w:rsidR="001F75AB" w:rsidRPr="004F6C55" w:rsidRDefault="001F75A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441A0A13" w14:textId="77777777" w:rsidR="001F75AB" w:rsidRDefault="001F75A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60155CB" w14:textId="77777777" w:rsidR="001F75AB" w:rsidRPr="009E7F0B" w:rsidRDefault="001F75AB" w:rsidP="001901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</w:rPr>
      <w:tab/>
    </w:r>
  </w:p>
  <w:p w14:paraId="6C450CE2" w14:textId="77777777" w:rsidR="001F75AB" w:rsidRPr="0019010F" w:rsidRDefault="001F75A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F0F49" w14:textId="77777777" w:rsidR="001F75AB" w:rsidRPr="003C763B" w:rsidRDefault="001F75AB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9EA33FF" w14:textId="77777777" w:rsidR="001F75AB" w:rsidRPr="003C763B" w:rsidRDefault="001F75AB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48D97442" w14:textId="4D6D2D1F" w:rsidR="001F75AB" w:rsidRPr="009E7F0B" w:rsidRDefault="001F75AB" w:rsidP="001901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</w:rPr>
      <w:tab/>
    </w:r>
  </w:p>
  <w:p w14:paraId="594DF1C6" w14:textId="77777777" w:rsidR="001F75AB" w:rsidRPr="0019010F" w:rsidRDefault="001F75A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2A92" w14:textId="77777777" w:rsidR="001F75AB" w:rsidRPr="003C763B" w:rsidRDefault="001F75AB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1C0C68D" w14:textId="77777777" w:rsidR="001F75AB" w:rsidRPr="003C763B" w:rsidRDefault="001F75AB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0B8E132D" w14:textId="48A43721" w:rsidR="001F75AB" w:rsidRPr="009E7F0B" w:rsidRDefault="001F75AB" w:rsidP="00AE47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</w:rPr>
      <w:tab/>
    </w:r>
  </w:p>
  <w:p w14:paraId="648253E0" w14:textId="77777777" w:rsidR="001F75AB" w:rsidRPr="00AE474B" w:rsidRDefault="001F75A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5C4C1" w14:textId="77777777" w:rsidR="001F75AB" w:rsidRPr="004F6C55" w:rsidRDefault="001F75AB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625A2269" w14:textId="77777777" w:rsidR="001F75AB" w:rsidRPr="004F6C55" w:rsidRDefault="001F75AB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6E7118D" w14:textId="77777777" w:rsidR="001F75AB" w:rsidRPr="009E7F0B" w:rsidRDefault="001F75AB" w:rsidP="00AE47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</w:rPr>
      <w:tab/>
    </w:r>
  </w:p>
  <w:p w14:paraId="59992E48" w14:textId="77777777" w:rsidR="001F75AB" w:rsidRPr="00AE474B" w:rsidRDefault="001F75A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192D8C"/>
    <w:multiLevelType w:val="hybridMultilevel"/>
    <w:tmpl w:val="0AF23526"/>
    <w:lvl w:ilvl="0" w:tplc="36826A5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69F4148"/>
    <w:multiLevelType w:val="multilevel"/>
    <w:tmpl w:val="430486BC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2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A421C5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A05"/>
    <w:multiLevelType w:val="hybridMultilevel"/>
    <w:tmpl w:val="099C04D2"/>
    <w:lvl w:ilvl="0" w:tplc="0FE06A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7"/>
  </w:num>
  <w:num w:numId="5">
    <w:abstractNumId w:val="26"/>
  </w:num>
  <w:num w:numId="6">
    <w:abstractNumId w:val="10"/>
  </w:num>
  <w:num w:numId="7">
    <w:abstractNumId w:val="25"/>
  </w:num>
  <w:num w:numId="8">
    <w:abstractNumId w:val="37"/>
  </w:num>
  <w:num w:numId="9">
    <w:abstractNumId w:val="23"/>
  </w:num>
  <w:num w:numId="10">
    <w:abstractNumId w:val="5"/>
  </w:num>
  <w:num w:numId="11">
    <w:abstractNumId w:val="22"/>
  </w:num>
  <w:num w:numId="12">
    <w:abstractNumId w:val="36"/>
  </w:num>
  <w:num w:numId="13">
    <w:abstractNumId w:val="24"/>
  </w:num>
  <w:num w:numId="14">
    <w:abstractNumId w:val="35"/>
  </w:num>
  <w:num w:numId="15">
    <w:abstractNumId w:val="31"/>
  </w:num>
  <w:num w:numId="16">
    <w:abstractNumId w:val="39"/>
  </w:num>
  <w:num w:numId="17">
    <w:abstractNumId w:val="19"/>
  </w:num>
  <w:num w:numId="18">
    <w:abstractNumId w:val="18"/>
  </w:num>
  <w:num w:numId="19">
    <w:abstractNumId w:val="3"/>
  </w:num>
  <w:num w:numId="20">
    <w:abstractNumId w:val="38"/>
  </w:num>
  <w:num w:numId="21">
    <w:abstractNumId w:val="9"/>
  </w:num>
  <w:num w:numId="22">
    <w:abstractNumId w:val="20"/>
  </w:num>
  <w:num w:numId="23">
    <w:abstractNumId w:val="17"/>
  </w:num>
  <w:num w:numId="24">
    <w:abstractNumId w:val="14"/>
  </w:num>
  <w:num w:numId="25">
    <w:abstractNumId w:val="34"/>
  </w:num>
  <w:num w:numId="26">
    <w:abstractNumId w:val="11"/>
  </w:num>
  <w:num w:numId="27">
    <w:abstractNumId w:val="15"/>
  </w:num>
  <w:num w:numId="28">
    <w:abstractNumId w:val="7"/>
  </w:num>
  <w:num w:numId="29">
    <w:abstractNumId w:val="4"/>
  </w:num>
  <w:num w:numId="30">
    <w:abstractNumId w:val="40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9"/>
  </w:num>
  <w:num w:numId="40">
    <w:abstractNumId w:val="32"/>
  </w:num>
  <w:num w:numId="41">
    <w:abstractNumId w:val="13"/>
  </w:num>
  <w:num w:numId="42">
    <w:abstractNumId w:val="1"/>
  </w:num>
  <w:num w:numId="43">
    <w:abstractNumId w:val="16"/>
  </w:num>
  <w:num w:numId="44">
    <w:abstractNumId w:val="6"/>
  </w:num>
  <w:num w:numId="45">
    <w:abstractNumId w:val="21"/>
  </w:num>
  <w:num w:numId="46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U0MDQ3MjE0NjM2NzNU0lEKTi0uzszPAykwqwUAULlOTSwAAAA="/>
  </w:docVars>
  <w:rsids>
    <w:rsidRoot w:val="00127299"/>
    <w:rsid w:val="000004FD"/>
    <w:rsid w:val="00000501"/>
    <w:rsid w:val="00000536"/>
    <w:rsid w:val="00000678"/>
    <w:rsid w:val="000006D8"/>
    <w:rsid w:val="00000C83"/>
    <w:rsid w:val="00000DA1"/>
    <w:rsid w:val="00000DF3"/>
    <w:rsid w:val="00000E64"/>
    <w:rsid w:val="00000EDB"/>
    <w:rsid w:val="0000154F"/>
    <w:rsid w:val="00001660"/>
    <w:rsid w:val="000017DC"/>
    <w:rsid w:val="000019C7"/>
    <w:rsid w:val="00001B3E"/>
    <w:rsid w:val="00001F1D"/>
    <w:rsid w:val="00002061"/>
    <w:rsid w:val="00002108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31EE"/>
    <w:rsid w:val="000037C7"/>
    <w:rsid w:val="0000382A"/>
    <w:rsid w:val="00003CF4"/>
    <w:rsid w:val="00003F96"/>
    <w:rsid w:val="00003F97"/>
    <w:rsid w:val="0000419F"/>
    <w:rsid w:val="000041DF"/>
    <w:rsid w:val="00004915"/>
    <w:rsid w:val="00004A80"/>
    <w:rsid w:val="00004EF2"/>
    <w:rsid w:val="00005274"/>
    <w:rsid w:val="000052F9"/>
    <w:rsid w:val="00005693"/>
    <w:rsid w:val="00005729"/>
    <w:rsid w:val="00005B1D"/>
    <w:rsid w:val="00005E24"/>
    <w:rsid w:val="00005E72"/>
    <w:rsid w:val="00006517"/>
    <w:rsid w:val="0000666A"/>
    <w:rsid w:val="0000668D"/>
    <w:rsid w:val="00006784"/>
    <w:rsid w:val="00006BD1"/>
    <w:rsid w:val="00006CBC"/>
    <w:rsid w:val="00007767"/>
    <w:rsid w:val="00007BBB"/>
    <w:rsid w:val="00010170"/>
    <w:rsid w:val="000102E8"/>
    <w:rsid w:val="00010388"/>
    <w:rsid w:val="0001049A"/>
    <w:rsid w:val="00010882"/>
    <w:rsid w:val="00010AD2"/>
    <w:rsid w:val="00010D91"/>
    <w:rsid w:val="00010E44"/>
    <w:rsid w:val="0001128A"/>
    <w:rsid w:val="0001163E"/>
    <w:rsid w:val="00011B8A"/>
    <w:rsid w:val="00011D68"/>
    <w:rsid w:val="0001216C"/>
    <w:rsid w:val="0001272A"/>
    <w:rsid w:val="000127D3"/>
    <w:rsid w:val="00012C1D"/>
    <w:rsid w:val="00012F78"/>
    <w:rsid w:val="00012F93"/>
    <w:rsid w:val="00012FEA"/>
    <w:rsid w:val="00012FEF"/>
    <w:rsid w:val="00013704"/>
    <w:rsid w:val="000137DB"/>
    <w:rsid w:val="00013962"/>
    <w:rsid w:val="00013BC3"/>
    <w:rsid w:val="00014354"/>
    <w:rsid w:val="000144FD"/>
    <w:rsid w:val="00014524"/>
    <w:rsid w:val="00014635"/>
    <w:rsid w:val="0001485F"/>
    <w:rsid w:val="000148E1"/>
    <w:rsid w:val="00014E4B"/>
    <w:rsid w:val="00014EA1"/>
    <w:rsid w:val="00014FAC"/>
    <w:rsid w:val="00015075"/>
    <w:rsid w:val="0001510E"/>
    <w:rsid w:val="00015118"/>
    <w:rsid w:val="0001567F"/>
    <w:rsid w:val="000158C6"/>
    <w:rsid w:val="00015AEA"/>
    <w:rsid w:val="00015C70"/>
    <w:rsid w:val="00015F46"/>
    <w:rsid w:val="00016293"/>
    <w:rsid w:val="00016398"/>
    <w:rsid w:val="000165C1"/>
    <w:rsid w:val="0001675B"/>
    <w:rsid w:val="00016AEA"/>
    <w:rsid w:val="00016BE4"/>
    <w:rsid w:val="00016C9E"/>
    <w:rsid w:val="00017616"/>
    <w:rsid w:val="00017E3C"/>
    <w:rsid w:val="00020625"/>
    <w:rsid w:val="00020665"/>
    <w:rsid w:val="0002078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23"/>
    <w:rsid w:val="00021C6C"/>
    <w:rsid w:val="00022931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2D0"/>
    <w:rsid w:val="00024863"/>
    <w:rsid w:val="00024944"/>
    <w:rsid w:val="00024949"/>
    <w:rsid w:val="00024B59"/>
    <w:rsid w:val="00024C2C"/>
    <w:rsid w:val="00024D32"/>
    <w:rsid w:val="00024D7D"/>
    <w:rsid w:val="00024F0C"/>
    <w:rsid w:val="00025269"/>
    <w:rsid w:val="00025379"/>
    <w:rsid w:val="000253DF"/>
    <w:rsid w:val="000258A1"/>
    <w:rsid w:val="000258B0"/>
    <w:rsid w:val="00025A20"/>
    <w:rsid w:val="00025EB3"/>
    <w:rsid w:val="00026568"/>
    <w:rsid w:val="000265D4"/>
    <w:rsid w:val="00026902"/>
    <w:rsid w:val="00026B3A"/>
    <w:rsid w:val="00026CA0"/>
    <w:rsid w:val="00026ED5"/>
    <w:rsid w:val="00026EF6"/>
    <w:rsid w:val="00027C64"/>
    <w:rsid w:val="00027D32"/>
    <w:rsid w:val="00027EB3"/>
    <w:rsid w:val="00027F02"/>
    <w:rsid w:val="000303C6"/>
    <w:rsid w:val="00030493"/>
    <w:rsid w:val="00030642"/>
    <w:rsid w:val="00030692"/>
    <w:rsid w:val="0003093F"/>
    <w:rsid w:val="00030A08"/>
    <w:rsid w:val="00030B38"/>
    <w:rsid w:val="00030EAE"/>
    <w:rsid w:val="00031B10"/>
    <w:rsid w:val="00031DA0"/>
    <w:rsid w:val="0003225E"/>
    <w:rsid w:val="0003277A"/>
    <w:rsid w:val="00032907"/>
    <w:rsid w:val="00032B02"/>
    <w:rsid w:val="00032BCC"/>
    <w:rsid w:val="00032C64"/>
    <w:rsid w:val="00032CB0"/>
    <w:rsid w:val="00033152"/>
    <w:rsid w:val="0003343E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D3C"/>
    <w:rsid w:val="00034D58"/>
    <w:rsid w:val="00034EE2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414"/>
    <w:rsid w:val="0003745A"/>
    <w:rsid w:val="00037740"/>
    <w:rsid w:val="00037755"/>
    <w:rsid w:val="000378E9"/>
    <w:rsid w:val="00037947"/>
    <w:rsid w:val="00037B04"/>
    <w:rsid w:val="00037BBB"/>
    <w:rsid w:val="00037DE7"/>
    <w:rsid w:val="00037E48"/>
    <w:rsid w:val="00037EE6"/>
    <w:rsid w:val="00040030"/>
    <w:rsid w:val="0004024F"/>
    <w:rsid w:val="000404E1"/>
    <w:rsid w:val="00040A6B"/>
    <w:rsid w:val="00040C1C"/>
    <w:rsid w:val="0004127E"/>
    <w:rsid w:val="00041387"/>
    <w:rsid w:val="00041435"/>
    <w:rsid w:val="000417FF"/>
    <w:rsid w:val="00041B55"/>
    <w:rsid w:val="00041B65"/>
    <w:rsid w:val="00041DD5"/>
    <w:rsid w:val="00041FD1"/>
    <w:rsid w:val="00042463"/>
    <w:rsid w:val="00042679"/>
    <w:rsid w:val="00042946"/>
    <w:rsid w:val="00042949"/>
    <w:rsid w:val="00042997"/>
    <w:rsid w:val="00042A01"/>
    <w:rsid w:val="00042B0E"/>
    <w:rsid w:val="00042C12"/>
    <w:rsid w:val="00042D1F"/>
    <w:rsid w:val="00042D4E"/>
    <w:rsid w:val="00042FA4"/>
    <w:rsid w:val="00043573"/>
    <w:rsid w:val="0004372F"/>
    <w:rsid w:val="000439DF"/>
    <w:rsid w:val="00043E0B"/>
    <w:rsid w:val="00044080"/>
    <w:rsid w:val="00044141"/>
    <w:rsid w:val="0004439F"/>
    <w:rsid w:val="00044643"/>
    <w:rsid w:val="00044792"/>
    <w:rsid w:val="000447F7"/>
    <w:rsid w:val="000448AB"/>
    <w:rsid w:val="00044BD2"/>
    <w:rsid w:val="00044D90"/>
    <w:rsid w:val="00044F51"/>
    <w:rsid w:val="00045293"/>
    <w:rsid w:val="00045DC7"/>
    <w:rsid w:val="000462D5"/>
    <w:rsid w:val="000462DB"/>
    <w:rsid w:val="0004633E"/>
    <w:rsid w:val="00046686"/>
    <w:rsid w:val="00046DF0"/>
    <w:rsid w:val="0004700E"/>
    <w:rsid w:val="00047681"/>
    <w:rsid w:val="00047757"/>
    <w:rsid w:val="000479BE"/>
    <w:rsid w:val="00047B38"/>
    <w:rsid w:val="00047C06"/>
    <w:rsid w:val="00047EE2"/>
    <w:rsid w:val="00050127"/>
    <w:rsid w:val="000501CC"/>
    <w:rsid w:val="00050224"/>
    <w:rsid w:val="000502A0"/>
    <w:rsid w:val="00050750"/>
    <w:rsid w:val="000508A1"/>
    <w:rsid w:val="000508A7"/>
    <w:rsid w:val="00050CD5"/>
    <w:rsid w:val="00050D84"/>
    <w:rsid w:val="00050E81"/>
    <w:rsid w:val="00050FD6"/>
    <w:rsid w:val="00051154"/>
    <w:rsid w:val="000511AC"/>
    <w:rsid w:val="000512E7"/>
    <w:rsid w:val="0005166E"/>
    <w:rsid w:val="00051746"/>
    <w:rsid w:val="00051BE2"/>
    <w:rsid w:val="00051D72"/>
    <w:rsid w:val="00051EFE"/>
    <w:rsid w:val="0005211E"/>
    <w:rsid w:val="00052646"/>
    <w:rsid w:val="0005275E"/>
    <w:rsid w:val="000527F3"/>
    <w:rsid w:val="00052808"/>
    <w:rsid w:val="0005303E"/>
    <w:rsid w:val="0005313E"/>
    <w:rsid w:val="00053699"/>
    <w:rsid w:val="00053739"/>
    <w:rsid w:val="00053829"/>
    <w:rsid w:val="000539E9"/>
    <w:rsid w:val="00053D58"/>
    <w:rsid w:val="000541A5"/>
    <w:rsid w:val="000545D0"/>
    <w:rsid w:val="00054745"/>
    <w:rsid w:val="00054BAF"/>
    <w:rsid w:val="00054EFD"/>
    <w:rsid w:val="00054F18"/>
    <w:rsid w:val="00055100"/>
    <w:rsid w:val="00055245"/>
    <w:rsid w:val="00055298"/>
    <w:rsid w:val="00055343"/>
    <w:rsid w:val="0005534D"/>
    <w:rsid w:val="000553F1"/>
    <w:rsid w:val="00055516"/>
    <w:rsid w:val="00055960"/>
    <w:rsid w:val="000559A7"/>
    <w:rsid w:val="00055D63"/>
    <w:rsid w:val="000563AD"/>
    <w:rsid w:val="00056530"/>
    <w:rsid w:val="0005673F"/>
    <w:rsid w:val="000568A4"/>
    <w:rsid w:val="000574A9"/>
    <w:rsid w:val="000574DA"/>
    <w:rsid w:val="000574F1"/>
    <w:rsid w:val="00057750"/>
    <w:rsid w:val="00057AAD"/>
    <w:rsid w:val="00057B20"/>
    <w:rsid w:val="00057D27"/>
    <w:rsid w:val="00057D7D"/>
    <w:rsid w:val="000601AF"/>
    <w:rsid w:val="00060369"/>
    <w:rsid w:val="00060457"/>
    <w:rsid w:val="00060825"/>
    <w:rsid w:val="00060A32"/>
    <w:rsid w:val="00060B05"/>
    <w:rsid w:val="000612DB"/>
    <w:rsid w:val="00061722"/>
    <w:rsid w:val="00061822"/>
    <w:rsid w:val="00061AAC"/>
    <w:rsid w:val="00061E92"/>
    <w:rsid w:val="000622B0"/>
    <w:rsid w:val="00062367"/>
    <w:rsid w:val="000626B2"/>
    <w:rsid w:val="000626B7"/>
    <w:rsid w:val="000627A5"/>
    <w:rsid w:val="00062C21"/>
    <w:rsid w:val="000631C2"/>
    <w:rsid w:val="00063410"/>
    <w:rsid w:val="0006354B"/>
    <w:rsid w:val="00063603"/>
    <w:rsid w:val="0006399D"/>
    <w:rsid w:val="00063A91"/>
    <w:rsid w:val="00063D06"/>
    <w:rsid w:val="00063E85"/>
    <w:rsid w:val="00063FD4"/>
    <w:rsid w:val="000640A0"/>
    <w:rsid w:val="00064175"/>
    <w:rsid w:val="000642C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BB3"/>
    <w:rsid w:val="00065C3E"/>
    <w:rsid w:val="00065C80"/>
    <w:rsid w:val="00065D46"/>
    <w:rsid w:val="00066661"/>
    <w:rsid w:val="00066732"/>
    <w:rsid w:val="000667BC"/>
    <w:rsid w:val="00066C8E"/>
    <w:rsid w:val="00066DB9"/>
    <w:rsid w:val="00066EE3"/>
    <w:rsid w:val="00066F8B"/>
    <w:rsid w:val="00066FB8"/>
    <w:rsid w:val="0006782F"/>
    <w:rsid w:val="00067ABC"/>
    <w:rsid w:val="00067ABE"/>
    <w:rsid w:val="00067B64"/>
    <w:rsid w:val="00067C85"/>
    <w:rsid w:val="00067CBF"/>
    <w:rsid w:val="00067D22"/>
    <w:rsid w:val="00070031"/>
    <w:rsid w:val="00070492"/>
    <w:rsid w:val="00070835"/>
    <w:rsid w:val="00070980"/>
    <w:rsid w:val="00070B94"/>
    <w:rsid w:val="00070C3D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2035"/>
    <w:rsid w:val="000722B3"/>
    <w:rsid w:val="00072582"/>
    <w:rsid w:val="0007287F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DD0"/>
    <w:rsid w:val="000740D3"/>
    <w:rsid w:val="000742BC"/>
    <w:rsid w:val="000744FA"/>
    <w:rsid w:val="00074BAC"/>
    <w:rsid w:val="00074E8D"/>
    <w:rsid w:val="00074F3A"/>
    <w:rsid w:val="0007509B"/>
    <w:rsid w:val="00075178"/>
    <w:rsid w:val="000751B4"/>
    <w:rsid w:val="000754D3"/>
    <w:rsid w:val="00075941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F"/>
    <w:rsid w:val="00080488"/>
    <w:rsid w:val="000805B7"/>
    <w:rsid w:val="000808D1"/>
    <w:rsid w:val="00080FDB"/>
    <w:rsid w:val="00081523"/>
    <w:rsid w:val="0008154E"/>
    <w:rsid w:val="00081A91"/>
    <w:rsid w:val="00081C5C"/>
    <w:rsid w:val="00081EE6"/>
    <w:rsid w:val="00082002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2C8"/>
    <w:rsid w:val="00083520"/>
    <w:rsid w:val="0008356D"/>
    <w:rsid w:val="00083642"/>
    <w:rsid w:val="000837CE"/>
    <w:rsid w:val="000838F4"/>
    <w:rsid w:val="00083C41"/>
    <w:rsid w:val="00083CAC"/>
    <w:rsid w:val="00083CF9"/>
    <w:rsid w:val="00083FD7"/>
    <w:rsid w:val="0008420A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2A2"/>
    <w:rsid w:val="000854F3"/>
    <w:rsid w:val="0008550C"/>
    <w:rsid w:val="0008553F"/>
    <w:rsid w:val="000855DF"/>
    <w:rsid w:val="000857DE"/>
    <w:rsid w:val="000858DE"/>
    <w:rsid w:val="00085A25"/>
    <w:rsid w:val="00085C1C"/>
    <w:rsid w:val="000862D3"/>
    <w:rsid w:val="000862FA"/>
    <w:rsid w:val="00086384"/>
    <w:rsid w:val="00086403"/>
    <w:rsid w:val="00086562"/>
    <w:rsid w:val="00086A70"/>
    <w:rsid w:val="00086EC3"/>
    <w:rsid w:val="00086FD9"/>
    <w:rsid w:val="0008713C"/>
    <w:rsid w:val="000878AD"/>
    <w:rsid w:val="00087B74"/>
    <w:rsid w:val="00087C9A"/>
    <w:rsid w:val="00087E7C"/>
    <w:rsid w:val="00087FBF"/>
    <w:rsid w:val="0009022D"/>
    <w:rsid w:val="0009055D"/>
    <w:rsid w:val="000909E9"/>
    <w:rsid w:val="00090A2B"/>
    <w:rsid w:val="00090A7B"/>
    <w:rsid w:val="00090D39"/>
    <w:rsid w:val="00091098"/>
    <w:rsid w:val="00091340"/>
    <w:rsid w:val="00091A1B"/>
    <w:rsid w:val="00091B81"/>
    <w:rsid w:val="00091C24"/>
    <w:rsid w:val="00091C43"/>
    <w:rsid w:val="00091D45"/>
    <w:rsid w:val="00091D9A"/>
    <w:rsid w:val="000920BE"/>
    <w:rsid w:val="000922A4"/>
    <w:rsid w:val="00092379"/>
    <w:rsid w:val="00093197"/>
    <w:rsid w:val="0009341B"/>
    <w:rsid w:val="00093628"/>
    <w:rsid w:val="000936DC"/>
    <w:rsid w:val="0009385C"/>
    <w:rsid w:val="00093CCA"/>
    <w:rsid w:val="00093E98"/>
    <w:rsid w:val="00094013"/>
    <w:rsid w:val="000948EC"/>
    <w:rsid w:val="00094DF1"/>
    <w:rsid w:val="000951EE"/>
    <w:rsid w:val="00095775"/>
    <w:rsid w:val="0009591A"/>
    <w:rsid w:val="00095A8C"/>
    <w:rsid w:val="0009601B"/>
    <w:rsid w:val="000960B1"/>
    <w:rsid w:val="00096215"/>
    <w:rsid w:val="0009624E"/>
    <w:rsid w:val="00096C3E"/>
    <w:rsid w:val="00096C4F"/>
    <w:rsid w:val="00096C7C"/>
    <w:rsid w:val="00096CC3"/>
    <w:rsid w:val="00096FCC"/>
    <w:rsid w:val="0009738A"/>
    <w:rsid w:val="0009744D"/>
    <w:rsid w:val="0009756E"/>
    <w:rsid w:val="0009797B"/>
    <w:rsid w:val="00097A52"/>
    <w:rsid w:val="00097DBC"/>
    <w:rsid w:val="00097E19"/>
    <w:rsid w:val="00097E34"/>
    <w:rsid w:val="000A00E6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B92"/>
    <w:rsid w:val="000A1EA0"/>
    <w:rsid w:val="000A1EF4"/>
    <w:rsid w:val="000A2593"/>
    <w:rsid w:val="000A2743"/>
    <w:rsid w:val="000A284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F25"/>
    <w:rsid w:val="000A3FA2"/>
    <w:rsid w:val="000A4150"/>
    <w:rsid w:val="000A418B"/>
    <w:rsid w:val="000A426D"/>
    <w:rsid w:val="000A42E0"/>
    <w:rsid w:val="000A43B8"/>
    <w:rsid w:val="000A4865"/>
    <w:rsid w:val="000A4C2D"/>
    <w:rsid w:val="000A606F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423"/>
    <w:rsid w:val="000A7612"/>
    <w:rsid w:val="000A7697"/>
    <w:rsid w:val="000A78FD"/>
    <w:rsid w:val="000A79BF"/>
    <w:rsid w:val="000B0214"/>
    <w:rsid w:val="000B027F"/>
    <w:rsid w:val="000B056E"/>
    <w:rsid w:val="000B076A"/>
    <w:rsid w:val="000B0E74"/>
    <w:rsid w:val="000B0F7A"/>
    <w:rsid w:val="000B1058"/>
    <w:rsid w:val="000B10EF"/>
    <w:rsid w:val="000B1232"/>
    <w:rsid w:val="000B125D"/>
    <w:rsid w:val="000B151C"/>
    <w:rsid w:val="000B1B44"/>
    <w:rsid w:val="000B1B73"/>
    <w:rsid w:val="000B1B79"/>
    <w:rsid w:val="000B1EFB"/>
    <w:rsid w:val="000B1F47"/>
    <w:rsid w:val="000B209E"/>
    <w:rsid w:val="000B25DD"/>
    <w:rsid w:val="000B27A1"/>
    <w:rsid w:val="000B287C"/>
    <w:rsid w:val="000B2952"/>
    <w:rsid w:val="000B2BA0"/>
    <w:rsid w:val="000B309B"/>
    <w:rsid w:val="000B346C"/>
    <w:rsid w:val="000B34C8"/>
    <w:rsid w:val="000B36A3"/>
    <w:rsid w:val="000B36E7"/>
    <w:rsid w:val="000B3947"/>
    <w:rsid w:val="000B3AC7"/>
    <w:rsid w:val="000B3CBE"/>
    <w:rsid w:val="000B4072"/>
    <w:rsid w:val="000B4C09"/>
    <w:rsid w:val="000B4E91"/>
    <w:rsid w:val="000B4ECB"/>
    <w:rsid w:val="000B4F3F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160"/>
    <w:rsid w:val="000B63CF"/>
    <w:rsid w:val="000B652A"/>
    <w:rsid w:val="000B67C1"/>
    <w:rsid w:val="000B69C2"/>
    <w:rsid w:val="000B6A60"/>
    <w:rsid w:val="000B6AD0"/>
    <w:rsid w:val="000B6C5F"/>
    <w:rsid w:val="000B73B0"/>
    <w:rsid w:val="000B7783"/>
    <w:rsid w:val="000B78AD"/>
    <w:rsid w:val="000B7A60"/>
    <w:rsid w:val="000B7AA2"/>
    <w:rsid w:val="000B7BBF"/>
    <w:rsid w:val="000B7F82"/>
    <w:rsid w:val="000C0340"/>
    <w:rsid w:val="000C0559"/>
    <w:rsid w:val="000C08AC"/>
    <w:rsid w:val="000C0946"/>
    <w:rsid w:val="000C0A3C"/>
    <w:rsid w:val="000C0A8C"/>
    <w:rsid w:val="000C0BD1"/>
    <w:rsid w:val="000C1592"/>
    <w:rsid w:val="000C17C8"/>
    <w:rsid w:val="000C193A"/>
    <w:rsid w:val="000C1940"/>
    <w:rsid w:val="000C1AF2"/>
    <w:rsid w:val="000C1F9E"/>
    <w:rsid w:val="000C2123"/>
    <w:rsid w:val="000C24A6"/>
    <w:rsid w:val="000C287F"/>
    <w:rsid w:val="000C2FA6"/>
    <w:rsid w:val="000C3283"/>
    <w:rsid w:val="000C330D"/>
    <w:rsid w:val="000C382B"/>
    <w:rsid w:val="000C400D"/>
    <w:rsid w:val="000C412F"/>
    <w:rsid w:val="000C4133"/>
    <w:rsid w:val="000C4218"/>
    <w:rsid w:val="000C43C9"/>
    <w:rsid w:val="000C43E4"/>
    <w:rsid w:val="000C44EC"/>
    <w:rsid w:val="000C4614"/>
    <w:rsid w:val="000C475D"/>
    <w:rsid w:val="000C4787"/>
    <w:rsid w:val="000C4C5B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D91"/>
    <w:rsid w:val="000D0081"/>
    <w:rsid w:val="000D01E3"/>
    <w:rsid w:val="000D0315"/>
    <w:rsid w:val="000D06DA"/>
    <w:rsid w:val="000D0A1C"/>
    <w:rsid w:val="000D1095"/>
    <w:rsid w:val="000D11C4"/>
    <w:rsid w:val="000D1238"/>
    <w:rsid w:val="000D13BE"/>
    <w:rsid w:val="000D14BA"/>
    <w:rsid w:val="000D15EF"/>
    <w:rsid w:val="000D16F2"/>
    <w:rsid w:val="000D188B"/>
    <w:rsid w:val="000D19C1"/>
    <w:rsid w:val="000D1A54"/>
    <w:rsid w:val="000D1AB9"/>
    <w:rsid w:val="000D1B42"/>
    <w:rsid w:val="000D1E4D"/>
    <w:rsid w:val="000D1EFE"/>
    <w:rsid w:val="000D1F93"/>
    <w:rsid w:val="000D2210"/>
    <w:rsid w:val="000D25F8"/>
    <w:rsid w:val="000D2E8A"/>
    <w:rsid w:val="000D2F0E"/>
    <w:rsid w:val="000D2F97"/>
    <w:rsid w:val="000D3081"/>
    <w:rsid w:val="000D3575"/>
    <w:rsid w:val="000D38C8"/>
    <w:rsid w:val="000D3C30"/>
    <w:rsid w:val="000D3E5F"/>
    <w:rsid w:val="000D3EBC"/>
    <w:rsid w:val="000D4037"/>
    <w:rsid w:val="000D41FB"/>
    <w:rsid w:val="000D429D"/>
    <w:rsid w:val="000D4429"/>
    <w:rsid w:val="000D4435"/>
    <w:rsid w:val="000D45C0"/>
    <w:rsid w:val="000D465B"/>
    <w:rsid w:val="000D4901"/>
    <w:rsid w:val="000D4B13"/>
    <w:rsid w:val="000D4B1F"/>
    <w:rsid w:val="000D4C20"/>
    <w:rsid w:val="000D4EA6"/>
    <w:rsid w:val="000D5080"/>
    <w:rsid w:val="000D50A5"/>
    <w:rsid w:val="000D53E4"/>
    <w:rsid w:val="000D59E4"/>
    <w:rsid w:val="000D5A92"/>
    <w:rsid w:val="000D5BD3"/>
    <w:rsid w:val="000D5D12"/>
    <w:rsid w:val="000D5DCF"/>
    <w:rsid w:val="000D6750"/>
    <w:rsid w:val="000D692E"/>
    <w:rsid w:val="000D695B"/>
    <w:rsid w:val="000D6AD9"/>
    <w:rsid w:val="000D7498"/>
    <w:rsid w:val="000D74C1"/>
    <w:rsid w:val="000D758E"/>
    <w:rsid w:val="000D75E3"/>
    <w:rsid w:val="000D7867"/>
    <w:rsid w:val="000D793C"/>
    <w:rsid w:val="000D79DC"/>
    <w:rsid w:val="000D7A9C"/>
    <w:rsid w:val="000D7AE7"/>
    <w:rsid w:val="000D7F03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2E74"/>
    <w:rsid w:val="000E31A7"/>
    <w:rsid w:val="000E3312"/>
    <w:rsid w:val="000E36A5"/>
    <w:rsid w:val="000E3C62"/>
    <w:rsid w:val="000E3D43"/>
    <w:rsid w:val="000E41AA"/>
    <w:rsid w:val="000E42A3"/>
    <w:rsid w:val="000E4336"/>
    <w:rsid w:val="000E50AF"/>
    <w:rsid w:val="000E50F5"/>
    <w:rsid w:val="000E51D5"/>
    <w:rsid w:val="000E5384"/>
    <w:rsid w:val="000E54E4"/>
    <w:rsid w:val="000E5732"/>
    <w:rsid w:val="000E581F"/>
    <w:rsid w:val="000E5BD9"/>
    <w:rsid w:val="000E5D41"/>
    <w:rsid w:val="000E5E26"/>
    <w:rsid w:val="000E5EB1"/>
    <w:rsid w:val="000E6126"/>
    <w:rsid w:val="000E61A2"/>
    <w:rsid w:val="000E63EB"/>
    <w:rsid w:val="000E6674"/>
    <w:rsid w:val="000E67AD"/>
    <w:rsid w:val="000E67B1"/>
    <w:rsid w:val="000E6CEA"/>
    <w:rsid w:val="000E72B8"/>
    <w:rsid w:val="000E747F"/>
    <w:rsid w:val="000E74E0"/>
    <w:rsid w:val="000E7835"/>
    <w:rsid w:val="000E78A0"/>
    <w:rsid w:val="000E792B"/>
    <w:rsid w:val="000E7957"/>
    <w:rsid w:val="000E7972"/>
    <w:rsid w:val="000E7D16"/>
    <w:rsid w:val="000E7E13"/>
    <w:rsid w:val="000F010B"/>
    <w:rsid w:val="000F026B"/>
    <w:rsid w:val="000F0E0E"/>
    <w:rsid w:val="000F170F"/>
    <w:rsid w:val="000F18C4"/>
    <w:rsid w:val="000F1977"/>
    <w:rsid w:val="000F1C53"/>
    <w:rsid w:val="000F1D7E"/>
    <w:rsid w:val="000F1F07"/>
    <w:rsid w:val="000F1F6B"/>
    <w:rsid w:val="000F2052"/>
    <w:rsid w:val="000F209A"/>
    <w:rsid w:val="000F20B6"/>
    <w:rsid w:val="000F2115"/>
    <w:rsid w:val="000F23D8"/>
    <w:rsid w:val="000F26C8"/>
    <w:rsid w:val="000F28A2"/>
    <w:rsid w:val="000F2939"/>
    <w:rsid w:val="000F2A83"/>
    <w:rsid w:val="000F2D64"/>
    <w:rsid w:val="000F3276"/>
    <w:rsid w:val="000F3536"/>
    <w:rsid w:val="000F354A"/>
    <w:rsid w:val="000F3B50"/>
    <w:rsid w:val="000F3E52"/>
    <w:rsid w:val="000F3FEA"/>
    <w:rsid w:val="000F4088"/>
    <w:rsid w:val="000F419F"/>
    <w:rsid w:val="000F41FC"/>
    <w:rsid w:val="000F4288"/>
    <w:rsid w:val="000F43AB"/>
    <w:rsid w:val="000F449F"/>
    <w:rsid w:val="000F44C4"/>
    <w:rsid w:val="000F46F6"/>
    <w:rsid w:val="000F50AD"/>
    <w:rsid w:val="000F5378"/>
    <w:rsid w:val="000F5607"/>
    <w:rsid w:val="000F5AC4"/>
    <w:rsid w:val="000F5AC5"/>
    <w:rsid w:val="000F5CFD"/>
    <w:rsid w:val="000F5D67"/>
    <w:rsid w:val="000F6189"/>
    <w:rsid w:val="000F61A3"/>
    <w:rsid w:val="000F659F"/>
    <w:rsid w:val="000F6B7E"/>
    <w:rsid w:val="000F6BA7"/>
    <w:rsid w:val="000F6CA9"/>
    <w:rsid w:val="000F6E10"/>
    <w:rsid w:val="000F6EA1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401"/>
    <w:rsid w:val="00100598"/>
    <w:rsid w:val="001007A5"/>
    <w:rsid w:val="001008ED"/>
    <w:rsid w:val="00100D2D"/>
    <w:rsid w:val="00100FBC"/>
    <w:rsid w:val="001010C0"/>
    <w:rsid w:val="00101572"/>
    <w:rsid w:val="0010170E"/>
    <w:rsid w:val="001020EB"/>
    <w:rsid w:val="0010227B"/>
    <w:rsid w:val="001022DF"/>
    <w:rsid w:val="001023B6"/>
    <w:rsid w:val="0010266B"/>
    <w:rsid w:val="001027D8"/>
    <w:rsid w:val="001029E8"/>
    <w:rsid w:val="00102A64"/>
    <w:rsid w:val="00102C53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18"/>
    <w:rsid w:val="00103EC1"/>
    <w:rsid w:val="001045FD"/>
    <w:rsid w:val="00104741"/>
    <w:rsid w:val="00104A00"/>
    <w:rsid w:val="00104F86"/>
    <w:rsid w:val="00105078"/>
    <w:rsid w:val="001050CE"/>
    <w:rsid w:val="00105380"/>
    <w:rsid w:val="0010541B"/>
    <w:rsid w:val="00105606"/>
    <w:rsid w:val="00105859"/>
    <w:rsid w:val="00105BBD"/>
    <w:rsid w:val="00105CB6"/>
    <w:rsid w:val="00106113"/>
    <w:rsid w:val="00106152"/>
    <w:rsid w:val="00106224"/>
    <w:rsid w:val="00106477"/>
    <w:rsid w:val="0010651B"/>
    <w:rsid w:val="001068F7"/>
    <w:rsid w:val="00106A63"/>
    <w:rsid w:val="00106AC9"/>
    <w:rsid w:val="0010729A"/>
    <w:rsid w:val="00107767"/>
    <w:rsid w:val="0010779F"/>
    <w:rsid w:val="001077C4"/>
    <w:rsid w:val="00107999"/>
    <w:rsid w:val="00107AC7"/>
    <w:rsid w:val="0011020B"/>
    <w:rsid w:val="0011025D"/>
    <w:rsid w:val="0011045F"/>
    <w:rsid w:val="001104EC"/>
    <w:rsid w:val="00111376"/>
    <w:rsid w:val="00111E12"/>
    <w:rsid w:val="00111EC4"/>
    <w:rsid w:val="00112125"/>
    <w:rsid w:val="0011238D"/>
    <w:rsid w:val="001123DB"/>
    <w:rsid w:val="00112A03"/>
    <w:rsid w:val="00112BD6"/>
    <w:rsid w:val="00112C72"/>
    <w:rsid w:val="001130A1"/>
    <w:rsid w:val="0011320D"/>
    <w:rsid w:val="0011357F"/>
    <w:rsid w:val="00113A5C"/>
    <w:rsid w:val="00113A63"/>
    <w:rsid w:val="00113B2F"/>
    <w:rsid w:val="00113BC2"/>
    <w:rsid w:val="00114027"/>
    <w:rsid w:val="0011428E"/>
    <w:rsid w:val="0011445F"/>
    <w:rsid w:val="00114492"/>
    <w:rsid w:val="001149A6"/>
    <w:rsid w:val="00114FEA"/>
    <w:rsid w:val="0011518F"/>
    <w:rsid w:val="001153E5"/>
    <w:rsid w:val="0011595B"/>
    <w:rsid w:val="00115FB0"/>
    <w:rsid w:val="00116087"/>
    <w:rsid w:val="0011621C"/>
    <w:rsid w:val="0011653C"/>
    <w:rsid w:val="00116A5A"/>
    <w:rsid w:val="00116D5F"/>
    <w:rsid w:val="00116D61"/>
    <w:rsid w:val="00116F6B"/>
    <w:rsid w:val="0011714B"/>
    <w:rsid w:val="001171EB"/>
    <w:rsid w:val="0011722E"/>
    <w:rsid w:val="00117D1D"/>
    <w:rsid w:val="00117D55"/>
    <w:rsid w:val="00117F96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061"/>
    <w:rsid w:val="001223F9"/>
    <w:rsid w:val="0012245D"/>
    <w:rsid w:val="001224D7"/>
    <w:rsid w:val="001228B2"/>
    <w:rsid w:val="00122997"/>
    <w:rsid w:val="00122CC9"/>
    <w:rsid w:val="00122DE1"/>
    <w:rsid w:val="00122F97"/>
    <w:rsid w:val="00123057"/>
    <w:rsid w:val="00123162"/>
    <w:rsid w:val="0012320B"/>
    <w:rsid w:val="00123232"/>
    <w:rsid w:val="001239D6"/>
    <w:rsid w:val="00123A58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345"/>
    <w:rsid w:val="00125D7D"/>
    <w:rsid w:val="001261C7"/>
    <w:rsid w:val="0012668E"/>
    <w:rsid w:val="0012672E"/>
    <w:rsid w:val="00126914"/>
    <w:rsid w:val="00126BBC"/>
    <w:rsid w:val="00126C10"/>
    <w:rsid w:val="00126E70"/>
    <w:rsid w:val="00126EC1"/>
    <w:rsid w:val="00126FF5"/>
    <w:rsid w:val="00127010"/>
    <w:rsid w:val="0012712F"/>
    <w:rsid w:val="00127299"/>
    <w:rsid w:val="001272AF"/>
    <w:rsid w:val="00127366"/>
    <w:rsid w:val="00127A68"/>
    <w:rsid w:val="00127AC2"/>
    <w:rsid w:val="00127C60"/>
    <w:rsid w:val="00127FEC"/>
    <w:rsid w:val="00130182"/>
    <w:rsid w:val="00130394"/>
    <w:rsid w:val="001304B8"/>
    <w:rsid w:val="001306B9"/>
    <w:rsid w:val="00130BAF"/>
    <w:rsid w:val="00131080"/>
    <w:rsid w:val="0013130C"/>
    <w:rsid w:val="001313CC"/>
    <w:rsid w:val="001319FC"/>
    <w:rsid w:val="00131A0C"/>
    <w:rsid w:val="00131A0F"/>
    <w:rsid w:val="00131F41"/>
    <w:rsid w:val="00132190"/>
    <w:rsid w:val="0013219C"/>
    <w:rsid w:val="001323AA"/>
    <w:rsid w:val="0013253A"/>
    <w:rsid w:val="001325AD"/>
    <w:rsid w:val="00132747"/>
    <w:rsid w:val="00132F76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9F4"/>
    <w:rsid w:val="00134A19"/>
    <w:rsid w:val="00134CA3"/>
    <w:rsid w:val="00134EB9"/>
    <w:rsid w:val="00134EFD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37D"/>
    <w:rsid w:val="00136CBE"/>
    <w:rsid w:val="001370DE"/>
    <w:rsid w:val="001372E4"/>
    <w:rsid w:val="00137718"/>
    <w:rsid w:val="001379D2"/>
    <w:rsid w:val="00137ADA"/>
    <w:rsid w:val="00137BFC"/>
    <w:rsid w:val="001400D6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B0"/>
    <w:rsid w:val="00141C85"/>
    <w:rsid w:val="00141C9A"/>
    <w:rsid w:val="00141D54"/>
    <w:rsid w:val="00142082"/>
    <w:rsid w:val="00142190"/>
    <w:rsid w:val="001423D6"/>
    <w:rsid w:val="001425B6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A19"/>
    <w:rsid w:val="00143EC7"/>
    <w:rsid w:val="0014451D"/>
    <w:rsid w:val="001447A0"/>
    <w:rsid w:val="0014494B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0D1"/>
    <w:rsid w:val="0014626B"/>
    <w:rsid w:val="001463D5"/>
    <w:rsid w:val="00146414"/>
    <w:rsid w:val="00146641"/>
    <w:rsid w:val="001467B0"/>
    <w:rsid w:val="0014686C"/>
    <w:rsid w:val="00146CD2"/>
    <w:rsid w:val="00146EAC"/>
    <w:rsid w:val="001472BD"/>
    <w:rsid w:val="00147410"/>
    <w:rsid w:val="00147B43"/>
    <w:rsid w:val="00147C58"/>
    <w:rsid w:val="00147C79"/>
    <w:rsid w:val="00147D50"/>
    <w:rsid w:val="00147EE1"/>
    <w:rsid w:val="00147EEE"/>
    <w:rsid w:val="00150125"/>
    <w:rsid w:val="001502CE"/>
    <w:rsid w:val="001504ED"/>
    <w:rsid w:val="00150504"/>
    <w:rsid w:val="00150549"/>
    <w:rsid w:val="001506F0"/>
    <w:rsid w:val="001508BD"/>
    <w:rsid w:val="00150A01"/>
    <w:rsid w:val="00150A2B"/>
    <w:rsid w:val="00150B7A"/>
    <w:rsid w:val="00150EEA"/>
    <w:rsid w:val="00150EEB"/>
    <w:rsid w:val="001510BB"/>
    <w:rsid w:val="0015124C"/>
    <w:rsid w:val="001512B9"/>
    <w:rsid w:val="001514E3"/>
    <w:rsid w:val="00151A04"/>
    <w:rsid w:val="00151A32"/>
    <w:rsid w:val="00151B6B"/>
    <w:rsid w:val="00151F6D"/>
    <w:rsid w:val="001521F9"/>
    <w:rsid w:val="001522D1"/>
    <w:rsid w:val="001522F0"/>
    <w:rsid w:val="00152313"/>
    <w:rsid w:val="001524C8"/>
    <w:rsid w:val="00152657"/>
    <w:rsid w:val="001527EC"/>
    <w:rsid w:val="00152A02"/>
    <w:rsid w:val="00152B69"/>
    <w:rsid w:val="00152C8D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411A"/>
    <w:rsid w:val="00154145"/>
    <w:rsid w:val="001541FF"/>
    <w:rsid w:val="0015480E"/>
    <w:rsid w:val="00154A48"/>
    <w:rsid w:val="00154A62"/>
    <w:rsid w:val="00154BD0"/>
    <w:rsid w:val="00154C25"/>
    <w:rsid w:val="00154D65"/>
    <w:rsid w:val="0015508D"/>
    <w:rsid w:val="001553E1"/>
    <w:rsid w:val="00155656"/>
    <w:rsid w:val="001558AC"/>
    <w:rsid w:val="00155ED3"/>
    <w:rsid w:val="0015603B"/>
    <w:rsid w:val="0015610C"/>
    <w:rsid w:val="001561F0"/>
    <w:rsid w:val="001566F9"/>
    <w:rsid w:val="00156771"/>
    <w:rsid w:val="00156B56"/>
    <w:rsid w:val="00156CD5"/>
    <w:rsid w:val="00156CD9"/>
    <w:rsid w:val="0015729C"/>
    <w:rsid w:val="001575F6"/>
    <w:rsid w:val="001576B2"/>
    <w:rsid w:val="001577FA"/>
    <w:rsid w:val="00157B38"/>
    <w:rsid w:val="00157E04"/>
    <w:rsid w:val="00157E40"/>
    <w:rsid w:val="00157FAD"/>
    <w:rsid w:val="00157FFD"/>
    <w:rsid w:val="001601A5"/>
    <w:rsid w:val="00160206"/>
    <w:rsid w:val="0016023D"/>
    <w:rsid w:val="001609FA"/>
    <w:rsid w:val="00160A49"/>
    <w:rsid w:val="00160A97"/>
    <w:rsid w:val="00160D6F"/>
    <w:rsid w:val="00160F7D"/>
    <w:rsid w:val="00160FCF"/>
    <w:rsid w:val="001610F8"/>
    <w:rsid w:val="00161287"/>
    <w:rsid w:val="0016132A"/>
    <w:rsid w:val="001615D6"/>
    <w:rsid w:val="00161671"/>
    <w:rsid w:val="0016173B"/>
    <w:rsid w:val="001619F7"/>
    <w:rsid w:val="00161DB6"/>
    <w:rsid w:val="00162000"/>
    <w:rsid w:val="001620C9"/>
    <w:rsid w:val="0016268D"/>
    <w:rsid w:val="0016281A"/>
    <w:rsid w:val="00162A3F"/>
    <w:rsid w:val="00162C0C"/>
    <w:rsid w:val="00162ECA"/>
    <w:rsid w:val="00163076"/>
    <w:rsid w:val="001631DA"/>
    <w:rsid w:val="001635AC"/>
    <w:rsid w:val="0016369C"/>
    <w:rsid w:val="001636DC"/>
    <w:rsid w:val="0016399B"/>
    <w:rsid w:val="00163BE6"/>
    <w:rsid w:val="00163C06"/>
    <w:rsid w:val="00163EA7"/>
    <w:rsid w:val="001640A8"/>
    <w:rsid w:val="001648E5"/>
    <w:rsid w:val="0016498E"/>
    <w:rsid w:val="00164A04"/>
    <w:rsid w:val="00164BBD"/>
    <w:rsid w:val="00165317"/>
    <w:rsid w:val="00165683"/>
    <w:rsid w:val="001656B4"/>
    <w:rsid w:val="0016570E"/>
    <w:rsid w:val="00165710"/>
    <w:rsid w:val="001657A7"/>
    <w:rsid w:val="001658F5"/>
    <w:rsid w:val="0016617F"/>
    <w:rsid w:val="00166761"/>
    <w:rsid w:val="00166F2A"/>
    <w:rsid w:val="0016711F"/>
    <w:rsid w:val="00167475"/>
    <w:rsid w:val="00167821"/>
    <w:rsid w:val="0016793C"/>
    <w:rsid w:val="00167A33"/>
    <w:rsid w:val="00167B07"/>
    <w:rsid w:val="00167B35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59B"/>
    <w:rsid w:val="0017260F"/>
    <w:rsid w:val="001729F9"/>
    <w:rsid w:val="00172BC3"/>
    <w:rsid w:val="00172BF1"/>
    <w:rsid w:val="00172C67"/>
    <w:rsid w:val="00172D2F"/>
    <w:rsid w:val="00172D6D"/>
    <w:rsid w:val="001731E8"/>
    <w:rsid w:val="0017350F"/>
    <w:rsid w:val="00173AAE"/>
    <w:rsid w:val="00173D0D"/>
    <w:rsid w:val="00174272"/>
    <w:rsid w:val="00174458"/>
    <w:rsid w:val="001749F4"/>
    <w:rsid w:val="001749F8"/>
    <w:rsid w:val="00174B55"/>
    <w:rsid w:val="00174CCA"/>
    <w:rsid w:val="001753C0"/>
    <w:rsid w:val="00175451"/>
    <w:rsid w:val="001754AE"/>
    <w:rsid w:val="001756F0"/>
    <w:rsid w:val="001757DA"/>
    <w:rsid w:val="001760BF"/>
    <w:rsid w:val="00176210"/>
    <w:rsid w:val="001762C3"/>
    <w:rsid w:val="001762F1"/>
    <w:rsid w:val="001763D4"/>
    <w:rsid w:val="001768EA"/>
    <w:rsid w:val="001769C4"/>
    <w:rsid w:val="00176A23"/>
    <w:rsid w:val="00176AC6"/>
    <w:rsid w:val="00176CD4"/>
    <w:rsid w:val="00177022"/>
    <w:rsid w:val="001771A1"/>
    <w:rsid w:val="00177426"/>
    <w:rsid w:val="00177467"/>
    <w:rsid w:val="00177696"/>
    <w:rsid w:val="00177A2A"/>
    <w:rsid w:val="00177B34"/>
    <w:rsid w:val="00177B9A"/>
    <w:rsid w:val="00177CBC"/>
    <w:rsid w:val="00177E67"/>
    <w:rsid w:val="0018011B"/>
    <w:rsid w:val="00180133"/>
    <w:rsid w:val="00180692"/>
    <w:rsid w:val="0018073A"/>
    <w:rsid w:val="001808C6"/>
    <w:rsid w:val="00180A5F"/>
    <w:rsid w:val="00181014"/>
    <w:rsid w:val="00181026"/>
    <w:rsid w:val="00181295"/>
    <w:rsid w:val="0018141F"/>
    <w:rsid w:val="0018159A"/>
    <w:rsid w:val="001817CE"/>
    <w:rsid w:val="0018188C"/>
    <w:rsid w:val="001819F8"/>
    <w:rsid w:val="00181E6E"/>
    <w:rsid w:val="00181F7B"/>
    <w:rsid w:val="00181F80"/>
    <w:rsid w:val="001821F3"/>
    <w:rsid w:val="00182355"/>
    <w:rsid w:val="00182425"/>
    <w:rsid w:val="00182559"/>
    <w:rsid w:val="0018257F"/>
    <w:rsid w:val="00182607"/>
    <w:rsid w:val="001829C5"/>
    <w:rsid w:val="00182BBC"/>
    <w:rsid w:val="00182FD7"/>
    <w:rsid w:val="0018309C"/>
    <w:rsid w:val="00183138"/>
    <w:rsid w:val="001832EC"/>
    <w:rsid w:val="001833FE"/>
    <w:rsid w:val="0018344D"/>
    <w:rsid w:val="001834E9"/>
    <w:rsid w:val="00183503"/>
    <w:rsid w:val="00183660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13"/>
    <w:rsid w:val="0018554C"/>
    <w:rsid w:val="00185699"/>
    <w:rsid w:val="001859C3"/>
    <w:rsid w:val="00185A25"/>
    <w:rsid w:val="00185B13"/>
    <w:rsid w:val="00185B1E"/>
    <w:rsid w:val="00185B9E"/>
    <w:rsid w:val="00186011"/>
    <w:rsid w:val="001860AA"/>
    <w:rsid w:val="001860B9"/>
    <w:rsid w:val="00186311"/>
    <w:rsid w:val="00186627"/>
    <w:rsid w:val="00186691"/>
    <w:rsid w:val="0018694C"/>
    <w:rsid w:val="00186B9D"/>
    <w:rsid w:val="00186C9E"/>
    <w:rsid w:val="00186D46"/>
    <w:rsid w:val="00186EC8"/>
    <w:rsid w:val="001870D9"/>
    <w:rsid w:val="00187108"/>
    <w:rsid w:val="0018741C"/>
    <w:rsid w:val="00187445"/>
    <w:rsid w:val="001877F4"/>
    <w:rsid w:val="00187B16"/>
    <w:rsid w:val="00187EC0"/>
    <w:rsid w:val="00187F8A"/>
    <w:rsid w:val="001900CD"/>
    <w:rsid w:val="0019010F"/>
    <w:rsid w:val="0019012A"/>
    <w:rsid w:val="001903BB"/>
    <w:rsid w:val="001903CC"/>
    <w:rsid w:val="001906D4"/>
    <w:rsid w:val="0019071A"/>
    <w:rsid w:val="00190AC8"/>
    <w:rsid w:val="00190B1D"/>
    <w:rsid w:val="00190C96"/>
    <w:rsid w:val="00190F8C"/>
    <w:rsid w:val="0019134A"/>
    <w:rsid w:val="001913CE"/>
    <w:rsid w:val="00191593"/>
    <w:rsid w:val="001917FB"/>
    <w:rsid w:val="00191877"/>
    <w:rsid w:val="0019198B"/>
    <w:rsid w:val="00191B63"/>
    <w:rsid w:val="00191D17"/>
    <w:rsid w:val="00191EB4"/>
    <w:rsid w:val="00192018"/>
    <w:rsid w:val="001921F3"/>
    <w:rsid w:val="001924EB"/>
    <w:rsid w:val="00192673"/>
    <w:rsid w:val="00192938"/>
    <w:rsid w:val="00192ADA"/>
    <w:rsid w:val="00192C05"/>
    <w:rsid w:val="00192ECB"/>
    <w:rsid w:val="00193020"/>
    <w:rsid w:val="00193135"/>
    <w:rsid w:val="00193345"/>
    <w:rsid w:val="00193529"/>
    <w:rsid w:val="0019361F"/>
    <w:rsid w:val="00193A48"/>
    <w:rsid w:val="00193C53"/>
    <w:rsid w:val="00193D18"/>
    <w:rsid w:val="001945C2"/>
    <w:rsid w:val="001945DC"/>
    <w:rsid w:val="001946A6"/>
    <w:rsid w:val="0019499C"/>
    <w:rsid w:val="00194BD3"/>
    <w:rsid w:val="00194FE9"/>
    <w:rsid w:val="00194FEB"/>
    <w:rsid w:val="001950A1"/>
    <w:rsid w:val="001957E3"/>
    <w:rsid w:val="001958B7"/>
    <w:rsid w:val="001959B5"/>
    <w:rsid w:val="00195A8D"/>
    <w:rsid w:val="00195BB4"/>
    <w:rsid w:val="00195EE9"/>
    <w:rsid w:val="0019606E"/>
    <w:rsid w:val="0019658A"/>
    <w:rsid w:val="00196731"/>
    <w:rsid w:val="001967D1"/>
    <w:rsid w:val="001968C8"/>
    <w:rsid w:val="00196CBB"/>
    <w:rsid w:val="001971FD"/>
    <w:rsid w:val="0019728F"/>
    <w:rsid w:val="00197477"/>
    <w:rsid w:val="0019753A"/>
    <w:rsid w:val="00197942"/>
    <w:rsid w:val="00197E37"/>
    <w:rsid w:val="00197EC9"/>
    <w:rsid w:val="00197EEF"/>
    <w:rsid w:val="001A012D"/>
    <w:rsid w:val="001A01BA"/>
    <w:rsid w:val="001A0F52"/>
    <w:rsid w:val="001A0FE6"/>
    <w:rsid w:val="001A113D"/>
    <w:rsid w:val="001A136B"/>
    <w:rsid w:val="001A13F4"/>
    <w:rsid w:val="001A1616"/>
    <w:rsid w:val="001A17B3"/>
    <w:rsid w:val="001A1BBB"/>
    <w:rsid w:val="001A1DDE"/>
    <w:rsid w:val="001A237D"/>
    <w:rsid w:val="001A28CA"/>
    <w:rsid w:val="001A2E6A"/>
    <w:rsid w:val="001A310C"/>
    <w:rsid w:val="001A317E"/>
    <w:rsid w:val="001A3777"/>
    <w:rsid w:val="001A38D1"/>
    <w:rsid w:val="001A3AFE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28"/>
    <w:rsid w:val="001A475E"/>
    <w:rsid w:val="001A4A03"/>
    <w:rsid w:val="001A4E31"/>
    <w:rsid w:val="001A4F0C"/>
    <w:rsid w:val="001A535D"/>
    <w:rsid w:val="001A53B4"/>
    <w:rsid w:val="001A584C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85C"/>
    <w:rsid w:val="001A6A4A"/>
    <w:rsid w:val="001A735E"/>
    <w:rsid w:val="001A770D"/>
    <w:rsid w:val="001A7921"/>
    <w:rsid w:val="001A7A5C"/>
    <w:rsid w:val="001A7A74"/>
    <w:rsid w:val="001A7B0C"/>
    <w:rsid w:val="001A7C0B"/>
    <w:rsid w:val="001A7C7F"/>
    <w:rsid w:val="001A7F06"/>
    <w:rsid w:val="001B08BB"/>
    <w:rsid w:val="001B0DA8"/>
    <w:rsid w:val="001B1054"/>
    <w:rsid w:val="001B143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607"/>
    <w:rsid w:val="001B2786"/>
    <w:rsid w:val="001B2E90"/>
    <w:rsid w:val="001B2EA2"/>
    <w:rsid w:val="001B3356"/>
    <w:rsid w:val="001B35E1"/>
    <w:rsid w:val="001B3995"/>
    <w:rsid w:val="001B39A7"/>
    <w:rsid w:val="001B3B0A"/>
    <w:rsid w:val="001B3C07"/>
    <w:rsid w:val="001B3D1E"/>
    <w:rsid w:val="001B3F16"/>
    <w:rsid w:val="001B4198"/>
    <w:rsid w:val="001B4637"/>
    <w:rsid w:val="001B4765"/>
    <w:rsid w:val="001B4D2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5C81"/>
    <w:rsid w:val="001B5DF7"/>
    <w:rsid w:val="001B62C3"/>
    <w:rsid w:val="001B6335"/>
    <w:rsid w:val="001B67F3"/>
    <w:rsid w:val="001B69BE"/>
    <w:rsid w:val="001B69F3"/>
    <w:rsid w:val="001B6CDC"/>
    <w:rsid w:val="001B70EF"/>
    <w:rsid w:val="001B7628"/>
    <w:rsid w:val="001B792B"/>
    <w:rsid w:val="001B7A0B"/>
    <w:rsid w:val="001B7A42"/>
    <w:rsid w:val="001B7A64"/>
    <w:rsid w:val="001B7E07"/>
    <w:rsid w:val="001B7EB1"/>
    <w:rsid w:val="001B7F80"/>
    <w:rsid w:val="001C03F3"/>
    <w:rsid w:val="001C07F6"/>
    <w:rsid w:val="001C08D2"/>
    <w:rsid w:val="001C0970"/>
    <w:rsid w:val="001C0A87"/>
    <w:rsid w:val="001C0B63"/>
    <w:rsid w:val="001C0FC4"/>
    <w:rsid w:val="001C1226"/>
    <w:rsid w:val="001C132F"/>
    <w:rsid w:val="001C16DA"/>
    <w:rsid w:val="001C170A"/>
    <w:rsid w:val="001C1A22"/>
    <w:rsid w:val="001C1E72"/>
    <w:rsid w:val="001C1FBA"/>
    <w:rsid w:val="001C264E"/>
    <w:rsid w:val="001C2739"/>
    <w:rsid w:val="001C274A"/>
    <w:rsid w:val="001C2E3A"/>
    <w:rsid w:val="001C3036"/>
    <w:rsid w:val="001C3455"/>
    <w:rsid w:val="001C3971"/>
    <w:rsid w:val="001C3A7C"/>
    <w:rsid w:val="001C3B69"/>
    <w:rsid w:val="001C4418"/>
    <w:rsid w:val="001C45D3"/>
    <w:rsid w:val="001C469A"/>
    <w:rsid w:val="001C476E"/>
    <w:rsid w:val="001C485D"/>
    <w:rsid w:val="001C4CD9"/>
    <w:rsid w:val="001C4F96"/>
    <w:rsid w:val="001C512C"/>
    <w:rsid w:val="001C532D"/>
    <w:rsid w:val="001C5635"/>
    <w:rsid w:val="001C570F"/>
    <w:rsid w:val="001C587C"/>
    <w:rsid w:val="001C5A27"/>
    <w:rsid w:val="001C5FD0"/>
    <w:rsid w:val="001C62C2"/>
    <w:rsid w:val="001C62F9"/>
    <w:rsid w:val="001C64F6"/>
    <w:rsid w:val="001C669B"/>
    <w:rsid w:val="001C6792"/>
    <w:rsid w:val="001C6BD4"/>
    <w:rsid w:val="001C6F9C"/>
    <w:rsid w:val="001C6FC7"/>
    <w:rsid w:val="001C6FDA"/>
    <w:rsid w:val="001C722F"/>
    <w:rsid w:val="001C732E"/>
    <w:rsid w:val="001C7A11"/>
    <w:rsid w:val="001D014E"/>
    <w:rsid w:val="001D0182"/>
    <w:rsid w:val="001D075D"/>
    <w:rsid w:val="001D0AC3"/>
    <w:rsid w:val="001D0E5E"/>
    <w:rsid w:val="001D0FD2"/>
    <w:rsid w:val="001D1124"/>
    <w:rsid w:val="001D13BA"/>
    <w:rsid w:val="001D13D0"/>
    <w:rsid w:val="001D16A6"/>
    <w:rsid w:val="001D17F4"/>
    <w:rsid w:val="001D188B"/>
    <w:rsid w:val="001D1BF3"/>
    <w:rsid w:val="001D1C4D"/>
    <w:rsid w:val="001D2225"/>
    <w:rsid w:val="001D2261"/>
    <w:rsid w:val="001D23C3"/>
    <w:rsid w:val="001D23FE"/>
    <w:rsid w:val="001D24E3"/>
    <w:rsid w:val="001D2596"/>
    <w:rsid w:val="001D2A1C"/>
    <w:rsid w:val="001D2B07"/>
    <w:rsid w:val="001D2C62"/>
    <w:rsid w:val="001D2CC6"/>
    <w:rsid w:val="001D2D05"/>
    <w:rsid w:val="001D2F50"/>
    <w:rsid w:val="001D3116"/>
    <w:rsid w:val="001D3537"/>
    <w:rsid w:val="001D3931"/>
    <w:rsid w:val="001D39A8"/>
    <w:rsid w:val="001D3A87"/>
    <w:rsid w:val="001D471A"/>
    <w:rsid w:val="001D4BFC"/>
    <w:rsid w:val="001D4C03"/>
    <w:rsid w:val="001D52D4"/>
    <w:rsid w:val="001D569A"/>
    <w:rsid w:val="001D5891"/>
    <w:rsid w:val="001D5904"/>
    <w:rsid w:val="001D5D38"/>
    <w:rsid w:val="001D5EB4"/>
    <w:rsid w:val="001D616C"/>
    <w:rsid w:val="001D6A22"/>
    <w:rsid w:val="001D706C"/>
    <w:rsid w:val="001D7310"/>
    <w:rsid w:val="001D7346"/>
    <w:rsid w:val="001D7560"/>
    <w:rsid w:val="001D7728"/>
    <w:rsid w:val="001D77A2"/>
    <w:rsid w:val="001D796B"/>
    <w:rsid w:val="001D7A79"/>
    <w:rsid w:val="001D7FE2"/>
    <w:rsid w:val="001E01EE"/>
    <w:rsid w:val="001E061F"/>
    <w:rsid w:val="001E06FD"/>
    <w:rsid w:val="001E0C03"/>
    <w:rsid w:val="001E0C28"/>
    <w:rsid w:val="001E0E06"/>
    <w:rsid w:val="001E0E0E"/>
    <w:rsid w:val="001E1113"/>
    <w:rsid w:val="001E1217"/>
    <w:rsid w:val="001E1804"/>
    <w:rsid w:val="001E1B34"/>
    <w:rsid w:val="001E1BD1"/>
    <w:rsid w:val="001E1C08"/>
    <w:rsid w:val="001E1C75"/>
    <w:rsid w:val="001E1E91"/>
    <w:rsid w:val="001E2120"/>
    <w:rsid w:val="001E24E0"/>
    <w:rsid w:val="001E263C"/>
    <w:rsid w:val="001E2858"/>
    <w:rsid w:val="001E2946"/>
    <w:rsid w:val="001E2FC9"/>
    <w:rsid w:val="001E308D"/>
    <w:rsid w:val="001E3171"/>
    <w:rsid w:val="001E3711"/>
    <w:rsid w:val="001E3AB8"/>
    <w:rsid w:val="001E3B1D"/>
    <w:rsid w:val="001E3D8B"/>
    <w:rsid w:val="001E42ED"/>
    <w:rsid w:val="001E4542"/>
    <w:rsid w:val="001E455C"/>
    <w:rsid w:val="001E467B"/>
    <w:rsid w:val="001E4B3A"/>
    <w:rsid w:val="001E4F42"/>
    <w:rsid w:val="001E50DA"/>
    <w:rsid w:val="001E5275"/>
    <w:rsid w:val="001E535C"/>
    <w:rsid w:val="001E53C0"/>
    <w:rsid w:val="001E54DC"/>
    <w:rsid w:val="001E568F"/>
    <w:rsid w:val="001E5BF2"/>
    <w:rsid w:val="001E5D77"/>
    <w:rsid w:val="001E6013"/>
    <w:rsid w:val="001E61F5"/>
    <w:rsid w:val="001E6703"/>
    <w:rsid w:val="001E690F"/>
    <w:rsid w:val="001E6973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E55"/>
    <w:rsid w:val="001E7EF3"/>
    <w:rsid w:val="001F018B"/>
    <w:rsid w:val="001F05AF"/>
    <w:rsid w:val="001F05C8"/>
    <w:rsid w:val="001F07FE"/>
    <w:rsid w:val="001F0B40"/>
    <w:rsid w:val="001F1011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2002"/>
    <w:rsid w:val="001F3449"/>
    <w:rsid w:val="001F35C9"/>
    <w:rsid w:val="001F375A"/>
    <w:rsid w:val="001F3A62"/>
    <w:rsid w:val="001F3B03"/>
    <w:rsid w:val="001F3BAE"/>
    <w:rsid w:val="001F3BDD"/>
    <w:rsid w:val="001F3CDC"/>
    <w:rsid w:val="001F3DC3"/>
    <w:rsid w:val="001F415C"/>
    <w:rsid w:val="001F4163"/>
    <w:rsid w:val="001F4195"/>
    <w:rsid w:val="001F42B0"/>
    <w:rsid w:val="001F4901"/>
    <w:rsid w:val="001F4A6E"/>
    <w:rsid w:val="001F4F88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5AB"/>
    <w:rsid w:val="001F76A7"/>
    <w:rsid w:val="001F7739"/>
    <w:rsid w:val="001F7DAA"/>
    <w:rsid w:val="002006A9"/>
    <w:rsid w:val="00200AA3"/>
    <w:rsid w:val="00200B50"/>
    <w:rsid w:val="00200EC6"/>
    <w:rsid w:val="0020178D"/>
    <w:rsid w:val="002019FA"/>
    <w:rsid w:val="00201AC6"/>
    <w:rsid w:val="00201F1F"/>
    <w:rsid w:val="0020203A"/>
    <w:rsid w:val="002022C5"/>
    <w:rsid w:val="002027AE"/>
    <w:rsid w:val="00202830"/>
    <w:rsid w:val="00202EBF"/>
    <w:rsid w:val="00203388"/>
    <w:rsid w:val="002035E8"/>
    <w:rsid w:val="00203E7D"/>
    <w:rsid w:val="00203EA0"/>
    <w:rsid w:val="00204548"/>
    <w:rsid w:val="002045B1"/>
    <w:rsid w:val="00204AC5"/>
    <w:rsid w:val="00204B6D"/>
    <w:rsid w:val="00204D9D"/>
    <w:rsid w:val="00204DBB"/>
    <w:rsid w:val="00204E6A"/>
    <w:rsid w:val="00205339"/>
    <w:rsid w:val="00205558"/>
    <w:rsid w:val="00205A96"/>
    <w:rsid w:val="00205CF6"/>
    <w:rsid w:val="00205DC2"/>
    <w:rsid w:val="00205E1D"/>
    <w:rsid w:val="00205F0B"/>
    <w:rsid w:val="00205FEA"/>
    <w:rsid w:val="00206D09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07F57"/>
    <w:rsid w:val="00210174"/>
    <w:rsid w:val="00210524"/>
    <w:rsid w:val="0021056F"/>
    <w:rsid w:val="0021079F"/>
    <w:rsid w:val="00210BAF"/>
    <w:rsid w:val="00211118"/>
    <w:rsid w:val="002112DE"/>
    <w:rsid w:val="00211981"/>
    <w:rsid w:val="00211C3F"/>
    <w:rsid w:val="002120FA"/>
    <w:rsid w:val="00212210"/>
    <w:rsid w:val="00212891"/>
    <w:rsid w:val="00212E1F"/>
    <w:rsid w:val="0021349D"/>
    <w:rsid w:val="002134D3"/>
    <w:rsid w:val="00213E07"/>
    <w:rsid w:val="0021429E"/>
    <w:rsid w:val="00214517"/>
    <w:rsid w:val="002146F5"/>
    <w:rsid w:val="002148F1"/>
    <w:rsid w:val="00215008"/>
    <w:rsid w:val="002150B3"/>
    <w:rsid w:val="002150C2"/>
    <w:rsid w:val="00216484"/>
    <w:rsid w:val="002166DB"/>
    <w:rsid w:val="00216DA7"/>
    <w:rsid w:val="00216EB1"/>
    <w:rsid w:val="00217259"/>
    <w:rsid w:val="002172F1"/>
    <w:rsid w:val="00217695"/>
    <w:rsid w:val="00217716"/>
    <w:rsid w:val="00217915"/>
    <w:rsid w:val="00217A3D"/>
    <w:rsid w:val="00217B42"/>
    <w:rsid w:val="00217B6B"/>
    <w:rsid w:val="00217C53"/>
    <w:rsid w:val="00217E51"/>
    <w:rsid w:val="002200D4"/>
    <w:rsid w:val="00220122"/>
    <w:rsid w:val="002204DB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2130"/>
    <w:rsid w:val="00222132"/>
    <w:rsid w:val="0022236F"/>
    <w:rsid w:val="00222C5F"/>
    <w:rsid w:val="00222E3B"/>
    <w:rsid w:val="0022311F"/>
    <w:rsid w:val="00223FCB"/>
    <w:rsid w:val="002245CC"/>
    <w:rsid w:val="00224914"/>
    <w:rsid w:val="0022538B"/>
    <w:rsid w:val="002257E1"/>
    <w:rsid w:val="00225879"/>
    <w:rsid w:val="00225EFE"/>
    <w:rsid w:val="0022623F"/>
    <w:rsid w:val="002263B7"/>
    <w:rsid w:val="002264E4"/>
    <w:rsid w:val="002267E3"/>
    <w:rsid w:val="00226ADD"/>
    <w:rsid w:val="00226BEB"/>
    <w:rsid w:val="00226C22"/>
    <w:rsid w:val="00226D83"/>
    <w:rsid w:val="00226E92"/>
    <w:rsid w:val="00226FA0"/>
    <w:rsid w:val="00227171"/>
    <w:rsid w:val="00227387"/>
    <w:rsid w:val="002273C0"/>
    <w:rsid w:val="002274D8"/>
    <w:rsid w:val="002274E2"/>
    <w:rsid w:val="002274E3"/>
    <w:rsid w:val="00227AB8"/>
    <w:rsid w:val="00227C82"/>
    <w:rsid w:val="002300A6"/>
    <w:rsid w:val="002303B5"/>
    <w:rsid w:val="0023069C"/>
    <w:rsid w:val="00230825"/>
    <w:rsid w:val="00230928"/>
    <w:rsid w:val="00230983"/>
    <w:rsid w:val="00230D82"/>
    <w:rsid w:val="00230F67"/>
    <w:rsid w:val="00230FAA"/>
    <w:rsid w:val="00231152"/>
    <w:rsid w:val="00231191"/>
    <w:rsid w:val="002311CB"/>
    <w:rsid w:val="00231242"/>
    <w:rsid w:val="00231331"/>
    <w:rsid w:val="00231413"/>
    <w:rsid w:val="002315A2"/>
    <w:rsid w:val="002315DC"/>
    <w:rsid w:val="002315F9"/>
    <w:rsid w:val="0023161B"/>
    <w:rsid w:val="002317C2"/>
    <w:rsid w:val="00231BC6"/>
    <w:rsid w:val="002321D4"/>
    <w:rsid w:val="002321F3"/>
    <w:rsid w:val="002322F3"/>
    <w:rsid w:val="00232622"/>
    <w:rsid w:val="00232AB2"/>
    <w:rsid w:val="00232AFD"/>
    <w:rsid w:val="00232D11"/>
    <w:rsid w:val="00232F5F"/>
    <w:rsid w:val="002331B7"/>
    <w:rsid w:val="0023338F"/>
    <w:rsid w:val="00233634"/>
    <w:rsid w:val="00233C1D"/>
    <w:rsid w:val="00233C56"/>
    <w:rsid w:val="00234200"/>
    <w:rsid w:val="00234894"/>
    <w:rsid w:val="002348E9"/>
    <w:rsid w:val="00234E78"/>
    <w:rsid w:val="00234EEB"/>
    <w:rsid w:val="00235093"/>
    <w:rsid w:val="00235248"/>
    <w:rsid w:val="002354AC"/>
    <w:rsid w:val="002355D4"/>
    <w:rsid w:val="0023596A"/>
    <w:rsid w:val="00235A33"/>
    <w:rsid w:val="00235A86"/>
    <w:rsid w:val="00235C0B"/>
    <w:rsid w:val="00235CB8"/>
    <w:rsid w:val="00235D05"/>
    <w:rsid w:val="00235E2F"/>
    <w:rsid w:val="00235EBA"/>
    <w:rsid w:val="00235F2B"/>
    <w:rsid w:val="002360F7"/>
    <w:rsid w:val="00236192"/>
    <w:rsid w:val="002362EF"/>
    <w:rsid w:val="00236365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7DC"/>
    <w:rsid w:val="00240BC1"/>
    <w:rsid w:val="00240E36"/>
    <w:rsid w:val="00241080"/>
    <w:rsid w:val="00241360"/>
    <w:rsid w:val="00241682"/>
    <w:rsid w:val="002417F3"/>
    <w:rsid w:val="00241889"/>
    <w:rsid w:val="002418A8"/>
    <w:rsid w:val="0024198F"/>
    <w:rsid w:val="002419FD"/>
    <w:rsid w:val="00241A10"/>
    <w:rsid w:val="00241BA0"/>
    <w:rsid w:val="00241DCE"/>
    <w:rsid w:val="00241E61"/>
    <w:rsid w:val="0024212E"/>
    <w:rsid w:val="002421C3"/>
    <w:rsid w:val="002425AA"/>
    <w:rsid w:val="002426D5"/>
    <w:rsid w:val="0024298A"/>
    <w:rsid w:val="00242BFA"/>
    <w:rsid w:val="002430BB"/>
    <w:rsid w:val="002430FE"/>
    <w:rsid w:val="00243865"/>
    <w:rsid w:val="00243957"/>
    <w:rsid w:val="00243D8D"/>
    <w:rsid w:val="00243EBF"/>
    <w:rsid w:val="0024432E"/>
    <w:rsid w:val="002443CD"/>
    <w:rsid w:val="00244F39"/>
    <w:rsid w:val="00245036"/>
    <w:rsid w:val="0024517E"/>
    <w:rsid w:val="00245A85"/>
    <w:rsid w:val="00245DEC"/>
    <w:rsid w:val="00245F4D"/>
    <w:rsid w:val="00246368"/>
    <w:rsid w:val="002463A0"/>
    <w:rsid w:val="002467C3"/>
    <w:rsid w:val="002468CC"/>
    <w:rsid w:val="00246937"/>
    <w:rsid w:val="00246938"/>
    <w:rsid w:val="00246EF7"/>
    <w:rsid w:val="0024725E"/>
    <w:rsid w:val="002477C8"/>
    <w:rsid w:val="00247949"/>
    <w:rsid w:val="00247B4D"/>
    <w:rsid w:val="00247B7A"/>
    <w:rsid w:val="00247C8C"/>
    <w:rsid w:val="00247F3A"/>
    <w:rsid w:val="002500B4"/>
    <w:rsid w:val="00250528"/>
    <w:rsid w:val="00250530"/>
    <w:rsid w:val="002505B8"/>
    <w:rsid w:val="00250672"/>
    <w:rsid w:val="00250736"/>
    <w:rsid w:val="002508DD"/>
    <w:rsid w:val="00250EB8"/>
    <w:rsid w:val="002510DA"/>
    <w:rsid w:val="002512B4"/>
    <w:rsid w:val="00251E94"/>
    <w:rsid w:val="00251F41"/>
    <w:rsid w:val="0025219F"/>
    <w:rsid w:val="00252208"/>
    <w:rsid w:val="00252237"/>
    <w:rsid w:val="0025248F"/>
    <w:rsid w:val="002525C6"/>
    <w:rsid w:val="002525E3"/>
    <w:rsid w:val="00252677"/>
    <w:rsid w:val="00252704"/>
    <w:rsid w:val="00252CD6"/>
    <w:rsid w:val="00252F8F"/>
    <w:rsid w:val="0025347C"/>
    <w:rsid w:val="00253595"/>
    <w:rsid w:val="00253D47"/>
    <w:rsid w:val="00254053"/>
    <w:rsid w:val="002542A7"/>
    <w:rsid w:val="0025451A"/>
    <w:rsid w:val="0025465E"/>
    <w:rsid w:val="0025471E"/>
    <w:rsid w:val="00254E05"/>
    <w:rsid w:val="00254F20"/>
    <w:rsid w:val="00255225"/>
    <w:rsid w:val="00255245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F4"/>
    <w:rsid w:val="00257866"/>
    <w:rsid w:val="002579A2"/>
    <w:rsid w:val="00257BD4"/>
    <w:rsid w:val="00257E2F"/>
    <w:rsid w:val="00257EAE"/>
    <w:rsid w:val="00260736"/>
    <w:rsid w:val="002607A7"/>
    <w:rsid w:val="002608D9"/>
    <w:rsid w:val="00260B5C"/>
    <w:rsid w:val="00260C4A"/>
    <w:rsid w:val="00260EA6"/>
    <w:rsid w:val="002612AD"/>
    <w:rsid w:val="00261510"/>
    <w:rsid w:val="0026154C"/>
    <w:rsid w:val="0026173B"/>
    <w:rsid w:val="00261F1B"/>
    <w:rsid w:val="0026201A"/>
    <w:rsid w:val="002625CF"/>
    <w:rsid w:val="002626FD"/>
    <w:rsid w:val="00262DC2"/>
    <w:rsid w:val="002632DD"/>
    <w:rsid w:val="00263623"/>
    <w:rsid w:val="00263675"/>
    <w:rsid w:val="00263767"/>
    <w:rsid w:val="0026399A"/>
    <w:rsid w:val="00263B21"/>
    <w:rsid w:val="00263F81"/>
    <w:rsid w:val="0026438D"/>
    <w:rsid w:val="00264598"/>
    <w:rsid w:val="00264AA3"/>
    <w:rsid w:val="00264D55"/>
    <w:rsid w:val="00264DAB"/>
    <w:rsid w:val="00264E51"/>
    <w:rsid w:val="00264E53"/>
    <w:rsid w:val="00265040"/>
    <w:rsid w:val="00265125"/>
    <w:rsid w:val="0026518C"/>
    <w:rsid w:val="00265323"/>
    <w:rsid w:val="00265531"/>
    <w:rsid w:val="002656A8"/>
    <w:rsid w:val="00265711"/>
    <w:rsid w:val="002657A3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70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AC9"/>
    <w:rsid w:val="00270361"/>
    <w:rsid w:val="00270762"/>
    <w:rsid w:val="002707C6"/>
    <w:rsid w:val="00270873"/>
    <w:rsid w:val="00270997"/>
    <w:rsid w:val="00270A77"/>
    <w:rsid w:val="00270E7C"/>
    <w:rsid w:val="00270F11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542"/>
    <w:rsid w:val="0027274A"/>
    <w:rsid w:val="00272B50"/>
    <w:rsid w:val="00272D00"/>
    <w:rsid w:val="00272FF8"/>
    <w:rsid w:val="00273331"/>
    <w:rsid w:val="00273434"/>
    <w:rsid w:val="00273B78"/>
    <w:rsid w:val="00273CB1"/>
    <w:rsid w:val="00273EAB"/>
    <w:rsid w:val="00273F64"/>
    <w:rsid w:val="00274304"/>
    <w:rsid w:val="002744F4"/>
    <w:rsid w:val="00274771"/>
    <w:rsid w:val="00274D80"/>
    <w:rsid w:val="00275011"/>
    <w:rsid w:val="00275047"/>
    <w:rsid w:val="002751CF"/>
    <w:rsid w:val="002751DC"/>
    <w:rsid w:val="002751F8"/>
    <w:rsid w:val="00275322"/>
    <w:rsid w:val="0027562F"/>
    <w:rsid w:val="00275680"/>
    <w:rsid w:val="00275917"/>
    <w:rsid w:val="00275ADF"/>
    <w:rsid w:val="00275F65"/>
    <w:rsid w:val="002761ED"/>
    <w:rsid w:val="002763EF"/>
    <w:rsid w:val="0027640B"/>
    <w:rsid w:val="0027642F"/>
    <w:rsid w:val="0027656E"/>
    <w:rsid w:val="00276739"/>
    <w:rsid w:val="00276C31"/>
    <w:rsid w:val="0027723A"/>
    <w:rsid w:val="002772D9"/>
    <w:rsid w:val="0027735F"/>
    <w:rsid w:val="002778CE"/>
    <w:rsid w:val="00277973"/>
    <w:rsid w:val="0027798E"/>
    <w:rsid w:val="00277DC9"/>
    <w:rsid w:val="00277E00"/>
    <w:rsid w:val="00277EF7"/>
    <w:rsid w:val="0028007B"/>
    <w:rsid w:val="002803D1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DCA"/>
    <w:rsid w:val="00281E38"/>
    <w:rsid w:val="0028203F"/>
    <w:rsid w:val="0028244F"/>
    <w:rsid w:val="002828D7"/>
    <w:rsid w:val="00282A55"/>
    <w:rsid w:val="00282B03"/>
    <w:rsid w:val="00282F47"/>
    <w:rsid w:val="00282FC0"/>
    <w:rsid w:val="002831DD"/>
    <w:rsid w:val="0028334C"/>
    <w:rsid w:val="002833F4"/>
    <w:rsid w:val="0028367B"/>
    <w:rsid w:val="00283A0B"/>
    <w:rsid w:val="00283BF3"/>
    <w:rsid w:val="00283FC5"/>
    <w:rsid w:val="00284111"/>
    <w:rsid w:val="00284482"/>
    <w:rsid w:val="00284811"/>
    <w:rsid w:val="00284B5F"/>
    <w:rsid w:val="00284E00"/>
    <w:rsid w:val="00284E38"/>
    <w:rsid w:val="00284E68"/>
    <w:rsid w:val="00284EB6"/>
    <w:rsid w:val="00285435"/>
    <w:rsid w:val="00285584"/>
    <w:rsid w:val="00285613"/>
    <w:rsid w:val="00285BFD"/>
    <w:rsid w:val="0028619A"/>
    <w:rsid w:val="002863C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90225"/>
    <w:rsid w:val="0029043F"/>
    <w:rsid w:val="00290686"/>
    <w:rsid w:val="00290945"/>
    <w:rsid w:val="00290AB1"/>
    <w:rsid w:val="00290C7B"/>
    <w:rsid w:val="00290EEE"/>
    <w:rsid w:val="00290F2D"/>
    <w:rsid w:val="0029146D"/>
    <w:rsid w:val="00291586"/>
    <w:rsid w:val="00291FD7"/>
    <w:rsid w:val="00291FF6"/>
    <w:rsid w:val="002920B8"/>
    <w:rsid w:val="0029223E"/>
    <w:rsid w:val="002922E6"/>
    <w:rsid w:val="002923CE"/>
    <w:rsid w:val="00292690"/>
    <w:rsid w:val="00292768"/>
    <w:rsid w:val="002928AE"/>
    <w:rsid w:val="00292B13"/>
    <w:rsid w:val="00292C39"/>
    <w:rsid w:val="00292E24"/>
    <w:rsid w:val="00292E38"/>
    <w:rsid w:val="00292E9E"/>
    <w:rsid w:val="0029317B"/>
    <w:rsid w:val="002933B2"/>
    <w:rsid w:val="002934BD"/>
    <w:rsid w:val="002938EC"/>
    <w:rsid w:val="0029390F"/>
    <w:rsid w:val="00293A1D"/>
    <w:rsid w:val="00293BA3"/>
    <w:rsid w:val="00293BBA"/>
    <w:rsid w:val="00293D47"/>
    <w:rsid w:val="0029442E"/>
    <w:rsid w:val="0029452A"/>
    <w:rsid w:val="002945FC"/>
    <w:rsid w:val="00294652"/>
    <w:rsid w:val="002947FF"/>
    <w:rsid w:val="002949CC"/>
    <w:rsid w:val="00294A5E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700C"/>
    <w:rsid w:val="002974F0"/>
    <w:rsid w:val="002976EE"/>
    <w:rsid w:val="00297E81"/>
    <w:rsid w:val="002A00F7"/>
    <w:rsid w:val="002A03DA"/>
    <w:rsid w:val="002A0429"/>
    <w:rsid w:val="002A0491"/>
    <w:rsid w:val="002A057C"/>
    <w:rsid w:val="002A079B"/>
    <w:rsid w:val="002A0CA6"/>
    <w:rsid w:val="002A0FE1"/>
    <w:rsid w:val="002A10AE"/>
    <w:rsid w:val="002A1124"/>
    <w:rsid w:val="002A1162"/>
    <w:rsid w:val="002A14F4"/>
    <w:rsid w:val="002A17D3"/>
    <w:rsid w:val="002A1F83"/>
    <w:rsid w:val="002A23A5"/>
    <w:rsid w:val="002A2493"/>
    <w:rsid w:val="002A2792"/>
    <w:rsid w:val="002A321A"/>
    <w:rsid w:val="002A32CF"/>
    <w:rsid w:val="002A32ED"/>
    <w:rsid w:val="002A34E2"/>
    <w:rsid w:val="002A353C"/>
    <w:rsid w:val="002A37F2"/>
    <w:rsid w:val="002A38E4"/>
    <w:rsid w:val="002A3D75"/>
    <w:rsid w:val="002A3DF0"/>
    <w:rsid w:val="002A402D"/>
    <w:rsid w:val="002A4462"/>
    <w:rsid w:val="002A483F"/>
    <w:rsid w:val="002A488D"/>
    <w:rsid w:val="002A4CEC"/>
    <w:rsid w:val="002A4D48"/>
    <w:rsid w:val="002A4F5B"/>
    <w:rsid w:val="002A4FB8"/>
    <w:rsid w:val="002A50AB"/>
    <w:rsid w:val="002A54C0"/>
    <w:rsid w:val="002A5562"/>
    <w:rsid w:val="002A5584"/>
    <w:rsid w:val="002A5748"/>
    <w:rsid w:val="002A5AF5"/>
    <w:rsid w:val="002A5B6D"/>
    <w:rsid w:val="002A5CA7"/>
    <w:rsid w:val="002A65C4"/>
    <w:rsid w:val="002A6BF1"/>
    <w:rsid w:val="002A6F25"/>
    <w:rsid w:val="002A6F8F"/>
    <w:rsid w:val="002A73AF"/>
    <w:rsid w:val="002A759C"/>
    <w:rsid w:val="002A7BA5"/>
    <w:rsid w:val="002B0062"/>
    <w:rsid w:val="002B0074"/>
    <w:rsid w:val="002B0131"/>
    <w:rsid w:val="002B036F"/>
    <w:rsid w:val="002B03C3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5A3"/>
    <w:rsid w:val="002B1623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3207"/>
    <w:rsid w:val="002B3363"/>
    <w:rsid w:val="002B33AC"/>
    <w:rsid w:val="002B3424"/>
    <w:rsid w:val="002B3457"/>
    <w:rsid w:val="002B35C8"/>
    <w:rsid w:val="002B3977"/>
    <w:rsid w:val="002B3E7A"/>
    <w:rsid w:val="002B4307"/>
    <w:rsid w:val="002B432C"/>
    <w:rsid w:val="002B4561"/>
    <w:rsid w:val="002B45A3"/>
    <w:rsid w:val="002B4673"/>
    <w:rsid w:val="002B4902"/>
    <w:rsid w:val="002B4A1C"/>
    <w:rsid w:val="002B4CB0"/>
    <w:rsid w:val="002B4F7D"/>
    <w:rsid w:val="002B5003"/>
    <w:rsid w:val="002B5407"/>
    <w:rsid w:val="002B5488"/>
    <w:rsid w:val="002B5534"/>
    <w:rsid w:val="002B5566"/>
    <w:rsid w:val="002B5612"/>
    <w:rsid w:val="002B5796"/>
    <w:rsid w:val="002B57A5"/>
    <w:rsid w:val="002B5B84"/>
    <w:rsid w:val="002B610E"/>
    <w:rsid w:val="002B6428"/>
    <w:rsid w:val="002B64C3"/>
    <w:rsid w:val="002B6776"/>
    <w:rsid w:val="002B68C2"/>
    <w:rsid w:val="002B6A01"/>
    <w:rsid w:val="002B6A68"/>
    <w:rsid w:val="002B6ACD"/>
    <w:rsid w:val="002B6C6D"/>
    <w:rsid w:val="002B6CF3"/>
    <w:rsid w:val="002B71B8"/>
    <w:rsid w:val="002B7276"/>
    <w:rsid w:val="002B7358"/>
    <w:rsid w:val="002B749B"/>
    <w:rsid w:val="002B7554"/>
    <w:rsid w:val="002B775D"/>
    <w:rsid w:val="002B78F2"/>
    <w:rsid w:val="002B7DC6"/>
    <w:rsid w:val="002B7EE6"/>
    <w:rsid w:val="002C06E2"/>
    <w:rsid w:val="002C06E8"/>
    <w:rsid w:val="002C0777"/>
    <w:rsid w:val="002C08A4"/>
    <w:rsid w:val="002C0B51"/>
    <w:rsid w:val="002C0CCE"/>
    <w:rsid w:val="002C0EA9"/>
    <w:rsid w:val="002C1357"/>
    <w:rsid w:val="002C13BE"/>
    <w:rsid w:val="002C1A78"/>
    <w:rsid w:val="002C1EAA"/>
    <w:rsid w:val="002C22CD"/>
    <w:rsid w:val="002C2321"/>
    <w:rsid w:val="002C23CF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C3A"/>
    <w:rsid w:val="002C3D3C"/>
    <w:rsid w:val="002C3DB9"/>
    <w:rsid w:val="002C3FC4"/>
    <w:rsid w:val="002C4045"/>
    <w:rsid w:val="002C40ED"/>
    <w:rsid w:val="002C452A"/>
    <w:rsid w:val="002C45A2"/>
    <w:rsid w:val="002C47D0"/>
    <w:rsid w:val="002C4AA5"/>
    <w:rsid w:val="002C4B90"/>
    <w:rsid w:val="002C4FA4"/>
    <w:rsid w:val="002C512E"/>
    <w:rsid w:val="002C5142"/>
    <w:rsid w:val="002C544C"/>
    <w:rsid w:val="002C5537"/>
    <w:rsid w:val="002C5984"/>
    <w:rsid w:val="002C5B78"/>
    <w:rsid w:val="002C5C17"/>
    <w:rsid w:val="002C5CA1"/>
    <w:rsid w:val="002C6341"/>
    <w:rsid w:val="002C6739"/>
    <w:rsid w:val="002C6963"/>
    <w:rsid w:val="002C6A44"/>
    <w:rsid w:val="002C6C4F"/>
    <w:rsid w:val="002C6EB1"/>
    <w:rsid w:val="002C700A"/>
    <w:rsid w:val="002C7116"/>
    <w:rsid w:val="002C796E"/>
    <w:rsid w:val="002D002B"/>
    <w:rsid w:val="002D00E4"/>
    <w:rsid w:val="002D00EE"/>
    <w:rsid w:val="002D0775"/>
    <w:rsid w:val="002D08E1"/>
    <w:rsid w:val="002D096E"/>
    <w:rsid w:val="002D0FC3"/>
    <w:rsid w:val="002D1188"/>
    <w:rsid w:val="002D11BD"/>
    <w:rsid w:val="002D1204"/>
    <w:rsid w:val="002D12C3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965"/>
    <w:rsid w:val="002D2F0E"/>
    <w:rsid w:val="002D2F51"/>
    <w:rsid w:val="002D2FEE"/>
    <w:rsid w:val="002D317E"/>
    <w:rsid w:val="002D3455"/>
    <w:rsid w:val="002D3623"/>
    <w:rsid w:val="002D3864"/>
    <w:rsid w:val="002D39BC"/>
    <w:rsid w:val="002D3ACB"/>
    <w:rsid w:val="002D3C42"/>
    <w:rsid w:val="002D3F93"/>
    <w:rsid w:val="002D458D"/>
    <w:rsid w:val="002D46A3"/>
    <w:rsid w:val="002D4706"/>
    <w:rsid w:val="002D4784"/>
    <w:rsid w:val="002D49A5"/>
    <w:rsid w:val="002D4B1A"/>
    <w:rsid w:val="002D4E37"/>
    <w:rsid w:val="002D51B3"/>
    <w:rsid w:val="002D536B"/>
    <w:rsid w:val="002D58B8"/>
    <w:rsid w:val="002D599F"/>
    <w:rsid w:val="002D5D8A"/>
    <w:rsid w:val="002D5DD6"/>
    <w:rsid w:val="002D5E32"/>
    <w:rsid w:val="002D5F26"/>
    <w:rsid w:val="002D5FAC"/>
    <w:rsid w:val="002D62BF"/>
    <w:rsid w:val="002D6428"/>
    <w:rsid w:val="002D642B"/>
    <w:rsid w:val="002D690D"/>
    <w:rsid w:val="002D6AD2"/>
    <w:rsid w:val="002D6BDF"/>
    <w:rsid w:val="002D6D0D"/>
    <w:rsid w:val="002D6E79"/>
    <w:rsid w:val="002D700F"/>
    <w:rsid w:val="002D7388"/>
    <w:rsid w:val="002D7623"/>
    <w:rsid w:val="002D7900"/>
    <w:rsid w:val="002D7AF3"/>
    <w:rsid w:val="002D7C13"/>
    <w:rsid w:val="002E01AE"/>
    <w:rsid w:val="002E01D9"/>
    <w:rsid w:val="002E0385"/>
    <w:rsid w:val="002E07CF"/>
    <w:rsid w:val="002E0890"/>
    <w:rsid w:val="002E0940"/>
    <w:rsid w:val="002E0B7D"/>
    <w:rsid w:val="002E0BFD"/>
    <w:rsid w:val="002E0C79"/>
    <w:rsid w:val="002E0D2C"/>
    <w:rsid w:val="002E0E2E"/>
    <w:rsid w:val="002E0FAE"/>
    <w:rsid w:val="002E10D2"/>
    <w:rsid w:val="002E123A"/>
    <w:rsid w:val="002E12B0"/>
    <w:rsid w:val="002E13D6"/>
    <w:rsid w:val="002E1506"/>
    <w:rsid w:val="002E190A"/>
    <w:rsid w:val="002E1B39"/>
    <w:rsid w:val="002E1C01"/>
    <w:rsid w:val="002E225E"/>
    <w:rsid w:val="002E2301"/>
    <w:rsid w:val="002E2313"/>
    <w:rsid w:val="002E24A6"/>
    <w:rsid w:val="002E260D"/>
    <w:rsid w:val="002E2783"/>
    <w:rsid w:val="002E2AE9"/>
    <w:rsid w:val="002E2C53"/>
    <w:rsid w:val="002E2CF0"/>
    <w:rsid w:val="002E2D47"/>
    <w:rsid w:val="002E2DF6"/>
    <w:rsid w:val="002E2F73"/>
    <w:rsid w:val="002E30E6"/>
    <w:rsid w:val="002E340F"/>
    <w:rsid w:val="002E34AC"/>
    <w:rsid w:val="002E3500"/>
    <w:rsid w:val="002E3927"/>
    <w:rsid w:val="002E3B4A"/>
    <w:rsid w:val="002E3C85"/>
    <w:rsid w:val="002E4509"/>
    <w:rsid w:val="002E45E5"/>
    <w:rsid w:val="002E46EB"/>
    <w:rsid w:val="002E4846"/>
    <w:rsid w:val="002E4BB0"/>
    <w:rsid w:val="002E4BBC"/>
    <w:rsid w:val="002E4D7A"/>
    <w:rsid w:val="002E4DDA"/>
    <w:rsid w:val="002E50D6"/>
    <w:rsid w:val="002E50F4"/>
    <w:rsid w:val="002E545A"/>
    <w:rsid w:val="002E55C3"/>
    <w:rsid w:val="002E595B"/>
    <w:rsid w:val="002E5BF6"/>
    <w:rsid w:val="002E5C2B"/>
    <w:rsid w:val="002E5C51"/>
    <w:rsid w:val="002E5E04"/>
    <w:rsid w:val="002E5EDE"/>
    <w:rsid w:val="002E6CBD"/>
    <w:rsid w:val="002E7026"/>
    <w:rsid w:val="002E743A"/>
    <w:rsid w:val="002E765B"/>
    <w:rsid w:val="002E768E"/>
    <w:rsid w:val="002E77A5"/>
    <w:rsid w:val="002E78ED"/>
    <w:rsid w:val="002F008E"/>
    <w:rsid w:val="002F02B2"/>
    <w:rsid w:val="002F07BA"/>
    <w:rsid w:val="002F086A"/>
    <w:rsid w:val="002F097F"/>
    <w:rsid w:val="002F099E"/>
    <w:rsid w:val="002F09AB"/>
    <w:rsid w:val="002F0ABB"/>
    <w:rsid w:val="002F0B09"/>
    <w:rsid w:val="002F0B11"/>
    <w:rsid w:val="002F0B9A"/>
    <w:rsid w:val="002F0C53"/>
    <w:rsid w:val="002F0C55"/>
    <w:rsid w:val="002F0C69"/>
    <w:rsid w:val="002F0E0A"/>
    <w:rsid w:val="002F0F21"/>
    <w:rsid w:val="002F0F2C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168"/>
    <w:rsid w:val="002F3690"/>
    <w:rsid w:val="002F372A"/>
    <w:rsid w:val="002F431A"/>
    <w:rsid w:val="002F45A3"/>
    <w:rsid w:val="002F4A0A"/>
    <w:rsid w:val="002F4B3F"/>
    <w:rsid w:val="002F4F93"/>
    <w:rsid w:val="002F505A"/>
    <w:rsid w:val="002F53BB"/>
    <w:rsid w:val="002F5682"/>
    <w:rsid w:val="002F63AC"/>
    <w:rsid w:val="002F6774"/>
    <w:rsid w:val="002F6795"/>
    <w:rsid w:val="002F682E"/>
    <w:rsid w:val="002F6F25"/>
    <w:rsid w:val="002F706E"/>
    <w:rsid w:val="002F71C7"/>
    <w:rsid w:val="002F7270"/>
    <w:rsid w:val="002F74BA"/>
    <w:rsid w:val="002F7AA8"/>
    <w:rsid w:val="002F7AB4"/>
    <w:rsid w:val="00300121"/>
    <w:rsid w:val="0030012C"/>
    <w:rsid w:val="003007EC"/>
    <w:rsid w:val="00300ECF"/>
    <w:rsid w:val="00301516"/>
    <w:rsid w:val="00301620"/>
    <w:rsid w:val="003018E0"/>
    <w:rsid w:val="00301BA6"/>
    <w:rsid w:val="00301C3D"/>
    <w:rsid w:val="00301D1C"/>
    <w:rsid w:val="00301F9C"/>
    <w:rsid w:val="00302038"/>
    <w:rsid w:val="0030208F"/>
    <w:rsid w:val="003024F3"/>
    <w:rsid w:val="00302818"/>
    <w:rsid w:val="0030297D"/>
    <w:rsid w:val="00302EE3"/>
    <w:rsid w:val="003031AE"/>
    <w:rsid w:val="0030348A"/>
    <w:rsid w:val="003036DA"/>
    <w:rsid w:val="00303700"/>
    <w:rsid w:val="00303883"/>
    <w:rsid w:val="00303886"/>
    <w:rsid w:val="00303A84"/>
    <w:rsid w:val="00303D12"/>
    <w:rsid w:val="00303E16"/>
    <w:rsid w:val="00304088"/>
    <w:rsid w:val="003040E7"/>
    <w:rsid w:val="00304260"/>
    <w:rsid w:val="00304305"/>
    <w:rsid w:val="0030453A"/>
    <w:rsid w:val="003048AE"/>
    <w:rsid w:val="00304AD5"/>
    <w:rsid w:val="00304C1E"/>
    <w:rsid w:val="00305033"/>
    <w:rsid w:val="00305217"/>
    <w:rsid w:val="00305483"/>
    <w:rsid w:val="003055C6"/>
    <w:rsid w:val="003057D6"/>
    <w:rsid w:val="00305961"/>
    <w:rsid w:val="00305BC8"/>
    <w:rsid w:val="00305D34"/>
    <w:rsid w:val="003068AB"/>
    <w:rsid w:val="00306CFA"/>
    <w:rsid w:val="00306D9B"/>
    <w:rsid w:val="00306DD8"/>
    <w:rsid w:val="00306E3F"/>
    <w:rsid w:val="00306E88"/>
    <w:rsid w:val="00306EC5"/>
    <w:rsid w:val="00307309"/>
    <w:rsid w:val="00307317"/>
    <w:rsid w:val="00307550"/>
    <w:rsid w:val="00307581"/>
    <w:rsid w:val="0030767D"/>
    <w:rsid w:val="0030772F"/>
    <w:rsid w:val="00307A7A"/>
    <w:rsid w:val="00307D50"/>
    <w:rsid w:val="00307DD9"/>
    <w:rsid w:val="003104A9"/>
    <w:rsid w:val="0031099C"/>
    <w:rsid w:val="00310BA7"/>
    <w:rsid w:val="00310C6D"/>
    <w:rsid w:val="00311573"/>
    <w:rsid w:val="0031175E"/>
    <w:rsid w:val="003118AD"/>
    <w:rsid w:val="003118CA"/>
    <w:rsid w:val="00311BB4"/>
    <w:rsid w:val="00311F05"/>
    <w:rsid w:val="00311F65"/>
    <w:rsid w:val="003124B7"/>
    <w:rsid w:val="0031255F"/>
    <w:rsid w:val="00312588"/>
    <w:rsid w:val="0031258D"/>
    <w:rsid w:val="00312981"/>
    <w:rsid w:val="00312A3A"/>
    <w:rsid w:val="00312C0D"/>
    <w:rsid w:val="003136E0"/>
    <w:rsid w:val="003137AE"/>
    <w:rsid w:val="0031384B"/>
    <w:rsid w:val="00313B17"/>
    <w:rsid w:val="00313B30"/>
    <w:rsid w:val="00313E25"/>
    <w:rsid w:val="00313FB5"/>
    <w:rsid w:val="00313FD3"/>
    <w:rsid w:val="00314273"/>
    <w:rsid w:val="003143C7"/>
    <w:rsid w:val="003145E7"/>
    <w:rsid w:val="003147D5"/>
    <w:rsid w:val="00314A7B"/>
    <w:rsid w:val="00314CA5"/>
    <w:rsid w:val="00315003"/>
    <w:rsid w:val="003155E1"/>
    <w:rsid w:val="00315999"/>
    <w:rsid w:val="00315E32"/>
    <w:rsid w:val="00316221"/>
    <w:rsid w:val="0031651B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C7A"/>
    <w:rsid w:val="00317E03"/>
    <w:rsid w:val="00317EE7"/>
    <w:rsid w:val="00317EF6"/>
    <w:rsid w:val="00320178"/>
    <w:rsid w:val="00320347"/>
    <w:rsid w:val="00320354"/>
    <w:rsid w:val="003203B9"/>
    <w:rsid w:val="0032051B"/>
    <w:rsid w:val="0032055D"/>
    <w:rsid w:val="00320F19"/>
    <w:rsid w:val="00321037"/>
    <w:rsid w:val="00321181"/>
    <w:rsid w:val="0032168C"/>
    <w:rsid w:val="003217BE"/>
    <w:rsid w:val="003218AC"/>
    <w:rsid w:val="00321975"/>
    <w:rsid w:val="00321CBA"/>
    <w:rsid w:val="00321EAA"/>
    <w:rsid w:val="00321EB2"/>
    <w:rsid w:val="00321FD5"/>
    <w:rsid w:val="003220BE"/>
    <w:rsid w:val="00322107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29A"/>
    <w:rsid w:val="0032436A"/>
    <w:rsid w:val="003244B9"/>
    <w:rsid w:val="0032480C"/>
    <w:rsid w:val="00324CFE"/>
    <w:rsid w:val="00324D93"/>
    <w:rsid w:val="00324F5E"/>
    <w:rsid w:val="00324FAB"/>
    <w:rsid w:val="0032512C"/>
    <w:rsid w:val="0032529B"/>
    <w:rsid w:val="003252BE"/>
    <w:rsid w:val="003254DE"/>
    <w:rsid w:val="00325654"/>
    <w:rsid w:val="00325765"/>
    <w:rsid w:val="0032596A"/>
    <w:rsid w:val="0032596D"/>
    <w:rsid w:val="00325D6B"/>
    <w:rsid w:val="00325EB4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573"/>
    <w:rsid w:val="003277E2"/>
    <w:rsid w:val="003278E8"/>
    <w:rsid w:val="003278FB"/>
    <w:rsid w:val="00327905"/>
    <w:rsid w:val="00327A88"/>
    <w:rsid w:val="00327B0A"/>
    <w:rsid w:val="00330073"/>
    <w:rsid w:val="00330233"/>
    <w:rsid w:val="0033055E"/>
    <w:rsid w:val="0033069D"/>
    <w:rsid w:val="00330844"/>
    <w:rsid w:val="00330934"/>
    <w:rsid w:val="00330B4B"/>
    <w:rsid w:val="00330BE3"/>
    <w:rsid w:val="0033165E"/>
    <w:rsid w:val="00331C21"/>
    <w:rsid w:val="00331D58"/>
    <w:rsid w:val="00331E14"/>
    <w:rsid w:val="00331E38"/>
    <w:rsid w:val="00331FAC"/>
    <w:rsid w:val="00331FCA"/>
    <w:rsid w:val="00332334"/>
    <w:rsid w:val="00332509"/>
    <w:rsid w:val="00332C58"/>
    <w:rsid w:val="00332EEB"/>
    <w:rsid w:val="00333211"/>
    <w:rsid w:val="00333362"/>
    <w:rsid w:val="00333797"/>
    <w:rsid w:val="003338B2"/>
    <w:rsid w:val="00333B89"/>
    <w:rsid w:val="00333C5E"/>
    <w:rsid w:val="00333C9C"/>
    <w:rsid w:val="00333D73"/>
    <w:rsid w:val="00334E1E"/>
    <w:rsid w:val="00334EAB"/>
    <w:rsid w:val="00334FB7"/>
    <w:rsid w:val="00335251"/>
    <w:rsid w:val="003354E2"/>
    <w:rsid w:val="00335845"/>
    <w:rsid w:val="0033587B"/>
    <w:rsid w:val="003359B9"/>
    <w:rsid w:val="00335BAA"/>
    <w:rsid w:val="003361B1"/>
    <w:rsid w:val="00336815"/>
    <w:rsid w:val="00336884"/>
    <w:rsid w:val="003368FD"/>
    <w:rsid w:val="00336969"/>
    <w:rsid w:val="00336A81"/>
    <w:rsid w:val="00336E1C"/>
    <w:rsid w:val="00337038"/>
    <w:rsid w:val="00337129"/>
    <w:rsid w:val="00337BEC"/>
    <w:rsid w:val="00337D32"/>
    <w:rsid w:val="00337DF4"/>
    <w:rsid w:val="00340196"/>
    <w:rsid w:val="00340443"/>
    <w:rsid w:val="003405E9"/>
    <w:rsid w:val="00340707"/>
    <w:rsid w:val="0034086E"/>
    <w:rsid w:val="00340ACA"/>
    <w:rsid w:val="00340BE9"/>
    <w:rsid w:val="00340FE1"/>
    <w:rsid w:val="003410E9"/>
    <w:rsid w:val="0034134E"/>
    <w:rsid w:val="003419C6"/>
    <w:rsid w:val="003419F7"/>
    <w:rsid w:val="00341A23"/>
    <w:rsid w:val="00341CEF"/>
    <w:rsid w:val="003420BB"/>
    <w:rsid w:val="0034225B"/>
    <w:rsid w:val="00342321"/>
    <w:rsid w:val="003423A0"/>
    <w:rsid w:val="0034250B"/>
    <w:rsid w:val="0034297C"/>
    <w:rsid w:val="00342ABD"/>
    <w:rsid w:val="00342D69"/>
    <w:rsid w:val="00342F8E"/>
    <w:rsid w:val="00343041"/>
    <w:rsid w:val="0034321B"/>
    <w:rsid w:val="0034362F"/>
    <w:rsid w:val="0034373D"/>
    <w:rsid w:val="003437AD"/>
    <w:rsid w:val="00343841"/>
    <w:rsid w:val="00343A21"/>
    <w:rsid w:val="00343C0D"/>
    <w:rsid w:val="00343D88"/>
    <w:rsid w:val="00344294"/>
    <w:rsid w:val="0034431D"/>
    <w:rsid w:val="00344459"/>
    <w:rsid w:val="00344551"/>
    <w:rsid w:val="0034464B"/>
    <w:rsid w:val="00344677"/>
    <w:rsid w:val="00344735"/>
    <w:rsid w:val="00344843"/>
    <w:rsid w:val="00344875"/>
    <w:rsid w:val="00344BD9"/>
    <w:rsid w:val="00344D77"/>
    <w:rsid w:val="00345359"/>
    <w:rsid w:val="00345511"/>
    <w:rsid w:val="00346176"/>
    <w:rsid w:val="003463C1"/>
    <w:rsid w:val="00346416"/>
    <w:rsid w:val="00346478"/>
    <w:rsid w:val="0034687F"/>
    <w:rsid w:val="00346AC2"/>
    <w:rsid w:val="00346B15"/>
    <w:rsid w:val="00346B45"/>
    <w:rsid w:val="00346F27"/>
    <w:rsid w:val="00346FF6"/>
    <w:rsid w:val="0034724D"/>
    <w:rsid w:val="00347447"/>
    <w:rsid w:val="00347828"/>
    <w:rsid w:val="0035014A"/>
    <w:rsid w:val="003505DF"/>
    <w:rsid w:val="003509A8"/>
    <w:rsid w:val="00350A9F"/>
    <w:rsid w:val="00350C81"/>
    <w:rsid w:val="00350C95"/>
    <w:rsid w:val="00350E48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9C1"/>
    <w:rsid w:val="00352ACB"/>
    <w:rsid w:val="00352AE3"/>
    <w:rsid w:val="00352D9F"/>
    <w:rsid w:val="003532FB"/>
    <w:rsid w:val="00353627"/>
    <w:rsid w:val="00353704"/>
    <w:rsid w:val="003539F8"/>
    <w:rsid w:val="00353AE1"/>
    <w:rsid w:val="00353C96"/>
    <w:rsid w:val="00353D00"/>
    <w:rsid w:val="00353D8C"/>
    <w:rsid w:val="00353FC4"/>
    <w:rsid w:val="003542BE"/>
    <w:rsid w:val="00354528"/>
    <w:rsid w:val="0035498B"/>
    <w:rsid w:val="00354B6C"/>
    <w:rsid w:val="00354C2E"/>
    <w:rsid w:val="00354F24"/>
    <w:rsid w:val="003550A8"/>
    <w:rsid w:val="00355257"/>
    <w:rsid w:val="00355CB4"/>
    <w:rsid w:val="00355CE3"/>
    <w:rsid w:val="00355DA8"/>
    <w:rsid w:val="003560A1"/>
    <w:rsid w:val="003560A5"/>
    <w:rsid w:val="003563CE"/>
    <w:rsid w:val="00356420"/>
    <w:rsid w:val="00356457"/>
    <w:rsid w:val="003564CC"/>
    <w:rsid w:val="00356527"/>
    <w:rsid w:val="00356A46"/>
    <w:rsid w:val="00356BC6"/>
    <w:rsid w:val="00357007"/>
    <w:rsid w:val="00357778"/>
    <w:rsid w:val="00357C07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EC"/>
    <w:rsid w:val="003612F7"/>
    <w:rsid w:val="003613DC"/>
    <w:rsid w:val="00361C12"/>
    <w:rsid w:val="00361D02"/>
    <w:rsid w:val="00361E22"/>
    <w:rsid w:val="00361FA1"/>
    <w:rsid w:val="0036211A"/>
    <w:rsid w:val="003627A3"/>
    <w:rsid w:val="003629EF"/>
    <w:rsid w:val="00362C51"/>
    <w:rsid w:val="00362CC9"/>
    <w:rsid w:val="00362D17"/>
    <w:rsid w:val="00363080"/>
    <w:rsid w:val="003632F5"/>
    <w:rsid w:val="00363466"/>
    <w:rsid w:val="0036375E"/>
    <w:rsid w:val="00363828"/>
    <w:rsid w:val="003639F7"/>
    <w:rsid w:val="00363F4D"/>
    <w:rsid w:val="003642CD"/>
    <w:rsid w:val="0036430C"/>
    <w:rsid w:val="003643D0"/>
    <w:rsid w:val="003643DE"/>
    <w:rsid w:val="003643F6"/>
    <w:rsid w:val="003644AC"/>
    <w:rsid w:val="003646B7"/>
    <w:rsid w:val="0036486D"/>
    <w:rsid w:val="00364CBB"/>
    <w:rsid w:val="00364DFB"/>
    <w:rsid w:val="00364ED8"/>
    <w:rsid w:val="003656A2"/>
    <w:rsid w:val="00365EC2"/>
    <w:rsid w:val="00366264"/>
    <w:rsid w:val="0036635F"/>
    <w:rsid w:val="003664BA"/>
    <w:rsid w:val="003664ED"/>
    <w:rsid w:val="003669DB"/>
    <w:rsid w:val="00366B91"/>
    <w:rsid w:val="00366C0C"/>
    <w:rsid w:val="00366D7F"/>
    <w:rsid w:val="0036704B"/>
    <w:rsid w:val="00367689"/>
    <w:rsid w:val="0036783A"/>
    <w:rsid w:val="00367A9B"/>
    <w:rsid w:val="00367C4E"/>
    <w:rsid w:val="00370439"/>
    <w:rsid w:val="00370557"/>
    <w:rsid w:val="0037097F"/>
    <w:rsid w:val="003709A3"/>
    <w:rsid w:val="00370A98"/>
    <w:rsid w:val="00370AE7"/>
    <w:rsid w:val="00370B06"/>
    <w:rsid w:val="00370E3D"/>
    <w:rsid w:val="00371103"/>
    <w:rsid w:val="00371257"/>
    <w:rsid w:val="00371362"/>
    <w:rsid w:val="00371572"/>
    <w:rsid w:val="0037158B"/>
    <w:rsid w:val="003715C8"/>
    <w:rsid w:val="00371C93"/>
    <w:rsid w:val="003722EE"/>
    <w:rsid w:val="00372446"/>
    <w:rsid w:val="003726C8"/>
    <w:rsid w:val="00372B60"/>
    <w:rsid w:val="00372D30"/>
    <w:rsid w:val="0037308B"/>
    <w:rsid w:val="003734E3"/>
    <w:rsid w:val="00373659"/>
    <w:rsid w:val="003736C2"/>
    <w:rsid w:val="003736CD"/>
    <w:rsid w:val="003739D2"/>
    <w:rsid w:val="00373B65"/>
    <w:rsid w:val="00373D2A"/>
    <w:rsid w:val="00373DDC"/>
    <w:rsid w:val="00374166"/>
    <w:rsid w:val="003744C9"/>
    <w:rsid w:val="003744F3"/>
    <w:rsid w:val="003745F3"/>
    <w:rsid w:val="00374A94"/>
    <w:rsid w:val="0037571B"/>
    <w:rsid w:val="00375E5F"/>
    <w:rsid w:val="00375F5C"/>
    <w:rsid w:val="00375FFC"/>
    <w:rsid w:val="00376065"/>
    <w:rsid w:val="00376D68"/>
    <w:rsid w:val="00376EB7"/>
    <w:rsid w:val="00377043"/>
    <w:rsid w:val="003771E5"/>
    <w:rsid w:val="00377559"/>
    <w:rsid w:val="00377581"/>
    <w:rsid w:val="00377757"/>
    <w:rsid w:val="0037795B"/>
    <w:rsid w:val="00377CE7"/>
    <w:rsid w:val="00377EAF"/>
    <w:rsid w:val="00380107"/>
    <w:rsid w:val="0038030A"/>
    <w:rsid w:val="00380C20"/>
    <w:rsid w:val="003811C2"/>
    <w:rsid w:val="003815AA"/>
    <w:rsid w:val="003815E6"/>
    <w:rsid w:val="0038168C"/>
    <w:rsid w:val="00381763"/>
    <w:rsid w:val="00381ECA"/>
    <w:rsid w:val="003821BA"/>
    <w:rsid w:val="003821D3"/>
    <w:rsid w:val="003821D5"/>
    <w:rsid w:val="00382406"/>
    <w:rsid w:val="003825BA"/>
    <w:rsid w:val="0038274D"/>
    <w:rsid w:val="00382E32"/>
    <w:rsid w:val="0038301B"/>
    <w:rsid w:val="003830FA"/>
    <w:rsid w:val="0038313B"/>
    <w:rsid w:val="0038354D"/>
    <w:rsid w:val="00383993"/>
    <w:rsid w:val="00383C23"/>
    <w:rsid w:val="00383DF4"/>
    <w:rsid w:val="00384013"/>
    <w:rsid w:val="00384057"/>
    <w:rsid w:val="00384453"/>
    <w:rsid w:val="003844C0"/>
    <w:rsid w:val="00384AD7"/>
    <w:rsid w:val="00384FD8"/>
    <w:rsid w:val="00385045"/>
    <w:rsid w:val="00385144"/>
    <w:rsid w:val="00385627"/>
    <w:rsid w:val="003858E0"/>
    <w:rsid w:val="00385BC3"/>
    <w:rsid w:val="00385F93"/>
    <w:rsid w:val="00386127"/>
    <w:rsid w:val="00386342"/>
    <w:rsid w:val="003863D5"/>
    <w:rsid w:val="0038647E"/>
    <w:rsid w:val="0038686A"/>
    <w:rsid w:val="00386ADE"/>
    <w:rsid w:val="00386D70"/>
    <w:rsid w:val="00387040"/>
    <w:rsid w:val="003872B2"/>
    <w:rsid w:val="003873E3"/>
    <w:rsid w:val="00387AF6"/>
    <w:rsid w:val="00387B1C"/>
    <w:rsid w:val="00387CB5"/>
    <w:rsid w:val="00387DC0"/>
    <w:rsid w:val="00387E30"/>
    <w:rsid w:val="00387FE0"/>
    <w:rsid w:val="00390042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AEE"/>
    <w:rsid w:val="00392F08"/>
    <w:rsid w:val="0039323E"/>
    <w:rsid w:val="0039331A"/>
    <w:rsid w:val="003933A2"/>
    <w:rsid w:val="003933B1"/>
    <w:rsid w:val="00393A6C"/>
    <w:rsid w:val="0039406E"/>
    <w:rsid w:val="0039422F"/>
    <w:rsid w:val="0039431F"/>
    <w:rsid w:val="0039433A"/>
    <w:rsid w:val="0039437E"/>
    <w:rsid w:val="0039444B"/>
    <w:rsid w:val="00394477"/>
    <w:rsid w:val="00394A5F"/>
    <w:rsid w:val="00394B71"/>
    <w:rsid w:val="00394DEC"/>
    <w:rsid w:val="00394E34"/>
    <w:rsid w:val="00394EDB"/>
    <w:rsid w:val="0039506D"/>
    <w:rsid w:val="00395949"/>
    <w:rsid w:val="00395C41"/>
    <w:rsid w:val="00395EC7"/>
    <w:rsid w:val="00395F7F"/>
    <w:rsid w:val="00395F9F"/>
    <w:rsid w:val="00396676"/>
    <w:rsid w:val="00396A75"/>
    <w:rsid w:val="00396F41"/>
    <w:rsid w:val="00396FF2"/>
    <w:rsid w:val="00397207"/>
    <w:rsid w:val="00397245"/>
    <w:rsid w:val="00397466"/>
    <w:rsid w:val="003974D1"/>
    <w:rsid w:val="003974F5"/>
    <w:rsid w:val="0039779D"/>
    <w:rsid w:val="00397955"/>
    <w:rsid w:val="003979D5"/>
    <w:rsid w:val="00397A3C"/>
    <w:rsid w:val="00397F36"/>
    <w:rsid w:val="00397F91"/>
    <w:rsid w:val="003A04C7"/>
    <w:rsid w:val="003A0768"/>
    <w:rsid w:val="003A0C90"/>
    <w:rsid w:val="003A0D07"/>
    <w:rsid w:val="003A13E2"/>
    <w:rsid w:val="003A154E"/>
    <w:rsid w:val="003A17A1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0F"/>
    <w:rsid w:val="003A3A71"/>
    <w:rsid w:val="003A3CFD"/>
    <w:rsid w:val="003A442E"/>
    <w:rsid w:val="003A4509"/>
    <w:rsid w:val="003A4B6F"/>
    <w:rsid w:val="003A4BB4"/>
    <w:rsid w:val="003A4C86"/>
    <w:rsid w:val="003A4D9C"/>
    <w:rsid w:val="003A4E37"/>
    <w:rsid w:val="003A5107"/>
    <w:rsid w:val="003A53B2"/>
    <w:rsid w:val="003A5469"/>
    <w:rsid w:val="003A5545"/>
    <w:rsid w:val="003A5C93"/>
    <w:rsid w:val="003A5DA1"/>
    <w:rsid w:val="003A5EDA"/>
    <w:rsid w:val="003A6470"/>
    <w:rsid w:val="003A6507"/>
    <w:rsid w:val="003A6755"/>
    <w:rsid w:val="003A69A7"/>
    <w:rsid w:val="003A69BB"/>
    <w:rsid w:val="003A6D05"/>
    <w:rsid w:val="003A6EDE"/>
    <w:rsid w:val="003A6F2E"/>
    <w:rsid w:val="003A7034"/>
    <w:rsid w:val="003A712B"/>
    <w:rsid w:val="003A7168"/>
    <w:rsid w:val="003A737B"/>
    <w:rsid w:val="003A79C8"/>
    <w:rsid w:val="003A7ADD"/>
    <w:rsid w:val="003A7B7E"/>
    <w:rsid w:val="003A7D3E"/>
    <w:rsid w:val="003A7D8C"/>
    <w:rsid w:val="003A7D8F"/>
    <w:rsid w:val="003A7FFA"/>
    <w:rsid w:val="003B04B0"/>
    <w:rsid w:val="003B0666"/>
    <w:rsid w:val="003B0823"/>
    <w:rsid w:val="003B08E3"/>
    <w:rsid w:val="003B0BAD"/>
    <w:rsid w:val="003B0D55"/>
    <w:rsid w:val="003B0EF4"/>
    <w:rsid w:val="003B0FAA"/>
    <w:rsid w:val="003B0FAB"/>
    <w:rsid w:val="003B107F"/>
    <w:rsid w:val="003B1352"/>
    <w:rsid w:val="003B17BB"/>
    <w:rsid w:val="003B1BAE"/>
    <w:rsid w:val="003B1C80"/>
    <w:rsid w:val="003B1D8C"/>
    <w:rsid w:val="003B2019"/>
    <w:rsid w:val="003B22FF"/>
    <w:rsid w:val="003B2317"/>
    <w:rsid w:val="003B2575"/>
    <w:rsid w:val="003B277B"/>
    <w:rsid w:val="003B2914"/>
    <w:rsid w:val="003B29D3"/>
    <w:rsid w:val="003B2C5A"/>
    <w:rsid w:val="003B2EAA"/>
    <w:rsid w:val="003B2FEE"/>
    <w:rsid w:val="003B3050"/>
    <w:rsid w:val="003B375C"/>
    <w:rsid w:val="003B3811"/>
    <w:rsid w:val="003B38B0"/>
    <w:rsid w:val="003B3E33"/>
    <w:rsid w:val="003B3F46"/>
    <w:rsid w:val="003B40E8"/>
    <w:rsid w:val="003B41A0"/>
    <w:rsid w:val="003B43DD"/>
    <w:rsid w:val="003B4417"/>
    <w:rsid w:val="003B44B7"/>
    <w:rsid w:val="003B4A87"/>
    <w:rsid w:val="003B4BD0"/>
    <w:rsid w:val="003B4C8C"/>
    <w:rsid w:val="003B4D36"/>
    <w:rsid w:val="003B4DFA"/>
    <w:rsid w:val="003B4E4B"/>
    <w:rsid w:val="003B4E8C"/>
    <w:rsid w:val="003B5249"/>
    <w:rsid w:val="003B567D"/>
    <w:rsid w:val="003B56A3"/>
    <w:rsid w:val="003B58E2"/>
    <w:rsid w:val="003B5D86"/>
    <w:rsid w:val="003B5FEB"/>
    <w:rsid w:val="003B6CD6"/>
    <w:rsid w:val="003B71B5"/>
    <w:rsid w:val="003B74DD"/>
    <w:rsid w:val="003B7764"/>
    <w:rsid w:val="003B7B0C"/>
    <w:rsid w:val="003C0062"/>
    <w:rsid w:val="003C0297"/>
    <w:rsid w:val="003C03CA"/>
    <w:rsid w:val="003C047C"/>
    <w:rsid w:val="003C1648"/>
    <w:rsid w:val="003C1876"/>
    <w:rsid w:val="003C1CF7"/>
    <w:rsid w:val="003C1FFE"/>
    <w:rsid w:val="003C281E"/>
    <w:rsid w:val="003C2AB7"/>
    <w:rsid w:val="003C2B63"/>
    <w:rsid w:val="003C3423"/>
    <w:rsid w:val="003C34C6"/>
    <w:rsid w:val="003C3592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5082"/>
    <w:rsid w:val="003C50B0"/>
    <w:rsid w:val="003C50DD"/>
    <w:rsid w:val="003C53BE"/>
    <w:rsid w:val="003C5C28"/>
    <w:rsid w:val="003C5D3E"/>
    <w:rsid w:val="003C5DAF"/>
    <w:rsid w:val="003C5FDF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2AE"/>
    <w:rsid w:val="003D0364"/>
    <w:rsid w:val="003D05AE"/>
    <w:rsid w:val="003D0B28"/>
    <w:rsid w:val="003D0BD5"/>
    <w:rsid w:val="003D0E29"/>
    <w:rsid w:val="003D0E56"/>
    <w:rsid w:val="003D1141"/>
    <w:rsid w:val="003D135A"/>
    <w:rsid w:val="003D156B"/>
    <w:rsid w:val="003D1862"/>
    <w:rsid w:val="003D1B65"/>
    <w:rsid w:val="003D1CD6"/>
    <w:rsid w:val="003D1D56"/>
    <w:rsid w:val="003D1DB5"/>
    <w:rsid w:val="003D1E15"/>
    <w:rsid w:val="003D1E80"/>
    <w:rsid w:val="003D2024"/>
    <w:rsid w:val="003D2064"/>
    <w:rsid w:val="003D267A"/>
    <w:rsid w:val="003D2969"/>
    <w:rsid w:val="003D2992"/>
    <w:rsid w:val="003D2996"/>
    <w:rsid w:val="003D2B35"/>
    <w:rsid w:val="003D2BE8"/>
    <w:rsid w:val="003D2EAC"/>
    <w:rsid w:val="003D2F5F"/>
    <w:rsid w:val="003D34D6"/>
    <w:rsid w:val="003D35C4"/>
    <w:rsid w:val="003D396D"/>
    <w:rsid w:val="003D3C32"/>
    <w:rsid w:val="003D3D0F"/>
    <w:rsid w:val="003D41EC"/>
    <w:rsid w:val="003D4201"/>
    <w:rsid w:val="003D454C"/>
    <w:rsid w:val="003D45B8"/>
    <w:rsid w:val="003D47B5"/>
    <w:rsid w:val="003D494C"/>
    <w:rsid w:val="003D4A7B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6057"/>
    <w:rsid w:val="003D6082"/>
    <w:rsid w:val="003D6101"/>
    <w:rsid w:val="003D6176"/>
    <w:rsid w:val="003D63BE"/>
    <w:rsid w:val="003D640A"/>
    <w:rsid w:val="003D651E"/>
    <w:rsid w:val="003D704C"/>
    <w:rsid w:val="003D7466"/>
    <w:rsid w:val="003D7474"/>
    <w:rsid w:val="003D76A5"/>
    <w:rsid w:val="003D78E6"/>
    <w:rsid w:val="003D7AA9"/>
    <w:rsid w:val="003D7CD6"/>
    <w:rsid w:val="003D7D4A"/>
    <w:rsid w:val="003D7DC7"/>
    <w:rsid w:val="003E045E"/>
    <w:rsid w:val="003E061E"/>
    <w:rsid w:val="003E0708"/>
    <w:rsid w:val="003E08AA"/>
    <w:rsid w:val="003E0B8C"/>
    <w:rsid w:val="003E0F3C"/>
    <w:rsid w:val="003E10FB"/>
    <w:rsid w:val="003E1743"/>
    <w:rsid w:val="003E18F4"/>
    <w:rsid w:val="003E1B37"/>
    <w:rsid w:val="003E1E7F"/>
    <w:rsid w:val="003E1EA4"/>
    <w:rsid w:val="003E2274"/>
    <w:rsid w:val="003E23E3"/>
    <w:rsid w:val="003E2473"/>
    <w:rsid w:val="003E2701"/>
    <w:rsid w:val="003E285F"/>
    <w:rsid w:val="003E2C43"/>
    <w:rsid w:val="003E2C6B"/>
    <w:rsid w:val="003E2E17"/>
    <w:rsid w:val="003E2FAA"/>
    <w:rsid w:val="003E31C7"/>
    <w:rsid w:val="003E329C"/>
    <w:rsid w:val="003E338D"/>
    <w:rsid w:val="003E3501"/>
    <w:rsid w:val="003E3E62"/>
    <w:rsid w:val="003E4068"/>
    <w:rsid w:val="003E435F"/>
    <w:rsid w:val="003E44CC"/>
    <w:rsid w:val="003E45F5"/>
    <w:rsid w:val="003E49A4"/>
    <w:rsid w:val="003E51C4"/>
    <w:rsid w:val="003E52EB"/>
    <w:rsid w:val="003E548F"/>
    <w:rsid w:val="003E57A9"/>
    <w:rsid w:val="003E594C"/>
    <w:rsid w:val="003E5C5B"/>
    <w:rsid w:val="003E5CA1"/>
    <w:rsid w:val="003E5E55"/>
    <w:rsid w:val="003E62E7"/>
    <w:rsid w:val="003E67EE"/>
    <w:rsid w:val="003E6806"/>
    <w:rsid w:val="003E6A1C"/>
    <w:rsid w:val="003E6B0F"/>
    <w:rsid w:val="003E6BC0"/>
    <w:rsid w:val="003E6CF4"/>
    <w:rsid w:val="003E7220"/>
    <w:rsid w:val="003E724E"/>
    <w:rsid w:val="003E7541"/>
    <w:rsid w:val="003E7622"/>
    <w:rsid w:val="003E7AD7"/>
    <w:rsid w:val="003F01B7"/>
    <w:rsid w:val="003F0230"/>
    <w:rsid w:val="003F0321"/>
    <w:rsid w:val="003F0341"/>
    <w:rsid w:val="003F0591"/>
    <w:rsid w:val="003F05FA"/>
    <w:rsid w:val="003F06CC"/>
    <w:rsid w:val="003F0BA7"/>
    <w:rsid w:val="003F0F55"/>
    <w:rsid w:val="003F124F"/>
    <w:rsid w:val="003F1945"/>
    <w:rsid w:val="003F1B19"/>
    <w:rsid w:val="003F1C68"/>
    <w:rsid w:val="003F1E85"/>
    <w:rsid w:val="003F1EAE"/>
    <w:rsid w:val="003F2371"/>
    <w:rsid w:val="003F2485"/>
    <w:rsid w:val="003F288C"/>
    <w:rsid w:val="003F28B3"/>
    <w:rsid w:val="003F2A40"/>
    <w:rsid w:val="003F2FCE"/>
    <w:rsid w:val="003F318A"/>
    <w:rsid w:val="003F365D"/>
    <w:rsid w:val="003F366F"/>
    <w:rsid w:val="003F36D1"/>
    <w:rsid w:val="003F3740"/>
    <w:rsid w:val="003F37B9"/>
    <w:rsid w:val="003F38E3"/>
    <w:rsid w:val="003F3BCC"/>
    <w:rsid w:val="003F4031"/>
    <w:rsid w:val="003F40D9"/>
    <w:rsid w:val="003F414A"/>
    <w:rsid w:val="003F42F6"/>
    <w:rsid w:val="003F44DA"/>
    <w:rsid w:val="003F4900"/>
    <w:rsid w:val="003F4A4E"/>
    <w:rsid w:val="003F4E15"/>
    <w:rsid w:val="003F51D7"/>
    <w:rsid w:val="003F53E1"/>
    <w:rsid w:val="003F5777"/>
    <w:rsid w:val="003F5922"/>
    <w:rsid w:val="003F59E5"/>
    <w:rsid w:val="003F5D1A"/>
    <w:rsid w:val="003F5F83"/>
    <w:rsid w:val="003F6047"/>
    <w:rsid w:val="003F6110"/>
    <w:rsid w:val="003F6189"/>
    <w:rsid w:val="003F6221"/>
    <w:rsid w:val="003F6443"/>
    <w:rsid w:val="003F6914"/>
    <w:rsid w:val="003F705F"/>
    <w:rsid w:val="003F71EF"/>
    <w:rsid w:val="003F7463"/>
    <w:rsid w:val="003F747D"/>
    <w:rsid w:val="003F7B79"/>
    <w:rsid w:val="003F7C82"/>
    <w:rsid w:val="003F7F14"/>
    <w:rsid w:val="003F7F17"/>
    <w:rsid w:val="003F7F6A"/>
    <w:rsid w:val="004002A5"/>
    <w:rsid w:val="004006FD"/>
    <w:rsid w:val="0040094F"/>
    <w:rsid w:val="00400C89"/>
    <w:rsid w:val="00400E10"/>
    <w:rsid w:val="00400EAF"/>
    <w:rsid w:val="00400F22"/>
    <w:rsid w:val="004010F3"/>
    <w:rsid w:val="004014EB"/>
    <w:rsid w:val="004015D6"/>
    <w:rsid w:val="00401741"/>
    <w:rsid w:val="004017F6"/>
    <w:rsid w:val="0040185A"/>
    <w:rsid w:val="00401B50"/>
    <w:rsid w:val="00401D1D"/>
    <w:rsid w:val="00401EE8"/>
    <w:rsid w:val="00401F84"/>
    <w:rsid w:val="00401FCB"/>
    <w:rsid w:val="00402085"/>
    <w:rsid w:val="0040212C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CA"/>
    <w:rsid w:val="0040343A"/>
    <w:rsid w:val="0040353F"/>
    <w:rsid w:val="0040355C"/>
    <w:rsid w:val="00403604"/>
    <w:rsid w:val="00403607"/>
    <w:rsid w:val="00403980"/>
    <w:rsid w:val="004039E6"/>
    <w:rsid w:val="00403A33"/>
    <w:rsid w:val="00404333"/>
    <w:rsid w:val="004044CF"/>
    <w:rsid w:val="00404BBF"/>
    <w:rsid w:val="00404CE0"/>
    <w:rsid w:val="00404E44"/>
    <w:rsid w:val="00405B54"/>
    <w:rsid w:val="00405EA5"/>
    <w:rsid w:val="00406243"/>
    <w:rsid w:val="004063E6"/>
    <w:rsid w:val="004064BD"/>
    <w:rsid w:val="00406854"/>
    <w:rsid w:val="00406C23"/>
    <w:rsid w:val="00406D49"/>
    <w:rsid w:val="00407445"/>
    <w:rsid w:val="0040757F"/>
    <w:rsid w:val="00407784"/>
    <w:rsid w:val="004079AE"/>
    <w:rsid w:val="00407B6A"/>
    <w:rsid w:val="00407C75"/>
    <w:rsid w:val="00407DFC"/>
    <w:rsid w:val="00407E9F"/>
    <w:rsid w:val="00407ED0"/>
    <w:rsid w:val="00410052"/>
    <w:rsid w:val="004101BA"/>
    <w:rsid w:val="0041026B"/>
    <w:rsid w:val="004104B1"/>
    <w:rsid w:val="00410645"/>
    <w:rsid w:val="00410693"/>
    <w:rsid w:val="004109B3"/>
    <w:rsid w:val="00410A60"/>
    <w:rsid w:val="00410D7F"/>
    <w:rsid w:val="00410F0B"/>
    <w:rsid w:val="00411181"/>
    <w:rsid w:val="00411728"/>
    <w:rsid w:val="0041179D"/>
    <w:rsid w:val="004118CE"/>
    <w:rsid w:val="004118F1"/>
    <w:rsid w:val="00411C11"/>
    <w:rsid w:val="00411F82"/>
    <w:rsid w:val="00411FD3"/>
    <w:rsid w:val="00412671"/>
    <w:rsid w:val="004126DA"/>
    <w:rsid w:val="004127D0"/>
    <w:rsid w:val="0041294D"/>
    <w:rsid w:val="00412A54"/>
    <w:rsid w:val="00412AE2"/>
    <w:rsid w:val="00412B0F"/>
    <w:rsid w:val="004130C9"/>
    <w:rsid w:val="004133E8"/>
    <w:rsid w:val="004135AF"/>
    <w:rsid w:val="004136E5"/>
    <w:rsid w:val="00414116"/>
    <w:rsid w:val="00414946"/>
    <w:rsid w:val="00414E3E"/>
    <w:rsid w:val="00414EDE"/>
    <w:rsid w:val="00415229"/>
    <w:rsid w:val="004152F2"/>
    <w:rsid w:val="00415348"/>
    <w:rsid w:val="0041538A"/>
    <w:rsid w:val="0041599A"/>
    <w:rsid w:val="004159D5"/>
    <w:rsid w:val="00415CC6"/>
    <w:rsid w:val="00415E35"/>
    <w:rsid w:val="00416056"/>
    <w:rsid w:val="004160D1"/>
    <w:rsid w:val="0041650E"/>
    <w:rsid w:val="004166A0"/>
    <w:rsid w:val="00416F04"/>
    <w:rsid w:val="004171FD"/>
    <w:rsid w:val="00417456"/>
    <w:rsid w:val="004174B0"/>
    <w:rsid w:val="00417527"/>
    <w:rsid w:val="00417573"/>
    <w:rsid w:val="004176CD"/>
    <w:rsid w:val="00417A6A"/>
    <w:rsid w:val="00417AA5"/>
    <w:rsid w:val="004201BB"/>
    <w:rsid w:val="004202D1"/>
    <w:rsid w:val="0042090F"/>
    <w:rsid w:val="00420BBB"/>
    <w:rsid w:val="00420D06"/>
    <w:rsid w:val="00420D10"/>
    <w:rsid w:val="00420D45"/>
    <w:rsid w:val="00420DAF"/>
    <w:rsid w:val="00420EDC"/>
    <w:rsid w:val="0042106E"/>
    <w:rsid w:val="00421079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2140"/>
    <w:rsid w:val="00422191"/>
    <w:rsid w:val="004221A5"/>
    <w:rsid w:val="004221AF"/>
    <w:rsid w:val="00422494"/>
    <w:rsid w:val="00422545"/>
    <w:rsid w:val="004225AB"/>
    <w:rsid w:val="00422E3A"/>
    <w:rsid w:val="00422EC6"/>
    <w:rsid w:val="00423133"/>
    <w:rsid w:val="00423280"/>
    <w:rsid w:val="004233A2"/>
    <w:rsid w:val="0042343D"/>
    <w:rsid w:val="00423A5F"/>
    <w:rsid w:val="00423A85"/>
    <w:rsid w:val="00423AE7"/>
    <w:rsid w:val="00423C40"/>
    <w:rsid w:val="00423EF9"/>
    <w:rsid w:val="00423F9A"/>
    <w:rsid w:val="00424017"/>
    <w:rsid w:val="004245C6"/>
    <w:rsid w:val="004247B1"/>
    <w:rsid w:val="00424985"/>
    <w:rsid w:val="00424C91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E"/>
    <w:rsid w:val="00426052"/>
    <w:rsid w:val="00426B82"/>
    <w:rsid w:val="00426C7A"/>
    <w:rsid w:val="00426E04"/>
    <w:rsid w:val="00426F43"/>
    <w:rsid w:val="00427095"/>
    <w:rsid w:val="00427139"/>
    <w:rsid w:val="00427567"/>
    <w:rsid w:val="00427C93"/>
    <w:rsid w:val="004302CC"/>
    <w:rsid w:val="00430352"/>
    <w:rsid w:val="004305CF"/>
    <w:rsid w:val="0043063F"/>
    <w:rsid w:val="00430691"/>
    <w:rsid w:val="0043079B"/>
    <w:rsid w:val="00430818"/>
    <w:rsid w:val="004308D5"/>
    <w:rsid w:val="00430A9B"/>
    <w:rsid w:val="00430AA6"/>
    <w:rsid w:val="00430BC2"/>
    <w:rsid w:val="00430C2E"/>
    <w:rsid w:val="00431081"/>
    <w:rsid w:val="004310F3"/>
    <w:rsid w:val="0043117C"/>
    <w:rsid w:val="00431185"/>
    <w:rsid w:val="004319D3"/>
    <w:rsid w:val="00431AF6"/>
    <w:rsid w:val="00431B52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BA0"/>
    <w:rsid w:val="00433ECA"/>
    <w:rsid w:val="00433ED3"/>
    <w:rsid w:val="00433F2D"/>
    <w:rsid w:val="004341AD"/>
    <w:rsid w:val="004346D3"/>
    <w:rsid w:val="00434D02"/>
    <w:rsid w:val="00434D4A"/>
    <w:rsid w:val="00434DCD"/>
    <w:rsid w:val="00435088"/>
    <w:rsid w:val="00435096"/>
    <w:rsid w:val="00435155"/>
    <w:rsid w:val="004354CF"/>
    <w:rsid w:val="0043550E"/>
    <w:rsid w:val="00435582"/>
    <w:rsid w:val="00435638"/>
    <w:rsid w:val="00435975"/>
    <w:rsid w:val="00435E81"/>
    <w:rsid w:val="00435FC6"/>
    <w:rsid w:val="0043610A"/>
    <w:rsid w:val="00436161"/>
    <w:rsid w:val="00436240"/>
    <w:rsid w:val="00436ADA"/>
    <w:rsid w:val="00436E2D"/>
    <w:rsid w:val="00436EFA"/>
    <w:rsid w:val="00436F16"/>
    <w:rsid w:val="00437113"/>
    <w:rsid w:val="004372B3"/>
    <w:rsid w:val="0043762F"/>
    <w:rsid w:val="00437716"/>
    <w:rsid w:val="00437A7E"/>
    <w:rsid w:val="00437B65"/>
    <w:rsid w:val="00437D4F"/>
    <w:rsid w:val="00437D86"/>
    <w:rsid w:val="00437EB8"/>
    <w:rsid w:val="00440131"/>
    <w:rsid w:val="0044026B"/>
    <w:rsid w:val="00440484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D81"/>
    <w:rsid w:val="00441F19"/>
    <w:rsid w:val="004420E6"/>
    <w:rsid w:val="00442187"/>
    <w:rsid w:val="00442484"/>
    <w:rsid w:val="00442568"/>
    <w:rsid w:val="00442651"/>
    <w:rsid w:val="0044268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89C"/>
    <w:rsid w:val="00443A44"/>
    <w:rsid w:val="00443BB9"/>
    <w:rsid w:val="00443CE2"/>
    <w:rsid w:val="00443CE9"/>
    <w:rsid w:val="00444067"/>
    <w:rsid w:val="00444068"/>
    <w:rsid w:val="004441E5"/>
    <w:rsid w:val="004442D1"/>
    <w:rsid w:val="0044433B"/>
    <w:rsid w:val="004444F0"/>
    <w:rsid w:val="004446CE"/>
    <w:rsid w:val="00444A72"/>
    <w:rsid w:val="00444A9C"/>
    <w:rsid w:val="00444ECA"/>
    <w:rsid w:val="00444FB8"/>
    <w:rsid w:val="004452D7"/>
    <w:rsid w:val="00445605"/>
    <w:rsid w:val="00445E35"/>
    <w:rsid w:val="00445F9F"/>
    <w:rsid w:val="00446288"/>
    <w:rsid w:val="0044629F"/>
    <w:rsid w:val="00446619"/>
    <w:rsid w:val="00446726"/>
    <w:rsid w:val="0044681C"/>
    <w:rsid w:val="00446866"/>
    <w:rsid w:val="00446ED4"/>
    <w:rsid w:val="00446FAC"/>
    <w:rsid w:val="00447B1F"/>
    <w:rsid w:val="00447B94"/>
    <w:rsid w:val="00447F37"/>
    <w:rsid w:val="00450223"/>
    <w:rsid w:val="004502DC"/>
    <w:rsid w:val="004504D6"/>
    <w:rsid w:val="00450597"/>
    <w:rsid w:val="004505BD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BF8"/>
    <w:rsid w:val="00452FB3"/>
    <w:rsid w:val="00453341"/>
    <w:rsid w:val="004535AF"/>
    <w:rsid w:val="00453626"/>
    <w:rsid w:val="00453E73"/>
    <w:rsid w:val="00453F9D"/>
    <w:rsid w:val="00453FB4"/>
    <w:rsid w:val="0045410E"/>
    <w:rsid w:val="00454F94"/>
    <w:rsid w:val="004550B2"/>
    <w:rsid w:val="0045536C"/>
    <w:rsid w:val="004555A8"/>
    <w:rsid w:val="0045576A"/>
    <w:rsid w:val="00455D3A"/>
    <w:rsid w:val="00455D69"/>
    <w:rsid w:val="00455F3D"/>
    <w:rsid w:val="00455F9D"/>
    <w:rsid w:val="00455FBD"/>
    <w:rsid w:val="00456077"/>
    <w:rsid w:val="00456126"/>
    <w:rsid w:val="00456355"/>
    <w:rsid w:val="004567B5"/>
    <w:rsid w:val="004567E0"/>
    <w:rsid w:val="00456894"/>
    <w:rsid w:val="00456993"/>
    <w:rsid w:val="00456B8F"/>
    <w:rsid w:val="00456C64"/>
    <w:rsid w:val="00456C7E"/>
    <w:rsid w:val="00456FA6"/>
    <w:rsid w:val="004572A1"/>
    <w:rsid w:val="00457403"/>
    <w:rsid w:val="004575C8"/>
    <w:rsid w:val="004575D7"/>
    <w:rsid w:val="004578DB"/>
    <w:rsid w:val="00457C4E"/>
    <w:rsid w:val="004603DC"/>
    <w:rsid w:val="004608AD"/>
    <w:rsid w:val="00460907"/>
    <w:rsid w:val="00460959"/>
    <w:rsid w:val="00461119"/>
    <w:rsid w:val="004613D4"/>
    <w:rsid w:val="0046144C"/>
    <w:rsid w:val="0046146E"/>
    <w:rsid w:val="00461558"/>
    <w:rsid w:val="004618A7"/>
    <w:rsid w:val="00461DCF"/>
    <w:rsid w:val="00461EF1"/>
    <w:rsid w:val="0046204F"/>
    <w:rsid w:val="0046220B"/>
    <w:rsid w:val="00462282"/>
    <w:rsid w:val="004622A0"/>
    <w:rsid w:val="0046239E"/>
    <w:rsid w:val="004625AC"/>
    <w:rsid w:val="004627D7"/>
    <w:rsid w:val="00462D85"/>
    <w:rsid w:val="0046340F"/>
    <w:rsid w:val="004634C3"/>
    <w:rsid w:val="0046375B"/>
    <w:rsid w:val="004638DD"/>
    <w:rsid w:val="004640ED"/>
    <w:rsid w:val="004642F9"/>
    <w:rsid w:val="00464519"/>
    <w:rsid w:val="0046495A"/>
    <w:rsid w:val="00464E8F"/>
    <w:rsid w:val="00465258"/>
    <w:rsid w:val="0046539B"/>
    <w:rsid w:val="004654B5"/>
    <w:rsid w:val="00465C4C"/>
    <w:rsid w:val="00465CAF"/>
    <w:rsid w:val="004661FB"/>
    <w:rsid w:val="0046627B"/>
    <w:rsid w:val="00466284"/>
    <w:rsid w:val="00466935"/>
    <w:rsid w:val="00466A18"/>
    <w:rsid w:val="00466A4A"/>
    <w:rsid w:val="00466A5B"/>
    <w:rsid w:val="00466B28"/>
    <w:rsid w:val="00466F1C"/>
    <w:rsid w:val="00467270"/>
    <w:rsid w:val="004677A9"/>
    <w:rsid w:val="00467AFD"/>
    <w:rsid w:val="00467BB8"/>
    <w:rsid w:val="004700DA"/>
    <w:rsid w:val="00470196"/>
    <w:rsid w:val="00470233"/>
    <w:rsid w:val="0047034F"/>
    <w:rsid w:val="0047051D"/>
    <w:rsid w:val="0047093C"/>
    <w:rsid w:val="00470AE8"/>
    <w:rsid w:val="00470AF8"/>
    <w:rsid w:val="00470C13"/>
    <w:rsid w:val="0047110D"/>
    <w:rsid w:val="00471309"/>
    <w:rsid w:val="004718A7"/>
    <w:rsid w:val="00471A55"/>
    <w:rsid w:val="00471A92"/>
    <w:rsid w:val="00471CBD"/>
    <w:rsid w:val="00472333"/>
    <w:rsid w:val="0047276F"/>
    <w:rsid w:val="004727F1"/>
    <w:rsid w:val="00472932"/>
    <w:rsid w:val="00472CD5"/>
    <w:rsid w:val="00472E30"/>
    <w:rsid w:val="004736A8"/>
    <w:rsid w:val="004738DB"/>
    <w:rsid w:val="00473D1C"/>
    <w:rsid w:val="00473D29"/>
    <w:rsid w:val="00474401"/>
    <w:rsid w:val="00474A7A"/>
    <w:rsid w:val="00474B09"/>
    <w:rsid w:val="00474B36"/>
    <w:rsid w:val="00474FA2"/>
    <w:rsid w:val="0047536D"/>
    <w:rsid w:val="00475A78"/>
    <w:rsid w:val="00475B69"/>
    <w:rsid w:val="00475C96"/>
    <w:rsid w:val="00476058"/>
    <w:rsid w:val="004766DC"/>
    <w:rsid w:val="004770FD"/>
    <w:rsid w:val="004773B6"/>
    <w:rsid w:val="004776C6"/>
    <w:rsid w:val="00477745"/>
    <w:rsid w:val="00477BAD"/>
    <w:rsid w:val="00480246"/>
    <w:rsid w:val="0048027C"/>
    <w:rsid w:val="004802B7"/>
    <w:rsid w:val="00480545"/>
    <w:rsid w:val="0048069E"/>
    <w:rsid w:val="00480D6F"/>
    <w:rsid w:val="00480E51"/>
    <w:rsid w:val="00480E5B"/>
    <w:rsid w:val="004811CC"/>
    <w:rsid w:val="0048153F"/>
    <w:rsid w:val="004815B1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5E3"/>
    <w:rsid w:val="00482815"/>
    <w:rsid w:val="00482A5F"/>
    <w:rsid w:val="00482D28"/>
    <w:rsid w:val="00482DDA"/>
    <w:rsid w:val="00482F18"/>
    <w:rsid w:val="00483178"/>
    <w:rsid w:val="0048333C"/>
    <w:rsid w:val="00483472"/>
    <w:rsid w:val="004836E1"/>
    <w:rsid w:val="00483A7F"/>
    <w:rsid w:val="00483EC2"/>
    <w:rsid w:val="0048406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60C8"/>
    <w:rsid w:val="00486171"/>
    <w:rsid w:val="0048622F"/>
    <w:rsid w:val="004862D3"/>
    <w:rsid w:val="00486357"/>
    <w:rsid w:val="004864AE"/>
    <w:rsid w:val="00486B0A"/>
    <w:rsid w:val="00486BD6"/>
    <w:rsid w:val="00486E4E"/>
    <w:rsid w:val="00486E7D"/>
    <w:rsid w:val="004870F9"/>
    <w:rsid w:val="00487684"/>
    <w:rsid w:val="004878A5"/>
    <w:rsid w:val="004878E2"/>
    <w:rsid w:val="004879F5"/>
    <w:rsid w:val="00487D8D"/>
    <w:rsid w:val="00490020"/>
    <w:rsid w:val="0049031D"/>
    <w:rsid w:val="00490367"/>
    <w:rsid w:val="00490581"/>
    <w:rsid w:val="004906F0"/>
    <w:rsid w:val="00490A27"/>
    <w:rsid w:val="00490A5D"/>
    <w:rsid w:val="00490BCB"/>
    <w:rsid w:val="00490DF3"/>
    <w:rsid w:val="00490F19"/>
    <w:rsid w:val="0049115E"/>
    <w:rsid w:val="004911F8"/>
    <w:rsid w:val="004912F2"/>
    <w:rsid w:val="004914DB"/>
    <w:rsid w:val="0049200C"/>
    <w:rsid w:val="0049222B"/>
    <w:rsid w:val="004926EA"/>
    <w:rsid w:val="00492977"/>
    <w:rsid w:val="00492BF1"/>
    <w:rsid w:val="00492E71"/>
    <w:rsid w:val="00492EEC"/>
    <w:rsid w:val="0049328B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57E"/>
    <w:rsid w:val="00494637"/>
    <w:rsid w:val="004946F7"/>
    <w:rsid w:val="004947DF"/>
    <w:rsid w:val="0049480C"/>
    <w:rsid w:val="004952F5"/>
    <w:rsid w:val="00495524"/>
    <w:rsid w:val="004956B4"/>
    <w:rsid w:val="004957B9"/>
    <w:rsid w:val="00495A5F"/>
    <w:rsid w:val="00495FA2"/>
    <w:rsid w:val="00496103"/>
    <w:rsid w:val="00496193"/>
    <w:rsid w:val="0049621E"/>
    <w:rsid w:val="00496830"/>
    <w:rsid w:val="00496C14"/>
    <w:rsid w:val="00496FFD"/>
    <w:rsid w:val="004971FE"/>
    <w:rsid w:val="00497451"/>
    <w:rsid w:val="00497556"/>
    <w:rsid w:val="004975CB"/>
    <w:rsid w:val="00497CDB"/>
    <w:rsid w:val="00497DEC"/>
    <w:rsid w:val="00497E5D"/>
    <w:rsid w:val="004A0228"/>
    <w:rsid w:val="004A0503"/>
    <w:rsid w:val="004A068E"/>
    <w:rsid w:val="004A07AF"/>
    <w:rsid w:val="004A0C43"/>
    <w:rsid w:val="004A133E"/>
    <w:rsid w:val="004A1559"/>
    <w:rsid w:val="004A1D49"/>
    <w:rsid w:val="004A2281"/>
    <w:rsid w:val="004A2AA7"/>
    <w:rsid w:val="004A2E2D"/>
    <w:rsid w:val="004A303A"/>
    <w:rsid w:val="004A3066"/>
    <w:rsid w:val="004A32D1"/>
    <w:rsid w:val="004A372F"/>
    <w:rsid w:val="004A3A08"/>
    <w:rsid w:val="004A3B8B"/>
    <w:rsid w:val="004A3FA3"/>
    <w:rsid w:val="004A424E"/>
    <w:rsid w:val="004A45FC"/>
    <w:rsid w:val="004A4635"/>
    <w:rsid w:val="004A4701"/>
    <w:rsid w:val="004A4924"/>
    <w:rsid w:val="004A4B34"/>
    <w:rsid w:val="004A4D9D"/>
    <w:rsid w:val="004A4EEB"/>
    <w:rsid w:val="004A4EFD"/>
    <w:rsid w:val="004A5375"/>
    <w:rsid w:val="004A5714"/>
    <w:rsid w:val="004A5735"/>
    <w:rsid w:val="004A5B62"/>
    <w:rsid w:val="004A5D10"/>
    <w:rsid w:val="004A6100"/>
    <w:rsid w:val="004A6573"/>
    <w:rsid w:val="004A6816"/>
    <w:rsid w:val="004A68A6"/>
    <w:rsid w:val="004A6A7D"/>
    <w:rsid w:val="004A717D"/>
    <w:rsid w:val="004A7652"/>
    <w:rsid w:val="004A7677"/>
    <w:rsid w:val="004A7845"/>
    <w:rsid w:val="004A7B0B"/>
    <w:rsid w:val="004A7C8C"/>
    <w:rsid w:val="004A7DBA"/>
    <w:rsid w:val="004B0078"/>
    <w:rsid w:val="004B0C1E"/>
    <w:rsid w:val="004B0CED"/>
    <w:rsid w:val="004B0E1B"/>
    <w:rsid w:val="004B0EAC"/>
    <w:rsid w:val="004B0FBB"/>
    <w:rsid w:val="004B11CF"/>
    <w:rsid w:val="004B13C3"/>
    <w:rsid w:val="004B15E2"/>
    <w:rsid w:val="004B1750"/>
    <w:rsid w:val="004B1A2C"/>
    <w:rsid w:val="004B28B1"/>
    <w:rsid w:val="004B2919"/>
    <w:rsid w:val="004B291C"/>
    <w:rsid w:val="004B292C"/>
    <w:rsid w:val="004B2A23"/>
    <w:rsid w:val="004B329B"/>
    <w:rsid w:val="004B3326"/>
    <w:rsid w:val="004B34CE"/>
    <w:rsid w:val="004B39CE"/>
    <w:rsid w:val="004B3AB3"/>
    <w:rsid w:val="004B3B6F"/>
    <w:rsid w:val="004B3FA4"/>
    <w:rsid w:val="004B439F"/>
    <w:rsid w:val="004B43A4"/>
    <w:rsid w:val="004B4450"/>
    <w:rsid w:val="004B45DC"/>
    <w:rsid w:val="004B497C"/>
    <w:rsid w:val="004B4AA7"/>
    <w:rsid w:val="004B4EA8"/>
    <w:rsid w:val="004B5180"/>
    <w:rsid w:val="004B5223"/>
    <w:rsid w:val="004B5260"/>
    <w:rsid w:val="004B536F"/>
    <w:rsid w:val="004B591B"/>
    <w:rsid w:val="004B5B70"/>
    <w:rsid w:val="004B5E5F"/>
    <w:rsid w:val="004B5F17"/>
    <w:rsid w:val="004B6422"/>
    <w:rsid w:val="004B64E1"/>
    <w:rsid w:val="004B661E"/>
    <w:rsid w:val="004B6688"/>
    <w:rsid w:val="004B6897"/>
    <w:rsid w:val="004B6B0C"/>
    <w:rsid w:val="004B6C28"/>
    <w:rsid w:val="004B6F7F"/>
    <w:rsid w:val="004B72E4"/>
    <w:rsid w:val="004B735C"/>
    <w:rsid w:val="004B7609"/>
    <w:rsid w:val="004B78A1"/>
    <w:rsid w:val="004B794F"/>
    <w:rsid w:val="004B7B35"/>
    <w:rsid w:val="004B7CCF"/>
    <w:rsid w:val="004B7F19"/>
    <w:rsid w:val="004C000D"/>
    <w:rsid w:val="004C0021"/>
    <w:rsid w:val="004C0160"/>
    <w:rsid w:val="004C0294"/>
    <w:rsid w:val="004C04A0"/>
    <w:rsid w:val="004C0DB4"/>
    <w:rsid w:val="004C11D0"/>
    <w:rsid w:val="004C11EE"/>
    <w:rsid w:val="004C15C6"/>
    <w:rsid w:val="004C1956"/>
    <w:rsid w:val="004C1A25"/>
    <w:rsid w:val="004C1BFA"/>
    <w:rsid w:val="004C1D02"/>
    <w:rsid w:val="004C1EDC"/>
    <w:rsid w:val="004C206B"/>
    <w:rsid w:val="004C2440"/>
    <w:rsid w:val="004C2457"/>
    <w:rsid w:val="004C279D"/>
    <w:rsid w:val="004C2861"/>
    <w:rsid w:val="004C3003"/>
    <w:rsid w:val="004C304A"/>
    <w:rsid w:val="004C3125"/>
    <w:rsid w:val="004C36B4"/>
    <w:rsid w:val="004C3729"/>
    <w:rsid w:val="004C37AF"/>
    <w:rsid w:val="004C38A7"/>
    <w:rsid w:val="004C3EE2"/>
    <w:rsid w:val="004C40A4"/>
    <w:rsid w:val="004C42BD"/>
    <w:rsid w:val="004C442C"/>
    <w:rsid w:val="004C4627"/>
    <w:rsid w:val="004C49D7"/>
    <w:rsid w:val="004C4D03"/>
    <w:rsid w:val="004C4D77"/>
    <w:rsid w:val="004C5519"/>
    <w:rsid w:val="004C56F0"/>
    <w:rsid w:val="004C591C"/>
    <w:rsid w:val="004C592D"/>
    <w:rsid w:val="004C5ABA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829"/>
    <w:rsid w:val="004C7D70"/>
    <w:rsid w:val="004D01F1"/>
    <w:rsid w:val="004D0C53"/>
    <w:rsid w:val="004D0CA5"/>
    <w:rsid w:val="004D14F0"/>
    <w:rsid w:val="004D1501"/>
    <w:rsid w:val="004D1624"/>
    <w:rsid w:val="004D19CC"/>
    <w:rsid w:val="004D1B58"/>
    <w:rsid w:val="004D1D90"/>
    <w:rsid w:val="004D1DA4"/>
    <w:rsid w:val="004D1EB6"/>
    <w:rsid w:val="004D1ED3"/>
    <w:rsid w:val="004D2016"/>
    <w:rsid w:val="004D22FB"/>
    <w:rsid w:val="004D2346"/>
    <w:rsid w:val="004D2561"/>
    <w:rsid w:val="004D274C"/>
    <w:rsid w:val="004D2925"/>
    <w:rsid w:val="004D2934"/>
    <w:rsid w:val="004D2AAF"/>
    <w:rsid w:val="004D2B44"/>
    <w:rsid w:val="004D2BB5"/>
    <w:rsid w:val="004D2CA3"/>
    <w:rsid w:val="004D2CAC"/>
    <w:rsid w:val="004D2E8A"/>
    <w:rsid w:val="004D2F53"/>
    <w:rsid w:val="004D367C"/>
    <w:rsid w:val="004D39B5"/>
    <w:rsid w:val="004D39CF"/>
    <w:rsid w:val="004D3A50"/>
    <w:rsid w:val="004D3B30"/>
    <w:rsid w:val="004D3C1B"/>
    <w:rsid w:val="004D3C4E"/>
    <w:rsid w:val="004D4242"/>
    <w:rsid w:val="004D4381"/>
    <w:rsid w:val="004D444A"/>
    <w:rsid w:val="004D47AB"/>
    <w:rsid w:val="004D512A"/>
    <w:rsid w:val="004D5169"/>
    <w:rsid w:val="004D52AB"/>
    <w:rsid w:val="004D55C5"/>
    <w:rsid w:val="004D5788"/>
    <w:rsid w:val="004D5A90"/>
    <w:rsid w:val="004D5B3A"/>
    <w:rsid w:val="004D5EA6"/>
    <w:rsid w:val="004D614D"/>
    <w:rsid w:val="004D61E1"/>
    <w:rsid w:val="004D625B"/>
    <w:rsid w:val="004D6569"/>
    <w:rsid w:val="004D6A80"/>
    <w:rsid w:val="004D6A99"/>
    <w:rsid w:val="004D6AA1"/>
    <w:rsid w:val="004D6E12"/>
    <w:rsid w:val="004D6F95"/>
    <w:rsid w:val="004D71B7"/>
    <w:rsid w:val="004D7228"/>
    <w:rsid w:val="004D7654"/>
    <w:rsid w:val="004D7697"/>
    <w:rsid w:val="004D76D8"/>
    <w:rsid w:val="004D78DD"/>
    <w:rsid w:val="004D797C"/>
    <w:rsid w:val="004D7B92"/>
    <w:rsid w:val="004D7C2C"/>
    <w:rsid w:val="004D7D7B"/>
    <w:rsid w:val="004D7E2D"/>
    <w:rsid w:val="004E0085"/>
    <w:rsid w:val="004E02A1"/>
    <w:rsid w:val="004E02A3"/>
    <w:rsid w:val="004E03DC"/>
    <w:rsid w:val="004E0508"/>
    <w:rsid w:val="004E08FC"/>
    <w:rsid w:val="004E0B12"/>
    <w:rsid w:val="004E0F62"/>
    <w:rsid w:val="004E12B4"/>
    <w:rsid w:val="004E131B"/>
    <w:rsid w:val="004E16B7"/>
    <w:rsid w:val="004E1C1D"/>
    <w:rsid w:val="004E1C23"/>
    <w:rsid w:val="004E1C4A"/>
    <w:rsid w:val="004E1D5D"/>
    <w:rsid w:val="004E1E2E"/>
    <w:rsid w:val="004E1EBD"/>
    <w:rsid w:val="004E1EC3"/>
    <w:rsid w:val="004E1EE7"/>
    <w:rsid w:val="004E27FA"/>
    <w:rsid w:val="004E285E"/>
    <w:rsid w:val="004E2895"/>
    <w:rsid w:val="004E2B11"/>
    <w:rsid w:val="004E2BD2"/>
    <w:rsid w:val="004E2BF8"/>
    <w:rsid w:val="004E325D"/>
    <w:rsid w:val="004E355D"/>
    <w:rsid w:val="004E35F7"/>
    <w:rsid w:val="004E35FA"/>
    <w:rsid w:val="004E3931"/>
    <w:rsid w:val="004E3BA3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451"/>
    <w:rsid w:val="004E54E0"/>
    <w:rsid w:val="004E5622"/>
    <w:rsid w:val="004E57D7"/>
    <w:rsid w:val="004E585F"/>
    <w:rsid w:val="004E5950"/>
    <w:rsid w:val="004E5A4A"/>
    <w:rsid w:val="004E5A83"/>
    <w:rsid w:val="004E5B16"/>
    <w:rsid w:val="004E5B2C"/>
    <w:rsid w:val="004E5BE9"/>
    <w:rsid w:val="004E602F"/>
    <w:rsid w:val="004E6258"/>
    <w:rsid w:val="004E6498"/>
    <w:rsid w:val="004E64C4"/>
    <w:rsid w:val="004E6755"/>
    <w:rsid w:val="004E67FE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16F"/>
    <w:rsid w:val="004F042F"/>
    <w:rsid w:val="004F08E1"/>
    <w:rsid w:val="004F162B"/>
    <w:rsid w:val="004F178F"/>
    <w:rsid w:val="004F1A3B"/>
    <w:rsid w:val="004F1B1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33AE"/>
    <w:rsid w:val="004F3544"/>
    <w:rsid w:val="004F38DC"/>
    <w:rsid w:val="004F39DC"/>
    <w:rsid w:val="004F3A98"/>
    <w:rsid w:val="004F3C4A"/>
    <w:rsid w:val="004F3FF7"/>
    <w:rsid w:val="004F4106"/>
    <w:rsid w:val="004F4656"/>
    <w:rsid w:val="004F46FC"/>
    <w:rsid w:val="004F484D"/>
    <w:rsid w:val="004F49C4"/>
    <w:rsid w:val="004F4BD6"/>
    <w:rsid w:val="004F4E86"/>
    <w:rsid w:val="004F5085"/>
    <w:rsid w:val="004F53B1"/>
    <w:rsid w:val="004F55DE"/>
    <w:rsid w:val="004F5955"/>
    <w:rsid w:val="004F60D5"/>
    <w:rsid w:val="004F639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A57"/>
    <w:rsid w:val="004F7CF1"/>
    <w:rsid w:val="004F7F25"/>
    <w:rsid w:val="0050034A"/>
    <w:rsid w:val="00500454"/>
    <w:rsid w:val="005012DD"/>
    <w:rsid w:val="00501780"/>
    <w:rsid w:val="005018AE"/>
    <w:rsid w:val="00502181"/>
    <w:rsid w:val="00502270"/>
    <w:rsid w:val="00502685"/>
    <w:rsid w:val="005026BA"/>
    <w:rsid w:val="005027DD"/>
    <w:rsid w:val="00502942"/>
    <w:rsid w:val="00502D0B"/>
    <w:rsid w:val="00502DA2"/>
    <w:rsid w:val="00502DFC"/>
    <w:rsid w:val="00502F19"/>
    <w:rsid w:val="0050306D"/>
    <w:rsid w:val="00503318"/>
    <w:rsid w:val="00503643"/>
    <w:rsid w:val="00503C4D"/>
    <w:rsid w:val="00504084"/>
    <w:rsid w:val="0050439A"/>
    <w:rsid w:val="00504F28"/>
    <w:rsid w:val="00505087"/>
    <w:rsid w:val="0050524B"/>
    <w:rsid w:val="00505452"/>
    <w:rsid w:val="0050562E"/>
    <w:rsid w:val="0050580C"/>
    <w:rsid w:val="0050583B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0A"/>
    <w:rsid w:val="00507421"/>
    <w:rsid w:val="005077FB"/>
    <w:rsid w:val="005078D1"/>
    <w:rsid w:val="00507A03"/>
    <w:rsid w:val="00507A3D"/>
    <w:rsid w:val="00507AB5"/>
    <w:rsid w:val="00507DFF"/>
    <w:rsid w:val="0051009F"/>
    <w:rsid w:val="005102D5"/>
    <w:rsid w:val="0051055D"/>
    <w:rsid w:val="005107D9"/>
    <w:rsid w:val="005110E5"/>
    <w:rsid w:val="005111E7"/>
    <w:rsid w:val="00511225"/>
    <w:rsid w:val="00511351"/>
    <w:rsid w:val="005116F8"/>
    <w:rsid w:val="00511841"/>
    <w:rsid w:val="00511E1F"/>
    <w:rsid w:val="00511F77"/>
    <w:rsid w:val="00512884"/>
    <w:rsid w:val="00512A3B"/>
    <w:rsid w:val="00512E8C"/>
    <w:rsid w:val="00513193"/>
    <w:rsid w:val="0051335B"/>
    <w:rsid w:val="00513579"/>
    <w:rsid w:val="005135C9"/>
    <w:rsid w:val="00513941"/>
    <w:rsid w:val="00513C1D"/>
    <w:rsid w:val="00513EE9"/>
    <w:rsid w:val="00514235"/>
    <w:rsid w:val="00514776"/>
    <w:rsid w:val="00514911"/>
    <w:rsid w:val="00514AE4"/>
    <w:rsid w:val="00514BE9"/>
    <w:rsid w:val="00514FD1"/>
    <w:rsid w:val="00515146"/>
    <w:rsid w:val="005153E8"/>
    <w:rsid w:val="00515556"/>
    <w:rsid w:val="0051576E"/>
    <w:rsid w:val="00515772"/>
    <w:rsid w:val="00515B94"/>
    <w:rsid w:val="00515DB0"/>
    <w:rsid w:val="005160F8"/>
    <w:rsid w:val="00516208"/>
    <w:rsid w:val="00516632"/>
    <w:rsid w:val="00516733"/>
    <w:rsid w:val="00516833"/>
    <w:rsid w:val="00516BF5"/>
    <w:rsid w:val="00516C14"/>
    <w:rsid w:val="00516DFE"/>
    <w:rsid w:val="00516FEE"/>
    <w:rsid w:val="005170CE"/>
    <w:rsid w:val="0051712B"/>
    <w:rsid w:val="005179A5"/>
    <w:rsid w:val="00520466"/>
    <w:rsid w:val="005204E3"/>
    <w:rsid w:val="00520616"/>
    <w:rsid w:val="005207D7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F63"/>
    <w:rsid w:val="00522FA9"/>
    <w:rsid w:val="005230B3"/>
    <w:rsid w:val="00523265"/>
    <w:rsid w:val="005233A1"/>
    <w:rsid w:val="00523489"/>
    <w:rsid w:val="0052383B"/>
    <w:rsid w:val="005238E1"/>
    <w:rsid w:val="00523FA6"/>
    <w:rsid w:val="005242A5"/>
    <w:rsid w:val="00524A7C"/>
    <w:rsid w:val="00524B5F"/>
    <w:rsid w:val="00524C83"/>
    <w:rsid w:val="00524E47"/>
    <w:rsid w:val="005250EA"/>
    <w:rsid w:val="0052526C"/>
    <w:rsid w:val="00525454"/>
    <w:rsid w:val="00525A8D"/>
    <w:rsid w:val="00525AF2"/>
    <w:rsid w:val="00525B7C"/>
    <w:rsid w:val="00525CB2"/>
    <w:rsid w:val="00525EB1"/>
    <w:rsid w:val="00526105"/>
    <w:rsid w:val="005262C6"/>
    <w:rsid w:val="005267C2"/>
    <w:rsid w:val="005270D0"/>
    <w:rsid w:val="0052737A"/>
    <w:rsid w:val="00527407"/>
    <w:rsid w:val="0052771D"/>
    <w:rsid w:val="005279B0"/>
    <w:rsid w:val="00527DC8"/>
    <w:rsid w:val="00527EAF"/>
    <w:rsid w:val="00527F51"/>
    <w:rsid w:val="00530388"/>
    <w:rsid w:val="0053065F"/>
    <w:rsid w:val="005307FF"/>
    <w:rsid w:val="00530ADB"/>
    <w:rsid w:val="00530EBD"/>
    <w:rsid w:val="00531088"/>
    <w:rsid w:val="0053136E"/>
    <w:rsid w:val="00531421"/>
    <w:rsid w:val="00531523"/>
    <w:rsid w:val="00531B43"/>
    <w:rsid w:val="005321C9"/>
    <w:rsid w:val="005322D6"/>
    <w:rsid w:val="005322DA"/>
    <w:rsid w:val="005322F9"/>
    <w:rsid w:val="00532367"/>
    <w:rsid w:val="00532373"/>
    <w:rsid w:val="00532637"/>
    <w:rsid w:val="0053298F"/>
    <w:rsid w:val="005329C5"/>
    <w:rsid w:val="00532E46"/>
    <w:rsid w:val="00532F3E"/>
    <w:rsid w:val="00532FD2"/>
    <w:rsid w:val="005330FA"/>
    <w:rsid w:val="00533179"/>
    <w:rsid w:val="005336C4"/>
    <w:rsid w:val="005337F3"/>
    <w:rsid w:val="00533991"/>
    <w:rsid w:val="00533A13"/>
    <w:rsid w:val="00533A9E"/>
    <w:rsid w:val="00533BCE"/>
    <w:rsid w:val="00533F13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68"/>
    <w:rsid w:val="0053597E"/>
    <w:rsid w:val="00535F56"/>
    <w:rsid w:val="005363F6"/>
    <w:rsid w:val="0053640B"/>
    <w:rsid w:val="005367F2"/>
    <w:rsid w:val="00536F4C"/>
    <w:rsid w:val="00536FE0"/>
    <w:rsid w:val="00537458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471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CAB"/>
    <w:rsid w:val="00542CDF"/>
    <w:rsid w:val="00543BA3"/>
    <w:rsid w:val="00543C06"/>
    <w:rsid w:val="00544031"/>
    <w:rsid w:val="005440B5"/>
    <w:rsid w:val="0054425E"/>
    <w:rsid w:val="0054452F"/>
    <w:rsid w:val="0054478C"/>
    <w:rsid w:val="00544B8E"/>
    <w:rsid w:val="00544DC9"/>
    <w:rsid w:val="00545255"/>
    <w:rsid w:val="00545315"/>
    <w:rsid w:val="0054564C"/>
    <w:rsid w:val="005457B8"/>
    <w:rsid w:val="005457CD"/>
    <w:rsid w:val="00545B2B"/>
    <w:rsid w:val="00545C23"/>
    <w:rsid w:val="00545E2F"/>
    <w:rsid w:val="005460FB"/>
    <w:rsid w:val="005462A1"/>
    <w:rsid w:val="005462A2"/>
    <w:rsid w:val="00546322"/>
    <w:rsid w:val="00546410"/>
    <w:rsid w:val="0054663F"/>
    <w:rsid w:val="005466D5"/>
    <w:rsid w:val="005466DA"/>
    <w:rsid w:val="00546706"/>
    <w:rsid w:val="00546AEE"/>
    <w:rsid w:val="00546ECA"/>
    <w:rsid w:val="00546F31"/>
    <w:rsid w:val="00547038"/>
    <w:rsid w:val="005471D4"/>
    <w:rsid w:val="00547B11"/>
    <w:rsid w:val="00547B47"/>
    <w:rsid w:val="00547C91"/>
    <w:rsid w:val="00547E1B"/>
    <w:rsid w:val="005501FE"/>
    <w:rsid w:val="0055032F"/>
    <w:rsid w:val="005505C1"/>
    <w:rsid w:val="005507C3"/>
    <w:rsid w:val="005509C8"/>
    <w:rsid w:val="00551254"/>
    <w:rsid w:val="005512B8"/>
    <w:rsid w:val="00551319"/>
    <w:rsid w:val="00551391"/>
    <w:rsid w:val="0055148A"/>
    <w:rsid w:val="0055159C"/>
    <w:rsid w:val="0055184B"/>
    <w:rsid w:val="00551A69"/>
    <w:rsid w:val="00551CE8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31F0"/>
    <w:rsid w:val="0055324A"/>
    <w:rsid w:val="00553389"/>
    <w:rsid w:val="005533BD"/>
    <w:rsid w:val="0055344B"/>
    <w:rsid w:val="005535B9"/>
    <w:rsid w:val="005537F8"/>
    <w:rsid w:val="005537FD"/>
    <w:rsid w:val="005538CD"/>
    <w:rsid w:val="00553B34"/>
    <w:rsid w:val="00553B4E"/>
    <w:rsid w:val="00553D54"/>
    <w:rsid w:val="00553FFC"/>
    <w:rsid w:val="005542B5"/>
    <w:rsid w:val="005543BF"/>
    <w:rsid w:val="00554441"/>
    <w:rsid w:val="00554779"/>
    <w:rsid w:val="0055483D"/>
    <w:rsid w:val="00554C82"/>
    <w:rsid w:val="00554D44"/>
    <w:rsid w:val="00555553"/>
    <w:rsid w:val="0055584E"/>
    <w:rsid w:val="00555F3F"/>
    <w:rsid w:val="00556380"/>
    <w:rsid w:val="005563BE"/>
    <w:rsid w:val="005565BB"/>
    <w:rsid w:val="00556DC0"/>
    <w:rsid w:val="00556F09"/>
    <w:rsid w:val="00556F35"/>
    <w:rsid w:val="00557073"/>
    <w:rsid w:val="00557075"/>
    <w:rsid w:val="00557DAC"/>
    <w:rsid w:val="00560162"/>
    <w:rsid w:val="0056019F"/>
    <w:rsid w:val="005609B8"/>
    <w:rsid w:val="00560A5D"/>
    <w:rsid w:val="00560D29"/>
    <w:rsid w:val="00560E95"/>
    <w:rsid w:val="00561187"/>
    <w:rsid w:val="005612D7"/>
    <w:rsid w:val="005613A5"/>
    <w:rsid w:val="005614D4"/>
    <w:rsid w:val="005614D8"/>
    <w:rsid w:val="005616F6"/>
    <w:rsid w:val="005618F0"/>
    <w:rsid w:val="005619C1"/>
    <w:rsid w:val="00561BF7"/>
    <w:rsid w:val="00561CA4"/>
    <w:rsid w:val="00562062"/>
    <w:rsid w:val="0056210A"/>
    <w:rsid w:val="00562120"/>
    <w:rsid w:val="0056229A"/>
    <w:rsid w:val="0056235B"/>
    <w:rsid w:val="005624DD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92D"/>
    <w:rsid w:val="00563A8C"/>
    <w:rsid w:val="00563B4A"/>
    <w:rsid w:val="00563DF3"/>
    <w:rsid w:val="00563EAE"/>
    <w:rsid w:val="005644D1"/>
    <w:rsid w:val="00565299"/>
    <w:rsid w:val="0056555D"/>
    <w:rsid w:val="00565711"/>
    <w:rsid w:val="005657E2"/>
    <w:rsid w:val="00565816"/>
    <w:rsid w:val="005659F3"/>
    <w:rsid w:val="00566077"/>
    <w:rsid w:val="005661F9"/>
    <w:rsid w:val="0056623E"/>
    <w:rsid w:val="00566479"/>
    <w:rsid w:val="0056663C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830"/>
    <w:rsid w:val="00567874"/>
    <w:rsid w:val="0056791D"/>
    <w:rsid w:val="00567C13"/>
    <w:rsid w:val="00570226"/>
    <w:rsid w:val="00570270"/>
    <w:rsid w:val="00570325"/>
    <w:rsid w:val="0057050E"/>
    <w:rsid w:val="005705BE"/>
    <w:rsid w:val="005707F3"/>
    <w:rsid w:val="00570836"/>
    <w:rsid w:val="00570ABE"/>
    <w:rsid w:val="00570DEC"/>
    <w:rsid w:val="00570E37"/>
    <w:rsid w:val="00570F88"/>
    <w:rsid w:val="005718E3"/>
    <w:rsid w:val="00571C3D"/>
    <w:rsid w:val="00571DB1"/>
    <w:rsid w:val="00571FA7"/>
    <w:rsid w:val="0057212F"/>
    <w:rsid w:val="005721FC"/>
    <w:rsid w:val="00572253"/>
    <w:rsid w:val="00572B08"/>
    <w:rsid w:val="00572C0D"/>
    <w:rsid w:val="00572D10"/>
    <w:rsid w:val="00572D53"/>
    <w:rsid w:val="00572DD9"/>
    <w:rsid w:val="00572E11"/>
    <w:rsid w:val="00572FC7"/>
    <w:rsid w:val="005732EA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CD6"/>
    <w:rsid w:val="00574DEF"/>
    <w:rsid w:val="00574F68"/>
    <w:rsid w:val="00575003"/>
    <w:rsid w:val="00575143"/>
    <w:rsid w:val="00575793"/>
    <w:rsid w:val="005759E9"/>
    <w:rsid w:val="00575F7E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F1F"/>
    <w:rsid w:val="005774B7"/>
    <w:rsid w:val="0057751F"/>
    <w:rsid w:val="005775D5"/>
    <w:rsid w:val="00577734"/>
    <w:rsid w:val="005779AF"/>
    <w:rsid w:val="00577F93"/>
    <w:rsid w:val="0058000D"/>
    <w:rsid w:val="005802E7"/>
    <w:rsid w:val="00580552"/>
    <w:rsid w:val="00580897"/>
    <w:rsid w:val="00580A39"/>
    <w:rsid w:val="00580A9A"/>
    <w:rsid w:val="00580B86"/>
    <w:rsid w:val="00580F65"/>
    <w:rsid w:val="00581040"/>
    <w:rsid w:val="005810E1"/>
    <w:rsid w:val="00581399"/>
    <w:rsid w:val="0058142D"/>
    <w:rsid w:val="00581665"/>
    <w:rsid w:val="00581787"/>
    <w:rsid w:val="0058187C"/>
    <w:rsid w:val="005818AA"/>
    <w:rsid w:val="00581AEA"/>
    <w:rsid w:val="00582124"/>
    <w:rsid w:val="005821F2"/>
    <w:rsid w:val="00582332"/>
    <w:rsid w:val="00582347"/>
    <w:rsid w:val="0058250C"/>
    <w:rsid w:val="00582514"/>
    <w:rsid w:val="00582A69"/>
    <w:rsid w:val="00582F2B"/>
    <w:rsid w:val="00582F73"/>
    <w:rsid w:val="0058311F"/>
    <w:rsid w:val="0058361B"/>
    <w:rsid w:val="00583806"/>
    <w:rsid w:val="005838F9"/>
    <w:rsid w:val="00583BE9"/>
    <w:rsid w:val="005841DF"/>
    <w:rsid w:val="00584362"/>
    <w:rsid w:val="00584416"/>
    <w:rsid w:val="005844E3"/>
    <w:rsid w:val="00584B45"/>
    <w:rsid w:val="00584CB0"/>
    <w:rsid w:val="00584CB5"/>
    <w:rsid w:val="00584D3A"/>
    <w:rsid w:val="00585A80"/>
    <w:rsid w:val="00585D0C"/>
    <w:rsid w:val="00585DF1"/>
    <w:rsid w:val="005861A9"/>
    <w:rsid w:val="00586496"/>
    <w:rsid w:val="005865A2"/>
    <w:rsid w:val="00586748"/>
    <w:rsid w:val="00586DA9"/>
    <w:rsid w:val="00587044"/>
    <w:rsid w:val="00587263"/>
    <w:rsid w:val="0058728E"/>
    <w:rsid w:val="0058744A"/>
    <w:rsid w:val="0058757D"/>
    <w:rsid w:val="00587591"/>
    <w:rsid w:val="005876E4"/>
    <w:rsid w:val="00587768"/>
    <w:rsid w:val="00587B86"/>
    <w:rsid w:val="00590203"/>
    <w:rsid w:val="00591294"/>
    <w:rsid w:val="00591354"/>
    <w:rsid w:val="00591359"/>
    <w:rsid w:val="00591803"/>
    <w:rsid w:val="00591B85"/>
    <w:rsid w:val="00591C58"/>
    <w:rsid w:val="00592094"/>
    <w:rsid w:val="005922F4"/>
    <w:rsid w:val="0059235F"/>
    <w:rsid w:val="00592527"/>
    <w:rsid w:val="005925D9"/>
    <w:rsid w:val="00592640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7"/>
    <w:rsid w:val="0059380A"/>
    <w:rsid w:val="0059381D"/>
    <w:rsid w:val="00593EE7"/>
    <w:rsid w:val="00594265"/>
    <w:rsid w:val="00594371"/>
    <w:rsid w:val="0059468B"/>
    <w:rsid w:val="00594982"/>
    <w:rsid w:val="00594B68"/>
    <w:rsid w:val="00595988"/>
    <w:rsid w:val="00595E8E"/>
    <w:rsid w:val="00595E9B"/>
    <w:rsid w:val="00595F08"/>
    <w:rsid w:val="00596224"/>
    <w:rsid w:val="00596986"/>
    <w:rsid w:val="00596BF5"/>
    <w:rsid w:val="00596D5C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91D"/>
    <w:rsid w:val="005A09E5"/>
    <w:rsid w:val="005A0CE1"/>
    <w:rsid w:val="005A0F0C"/>
    <w:rsid w:val="005A125A"/>
    <w:rsid w:val="005A13C4"/>
    <w:rsid w:val="005A145A"/>
    <w:rsid w:val="005A172D"/>
    <w:rsid w:val="005A191D"/>
    <w:rsid w:val="005A1B6E"/>
    <w:rsid w:val="005A1B84"/>
    <w:rsid w:val="005A1BE9"/>
    <w:rsid w:val="005A1C26"/>
    <w:rsid w:val="005A1F16"/>
    <w:rsid w:val="005A21E7"/>
    <w:rsid w:val="005A21F1"/>
    <w:rsid w:val="005A2486"/>
    <w:rsid w:val="005A28A9"/>
    <w:rsid w:val="005A2EB1"/>
    <w:rsid w:val="005A34BE"/>
    <w:rsid w:val="005A3870"/>
    <w:rsid w:val="005A3AF9"/>
    <w:rsid w:val="005A3E19"/>
    <w:rsid w:val="005A3EDF"/>
    <w:rsid w:val="005A3F46"/>
    <w:rsid w:val="005A44A6"/>
    <w:rsid w:val="005A45A4"/>
    <w:rsid w:val="005A48AA"/>
    <w:rsid w:val="005A4A55"/>
    <w:rsid w:val="005A4D42"/>
    <w:rsid w:val="005A4E4E"/>
    <w:rsid w:val="005A4EC6"/>
    <w:rsid w:val="005A535D"/>
    <w:rsid w:val="005A53C7"/>
    <w:rsid w:val="005A5402"/>
    <w:rsid w:val="005A5409"/>
    <w:rsid w:val="005A543A"/>
    <w:rsid w:val="005A557A"/>
    <w:rsid w:val="005A5987"/>
    <w:rsid w:val="005A5AF9"/>
    <w:rsid w:val="005A5ECD"/>
    <w:rsid w:val="005A6637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EA6"/>
    <w:rsid w:val="005B0072"/>
    <w:rsid w:val="005B09B7"/>
    <w:rsid w:val="005B0B1C"/>
    <w:rsid w:val="005B0DCE"/>
    <w:rsid w:val="005B0E3C"/>
    <w:rsid w:val="005B0ECD"/>
    <w:rsid w:val="005B10FF"/>
    <w:rsid w:val="005B12C7"/>
    <w:rsid w:val="005B13D1"/>
    <w:rsid w:val="005B1730"/>
    <w:rsid w:val="005B17E1"/>
    <w:rsid w:val="005B18AD"/>
    <w:rsid w:val="005B1B55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4164"/>
    <w:rsid w:val="005B41D7"/>
    <w:rsid w:val="005B4578"/>
    <w:rsid w:val="005B4639"/>
    <w:rsid w:val="005B47DF"/>
    <w:rsid w:val="005B4869"/>
    <w:rsid w:val="005B4892"/>
    <w:rsid w:val="005B4EA9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6855"/>
    <w:rsid w:val="005B6A6F"/>
    <w:rsid w:val="005B70B2"/>
    <w:rsid w:val="005B7175"/>
    <w:rsid w:val="005B76BF"/>
    <w:rsid w:val="005B77F7"/>
    <w:rsid w:val="005B78BF"/>
    <w:rsid w:val="005B7A75"/>
    <w:rsid w:val="005B7DCE"/>
    <w:rsid w:val="005B7FD7"/>
    <w:rsid w:val="005C0038"/>
    <w:rsid w:val="005C01A2"/>
    <w:rsid w:val="005C03D9"/>
    <w:rsid w:val="005C07ED"/>
    <w:rsid w:val="005C08E3"/>
    <w:rsid w:val="005C0BEB"/>
    <w:rsid w:val="005C1270"/>
    <w:rsid w:val="005C12F0"/>
    <w:rsid w:val="005C13F3"/>
    <w:rsid w:val="005C1689"/>
    <w:rsid w:val="005C16E8"/>
    <w:rsid w:val="005C1751"/>
    <w:rsid w:val="005C1EAB"/>
    <w:rsid w:val="005C1F0F"/>
    <w:rsid w:val="005C2000"/>
    <w:rsid w:val="005C201F"/>
    <w:rsid w:val="005C215A"/>
    <w:rsid w:val="005C21AE"/>
    <w:rsid w:val="005C24D9"/>
    <w:rsid w:val="005C266E"/>
    <w:rsid w:val="005C28DB"/>
    <w:rsid w:val="005C2B50"/>
    <w:rsid w:val="005C2BAD"/>
    <w:rsid w:val="005C2CED"/>
    <w:rsid w:val="005C2CF1"/>
    <w:rsid w:val="005C2F1F"/>
    <w:rsid w:val="005C31B6"/>
    <w:rsid w:val="005C3313"/>
    <w:rsid w:val="005C33BC"/>
    <w:rsid w:val="005C3435"/>
    <w:rsid w:val="005C3741"/>
    <w:rsid w:val="005C3749"/>
    <w:rsid w:val="005C3814"/>
    <w:rsid w:val="005C3816"/>
    <w:rsid w:val="005C38AE"/>
    <w:rsid w:val="005C38B6"/>
    <w:rsid w:val="005C3A2E"/>
    <w:rsid w:val="005C3C03"/>
    <w:rsid w:val="005C40A9"/>
    <w:rsid w:val="005C4483"/>
    <w:rsid w:val="005C4590"/>
    <w:rsid w:val="005C471F"/>
    <w:rsid w:val="005C4E49"/>
    <w:rsid w:val="005C4EAC"/>
    <w:rsid w:val="005C5192"/>
    <w:rsid w:val="005C5295"/>
    <w:rsid w:val="005C53E1"/>
    <w:rsid w:val="005C5490"/>
    <w:rsid w:val="005C56A9"/>
    <w:rsid w:val="005C5893"/>
    <w:rsid w:val="005C5920"/>
    <w:rsid w:val="005C59C0"/>
    <w:rsid w:val="005C5BF2"/>
    <w:rsid w:val="005C5BFE"/>
    <w:rsid w:val="005C6AA1"/>
    <w:rsid w:val="005C6ADC"/>
    <w:rsid w:val="005C6CA9"/>
    <w:rsid w:val="005C6F14"/>
    <w:rsid w:val="005C7679"/>
    <w:rsid w:val="005C777A"/>
    <w:rsid w:val="005C77E2"/>
    <w:rsid w:val="005C7ADA"/>
    <w:rsid w:val="005C7D43"/>
    <w:rsid w:val="005C7D60"/>
    <w:rsid w:val="005C7E37"/>
    <w:rsid w:val="005C7F9A"/>
    <w:rsid w:val="005C7FF0"/>
    <w:rsid w:val="005D0243"/>
    <w:rsid w:val="005D081A"/>
    <w:rsid w:val="005D0B44"/>
    <w:rsid w:val="005D0E39"/>
    <w:rsid w:val="005D0EDA"/>
    <w:rsid w:val="005D0F5C"/>
    <w:rsid w:val="005D1156"/>
    <w:rsid w:val="005D15EA"/>
    <w:rsid w:val="005D189D"/>
    <w:rsid w:val="005D191C"/>
    <w:rsid w:val="005D1C96"/>
    <w:rsid w:val="005D20F5"/>
    <w:rsid w:val="005D224D"/>
    <w:rsid w:val="005D22F7"/>
    <w:rsid w:val="005D2349"/>
    <w:rsid w:val="005D27B9"/>
    <w:rsid w:val="005D315C"/>
    <w:rsid w:val="005D3689"/>
    <w:rsid w:val="005D36DB"/>
    <w:rsid w:val="005D3816"/>
    <w:rsid w:val="005D387E"/>
    <w:rsid w:val="005D3FD1"/>
    <w:rsid w:val="005D4082"/>
    <w:rsid w:val="005D4249"/>
    <w:rsid w:val="005D444C"/>
    <w:rsid w:val="005D4846"/>
    <w:rsid w:val="005D4DFF"/>
    <w:rsid w:val="005D528C"/>
    <w:rsid w:val="005D56F1"/>
    <w:rsid w:val="005D5874"/>
    <w:rsid w:val="005D5A4F"/>
    <w:rsid w:val="005D5AAD"/>
    <w:rsid w:val="005D5FAC"/>
    <w:rsid w:val="005D6127"/>
    <w:rsid w:val="005D6466"/>
    <w:rsid w:val="005D64CD"/>
    <w:rsid w:val="005D68EE"/>
    <w:rsid w:val="005D69D9"/>
    <w:rsid w:val="005D6AB6"/>
    <w:rsid w:val="005D6B2A"/>
    <w:rsid w:val="005D6BC6"/>
    <w:rsid w:val="005D6CBC"/>
    <w:rsid w:val="005D6F76"/>
    <w:rsid w:val="005D70E7"/>
    <w:rsid w:val="005D71DE"/>
    <w:rsid w:val="005E01AB"/>
    <w:rsid w:val="005E0888"/>
    <w:rsid w:val="005E09BC"/>
    <w:rsid w:val="005E0C49"/>
    <w:rsid w:val="005E0D73"/>
    <w:rsid w:val="005E105A"/>
    <w:rsid w:val="005E127A"/>
    <w:rsid w:val="005E12A7"/>
    <w:rsid w:val="005E12F7"/>
    <w:rsid w:val="005E133C"/>
    <w:rsid w:val="005E1531"/>
    <w:rsid w:val="005E1665"/>
    <w:rsid w:val="005E19FC"/>
    <w:rsid w:val="005E1EC7"/>
    <w:rsid w:val="005E1FAD"/>
    <w:rsid w:val="005E204A"/>
    <w:rsid w:val="005E206F"/>
    <w:rsid w:val="005E214D"/>
    <w:rsid w:val="005E21CF"/>
    <w:rsid w:val="005E22D4"/>
    <w:rsid w:val="005E245E"/>
    <w:rsid w:val="005E2804"/>
    <w:rsid w:val="005E2F87"/>
    <w:rsid w:val="005E3748"/>
    <w:rsid w:val="005E3750"/>
    <w:rsid w:val="005E38C8"/>
    <w:rsid w:val="005E3A88"/>
    <w:rsid w:val="005E3B8C"/>
    <w:rsid w:val="005E3C57"/>
    <w:rsid w:val="005E42F7"/>
    <w:rsid w:val="005E436B"/>
    <w:rsid w:val="005E4764"/>
    <w:rsid w:val="005E477B"/>
    <w:rsid w:val="005E49E2"/>
    <w:rsid w:val="005E4A35"/>
    <w:rsid w:val="005E4ADB"/>
    <w:rsid w:val="005E4B19"/>
    <w:rsid w:val="005E4E48"/>
    <w:rsid w:val="005E51D3"/>
    <w:rsid w:val="005E528B"/>
    <w:rsid w:val="005E5323"/>
    <w:rsid w:val="005E55ED"/>
    <w:rsid w:val="005E5C03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46"/>
    <w:rsid w:val="005F09CD"/>
    <w:rsid w:val="005F0EBD"/>
    <w:rsid w:val="005F1398"/>
    <w:rsid w:val="005F1583"/>
    <w:rsid w:val="005F1601"/>
    <w:rsid w:val="005F1696"/>
    <w:rsid w:val="005F1BAB"/>
    <w:rsid w:val="005F1C83"/>
    <w:rsid w:val="005F1C86"/>
    <w:rsid w:val="005F1E2F"/>
    <w:rsid w:val="005F1EA7"/>
    <w:rsid w:val="005F1F54"/>
    <w:rsid w:val="005F217B"/>
    <w:rsid w:val="005F2241"/>
    <w:rsid w:val="005F246C"/>
    <w:rsid w:val="005F24B0"/>
    <w:rsid w:val="005F298A"/>
    <w:rsid w:val="005F300E"/>
    <w:rsid w:val="005F31B3"/>
    <w:rsid w:val="005F3214"/>
    <w:rsid w:val="005F3387"/>
    <w:rsid w:val="005F34BA"/>
    <w:rsid w:val="005F34FF"/>
    <w:rsid w:val="005F35ED"/>
    <w:rsid w:val="005F376F"/>
    <w:rsid w:val="005F3922"/>
    <w:rsid w:val="005F394E"/>
    <w:rsid w:val="005F3AFE"/>
    <w:rsid w:val="005F3BBC"/>
    <w:rsid w:val="005F3E92"/>
    <w:rsid w:val="005F4247"/>
    <w:rsid w:val="005F4389"/>
    <w:rsid w:val="005F43D4"/>
    <w:rsid w:val="005F4444"/>
    <w:rsid w:val="005F471C"/>
    <w:rsid w:val="005F4A08"/>
    <w:rsid w:val="005F4B3B"/>
    <w:rsid w:val="005F4E4E"/>
    <w:rsid w:val="005F4F77"/>
    <w:rsid w:val="005F5715"/>
    <w:rsid w:val="005F5736"/>
    <w:rsid w:val="005F5B63"/>
    <w:rsid w:val="005F5F41"/>
    <w:rsid w:val="005F6191"/>
    <w:rsid w:val="005F625A"/>
    <w:rsid w:val="005F63EA"/>
    <w:rsid w:val="005F6438"/>
    <w:rsid w:val="005F6554"/>
    <w:rsid w:val="005F6782"/>
    <w:rsid w:val="005F68CA"/>
    <w:rsid w:val="005F6AD9"/>
    <w:rsid w:val="005F6CDD"/>
    <w:rsid w:val="005F6F43"/>
    <w:rsid w:val="005F744D"/>
    <w:rsid w:val="005F75B2"/>
    <w:rsid w:val="005F78E7"/>
    <w:rsid w:val="005F7B7B"/>
    <w:rsid w:val="005F7FC6"/>
    <w:rsid w:val="006000A7"/>
    <w:rsid w:val="00600195"/>
    <w:rsid w:val="00600225"/>
    <w:rsid w:val="0060045B"/>
    <w:rsid w:val="006007AD"/>
    <w:rsid w:val="006007E7"/>
    <w:rsid w:val="00600BAA"/>
    <w:rsid w:val="00600C54"/>
    <w:rsid w:val="00600CBA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65B"/>
    <w:rsid w:val="00603698"/>
    <w:rsid w:val="00603ACE"/>
    <w:rsid w:val="00603C89"/>
    <w:rsid w:val="006041CB"/>
    <w:rsid w:val="006043CE"/>
    <w:rsid w:val="006047F9"/>
    <w:rsid w:val="0060485F"/>
    <w:rsid w:val="00604B8B"/>
    <w:rsid w:val="00604E09"/>
    <w:rsid w:val="00604F74"/>
    <w:rsid w:val="006057F4"/>
    <w:rsid w:val="006058DD"/>
    <w:rsid w:val="006058FE"/>
    <w:rsid w:val="00605CE5"/>
    <w:rsid w:val="00605D2D"/>
    <w:rsid w:val="00606143"/>
    <w:rsid w:val="00606714"/>
    <w:rsid w:val="00606744"/>
    <w:rsid w:val="006067D1"/>
    <w:rsid w:val="00606D92"/>
    <w:rsid w:val="00606F63"/>
    <w:rsid w:val="006075A1"/>
    <w:rsid w:val="006077ED"/>
    <w:rsid w:val="006078FB"/>
    <w:rsid w:val="0060798E"/>
    <w:rsid w:val="00607ADE"/>
    <w:rsid w:val="006100A4"/>
    <w:rsid w:val="0061028A"/>
    <w:rsid w:val="00610486"/>
    <w:rsid w:val="006106F9"/>
    <w:rsid w:val="006107CA"/>
    <w:rsid w:val="00610805"/>
    <w:rsid w:val="00610B80"/>
    <w:rsid w:val="00610B8B"/>
    <w:rsid w:val="00610C50"/>
    <w:rsid w:val="00611413"/>
    <w:rsid w:val="00611661"/>
    <w:rsid w:val="00611990"/>
    <w:rsid w:val="00611BF9"/>
    <w:rsid w:val="00612008"/>
    <w:rsid w:val="0061227E"/>
    <w:rsid w:val="006123B1"/>
    <w:rsid w:val="006123D4"/>
    <w:rsid w:val="006125E1"/>
    <w:rsid w:val="0061265C"/>
    <w:rsid w:val="00612677"/>
    <w:rsid w:val="00612938"/>
    <w:rsid w:val="00612AE1"/>
    <w:rsid w:val="00612D3D"/>
    <w:rsid w:val="006130E7"/>
    <w:rsid w:val="00613691"/>
    <w:rsid w:val="006136A7"/>
    <w:rsid w:val="006139A5"/>
    <w:rsid w:val="00613A3B"/>
    <w:rsid w:val="00613CB3"/>
    <w:rsid w:val="00613D8F"/>
    <w:rsid w:val="00613F67"/>
    <w:rsid w:val="00614362"/>
    <w:rsid w:val="006144D8"/>
    <w:rsid w:val="006148A9"/>
    <w:rsid w:val="00614B00"/>
    <w:rsid w:val="00614F92"/>
    <w:rsid w:val="006157D7"/>
    <w:rsid w:val="00615E3F"/>
    <w:rsid w:val="00615F88"/>
    <w:rsid w:val="00615FE0"/>
    <w:rsid w:val="006161E6"/>
    <w:rsid w:val="00616226"/>
    <w:rsid w:val="00616320"/>
    <w:rsid w:val="00616828"/>
    <w:rsid w:val="006168B6"/>
    <w:rsid w:val="00616ECA"/>
    <w:rsid w:val="0061728F"/>
    <w:rsid w:val="00617302"/>
    <w:rsid w:val="00617532"/>
    <w:rsid w:val="00617569"/>
    <w:rsid w:val="00617594"/>
    <w:rsid w:val="0061773C"/>
    <w:rsid w:val="00617885"/>
    <w:rsid w:val="00617AD7"/>
    <w:rsid w:val="00617E5F"/>
    <w:rsid w:val="00620195"/>
    <w:rsid w:val="006206B9"/>
    <w:rsid w:val="00620904"/>
    <w:rsid w:val="00620A0D"/>
    <w:rsid w:val="00620D5B"/>
    <w:rsid w:val="0062110C"/>
    <w:rsid w:val="006212F5"/>
    <w:rsid w:val="00621827"/>
    <w:rsid w:val="006219F9"/>
    <w:rsid w:val="00621BF4"/>
    <w:rsid w:val="00621DEB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C0E"/>
    <w:rsid w:val="00622E6A"/>
    <w:rsid w:val="00622FDC"/>
    <w:rsid w:val="00623146"/>
    <w:rsid w:val="00623253"/>
    <w:rsid w:val="0062345B"/>
    <w:rsid w:val="00623466"/>
    <w:rsid w:val="00623519"/>
    <w:rsid w:val="00623A3B"/>
    <w:rsid w:val="00623FA4"/>
    <w:rsid w:val="006242B9"/>
    <w:rsid w:val="00624374"/>
    <w:rsid w:val="006244C1"/>
    <w:rsid w:val="0062450A"/>
    <w:rsid w:val="0062465B"/>
    <w:rsid w:val="00624672"/>
    <w:rsid w:val="00624A49"/>
    <w:rsid w:val="00624B8A"/>
    <w:rsid w:val="00624D31"/>
    <w:rsid w:val="00624EA0"/>
    <w:rsid w:val="00625774"/>
    <w:rsid w:val="00625853"/>
    <w:rsid w:val="00625858"/>
    <w:rsid w:val="006258EC"/>
    <w:rsid w:val="00625A07"/>
    <w:rsid w:val="006260A6"/>
    <w:rsid w:val="00626146"/>
    <w:rsid w:val="006265F7"/>
    <w:rsid w:val="00626A7A"/>
    <w:rsid w:val="00626D9D"/>
    <w:rsid w:val="00626F4D"/>
    <w:rsid w:val="006270C9"/>
    <w:rsid w:val="0062736B"/>
    <w:rsid w:val="006273FA"/>
    <w:rsid w:val="006275EB"/>
    <w:rsid w:val="0062777A"/>
    <w:rsid w:val="00627BB1"/>
    <w:rsid w:val="00627FE6"/>
    <w:rsid w:val="0063004D"/>
    <w:rsid w:val="0063008C"/>
    <w:rsid w:val="006300AF"/>
    <w:rsid w:val="00630475"/>
    <w:rsid w:val="0063059A"/>
    <w:rsid w:val="00630608"/>
    <w:rsid w:val="00630D4C"/>
    <w:rsid w:val="00630F30"/>
    <w:rsid w:val="00630F58"/>
    <w:rsid w:val="00630F7F"/>
    <w:rsid w:val="006313A1"/>
    <w:rsid w:val="006314CB"/>
    <w:rsid w:val="00631699"/>
    <w:rsid w:val="00631EF8"/>
    <w:rsid w:val="00632220"/>
    <w:rsid w:val="00632260"/>
    <w:rsid w:val="00632A29"/>
    <w:rsid w:val="00632A3F"/>
    <w:rsid w:val="00632CB5"/>
    <w:rsid w:val="00632CF1"/>
    <w:rsid w:val="00634B42"/>
    <w:rsid w:val="00634B69"/>
    <w:rsid w:val="00634CEF"/>
    <w:rsid w:val="00634F46"/>
    <w:rsid w:val="00635077"/>
    <w:rsid w:val="006354AC"/>
    <w:rsid w:val="006357DB"/>
    <w:rsid w:val="00635853"/>
    <w:rsid w:val="006359B4"/>
    <w:rsid w:val="00635ACB"/>
    <w:rsid w:val="00635F68"/>
    <w:rsid w:val="0063611B"/>
    <w:rsid w:val="006361ED"/>
    <w:rsid w:val="0063623A"/>
    <w:rsid w:val="0063661E"/>
    <w:rsid w:val="00636649"/>
    <w:rsid w:val="006366CF"/>
    <w:rsid w:val="00636852"/>
    <w:rsid w:val="00636947"/>
    <w:rsid w:val="006369F7"/>
    <w:rsid w:val="00636ACD"/>
    <w:rsid w:val="0063707F"/>
    <w:rsid w:val="00637245"/>
    <w:rsid w:val="00637521"/>
    <w:rsid w:val="0063762D"/>
    <w:rsid w:val="00637897"/>
    <w:rsid w:val="006378B9"/>
    <w:rsid w:val="006378C0"/>
    <w:rsid w:val="00637DA6"/>
    <w:rsid w:val="00637FB0"/>
    <w:rsid w:val="006401BA"/>
    <w:rsid w:val="006403CB"/>
    <w:rsid w:val="006407B1"/>
    <w:rsid w:val="0064096C"/>
    <w:rsid w:val="00640F59"/>
    <w:rsid w:val="0064112D"/>
    <w:rsid w:val="006413DD"/>
    <w:rsid w:val="006414D5"/>
    <w:rsid w:val="00641626"/>
    <w:rsid w:val="00641A0F"/>
    <w:rsid w:val="00641A1E"/>
    <w:rsid w:val="00641D33"/>
    <w:rsid w:val="00641EF1"/>
    <w:rsid w:val="00641FAD"/>
    <w:rsid w:val="00642354"/>
    <w:rsid w:val="0064263A"/>
    <w:rsid w:val="006430A2"/>
    <w:rsid w:val="006432AD"/>
    <w:rsid w:val="0064369B"/>
    <w:rsid w:val="006436FF"/>
    <w:rsid w:val="006437AE"/>
    <w:rsid w:val="006438F9"/>
    <w:rsid w:val="00643B5C"/>
    <w:rsid w:val="00643BE5"/>
    <w:rsid w:val="00643BE9"/>
    <w:rsid w:val="00644015"/>
    <w:rsid w:val="00644CA2"/>
    <w:rsid w:val="00644D30"/>
    <w:rsid w:val="00645229"/>
    <w:rsid w:val="006452BD"/>
    <w:rsid w:val="0064544F"/>
    <w:rsid w:val="006454DD"/>
    <w:rsid w:val="00645582"/>
    <w:rsid w:val="006455D5"/>
    <w:rsid w:val="00645725"/>
    <w:rsid w:val="0064586F"/>
    <w:rsid w:val="0064603A"/>
    <w:rsid w:val="0064625B"/>
    <w:rsid w:val="00646A58"/>
    <w:rsid w:val="00646C3A"/>
    <w:rsid w:val="00646EBF"/>
    <w:rsid w:val="00646F6A"/>
    <w:rsid w:val="00647055"/>
    <w:rsid w:val="00647471"/>
    <w:rsid w:val="0064765E"/>
    <w:rsid w:val="006476A1"/>
    <w:rsid w:val="00647704"/>
    <w:rsid w:val="00647E79"/>
    <w:rsid w:val="0065038E"/>
    <w:rsid w:val="00650519"/>
    <w:rsid w:val="0065077C"/>
    <w:rsid w:val="00650940"/>
    <w:rsid w:val="00651D44"/>
    <w:rsid w:val="00651E1E"/>
    <w:rsid w:val="00651EBD"/>
    <w:rsid w:val="00652270"/>
    <w:rsid w:val="0065236E"/>
    <w:rsid w:val="00652446"/>
    <w:rsid w:val="00652637"/>
    <w:rsid w:val="00652956"/>
    <w:rsid w:val="00652ABA"/>
    <w:rsid w:val="00652F75"/>
    <w:rsid w:val="006534B1"/>
    <w:rsid w:val="0065354E"/>
    <w:rsid w:val="006536A5"/>
    <w:rsid w:val="006536F3"/>
    <w:rsid w:val="006536FD"/>
    <w:rsid w:val="00653967"/>
    <w:rsid w:val="00653DF4"/>
    <w:rsid w:val="00653EE9"/>
    <w:rsid w:val="00654338"/>
    <w:rsid w:val="00654372"/>
    <w:rsid w:val="00654374"/>
    <w:rsid w:val="00654653"/>
    <w:rsid w:val="00654BF1"/>
    <w:rsid w:val="00655062"/>
    <w:rsid w:val="0065514B"/>
    <w:rsid w:val="00655162"/>
    <w:rsid w:val="006553FA"/>
    <w:rsid w:val="00655615"/>
    <w:rsid w:val="00655711"/>
    <w:rsid w:val="006557B0"/>
    <w:rsid w:val="0065586F"/>
    <w:rsid w:val="0065590A"/>
    <w:rsid w:val="00655AEA"/>
    <w:rsid w:val="00655B13"/>
    <w:rsid w:val="00655B1B"/>
    <w:rsid w:val="0065602F"/>
    <w:rsid w:val="006561FE"/>
    <w:rsid w:val="006564C8"/>
    <w:rsid w:val="00656592"/>
    <w:rsid w:val="006565FB"/>
    <w:rsid w:val="006569E7"/>
    <w:rsid w:val="00656A93"/>
    <w:rsid w:val="00656E73"/>
    <w:rsid w:val="006570F9"/>
    <w:rsid w:val="00657208"/>
    <w:rsid w:val="006572AB"/>
    <w:rsid w:val="006575A6"/>
    <w:rsid w:val="0065780B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C1"/>
    <w:rsid w:val="00660B8A"/>
    <w:rsid w:val="00660C08"/>
    <w:rsid w:val="00660C4B"/>
    <w:rsid w:val="00660D74"/>
    <w:rsid w:val="00660E6B"/>
    <w:rsid w:val="00660F4E"/>
    <w:rsid w:val="0066111C"/>
    <w:rsid w:val="006615E2"/>
    <w:rsid w:val="00661923"/>
    <w:rsid w:val="00661CAB"/>
    <w:rsid w:val="0066209D"/>
    <w:rsid w:val="006625DE"/>
    <w:rsid w:val="00662A2B"/>
    <w:rsid w:val="00662A87"/>
    <w:rsid w:val="00662AF9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44E"/>
    <w:rsid w:val="00664508"/>
    <w:rsid w:val="006647AC"/>
    <w:rsid w:val="00664999"/>
    <w:rsid w:val="00664B49"/>
    <w:rsid w:val="00664C4D"/>
    <w:rsid w:val="00664E39"/>
    <w:rsid w:val="00664EFC"/>
    <w:rsid w:val="006654C1"/>
    <w:rsid w:val="00665507"/>
    <w:rsid w:val="006655FE"/>
    <w:rsid w:val="0066586E"/>
    <w:rsid w:val="006659F4"/>
    <w:rsid w:val="00665A48"/>
    <w:rsid w:val="00665CCC"/>
    <w:rsid w:val="00666197"/>
    <w:rsid w:val="006664C3"/>
    <w:rsid w:val="00666652"/>
    <w:rsid w:val="00666848"/>
    <w:rsid w:val="00666D6B"/>
    <w:rsid w:val="00666D96"/>
    <w:rsid w:val="00666F28"/>
    <w:rsid w:val="006670FC"/>
    <w:rsid w:val="00667331"/>
    <w:rsid w:val="00667B29"/>
    <w:rsid w:val="00667B72"/>
    <w:rsid w:val="00667F4D"/>
    <w:rsid w:val="00670304"/>
    <w:rsid w:val="006703BF"/>
    <w:rsid w:val="006704E3"/>
    <w:rsid w:val="00670557"/>
    <w:rsid w:val="0067078D"/>
    <w:rsid w:val="00670793"/>
    <w:rsid w:val="00670AB9"/>
    <w:rsid w:val="00670AED"/>
    <w:rsid w:val="00670B11"/>
    <w:rsid w:val="00670DDF"/>
    <w:rsid w:val="00671066"/>
    <w:rsid w:val="006716B8"/>
    <w:rsid w:val="00671F26"/>
    <w:rsid w:val="0067229B"/>
    <w:rsid w:val="00672486"/>
    <w:rsid w:val="00672722"/>
    <w:rsid w:val="00672C38"/>
    <w:rsid w:val="00673406"/>
    <w:rsid w:val="006736FF"/>
    <w:rsid w:val="00673803"/>
    <w:rsid w:val="00673915"/>
    <w:rsid w:val="0067391D"/>
    <w:rsid w:val="006739A9"/>
    <w:rsid w:val="00673A1F"/>
    <w:rsid w:val="00673B09"/>
    <w:rsid w:val="00673B73"/>
    <w:rsid w:val="00673F29"/>
    <w:rsid w:val="0067404A"/>
    <w:rsid w:val="006742D4"/>
    <w:rsid w:val="006743E5"/>
    <w:rsid w:val="00674749"/>
    <w:rsid w:val="00674BC7"/>
    <w:rsid w:val="00674C40"/>
    <w:rsid w:val="00674D69"/>
    <w:rsid w:val="00674E05"/>
    <w:rsid w:val="0067520F"/>
    <w:rsid w:val="00675231"/>
    <w:rsid w:val="00675597"/>
    <w:rsid w:val="006757C7"/>
    <w:rsid w:val="00675C41"/>
    <w:rsid w:val="00675C72"/>
    <w:rsid w:val="006764CB"/>
    <w:rsid w:val="0067667D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A33"/>
    <w:rsid w:val="00677A4A"/>
    <w:rsid w:val="00677A92"/>
    <w:rsid w:val="00677B97"/>
    <w:rsid w:val="00677E5F"/>
    <w:rsid w:val="00677EA8"/>
    <w:rsid w:val="0068001B"/>
    <w:rsid w:val="00680CC2"/>
    <w:rsid w:val="00680E47"/>
    <w:rsid w:val="0068127F"/>
    <w:rsid w:val="00681678"/>
    <w:rsid w:val="00681906"/>
    <w:rsid w:val="00681A91"/>
    <w:rsid w:val="00681E8C"/>
    <w:rsid w:val="00681F9D"/>
    <w:rsid w:val="0068224E"/>
    <w:rsid w:val="00682619"/>
    <w:rsid w:val="0068266C"/>
    <w:rsid w:val="00682C02"/>
    <w:rsid w:val="00682C48"/>
    <w:rsid w:val="00682C94"/>
    <w:rsid w:val="00682DB8"/>
    <w:rsid w:val="00682E58"/>
    <w:rsid w:val="00682EA7"/>
    <w:rsid w:val="006831B8"/>
    <w:rsid w:val="00683325"/>
    <w:rsid w:val="00683710"/>
    <w:rsid w:val="00683AA4"/>
    <w:rsid w:val="00683CEC"/>
    <w:rsid w:val="00683D67"/>
    <w:rsid w:val="00683E25"/>
    <w:rsid w:val="00684111"/>
    <w:rsid w:val="006844EB"/>
    <w:rsid w:val="00684561"/>
    <w:rsid w:val="00684648"/>
    <w:rsid w:val="006847BB"/>
    <w:rsid w:val="0068482E"/>
    <w:rsid w:val="00684916"/>
    <w:rsid w:val="006849EC"/>
    <w:rsid w:val="00684A56"/>
    <w:rsid w:val="00684B3A"/>
    <w:rsid w:val="00684E18"/>
    <w:rsid w:val="00684EDA"/>
    <w:rsid w:val="00685236"/>
    <w:rsid w:val="0068533C"/>
    <w:rsid w:val="00685444"/>
    <w:rsid w:val="0068584A"/>
    <w:rsid w:val="00685C99"/>
    <w:rsid w:val="00686089"/>
    <w:rsid w:val="006864EF"/>
    <w:rsid w:val="0068666E"/>
    <w:rsid w:val="0068676C"/>
    <w:rsid w:val="00686811"/>
    <w:rsid w:val="006868EA"/>
    <w:rsid w:val="00686F1A"/>
    <w:rsid w:val="006873F4"/>
    <w:rsid w:val="0068747D"/>
    <w:rsid w:val="006877B9"/>
    <w:rsid w:val="006878F6"/>
    <w:rsid w:val="00687E49"/>
    <w:rsid w:val="0069039D"/>
    <w:rsid w:val="00690664"/>
    <w:rsid w:val="00690F37"/>
    <w:rsid w:val="00690FA4"/>
    <w:rsid w:val="0069108E"/>
    <w:rsid w:val="006912CE"/>
    <w:rsid w:val="00691470"/>
    <w:rsid w:val="00691769"/>
    <w:rsid w:val="006917B5"/>
    <w:rsid w:val="0069195E"/>
    <w:rsid w:val="00691B70"/>
    <w:rsid w:val="00692437"/>
    <w:rsid w:val="006925A1"/>
    <w:rsid w:val="006925C8"/>
    <w:rsid w:val="0069268F"/>
    <w:rsid w:val="006926DC"/>
    <w:rsid w:val="006929BC"/>
    <w:rsid w:val="00692EEF"/>
    <w:rsid w:val="0069306B"/>
    <w:rsid w:val="006930A9"/>
    <w:rsid w:val="006930FD"/>
    <w:rsid w:val="00693201"/>
    <w:rsid w:val="00693548"/>
    <w:rsid w:val="006937D6"/>
    <w:rsid w:val="0069391C"/>
    <w:rsid w:val="00693950"/>
    <w:rsid w:val="00693FB7"/>
    <w:rsid w:val="0069408F"/>
    <w:rsid w:val="006946BE"/>
    <w:rsid w:val="00694ABA"/>
    <w:rsid w:val="00694ACA"/>
    <w:rsid w:val="00694B71"/>
    <w:rsid w:val="00694B76"/>
    <w:rsid w:val="00694BD1"/>
    <w:rsid w:val="00695002"/>
    <w:rsid w:val="00695311"/>
    <w:rsid w:val="00695367"/>
    <w:rsid w:val="00695529"/>
    <w:rsid w:val="00695680"/>
    <w:rsid w:val="00695779"/>
    <w:rsid w:val="0069593C"/>
    <w:rsid w:val="0069598F"/>
    <w:rsid w:val="006959F9"/>
    <w:rsid w:val="00695A0B"/>
    <w:rsid w:val="00695B28"/>
    <w:rsid w:val="00695BA6"/>
    <w:rsid w:val="00695D41"/>
    <w:rsid w:val="006960CA"/>
    <w:rsid w:val="0069615D"/>
    <w:rsid w:val="00696169"/>
    <w:rsid w:val="006961B8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DD"/>
    <w:rsid w:val="00697D1C"/>
    <w:rsid w:val="006A0308"/>
    <w:rsid w:val="006A03CF"/>
    <w:rsid w:val="006A0556"/>
    <w:rsid w:val="006A0CE8"/>
    <w:rsid w:val="006A0F1E"/>
    <w:rsid w:val="006A1021"/>
    <w:rsid w:val="006A1142"/>
    <w:rsid w:val="006A12C4"/>
    <w:rsid w:val="006A155E"/>
    <w:rsid w:val="006A1D28"/>
    <w:rsid w:val="006A1E06"/>
    <w:rsid w:val="006A20E1"/>
    <w:rsid w:val="006A21E4"/>
    <w:rsid w:val="006A22A6"/>
    <w:rsid w:val="006A22BF"/>
    <w:rsid w:val="006A25EA"/>
    <w:rsid w:val="006A2626"/>
    <w:rsid w:val="006A26E4"/>
    <w:rsid w:val="006A2969"/>
    <w:rsid w:val="006A2D6D"/>
    <w:rsid w:val="006A34C4"/>
    <w:rsid w:val="006A3531"/>
    <w:rsid w:val="006A3C7D"/>
    <w:rsid w:val="006A3C93"/>
    <w:rsid w:val="006A4127"/>
    <w:rsid w:val="006A41FB"/>
    <w:rsid w:val="006A4753"/>
    <w:rsid w:val="006A487E"/>
    <w:rsid w:val="006A487F"/>
    <w:rsid w:val="006A494C"/>
    <w:rsid w:val="006A49CB"/>
    <w:rsid w:val="006A4AD7"/>
    <w:rsid w:val="006A4B4A"/>
    <w:rsid w:val="006A4DB9"/>
    <w:rsid w:val="006A50F2"/>
    <w:rsid w:val="006A51EF"/>
    <w:rsid w:val="006A5591"/>
    <w:rsid w:val="006A5B61"/>
    <w:rsid w:val="006A5C8E"/>
    <w:rsid w:val="006A5F0B"/>
    <w:rsid w:val="006A6316"/>
    <w:rsid w:val="006A63E5"/>
    <w:rsid w:val="006A65DA"/>
    <w:rsid w:val="006A66B0"/>
    <w:rsid w:val="006A66B6"/>
    <w:rsid w:val="006A6999"/>
    <w:rsid w:val="006A6C57"/>
    <w:rsid w:val="006A6E1B"/>
    <w:rsid w:val="006A6F58"/>
    <w:rsid w:val="006A7099"/>
    <w:rsid w:val="006A7210"/>
    <w:rsid w:val="006A73E9"/>
    <w:rsid w:val="006A74E0"/>
    <w:rsid w:val="006A7577"/>
    <w:rsid w:val="006A770F"/>
    <w:rsid w:val="006A7DF0"/>
    <w:rsid w:val="006A7E97"/>
    <w:rsid w:val="006A7EA7"/>
    <w:rsid w:val="006B0565"/>
    <w:rsid w:val="006B0582"/>
    <w:rsid w:val="006B05B1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C9"/>
    <w:rsid w:val="006B1B58"/>
    <w:rsid w:val="006B2043"/>
    <w:rsid w:val="006B229A"/>
    <w:rsid w:val="006B2438"/>
    <w:rsid w:val="006B2510"/>
    <w:rsid w:val="006B2B83"/>
    <w:rsid w:val="006B2F00"/>
    <w:rsid w:val="006B31FF"/>
    <w:rsid w:val="006B3265"/>
    <w:rsid w:val="006B35BF"/>
    <w:rsid w:val="006B3703"/>
    <w:rsid w:val="006B37EF"/>
    <w:rsid w:val="006B3A8A"/>
    <w:rsid w:val="006B3AFB"/>
    <w:rsid w:val="006B3CD2"/>
    <w:rsid w:val="006B3DCC"/>
    <w:rsid w:val="006B3E11"/>
    <w:rsid w:val="006B3F4C"/>
    <w:rsid w:val="006B440F"/>
    <w:rsid w:val="006B4654"/>
    <w:rsid w:val="006B46CA"/>
    <w:rsid w:val="006B4E97"/>
    <w:rsid w:val="006B5114"/>
    <w:rsid w:val="006B5325"/>
    <w:rsid w:val="006B5351"/>
    <w:rsid w:val="006B5590"/>
    <w:rsid w:val="006B5AD8"/>
    <w:rsid w:val="006B5B15"/>
    <w:rsid w:val="006B5E9B"/>
    <w:rsid w:val="006B6F32"/>
    <w:rsid w:val="006B7249"/>
    <w:rsid w:val="006B728F"/>
    <w:rsid w:val="006B74FD"/>
    <w:rsid w:val="006B7632"/>
    <w:rsid w:val="006B7CDF"/>
    <w:rsid w:val="006B7D47"/>
    <w:rsid w:val="006C05D2"/>
    <w:rsid w:val="006C0878"/>
    <w:rsid w:val="006C0969"/>
    <w:rsid w:val="006C0A23"/>
    <w:rsid w:val="006C0D53"/>
    <w:rsid w:val="006C0D6A"/>
    <w:rsid w:val="006C0DD3"/>
    <w:rsid w:val="006C0FC0"/>
    <w:rsid w:val="006C10EF"/>
    <w:rsid w:val="006C113D"/>
    <w:rsid w:val="006C146A"/>
    <w:rsid w:val="006C1B2A"/>
    <w:rsid w:val="006C1B52"/>
    <w:rsid w:val="006C1CB1"/>
    <w:rsid w:val="006C1CC2"/>
    <w:rsid w:val="006C1E91"/>
    <w:rsid w:val="006C24D9"/>
    <w:rsid w:val="006C289B"/>
    <w:rsid w:val="006C289F"/>
    <w:rsid w:val="006C2947"/>
    <w:rsid w:val="006C2B5A"/>
    <w:rsid w:val="006C2B7B"/>
    <w:rsid w:val="006C30E3"/>
    <w:rsid w:val="006C3415"/>
    <w:rsid w:val="006C34A2"/>
    <w:rsid w:val="006C3589"/>
    <w:rsid w:val="006C3734"/>
    <w:rsid w:val="006C3833"/>
    <w:rsid w:val="006C3ADF"/>
    <w:rsid w:val="006C3B5D"/>
    <w:rsid w:val="006C3C43"/>
    <w:rsid w:val="006C435D"/>
    <w:rsid w:val="006C43D2"/>
    <w:rsid w:val="006C4634"/>
    <w:rsid w:val="006C47FC"/>
    <w:rsid w:val="006C4AE2"/>
    <w:rsid w:val="006C4F35"/>
    <w:rsid w:val="006C5680"/>
    <w:rsid w:val="006C5A01"/>
    <w:rsid w:val="006C5A61"/>
    <w:rsid w:val="006C5F94"/>
    <w:rsid w:val="006C65F7"/>
    <w:rsid w:val="006C6966"/>
    <w:rsid w:val="006C69C6"/>
    <w:rsid w:val="006C6D3C"/>
    <w:rsid w:val="006C6DDD"/>
    <w:rsid w:val="006C72BA"/>
    <w:rsid w:val="006C76DE"/>
    <w:rsid w:val="006C790B"/>
    <w:rsid w:val="006C7B2A"/>
    <w:rsid w:val="006C7B61"/>
    <w:rsid w:val="006C7D72"/>
    <w:rsid w:val="006D010B"/>
    <w:rsid w:val="006D02DE"/>
    <w:rsid w:val="006D035C"/>
    <w:rsid w:val="006D0380"/>
    <w:rsid w:val="006D0AF8"/>
    <w:rsid w:val="006D0CE2"/>
    <w:rsid w:val="006D0EA9"/>
    <w:rsid w:val="006D0FAD"/>
    <w:rsid w:val="006D1076"/>
    <w:rsid w:val="006D10CE"/>
    <w:rsid w:val="006D169C"/>
    <w:rsid w:val="006D1EEF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2CD"/>
    <w:rsid w:val="006D32E8"/>
    <w:rsid w:val="006D36D3"/>
    <w:rsid w:val="006D39AB"/>
    <w:rsid w:val="006D4299"/>
    <w:rsid w:val="006D4314"/>
    <w:rsid w:val="006D46B8"/>
    <w:rsid w:val="006D4921"/>
    <w:rsid w:val="006D49D8"/>
    <w:rsid w:val="006D4BEC"/>
    <w:rsid w:val="006D4C7D"/>
    <w:rsid w:val="006D4F30"/>
    <w:rsid w:val="006D4FDB"/>
    <w:rsid w:val="006D5172"/>
    <w:rsid w:val="006D5220"/>
    <w:rsid w:val="006D5678"/>
    <w:rsid w:val="006D5A13"/>
    <w:rsid w:val="006D6143"/>
    <w:rsid w:val="006D624C"/>
    <w:rsid w:val="006D6294"/>
    <w:rsid w:val="006D66AD"/>
    <w:rsid w:val="006D6D97"/>
    <w:rsid w:val="006D7262"/>
    <w:rsid w:val="006D75E3"/>
    <w:rsid w:val="006D782B"/>
    <w:rsid w:val="006D7852"/>
    <w:rsid w:val="006D78AE"/>
    <w:rsid w:val="006D7DC8"/>
    <w:rsid w:val="006D7E34"/>
    <w:rsid w:val="006E0011"/>
    <w:rsid w:val="006E08A1"/>
    <w:rsid w:val="006E0AEB"/>
    <w:rsid w:val="006E0F24"/>
    <w:rsid w:val="006E1107"/>
    <w:rsid w:val="006E1121"/>
    <w:rsid w:val="006E115E"/>
    <w:rsid w:val="006E1396"/>
    <w:rsid w:val="006E174B"/>
    <w:rsid w:val="006E1E7C"/>
    <w:rsid w:val="006E1E81"/>
    <w:rsid w:val="006E1ED0"/>
    <w:rsid w:val="006E252E"/>
    <w:rsid w:val="006E25F4"/>
    <w:rsid w:val="006E25FA"/>
    <w:rsid w:val="006E26C5"/>
    <w:rsid w:val="006E2AAE"/>
    <w:rsid w:val="006E3027"/>
    <w:rsid w:val="006E319A"/>
    <w:rsid w:val="006E335C"/>
    <w:rsid w:val="006E366F"/>
    <w:rsid w:val="006E3A99"/>
    <w:rsid w:val="006E3C59"/>
    <w:rsid w:val="006E40AD"/>
    <w:rsid w:val="006E44DB"/>
    <w:rsid w:val="006E4591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49F"/>
    <w:rsid w:val="006E5C80"/>
    <w:rsid w:val="006E5EF8"/>
    <w:rsid w:val="006E6182"/>
    <w:rsid w:val="006E6566"/>
    <w:rsid w:val="006E6721"/>
    <w:rsid w:val="006E6B4C"/>
    <w:rsid w:val="006E6C88"/>
    <w:rsid w:val="006E6F8A"/>
    <w:rsid w:val="006E7434"/>
    <w:rsid w:val="006E7534"/>
    <w:rsid w:val="006E756F"/>
    <w:rsid w:val="006E78F3"/>
    <w:rsid w:val="006F011E"/>
    <w:rsid w:val="006F0186"/>
    <w:rsid w:val="006F02CF"/>
    <w:rsid w:val="006F08A9"/>
    <w:rsid w:val="006F09BF"/>
    <w:rsid w:val="006F0B19"/>
    <w:rsid w:val="006F10A8"/>
    <w:rsid w:val="006F17DB"/>
    <w:rsid w:val="006F1AC1"/>
    <w:rsid w:val="006F1C72"/>
    <w:rsid w:val="006F1DEA"/>
    <w:rsid w:val="006F2654"/>
    <w:rsid w:val="006F2EA1"/>
    <w:rsid w:val="006F2FC5"/>
    <w:rsid w:val="006F320C"/>
    <w:rsid w:val="006F3552"/>
    <w:rsid w:val="006F3D87"/>
    <w:rsid w:val="006F3E8A"/>
    <w:rsid w:val="006F4375"/>
    <w:rsid w:val="006F438E"/>
    <w:rsid w:val="006F43BD"/>
    <w:rsid w:val="006F45AA"/>
    <w:rsid w:val="006F4A79"/>
    <w:rsid w:val="006F5116"/>
    <w:rsid w:val="006F51BC"/>
    <w:rsid w:val="006F525F"/>
    <w:rsid w:val="006F5297"/>
    <w:rsid w:val="006F554B"/>
    <w:rsid w:val="006F6071"/>
    <w:rsid w:val="006F6206"/>
    <w:rsid w:val="006F641E"/>
    <w:rsid w:val="006F6885"/>
    <w:rsid w:val="006F6AB3"/>
    <w:rsid w:val="006F6EE9"/>
    <w:rsid w:val="006F7475"/>
    <w:rsid w:val="006F74BF"/>
    <w:rsid w:val="006F74C9"/>
    <w:rsid w:val="006F76A5"/>
    <w:rsid w:val="006F7745"/>
    <w:rsid w:val="006F7AA7"/>
    <w:rsid w:val="006F7AF9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9CA"/>
    <w:rsid w:val="00700BB7"/>
    <w:rsid w:val="00700E69"/>
    <w:rsid w:val="00701498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E32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BBB"/>
    <w:rsid w:val="00704CE4"/>
    <w:rsid w:val="00704D4F"/>
    <w:rsid w:val="00704DA6"/>
    <w:rsid w:val="0070510D"/>
    <w:rsid w:val="00705818"/>
    <w:rsid w:val="00706053"/>
    <w:rsid w:val="007061D8"/>
    <w:rsid w:val="00706336"/>
    <w:rsid w:val="0070657B"/>
    <w:rsid w:val="007066E0"/>
    <w:rsid w:val="007067B3"/>
    <w:rsid w:val="007067E0"/>
    <w:rsid w:val="007069F8"/>
    <w:rsid w:val="007078A8"/>
    <w:rsid w:val="00707A35"/>
    <w:rsid w:val="00707CB5"/>
    <w:rsid w:val="00707F9F"/>
    <w:rsid w:val="007100A8"/>
    <w:rsid w:val="0071072B"/>
    <w:rsid w:val="00710842"/>
    <w:rsid w:val="0071092C"/>
    <w:rsid w:val="00710EAC"/>
    <w:rsid w:val="00710F26"/>
    <w:rsid w:val="00710F5E"/>
    <w:rsid w:val="007119FB"/>
    <w:rsid w:val="00711A18"/>
    <w:rsid w:val="00711C8D"/>
    <w:rsid w:val="00711C98"/>
    <w:rsid w:val="00711D04"/>
    <w:rsid w:val="00711E06"/>
    <w:rsid w:val="0071223E"/>
    <w:rsid w:val="00712341"/>
    <w:rsid w:val="00712692"/>
    <w:rsid w:val="00712B4C"/>
    <w:rsid w:val="00712C0D"/>
    <w:rsid w:val="00712C32"/>
    <w:rsid w:val="007131AA"/>
    <w:rsid w:val="00713BAC"/>
    <w:rsid w:val="00713BFA"/>
    <w:rsid w:val="00713E87"/>
    <w:rsid w:val="00713FC0"/>
    <w:rsid w:val="00714215"/>
    <w:rsid w:val="007142C7"/>
    <w:rsid w:val="007145C8"/>
    <w:rsid w:val="007149D0"/>
    <w:rsid w:val="007149EE"/>
    <w:rsid w:val="00714A7A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B0C"/>
    <w:rsid w:val="00716CBF"/>
    <w:rsid w:val="00717023"/>
    <w:rsid w:val="007174D9"/>
    <w:rsid w:val="00717920"/>
    <w:rsid w:val="00717B4F"/>
    <w:rsid w:val="00717D1C"/>
    <w:rsid w:val="00717E27"/>
    <w:rsid w:val="00717E2A"/>
    <w:rsid w:val="00717EEF"/>
    <w:rsid w:val="007201D6"/>
    <w:rsid w:val="007202A3"/>
    <w:rsid w:val="007204A5"/>
    <w:rsid w:val="0072070E"/>
    <w:rsid w:val="0072102F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2AF"/>
    <w:rsid w:val="007235B4"/>
    <w:rsid w:val="0072363E"/>
    <w:rsid w:val="00723B21"/>
    <w:rsid w:val="00724119"/>
    <w:rsid w:val="00724179"/>
    <w:rsid w:val="0072448A"/>
    <w:rsid w:val="00724929"/>
    <w:rsid w:val="00724969"/>
    <w:rsid w:val="007249A5"/>
    <w:rsid w:val="00724A38"/>
    <w:rsid w:val="00724C2E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0C3"/>
    <w:rsid w:val="00727188"/>
    <w:rsid w:val="0072726F"/>
    <w:rsid w:val="007273DF"/>
    <w:rsid w:val="007275EE"/>
    <w:rsid w:val="00727640"/>
    <w:rsid w:val="00727A0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B7"/>
    <w:rsid w:val="007312D6"/>
    <w:rsid w:val="00731671"/>
    <w:rsid w:val="0073187F"/>
    <w:rsid w:val="00731D02"/>
    <w:rsid w:val="00731F50"/>
    <w:rsid w:val="0073222A"/>
    <w:rsid w:val="00732264"/>
    <w:rsid w:val="00732916"/>
    <w:rsid w:val="0073308A"/>
    <w:rsid w:val="007331DB"/>
    <w:rsid w:val="0073323C"/>
    <w:rsid w:val="00733292"/>
    <w:rsid w:val="007332E9"/>
    <w:rsid w:val="0073341E"/>
    <w:rsid w:val="007338D5"/>
    <w:rsid w:val="00733DCF"/>
    <w:rsid w:val="00733ED3"/>
    <w:rsid w:val="00733F9E"/>
    <w:rsid w:val="00734047"/>
    <w:rsid w:val="00734168"/>
    <w:rsid w:val="0073416A"/>
    <w:rsid w:val="0073429B"/>
    <w:rsid w:val="00734441"/>
    <w:rsid w:val="00734564"/>
    <w:rsid w:val="00734636"/>
    <w:rsid w:val="00734708"/>
    <w:rsid w:val="00734818"/>
    <w:rsid w:val="00734983"/>
    <w:rsid w:val="00734E79"/>
    <w:rsid w:val="007350ED"/>
    <w:rsid w:val="00735636"/>
    <w:rsid w:val="00735669"/>
    <w:rsid w:val="00735743"/>
    <w:rsid w:val="00735875"/>
    <w:rsid w:val="007359AD"/>
    <w:rsid w:val="00735A8B"/>
    <w:rsid w:val="00735B4B"/>
    <w:rsid w:val="00735B60"/>
    <w:rsid w:val="00736576"/>
    <w:rsid w:val="00736BC3"/>
    <w:rsid w:val="00736D21"/>
    <w:rsid w:val="00736DC5"/>
    <w:rsid w:val="007373A2"/>
    <w:rsid w:val="007374B4"/>
    <w:rsid w:val="00737626"/>
    <w:rsid w:val="0073767F"/>
    <w:rsid w:val="007377DA"/>
    <w:rsid w:val="007379BB"/>
    <w:rsid w:val="00737D9C"/>
    <w:rsid w:val="00737F64"/>
    <w:rsid w:val="00737FB7"/>
    <w:rsid w:val="007407A9"/>
    <w:rsid w:val="00740A6F"/>
    <w:rsid w:val="00740C76"/>
    <w:rsid w:val="00740D12"/>
    <w:rsid w:val="00740DCF"/>
    <w:rsid w:val="007411CA"/>
    <w:rsid w:val="0074166C"/>
    <w:rsid w:val="007416C4"/>
    <w:rsid w:val="007418D2"/>
    <w:rsid w:val="00741D3E"/>
    <w:rsid w:val="00742258"/>
    <w:rsid w:val="00742AE4"/>
    <w:rsid w:val="00742EC6"/>
    <w:rsid w:val="0074305A"/>
    <w:rsid w:val="00743391"/>
    <w:rsid w:val="00743545"/>
    <w:rsid w:val="00743727"/>
    <w:rsid w:val="0074388E"/>
    <w:rsid w:val="007438BA"/>
    <w:rsid w:val="00743900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D39"/>
    <w:rsid w:val="00745F90"/>
    <w:rsid w:val="00746D75"/>
    <w:rsid w:val="00747369"/>
    <w:rsid w:val="0074748C"/>
    <w:rsid w:val="0074757E"/>
    <w:rsid w:val="00747660"/>
    <w:rsid w:val="00747BED"/>
    <w:rsid w:val="00747CBA"/>
    <w:rsid w:val="007503A2"/>
    <w:rsid w:val="00750711"/>
    <w:rsid w:val="007507AB"/>
    <w:rsid w:val="00750B5B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C83"/>
    <w:rsid w:val="00751D2D"/>
    <w:rsid w:val="00751DF6"/>
    <w:rsid w:val="007520B1"/>
    <w:rsid w:val="007521E2"/>
    <w:rsid w:val="007522B0"/>
    <w:rsid w:val="007524EA"/>
    <w:rsid w:val="007528D9"/>
    <w:rsid w:val="00752AE8"/>
    <w:rsid w:val="00753361"/>
    <w:rsid w:val="00753488"/>
    <w:rsid w:val="0075364A"/>
    <w:rsid w:val="00753A71"/>
    <w:rsid w:val="00753B1A"/>
    <w:rsid w:val="00753CB2"/>
    <w:rsid w:val="00753D46"/>
    <w:rsid w:val="00753E58"/>
    <w:rsid w:val="007540A6"/>
    <w:rsid w:val="0075418C"/>
    <w:rsid w:val="007541CA"/>
    <w:rsid w:val="007543F7"/>
    <w:rsid w:val="00754449"/>
    <w:rsid w:val="00754758"/>
    <w:rsid w:val="00754A27"/>
    <w:rsid w:val="00754C8B"/>
    <w:rsid w:val="00754D49"/>
    <w:rsid w:val="007556E8"/>
    <w:rsid w:val="00755746"/>
    <w:rsid w:val="00755838"/>
    <w:rsid w:val="00755A08"/>
    <w:rsid w:val="00755A7C"/>
    <w:rsid w:val="00755B17"/>
    <w:rsid w:val="00755BC6"/>
    <w:rsid w:val="00755E1F"/>
    <w:rsid w:val="00755E75"/>
    <w:rsid w:val="00755EAA"/>
    <w:rsid w:val="00756074"/>
    <w:rsid w:val="00756099"/>
    <w:rsid w:val="00756339"/>
    <w:rsid w:val="007565B3"/>
    <w:rsid w:val="0075691E"/>
    <w:rsid w:val="00756B57"/>
    <w:rsid w:val="00757244"/>
    <w:rsid w:val="007574B8"/>
    <w:rsid w:val="007575BC"/>
    <w:rsid w:val="007575C7"/>
    <w:rsid w:val="007575DF"/>
    <w:rsid w:val="00757624"/>
    <w:rsid w:val="00757696"/>
    <w:rsid w:val="007579E2"/>
    <w:rsid w:val="00757A71"/>
    <w:rsid w:val="00757B4A"/>
    <w:rsid w:val="00757E23"/>
    <w:rsid w:val="00757F30"/>
    <w:rsid w:val="00757F8A"/>
    <w:rsid w:val="007606BE"/>
    <w:rsid w:val="00760766"/>
    <w:rsid w:val="0076088C"/>
    <w:rsid w:val="00760EC1"/>
    <w:rsid w:val="0076166F"/>
    <w:rsid w:val="00761692"/>
    <w:rsid w:val="007618FE"/>
    <w:rsid w:val="00761991"/>
    <w:rsid w:val="00761AE4"/>
    <w:rsid w:val="00761B23"/>
    <w:rsid w:val="007622C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D47"/>
    <w:rsid w:val="00764F71"/>
    <w:rsid w:val="0076535A"/>
    <w:rsid w:val="007656B2"/>
    <w:rsid w:val="007656EF"/>
    <w:rsid w:val="007656FD"/>
    <w:rsid w:val="00765B34"/>
    <w:rsid w:val="00765FAA"/>
    <w:rsid w:val="0076634E"/>
    <w:rsid w:val="007663FF"/>
    <w:rsid w:val="007665DB"/>
    <w:rsid w:val="00766954"/>
    <w:rsid w:val="007669C9"/>
    <w:rsid w:val="00766BE5"/>
    <w:rsid w:val="00766C15"/>
    <w:rsid w:val="00766C55"/>
    <w:rsid w:val="00767239"/>
    <w:rsid w:val="007676D6"/>
    <w:rsid w:val="007677A3"/>
    <w:rsid w:val="007678A9"/>
    <w:rsid w:val="00770265"/>
    <w:rsid w:val="00770422"/>
    <w:rsid w:val="007707EE"/>
    <w:rsid w:val="0077122A"/>
    <w:rsid w:val="00771329"/>
    <w:rsid w:val="0077145B"/>
    <w:rsid w:val="00771919"/>
    <w:rsid w:val="00771938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06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AE5"/>
    <w:rsid w:val="00773D92"/>
    <w:rsid w:val="00773FF4"/>
    <w:rsid w:val="00774040"/>
    <w:rsid w:val="007741E1"/>
    <w:rsid w:val="00774318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F0C"/>
    <w:rsid w:val="00775F72"/>
    <w:rsid w:val="0077600E"/>
    <w:rsid w:val="007768EB"/>
    <w:rsid w:val="00776E0A"/>
    <w:rsid w:val="00777005"/>
    <w:rsid w:val="007770C3"/>
    <w:rsid w:val="007770F1"/>
    <w:rsid w:val="007777E9"/>
    <w:rsid w:val="007778FA"/>
    <w:rsid w:val="00777B7A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CCC"/>
    <w:rsid w:val="00781114"/>
    <w:rsid w:val="00781752"/>
    <w:rsid w:val="007819E0"/>
    <w:rsid w:val="00781C5E"/>
    <w:rsid w:val="00781C70"/>
    <w:rsid w:val="00781D88"/>
    <w:rsid w:val="00781FC1"/>
    <w:rsid w:val="0078246C"/>
    <w:rsid w:val="00782560"/>
    <w:rsid w:val="0078267E"/>
    <w:rsid w:val="007826A6"/>
    <w:rsid w:val="0078293D"/>
    <w:rsid w:val="007829E4"/>
    <w:rsid w:val="00782C2F"/>
    <w:rsid w:val="00782CE8"/>
    <w:rsid w:val="00782DAB"/>
    <w:rsid w:val="00782F94"/>
    <w:rsid w:val="007832E7"/>
    <w:rsid w:val="00783482"/>
    <w:rsid w:val="00783D06"/>
    <w:rsid w:val="00783F03"/>
    <w:rsid w:val="00784A07"/>
    <w:rsid w:val="00784E3F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D60"/>
    <w:rsid w:val="00785EFC"/>
    <w:rsid w:val="007862A6"/>
    <w:rsid w:val="00786805"/>
    <w:rsid w:val="00786E53"/>
    <w:rsid w:val="007871F7"/>
    <w:rsid w:val="0078725F"/>
    <w:rsid w:val="007872ED"/>
    <w:rsid w:val="00787648"/>
    <w:rsid w:val="00787C32"/>
    <w:rsid w:val="00787C76"/>
    <w:rsid w:val="00787D1F"/>
    <w:rsid w:val="00790559"/>
    <w:rsid w:val="00790A4A"/>
    <w:rsid w:val="00790AAF"/>
    <w:rsid w:val="00790DBF"/>
    <w:rsid w:val="00790E95"/>
    <w:rsid w:val="0079107F"/>
    <w:rsid w:val="007911EC"/>
    <w:rsid w:val="00791221"/>
    <w:rsid w:val="00791372"/>
    <w:rsid w:val="0079141A"/>
    <w:rsid w:val="007915C9"/>
    <w:rsid w:val="0079178B"/>
    <w:rsid w:val="00791B11"/>
    <w:rsid w:val="00791DB8"/>
    <w:rsid w:val="0079220E"/>
    <w:rsid w:val="007922D2"/>
    <w:rsid w:val="00792598"/>
    <w:rsid w:val="00792658"/>
    <w:rsid w:val="007926CB"/>
    <w:rsid w:val="00792A30"/>
    <w:rsid w:val="00792B6E"/>
    <w:rsid w:val="00792CBC"/>
    <w:rsid w:val="00792CE3"/>
    <w:rsid w:val="00793119"/>
    <w:rsid w:val="0079325D"/>
    <w:rsid w:val="0079336C"/>
    <w:rsid w:val="007935A1"/>
    <w:rsid w:val="00793A15"/>
    <w:rsid w:val="00793A70"/>
    <w:rsid w:val="00793DC2"/>
    <w:rsid w:val="00793E63"/>
    <w:rsid w:val="00793FDC"/>
    <w:rsid w:val="00794046"/>
    <w:rsid w:val="007940C1"/>
    <w:rsid w:val="0079415A"/>
    <w:rsid w:val="007946F9"/>
    <w:rsid w:val="00794A26"/>
    <w:rsid w:val="00794D6C"/>
    <w:rsid w:val="00794FD3"/>
    <w:rsid w:val="0079507B"/>
    <w:rsid w:val="007953CC"/>
    <w:rsid w:val="007956A5"/>
    <w:rsid w:val="00795722"/>
    <w:rsid w:val="00795926"/>
    <w:rsid w:val="00795CBE"/>
    <w:rsid w:val="00795D3E"/>
    <w:rsid w:val="00795DD4"/>
    <w:rsid w:val="00795F9F"/>
    <w:rsid w:val="00796425"/>
    <w:rsid w:val="007969A2"/>
    <w:rsid w:val="00796FA5"/>
    <w:rsid w:val="007973A7"/>
    <w:rsid w:val="0079740B"/>
    <w:rsid w:val="0079755C"/>
    <w:rsid w:val="00797AD6"/>
    <w:rsid w:val="00797D0E"/>
    <w:rsid w:val="00797F5D"/>
    <w:rsid w:val="007A00E7"/>
    <w:rsid w:val="007A030A"/>
    <w:rsid w:val="007A04CD"/>
    <w:rsid w:val="007A0A3C"/>
    <w:rsid w:val="007A0D2A"/>
    <w:rsid w:val="007A0E7C"/>
    <w:rsid w:val="007A1037"/>
    <w:rsid w:val="007A10D8"/>
    <w:rsid w:val="007A12DE"/>
    <w:rsid w:val="007A15A5"/>
    <w:rsid w:val="007A15C0"/>
    <w:rsid w:val="007A1A19"/>
    <w:rsid w:val="007A20CB"/>
    <w:rsid w:val="007A216F"/>
    <w:rsid w:val="007A244D"/>
    <w:rsid w:val="007A299D"/>
    <w:rsid w:val="007A2B74"/>
    <w:rsid w:val="007A2BB4"/>
    <w:rsid w:val="007A2DD6"/>
    <w:rsid w:val="007A2E21"/>
    <w:rsid w:val="007A2EAD"/>
    <w:rsid w:val="007A3341"/>
    <w:rsid w:val="007A3411"/>
    <w:rsid w:val="007A34B3"/>
    <w:rsid w:val="007A34F8"/>
    <w:rsid w:val="007A377A"/>
    <w:rsid w:val="007A3C27"/>
    <w:rsid w:val="007A3C3B"/>
    <w:rsid w:val="007A3CB3"/>
    <w:rsid w:val="007A3CB6"/>
    <w:rsid w:val="007A3DCD"/>
    <w:rsid w:val="007A40E3"/>
    <w:rsid w:val="007A481D"/>
    <w:rsid w:val="007A4B77"/>
    <w:rsid w:val="007A4D1C"/>
    <w:rsid w:val="007A4F3C"/>
    <w:rsid w:val="007A55ED"/>
    <w:rsid w:val="007A560C"/>
    <w:rsid w:val="007A5675"/>
    <w:rsid w:val="007A5731"/>
    <w:rsid w:val="007A57C7"/>
    <w:rsid w:val="007A58B7"/>
    <w:rsid w:val="007A5C47"/>
    <w:rsid w:val="007A5CB4"/>
    <w:rsid w:val="007A5CFF"/>
    <w:rsid w:val="007A5DB8"/>
    <w:rsid w:val="007A6004"/>
    <w:rsid w:val="007A6179"/>
    <w:rsid w:val="007A63B1"/>
    <w:rsid w:val="007A67A1"/>
    <w:rsid w:val="007A6807"/>
    <w:rsid w:val="007A6917"/>
    <w:rsid w:val="007A6C3C"/>
    <w:rsid w:val="007A6DC3"/>
    <w:rsid w:val="007A6E61"/>
    <w:rsid w:val="007A72EE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A04"/>
    <w:rsid w:val="007B0DDD"/>
    <w:rsid w:val="007B0EE0"/>
    <w:rsid w:val="007B106E"/>
    <w:rsid w:val="007B14ED"/>
    <w:rsid w:val="007B150A"/>
    <w:rsid w:val="007B1693"/>
    <w:rsid w:val="007B1B3C"/>
    <w:rsid w:val="007B1BEA"/>
    <w:rsid w:val="007B1CE4"/>
    <w:rsid w:val="007B1D16"/>
    <w:rsid w:val="007B21BE"/>
    <w:rsid w:val="007B2314"/>
    <w:rsid w:val="007B2315"/>
    <w:rsid w:val="007B280D"/>
    <w:rsid w:val="007B2BCA"/>
    <w:rsid w:val="007B2D53"/>
    <w:rsid w:val="007B3077"/>
    <w:rsid w:val="007B32FE"/>
    <w:rsid w:val="007B3403"/>
    <w:rsid w:val="007B353E"/>
    <w:rsid w:val="007B35FE"/>
    <w:rsid w:val="007B376C"/>
    <w:rsid w:val="007B377F"/>
    <w:rsid w:val="007B38E0"/>
    <w:rsid w:val="007B391F"/>
    <w:rsid w:val="007B4315"/>
    <w:rsid w:val="007B4356"/>
    <w:rsid w:val="007B4769"/>
    <w:rsid w:val="007B4F09"/>
    <w:rsid w:val="007B536C"/>
    <w:rsid w:val="007B58FC"/>
    <w:rsid w:val="007B5944"/>
    <w:rsid w:val="007B5A7B"/>
    <w:rsid w:val="007B5B5A"/>
    <w:rsid w:val="007B61C0"/>
    <w:rsid w:val="007B61F0"/>
    <w:rsid w:val="007B6258"/>
    <w:rsid w:val="007B67B5"/>
    <w:rsid w:val="007B67BC"/>
    <w:rsid w:val="007B6D25"/>
    <w:rsid w:val="007B6F62"/>
    <w:rsid w:val="007B721E"/>
    <w:rsid w:val="007B76AB"/>
    <w:rsid w:val="007B76D4"/>
    <w:rsid w:val="007B79EB"/>
    <w:rsid w:val="007B7CC8"/>
    <w:rsid w:val="007B7CD0"/>
    <w:rsid w:val="007B7D30"/>
    <w:rsid w:val="007C0088"/>
    <w:rsid w:val="007C00BF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25D7"/>
    <w:rsid w:val="007C28DC"/>
    <w:rsid w:val="007C2AA3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EAF"/>
    <w:rsid w:val="007C4FB9"/>
    <w:rsid w:val="007C5110"/>
    <w:rsid w:val="007C511D"/>
    <w:rsid w:val="007C536A"/>
    <w:rsid w:val="007C5671"/>
    <w:rsid w:val="007C572D"/>
    <w:rsid w:val="007C5B60"/>
    <w:rsid w:val="007C5D0E"/>
    <w:rsid w:val="007C640D"/>
    <w:rsid w:val="007C6615"/>
    <w:rsid w:val="007C668F"/>
    <w:rsid w:val="007C6C02"/>
    <w:rsid w:val="007C6C0F"/>
    <w:rsid w:val="007C7105"/>
    <w:rsid w:val="007C7144"/>
    <w:rsid w:val="007C7419"/>
    <w:rsid w:val="007C75B6"/>
    <w:rsid w:val="007C7609"/>
    <w:rsid w:val="007C7D72"/>
    <w:rsid w:val="007C7DD1"/>
    <w:rsid w:val="007C7F15"/>
    <w:rsid w:val="007D00E7"/>
    <w:rsid w:val="007D0A3C"/>
    <w:rsid w:val="007D1098"/>
    <w:rsid w:val="007D11B0"/>
    <w:rsid w:val="007D1330"/>
    <w:rsid w:val="007D1371"/>
    <w:rsid w:val="007D16DF"/>
    <w:rsid w:val="007D186B"/>
    <w:rsid w:val="007D1AB6"/>
    <w:rsid w:val="007D1DF6"/>
    <w:rsid w:val="007D2257"/>
    <w:rsid w:val="007D2384"/>
    <w:rsid w:val="007D24E2"/>
    <w:rsid w:val="007D273A"/>
    <w:rsid w:val="007D2C2D"/>
    <w:rsid w:val="007D3126"/>
    <w:rsid w:val="007D32C3"/>
    <w:rsid w:val="007D337B"/>
    <w:rsid w:val="007D349E"/>
    <w:rsid w:val="007D39CB"/>
    <w:rsid w:val="007D3D97"/>
    <w:rsid w:val="007D44FE"/>
    <w:rsid w:val="007D44FF"/>
    <w:rsid w:val="007D476B"/>
    <w:rsid w:val="007D4820"/>
    <w:rsid w:val="007D4962"/>
    <w:rsid w:val="007D4A5D"/>
    <w:rsid w:val="007D4DAB"/>
    <w:rsid w:val="007D4DFE"/>
    <w:rsid w:val="007D53F4"/>
    <w:rsid w:val="007D5845"/>
    <w:rsid w:val="007D5A64"/>
    <w:rsid w:val="007D5E83"/>
    <w:rsid w:val="007D641B"/>
    <w:rsid w:val="007D6518"/>
    <w:rsid w:val="007D6738"/>
    <w:rsid w:val="007D6A23"/>
    <w:rsid w:val="007D6C10"/>
    <w:rsid w:val="007D6D51"/>
    <w:rsid w:val="007D7044"/>
    <w:rsid w:val="007D70C1"/>
    <w:rsid w:val="007D70D1"/>
    <w:rsid w:val="007D7463"/>
    <w:rsid w:val="007D768A"/>
    <w:rsid w:val="007D7A40"/>
    <w:rsid w:val="007D7B6F"/>
    <w:rsid w:val="007D7DD9"/>
    <w:rsid w:val="007D7EFA"/>
    <w:rsid w:val="007E009F"/>
    <w:rsid w:val="007E0111"/>
    <w:rsid w:val="007E0331"/>
    <w:rsid w:val="007E0691"/>
    <w:rsid w:val="007E084A"/>
    <w:rsid w:val="007E087A"/>
    <w:rsid w:val="007E0A25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3023"/>
    <w:rsid w:val="007E3043"/>
    <w:rsid w:val="007E3405"/>
    <w:rsid w:val="007E3493"/>
    <w:rsid w:val="007E3616"/>
    <w:rsid w:val="007E3974"/>
    <w:rsid w:val="007E3E0A"/>
    <w:rsid w:val="007E4085"/>
    <w:rsid w:val="007E4233"/>
    <w:rsid w:val="007E4452"/>
    <w:rsid w:val="007E44BC"/>
    <w:rsid w:val="007E480E"/>
    <w:rsid w:val="007E48BA"/>
    <w:rsid w:val="007E4969"/>
    <w:rsid w:val="007E4B50"/>
    <w:rsid w:val="007E5226"/>
    <w:rsid w:val="007E57C2"/>
    <w:rsid w:val="007E5A91"/>
    <w:rsid w:val="007E5D25"/>
    <w:rsid w:val="007E5D5E"/>
    <w:rsid w:val="007E5FAA"/>
    <w:rsid w:val="007E60B1"/>
    <w:rsid w:val="007E6271"/>
    <w:rsid w:val="007E64C8"/>
    <w:rsid w:val="007E64C9"/>
    <w:rsid w:val="007E65EC"/>
    <w:rsid w:val="007E6687"/>
    <w:rsid w:val="007E66A1"/>
    <w:rsid w:val="007E675C"/>
    <w:rsid w:val="007E6B8D"/>
    <w:rsid w:val="007E71DE"/>
    <w:rsid w:val="007E723C"/>
    <w:rsid w:val="007E72B4"/>
    <w:rsid w:val="007E76BE"/>
    <w:rsid w:val="007E7E87"/>
    <w:rsid w:val="007F0042"/>
    <w:rsid w:val="007F0CE4"/>
    <w:rsid w:val="007F16F6"/>
    <w:rsid w:val="007F1786"/>
    <w:rsid w:val="007F1871"/>
    <w:rsid w:val="007F19A3"/>
    <w:rsid w:val="007F1DB6"/>
    <w:rsid w:val="007F1EC4"/>
    <w:rsid w:val="007F2452"/>
    <w:rsid w:val="007F2946"/>
    <w:rsid w:val="007F2B93"/>
    <w:rsid w:val="007F2DCA"/>
    <w:rsid w:val="007F2DD2"/>
    <w:rsid w:val="007F2DD7"/>
    <w:rsid w:val="007F2E32"/>
    <w:rsid w:val="007F3317"/>
    <w:rsid w:val="007F33E6"/>
    <w:rsid w:val="007F3615"/>
    <w:rsid w:val="007F363E"/>
    <w:rsid w:val="007F36AB"/>
    <w:rsid w:val="007F399D"/>
    <w:rsid w:val="007F3DA2"/>
    <w:rsid w:val="007F3F8D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F7"/>
    <w:rsid w:val="007F611E"/>
    <w:rsid w:val="007F63D7"/>
    <w:rsid w:val="007F65C9"/>
    <w:rsid w:val="007F65E6"/>
    <w:rsid w:val="007F66BF"/>
    <w:rsid w:val="007F6B87"/>
    <w:rsid w:val="007F6D4A"/>
    <w:rsid w:val="007F6E0C"/>
    <w:rsid w:val="007F70F9"/>
    <w:rsid w:val="007F752A"/>
    <w:rsid w:val="007F76B1"/>
    <w:rsid w:val="007F7704"/>
    <w:rsid w:val="007F7977"/>
    <w:rsid w:val="0080026A"/>
    <w:rsid w:val="008008C5"/>
    <w:rsid w:val="00800BE1"/>
    <w:rsid w:val="00800D5F"/>
    <w:rsid w:val="00800DE7"/>
    <w:rsid w:val="0080154C"/>
    <w:rsid w:val="008017E8"/>
    <w:rsid w:val="008018CB"/>
    <w:rsid w:val="008020BB"/>
    <w:rsid w:val="008022A5"/>
    <w:rsid w:val="00802433"/>
    <w:rsid w:val="008025CF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40A0"/>
    <w:rsid w:val="008040F4"/>
    <w:rsid w:val="008041F4"/>
    <w:rsid w:val="00804386"/>
    <w:rsid w:val="008043AF"/>
    <w:rsid w:val="008044CA"/>
    <w:rsid w:val="00804D0C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70F9"/>
    <w:rsid w:val="00807181"/>
    <w:rsid w:val="00807425"/>
    <w:rsid w:val="0080747B"/>
    <w:rsid w:val="00807610"/>
    <w:rsid w:val="0080764A"/>
    <w:rsid w:val="0081063A"/>
    <w:rsid w:val="0081066F"/>
    <w:rsid w:val="00810777"/>
    <w:rsid w:val="008108C7"/>
    <w:rsid w:val="00810A38"/>
    <w:rsid w:val="00811002"/>
    <w:rsid w:val="008113DF"/>
    <w:rsid w:val="00811B0B"/>
    <w:rsid w:val="00811B2A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2A3D"/>
    <w:rsid w:val="00812CE2"/>
    <w:rsid w:val="00813514"/>
    <w:rsid w:val="008136C2"/>
    <w:rsid w:val="00813701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8B8"/>
    <w:rsid w:val="00816A61"/>
    <w:rsid w:val="00816FC0"/>
    <w:rsid w:val="0081705C"/>
    <w:rsid w:val="00817103"/>
    <w:rsid w:val="0081710F"/>
    <w:rsid w:val="0081731C"/>
    <w:rsid w:val="008173B9"/>
    <w:rsid w:val="008177B5"/>
    <w:rsid w:val="008178AF"/>
    <w:rsid w:val="008178FE"/>
    <w:rsid w:val="008179E5"/>
    <w:rsid w:val="00817DC7"/>
    <w:rsid w:val="00817E8D"/>
    <w:rsid w:val="00820041"/>
    <w:rsid w:val="008205BE"/>
    <w:rsid w:val="0082062F"/>
    <w:rsid w:val="0082092C"/>
    <w:rsid w:val="00820B77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22E5"/>
    <w:rsid w:val="008226FE"/>
    <w:rsid w:val="00822903"/>
    <w:rsid w:val="008229B3"/>
    <w:rsid w:val="00822DF0"/>
    <w:rsid w:val="00822F24"/>
    <w:rsid w:val="00822FF4"/>
    <w:rsid w:val="00823052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A0"/>
    <w:rsid w:val="0082433B"/>
    <w:rsid w:val="00824DFB"/>
    <w:rsid w:val="00825213"/>
    <w:rsid w:val="00825572"/>
    <w:rsid w:val="008259B2"/>
    <w:rsid w:val="00825B8E"/>
    <w:rsid w:val="00825CD2"/>
    <w:rsid w:val="008265C0"/>
    <w:rsid w:val="00826617"/>
    <w:rsid w:val="00826A55"/>
    <w:rsid w:val="00826CC7"/>
    <w:rsid w:val="00826EDA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2BA"/>
    <w:rsid w:val="008312EE"/>
    <w:rsid w:val="00831787"/>
    <w:rsid w:val="008317D3"/>
    <w:rsid w:val="00831851"/>
    <w:rsid w:val="0083190E"/>
    <w:rsid w:val="00831C61"/>
    <w:rsid w:val="00831C93"/>
    <w:rsid w:val="00831CC2"/>
    <w:rsid w:val="00831CD3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4019"/>
    <w:rsid w:val="008340C9"/>
    <w:rsid w:val="00834205"/>
    <w:rsid w:val="0083461B"/>
    <w:rsid w:val="0083471F"/>
    <w:rsid w:val="008348EE"/>
    <w:rsid w:val="00834909"/>
    <w:rsid w:val="008349FC"/>
    <w:rsid w:val="00834AB8"/>
    <w:rsid w:val="00834B3F"/>
    <w:rsid w:val="00834E0B"/>
    <w:rsid w:val="00834E2A"/>
    <w:rsid w:val="008353B4"/>
    <w:rsid w:val="008355DF"/>
    <w:rsid w:val="008355F3"/>
    <w:rsid w:val="00835763"/>
    <w:rsid w:val="00835ACB"/>
    <w:rsid w:val="00836443"/>
    <w:rsid w:val="008367F4"/>
    <w:rsid w:val="008368B0"/>
    <w:rsid w:val="00836D8B"/>
    <w:rsid w:val="00836FB9"/>
    <w:rsid w:val="00837000"/>
    <w:rsid w:val="00837177"/>
    <w:rsid w:val="0083727D"/>
    <w:rsid w:val="00837445"/>
    <w:rsid w:val="0083767A"/>
    <w:rsid w:val="008376A9"/>
    <w:rsid w:val="008377D4"/>
    <w:rsid w:val="00837DB6"/>
    <w:rsid w:val="00837E39"/>
    <w:rsid w:val="00837F20"/>
    <w:rsid w:val="0084011C"/>
    <w:rsid w:val="008401BF"/>
    <w:rsid w:val="00840839"/>
    <w:rsid w:val="0084096B"/>
    <w:rsid w:val="00840A80"/>
    <w:rsid w:val="00840C45"/>
    <w:rsid w:val="008419FD"/>
    <w:rsid w:val="00841B43"/>
    <w:rsid w:val="00841C11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65A"/>
    <w:rsid w:val="00843724"/>
    <w:rsid w:val="00843754"/>
    <w:rsid w:val="00843B81"/>
    <w:rsid w:val="00843C11"/>
    <w:rsid w:val="00843D90"/>
    <w:rsid w:val="00843E6E"/>
    <w:rsid w:val="0084406C"/>
    <w:rsid w:val="008444A6"/>
    <w:rsid w:val="00844768"/>
    <w:rsid w:val="00844805"/>
    <w:rsid w:val="00844811"/>
    <w:rsid w:val="0084483B"/>
    <w:rsid w:val="00844A41"/>
    <w:rsid w:val="00844EF8"/>
    <w:rsid w:val="00844FF9"/>
    <w:rsid w:val="00845083"/>
    <w:rsid w:val="00845687"/>
    <w:rsid w:val="00845B0F"/>
    <w:rsid w:val="00845CE7"/>
    <w:rsid w:val="00845EB6"/>
    <w:rsid w:val="00845F0D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CB"/>
    <w:rsid w:val="00846EF9"/>
    <w:rsid w:val="00846F48"/>
    <w:rsid w:val="00846FE8"/>
    <w:rsid w:val="00847172"/>
    <w:rsid w:val="008473F2"/>
    <w:rsid w:val="00847486"/>
    <w:rsid w:val="0084776A"/>
    <w:rsid w:val="00847D85"/>
    <w:rsid w:val="00850324"/>
    <w:rsid w:val="0085035C"/>
    <w:rsid w:val="00850761"/>
    <w:rsid w:val="0085084A"/>
    <w:rsid w:val="00850D01"/>
    <w:rsid w:val="00850DB6"/>
    <w:rsid w:val="00850EB8"/>
    <w:rsid w:val="0085108F"/>
    <w:rsid w:val="00851850"/>
    <w:rsid w:val="00851885"/>
    <w:rsid w:val="00851B94"/>
    <w:rsid w:val="00851BA0"/>
    <w:rsid w:val="00851BEB"/>
    <w:rsid w:val="00851CD0"/>
    <w:rsid w:val="00851E5E"/>
    <w:rsid w:val="00851E6C"/>
    <w:rsid w:val="00851F1D"/>
    <w:rsid w:val="00852028"/>
    <w:rsid w:val="008527EA"/>
    <w:rsid w:val="0085293E"/>
    <w:rsid w:val="00852A96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F2"/>
    <w:rsid w:val="00854543"/>
    <w:rsid w:val="008545C3"/>
    <w:rsid w:val="0085460D"/>
    <w:rsid w:val="00854CD1"/>
    <w:rsid w:val="0085502C"/>
    <w:rsid w:val="00855267"/>
    <w:rsid w:val="008555CF"/>
    <w:rsid w:val="00855C7E"/>
    <w:rsid w:val="00855ED6"/>
    <w:rsid w:val="00856327"/>
    <w:rsid w:val="0085664C"/>
    <w:rsid w:val="00856A62"/>
    <w:rsid w:val="00856C0A"/>
    <w:rsid w:val="00856CC6"/>
    <w:rsid w:val="00856F53"/>
    <w:rsid w:val="008570FA"/>
    <w:rsid w:val="00857176"/>
    <w:rsid w:val="008571A0"/>
    <w:rsid w:val="008574D8"/>
    <w:rsid w:val="008574F2"/>
    <w:rsid w:val="00857505"/>
    <w:rsid w:val="00857790"/>
    <w:rsid w:val="00857B9E"/>
    <w:rsid w:val="00857D4F"/>
    <w:rsid w:val="00857FF3"/>
    <w:rsid w:val="0086023C"/>
    <w:rsid w:val="00860445"/>
    <w:rsid w:val="00860579"/>
    <w:rsid w:val="00860774"/>
    <w:rsid w:val="0086090D"/>
    <w:rsid w:val="00860AE7"/>
    <w:rsid w:val="00860CFB"/>
    <w:rsid w:val="00861130"/>
    <w:rsid w:val="008611C6"/>
    <w:rsid w:val="008612C9"/>
    <w:rsid w:val="008613FE"/>
    <w:rsid w:val="00861553"/>
    <w:rsid w:val="00861609"/>
    <w:rsid w:val="0086166A"/>
    <w:rsid w:val="0086198B"/>
    <w:rsid w:val="00861DD4"/>
    <w:rsid w:val="00862227"/>
    <w:rsid w:val="008622F2"/>
    <w:rsid w:val="008627DA"/>
    <w:rsid w:val="00862826"/>
    <w:rsid w:val="00862840"/>
    <w:rsid w:val="008628A6"/>
    <w:rsid w:val="0086295C"/>
    <w:rsid w:val="0086297B"/>
    <w:rsid w:val="00862A62"/>
    <w:rsid w:val="00862BD2"/>
    <w:rsid w:val="00862D92"/>
    <w:rsid w:val="00862DE8"/>
    <w:rsid w:val="00862F97"/>
    <w:rsid w:val="0086320B"/>
    <w:rsid w:val="0086344F"/>
    <w:rsid w:val="008637D4"/>
    <w:rsid w:val="00864102"/>
    <w:rsid w:val="00864130"/>
    <w:rsid w:val="00864171"/>
    <w:rsid w:val="00864187"/>
    <w:rsid w:val="008646A9"/>
    <w:rsid w:val="00864D1C"/>
    <w:rsid w:val="00864E77"/>
    <w:rsid w:val="0086530C"/>
    <w:rsid w:val="00865351"/>
    <w:rsid w:val="00865589"/>
    <w:rsid w:val="0086565B"/>
    <w:rsid w:val="008656A7"/>
    <w:rsid w:val="00865AB2"/>
    <w:rsid w:val="00865B30"/>
    <w:rsid w:val="00865C2B"/>
    <w:rsid w:val="00865CF5"/>
    <w:rsid w:val="00865DF8"/>
    <w:rsid w:val="00865F92"/>
    <w:rsid w:val="008664EA"/>
    <w:rsid w:val="00866549"/>
    <w:rsid w:val="008665A8"/>
    <w:rsid w:val="00866747"/>
    <w:rsid w:val="00866ABF"/>
    <w:rsid w:val="00866F4D"/>
    <w:rsid w:val="0086730B"/>
    <w:rsid w:val="00867384"/>
    <w:rsid w:val="00867729"/>
    <w:rsid w:val="0086778E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B70"/>
    <w:rsid w:val="00870CC4"/>
    <w:rsid w:val="00870F7B"/>
    <w:rsid w:val="0087116F"/>
    <w:rsid w:val="0087126C"/>
    <w:rsid w:val="00871792"/>
    <w:rsid w:val="00871EDE"/>
    <w:rsid w:val="00871F9D"/>
    <w:rsid w:val="008723F1"/>
    <w:rsid w:val="008724C3"/>
    <w:rsid w:val="0087258C"/>
    <w:rsid w:val="008728BD"/>
    <w:rsid w:val="00872911"/>
    <w:rsid w:val="00872A70"/>
    <w:rsid w:val="00872A83"/>
    <w:rsid w:val="00872E8D"/>
    <w:rsid w:val="00873459"/>
    <w:rsid w:val="00873462"/>
    <w:rsid w:val="00873592"/>
    <w:rsid w:val="0087378E"/>
    <w:rsid w:val="008737DA"/>
    <w:rsid w:val="008737DF"/>
    <w:rsid w:val="00873AF5"/>
    <w:rsid w:val="00873B25"/>
    <w:rsid w:val="00873E1A"/>
    <w:rsid w:val="0087429D"/>
    <w:rsid w:val="0087434B"/>
    <w:rsid w:val="00874498"/>
    <w:rsid w:val="008744A8"/>
    <w:rsid w:val="0087478E"/>
    <w:rsid w:val="008748BE"/>
    <w:rsid w:val="00874E3F"/>
    <w:rsid w:val="00875132"/>
    <w:rsid w:val="00875229"/>
    <w:rsid w:val="00875842"/>
    <w:rsid w:val="00875981"/>
    <w:rsid w:val="00875B3E"/>
    <w:rsid w:val="00875CA1"/>
    <w:rsid w:val="00875FCC"/>
    <w:rsid w:val="0087644E"/>
    <w:rsid w:val="00876690"/>
    <w:rsid w:val="00877158"/>
    <w:rsid w:val="0087725E"/>
    <w:rsid w:val="008772F0"/>
    <w:rsid w:val="008772F4"/>
    <w:rsid w:val="008774E7"/>
    <w:rsid w:val="00877591"/>
    <w:rsid w:val="00877D11"/>
    <w:rsid w:val="00877D7B"/>
    <w:rsid w:val="00877F27"/>
    <w:rsid w:val="0088037C"/>
    <w:rsid w:val="00880556"/>
    <w:rsid w:val="00880B0E"/>
    <w:rsid w:val="00880FB7"/>
    <w:rsid w:val="0088109B"/>
    <w:rsid w:val="008810E6"/>
    <w:rsid w:val="00881176"/>
    <w:rsid w:val="008812D2"/>
    <w:rsid w:val="008818A3"/>
    <w:rsid w:val="00881B14"/>
    <w:rsid w:val="00881B55"/>
    <w:rsid w:val="00881CEC"/>
    <w:rsid w:val="008823AC"/>
    <w:rsid w:val="0088245B"/>
    <w:rsid w:val="008824A9"/>
    <w:rsid w:val="0088287F"/>
    <w:rsid w:val="00882E7F"/>
    <w:rsid w:val="008833B1"/>
    <w:rsid w:val="0088355D"/>
    <w:rsid w:val="008838EB"/>
    <w:rsid w:val="00883945"/>
    <w:rsid w:val="00883BE4"/>
    <w:rsid w:val="0088437C"/>
    <w:rsid w:val="0088499E"/>
    <w:rsid w:val="00884A5B"/>
    <w:rsid w:val="00884F7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427"/>
    <w:rsid w:val="0088748E"/>
    <w:rsid w:val="008879AA"/>
    <w:rsid w:val="00887AFD"/>
    <w:rsid w:val="00887F0E"/>
    <w:rsid w:val="00890275"/>
    <w:rsid w:val="008908E1"/>
    <w:rsid w:val="00890BC4"/>
    <w:rsid w:val="00890BF8"/>
    <w:rsid w:val="00890CD6"/>
    <w:rsid w:val="00890EED"/>
    <w:rsid w:val="00891099"/>
    <w:rsid w:val="0089129A"/>
    <w:rsid w:val="00891662"/>
    <w:rsid w:val="00891BCD"/>
    <w:rsid w:val="00892096"/>
    <w:rsid w:val="008923AD"/>
    <w:rsid w:val="0089250C"/>
    <w:rsid w:val="00892600"/>
    <w:rsid w:val="00892609"/>
    <w:rsid w:val="00892CD3"/>
    <w:rsid w:val="0089300A"/>
    <w:rsid w:val="00893031"/>
    <w:rsid w:val="008935B4"/>
    <w:rsid w:val="008939A4"/>
    <w:rsid w:val="00893D12"/>
    <w:rsid w:val="00893E1B"/>
    <w:rsid w:val="00893F40"/>
    <w:rsid w:val="00893FB0"/>
    <w:rsid w:val="008942AE"/>
    <w:rsid w:val="00894382"/>
    <w:rsid w:val="00894504"/>
    <w:rsid w:val="008946EE"/>
    <w:rsid w:val="00894DDC"/>
    <w:rsid w:val="00895038"/>
    <w:rsid w:val="008954D3"/>
    <w:rsid w:val="0089568A"/>
    <w:rsid w:val="00895B2F"/>
    <w:rsid w:val="00895DBA"/>
    <w:rsid w:val="00896379"/>
    <w:rsid w:val="00896B84"/>
    <w:rsid w:val="00896CE1"/>
    <w:rsid w:val="00896F8E"/>
    <w:rsid w:val="008970AE"/>
    <w:rsid w:val="008970D5"/>
    <w:rsid w:val="00897113"/>
    <w:rsid w:val="008972CC"/>
    <w:rsid w:val="00897315"/>
    <w:rsid w:val="008975EF"/>
    <w:rsid w:val="00897722"/>
    <w:rsid w:val="00897810"/>
    <w:rsid w:val="008979C6"/>
    <w:rsid w:val="00897A42"/>
    <w:rsid w:val="00897ADA"/>
    <w:rsid w:val="00897B39"/>
    <w:rsid w:val="00897B83"/>
    <w:rsid w:val="00897C4C"/>
    <w:rsid w:val="00897CC9"/>
    <w:rsid w:val="00897D42"/>
    <w:rsid w:val="00897D92"/>
    <w:rsid w:val="00897F22"/>
    <w:rsid w:val="008A0183"/>
    <w:rsid w:val="008A03D6"/>
    <w:rsid w:val="008A06C6"/>
    <w:rsid w:val="008A070A"/>
    <w:rsid w:val="008A08BE"/>
    <w:rsid w:val="008A095A"/>
    <w:rsid w:val="008A0AA8"/>
    <w:rsid w:val="008A0B6B"/>
    <w:rsid w:val="008A0B71"/>
    <w:rsid w:val="008A0BB3"/>
    <w:rsid w:val="008A0C50"/>
    <w:rsid w:val="008A0E16"/>
    <w:rsid w:val="008A0EF8"/>
    <w:rsid w:val="008A1134"/>
    <w:rsid w:val="008A1419"/>
    <w:rsid w:val="008A1464"/>
    <w:rsid w:val="008A162F"/>
    <w:rsid w:val="008A20AA"/>
    <w:rsid w:val="008A24AA"/>
    <w:rsid w:val="008A2832"/>
    <w:rsid w:val="008A2A8A"/>
    <w:rsid w:val="008A2D87"/>
    <w:rsid w:val="008A2F7A"/>
    <w:rsid w:val="008A3278"/>
    <w:rsid w:val="008A33E4"/>
    <w:rsid w:val="008A381C"/>
    <w:rsid w:val="008A3DE9"/>
    <w:rsid w:val="008A404A"/>
    <w:rsid w:val="008A491B"/>
    <w:rsid w:val="008A4ACC"/>
    <w:rsid w:val="008A4C6A"/>
    <w:rsid w:val="008A4CE2"/>
    <w:rsid w:val="008A5038"/>
    <w:rsid w:val="008A5135"/>
    <w:rsid w:val="008A516C"/>
    <w:rsid w:val="008A56CC"/>
    <w:rsid w:val="008A5755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77D"/>
    <w:rsid w:val="008A67CD"/>
    <w:rsid w:val="008A68BC"/>
    <w:rsid w:val="008A6BF0"/>
    <w:rsid w:val="008A6DCF"/>
    <w:rsid w:val="008A71F7"/>
    <w:rsid w:val="008A74B9"/>
    <w:rsid w:val="008A7678"/>
    <w:rsid w:val="008A7752"/>
    <w:rsid w:val="008A7969"/>
    <w:rsid w:val="008A7A9D"/>
    <w:rsid w:val="008A7C3D"/>
    <w:rsid w:val="008B02A5"/>
    <w:rsid w:val="008B0508"/>
    <w:rsid w:val="008B0D65"/>
    <w:rsid w:val="008B0DF7"/>
    <w:rsid w:val="008B1368"/>
    <w:rsid w:val="008B1572"/>
    <w:rsid w:val="008B186E"/>
    <w:rsid w:val="008B1C6C"/>
    <w:rsid w:val="008B1CB3"/>
    <w:rsid w:val="008B1DEF"/>
    <w:rsid w:val="008B1E18"/>
    <w:rsid w:val="008B1FBB"/>
    <w:rsid w:val="008B20B6"/>
    <w:rsid w:val="008B226D"/>
    <w:rsid w:val="008B2889"/>
    <w:rsid w:val="008B2969"/>
    <w:rsid w:val="008B2A20"/>
    <w:rsid w:val="008B2BE7"/>
    <w:rsid w:val="008B2C65"/>
    <w:rsid w:val="008B2CBA"/>
    <w:rsid w:val="008B2DD4"/>
    <w:rsid w:val="008B2E42"/>
    <w:rsid w:val="008B2EDE"/>
    <w:rsid w:val="008B30E3"/>
    <w:rsid w:val="008B3236"/>
    <w:rsid w:val="008B361E"/>
    <w:rsid w:val="008B3D0B"/>
    <w:rsid w:val="008B3D64"/>
    <w:rsid w:val="008B4557"/>
    <w:rsid w:val="008B4A09"/>
    <w:rsid w:val="008B4D2A"/>
    <w:rsid w:val="008B5131"/>
    <w:rsid w:val="008B5204"/>
    <w:rsid w:val="008B578E"/>
    <w:rsid w:val="008B57A7"/>
    <w:rsid w:val="008B59AC"/>
    <w:rsid w:val="008B5A7F"/>
    <w:rsid w:val="008B5B06"/>
    <w:rsid w:val="008B5D75"/>
    <w:rsid w:val="008B5EBE"/>
    <w:rsid w:val="008B616E"/>
    <w:rsid w:val="008B61A1"/>
    <w:rsid w:val="008B65F2"/>
    <w:rsid w:val="008B6919"/>
    <w:rsid w:val="008B6AFB"/>
    <w:rsid w:val="008B6B6D"/>
    <w:rsid w:val="008B6B93"/>
    <w:rsid w:val="008B6BEC"/>
    <w:rsid w:val="008B6DC0"/>
    <w:rsid w:val="008B6E4E"/>
    <w:rsid w:val="008B6E8A"/>
    <w:rsid w:val="008B6E98"/>
    <w:rsid w:val="008B6F12"/>
    <w:rsid w:val="008B70AD"/>
    <w:rsid w:val="008B72F7"/>
    <w:rsid w:val="008B7356"/>
    <w:rsid w:val="008B75D8"/>
    <w:rsid w:val="008B7D7A"/>
    <w:rsid w:val="008B7E2C"/>
    <w:rsid w:val="008B7ED5"/>
    <w:rsid w:val="008B7FB9"/>
    <w:rsid w:val="008C0049"/>
    <w:rsid w:val="008C0107"/>
    <w:rsid w:val="008C01D9"/>
    <w:rsid w:val="008C01F0"/>
    <w:rsid w:val="008C06AD"/>
    <w:rsid w:val="008C08F8"/>
    <w:rsid w:val="008C0B0B"/>
    <w:rsid w:val="008C0F92"/>
    <w:rsid w:val="008C1271"/>
    <w:rsid w:val="008C1455"/>
    <w:rsid w:val="008C1887"/>
    <w:rsid w:val="008C19EF"/>
    <w:rsid w:val="008C1A83"/>
    <w:rsid w:val="008C1BBE"/>
    <w:rsid w:val="008C2104"/>
    <w:rsid w:val="008C269E"/>
    <w:rsid w:val="008C26DF"/>
    <w:rsid w:val="008C281D"/>
    <w:rsid w:val="008C284E"/>
    <w:rsid w:val="008C2AAA"/>
    <w:rsid w:val="008C2D52"/>
    <w:rsid w:val="008C3F29"/>
    <w:rsid w:val="008C423E"/>
    <w:rsid w:val="008C4803"/>
    <w:rsid w:val="008C4838"/>
    <w:rsid w:val="008C487A"/>
    <w:rsid w:val="008C49BA"/>
    <w:rsid w:val="008C4E98"/>
    <w:rsid w:val="008C51BF"/>
    <w:rsid w:val="008C54CB"/>
    <w:rsid w:val="008C54D0"/>
    <w:rsid w:val="008C56F1"/>
    <w:rsid w:val="008C5883"/>
    <w:rsid w:val="008C58FD"/>
    <w:rsid w:val="008C5D53"/>
    <w:rsid w:val="008C6045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8BD"/>
    <w:rsid w:val="008C7B6D"/>
    <w:rsid w:val="008C7C14"/>
    <w:rsid w:val="008C7D2D"/>
    <w:rsid w:val="008C7D41"/>
    <w:rsid w:val="008C7D96"/>
    <w:rsid w:val="008C7DE5"/>
    <w:rsid w:val="008D038D"/>
    <w:rsid w:val="008D07F9"/>
    <w:rsid w:val="008D12F9"/>
    <w:rsid w:val="008D13E6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D32"/>
    <w:rsid w:val="008D5DC5"/>
    <w:rsid w:val="008D5F30"/>
    <w:rsid w:val="008D5F59"/>
    <w:rsid w:val="008D62D6"/>
    <w:rsid w:val="008D62DD"/>
    <w:rsid w:val="008D630C"/>
    <w:rsid w:val="008D63C6"/>
    <w:rsid w:val="008D64BE"/>
    <w:rsid w:val="008D6AC2"/>
    <w:rsid w:val="008D6EC9"/>
    <w:rsid w:val="008D709F"/>
    <w:rsid w:val="008D75C4"/>
    <w:rsid w:val="008D7878"/>
    <w:rsid w:val="008D78E9"/>
    <w:rsid w:val="008E0258"/>
    <w:rsid w:val="008E02B0"/>
    <w:rsid w:val="008E0493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BA6"/>
    <w:rsid w:val="008E24E9"/>
    <w:rsid w:val="008E2644"/>
    <w:rsid w:val="008E2840"/>
    <w:rsid w:val="008E28FC"/>
    <w:rsid w:val="008E2F00"/>
    <w:rsid w:val="008E3542"/>
    <w:rsid w:val="008E387F"/>
    <w:rsid w:val="008E3932"/>
    <w:rsid w:val="008E3AF0"/>
    <w:rsid w:val="008E3F15"/>
    <w:rsid w:val="008E3FD9"/>
    <w:rsid w:val="008E45B8"/>
    <w:rsid w:val="008E485B"/>
    <w:rsid w:val="008E4890"/>
    <w:rsid w:val="008E4F96"/>
    <w:rsid w:val="008E5116"/>
    <w:rsid w:val="008E536A"/>
    <w:rsid w:val="008E553C"/>
    <w:rsid w:val="008E5C17"/>
    <w:rsid w:val="008E5D89"/>
    <w:rsid w:val="008E5ECA"/>
    <w:rsid w:val="008E5ECD"/>
    <w:rsid w:val="008E610A"/>
    <w:rsid w:val="008E6178"/>
    <w:rsid w:val="008E671B"/>
    <w:rsid w:val="008E67F4"/>
    <w:rsid w:val="008E68A2"/>
    <w:rsid w:val="008E6CB0"/>
    <w:rsid w:val="008E6DB5"/>
    <w:rsid w:val="008E6E7A"/>
    <w:rsid w:val="008E7659"/>
    <w:rsid w:val="008E7666"/>
    <w:rsid w:val="008E788B"/>
    <w:rsid w:val="008E7B00"/>
    <w:rsid w:val="008E7BF7"/>
    <w:rsid w:val="008E7D42"/>
    <w:rsid w:val="008F01EB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E3E"/>
    <w:rsid w:val="008F0F8E"/>
    <w:rsid w:val="008F1215"/>
    <w:rsid w:val="008F16AF"/>
    <w:rsid w:val="008F1857"/>
    <w:rsid w:val="008F1942"/>
    <w:rsid w:val="008F19C5"/>
    <w:rsid w:val="008F1C9E"/>
    <w:rsid w:val="008F1C9F"/>
    <w:rsid w:val="008F1CA9"/>
    <w:rsid w:val="008F24BE"/>
    <w:rsid w:val="008F24F2"/>
    <w:rsid w:val="008F26FA"/>
    <w:rsid w:val="008F2BF1"/>
    <w:rsid w:val="008F2F40"/>
    <w:rsid w:val="008F3046"/>
    <w:rsid w:val="008F3192"/>
    <w:rsid w:val="008F328B"/>
    <w:rsid w:val="008F3335"/>
    <w:rsid w:val="008F3351"/>
    <w:rsid w:val="008F342F"/>
    <w:rsid w:val="008F38F7"/>
    <w:rsid w:val="008F403A"/>
    <w:rsid w:val="008F4BF9"/>
    <w:rsid w:val="008F4E7D"/>
    <w:rsid w:val="008F5275"/>
    <w:rsid w:val="008F5573"/>
    <w:rsid w:val="008F5B42"/>
    <w:rsid w:val="008F5B76"/>
    <w:rsid w:val="008F5CFE"/>
    <w:rsid w:val="008F616A"/>
    <w:rsid w:val="008F626F"/>
    <w:rsid w:val="008F6291"/>
    <w:rsid w:val="008F62F8"/>
    <w:rsid w:val="008F67F9"/>
    <w:rsid w:val="008F6AC1"/>
    <w:rsid w:val="008F6E0A"/>
    <w:rsid w:val="008F7059"/>
    <w:rsid w:val="008F7194"/>
    <w:rsid w:val="008F72B5"/>
    <w:rsid w:val="008F731A"/>
    <w:rsid w:val="008F7497"/>
    <w:rsid w:val="008F749E"/>
    <w:rsid w:val="008F74B5"/>
    <w:rsid w:val="008F7720"/>
    <w:rsid w:val="008F7E2F"/>
    <w:rsid w:val="009000C3"/>
    <w:rsid w:val="00900202"/>
    <w:rsid w:val="00900617"/>
    <w:rsid w:val="00900C81"/>
    <w:rsid w:val="00900E8C"/>
    <w:rsid w:val="00901A98"/>
    <w:rsid w:val="00901C4A"/>
    <w:rsid w:val="00901DD3"/>
    <w:rsid w:val="00901EC5"/>
    <w:rsid w:val="00902483"/>
    <w:rsid w:val="00902588"/>
    <w:rsid w:val="00902B22"/>
    <w:rsid w:val="00902C9F"/>
    <w:rsid w:val="0090307C"/>
    <w:rsid w:val="00903836"/>
    <w:rsid w:val="009039A5"/>
    <w:rsid w:val="00903A28"/>
    <w:rsid w:val="00903B15"/>
    <w:rsid w:val="00903DE7"/>
    <w:rsid w:val="00903E02"/>
    <w:rsid w:val="00903F1D"/>
    <w:rsid w:val="009040E2"/>
    <w:rsid w:val="00904134"/>
    <w:rsid w:val="009041DD"/>
    <w:rsid w:val="0090451E"/>
    <w:rsid w:val="00904546"/>
    <w:rsid w:val="009045D3"/>
    <w:rsid w:val="00904A0B"/>
    <w:rsid w:val="00904DCC"/>
    <w:rsid w:val="00905119"/>
    <w:rsid w:val="00905357"/>
    <w:rsid w:val="009053CB"/>
    <w:rsid w:val="009054D8"/>
    <w:rsid w:val="009059AA"/>
    <w:rsid w:val="00905FD7"/>
    <w:rsid w:val="0090669B"/>
    <w:rsid w:val="0090690C"/>
    <w:rsid w:val="00906971"/>
    <w:rsid w:val="00906BEF"/>
    <w:rsid w:val="00906BF8"/>
    <w:rsid w:val="00906C57"/>
    <w:rsid w:val="00906C91"/>
    <w:rsid w:val="00906E2D"/>
    <w:rsid w:val="00907297"/>
    <w:rsid w:val="009072FA"/>
    <w:rsid w:val="009074E8"/>
    <w:rsid w:val="00907620"/>
    <w:rsid w:val="00907C00"/>
    <w:rsid w:val="00907DFF"/>
    <w:rsid w:val="009100F8"/>
    <w:rsid w:val="009101C9"/>
    <w:rsid w:val="00910513"/>
    <w:rsid w:val="00910744"/>
    <w:rsid w:val="0091099B"/>
    <w:rsid w:val="00910AD3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7E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221"/>
    <w:rsid w:val="009152C8"/>
    <w:rsid w:val="00915770"/>
    <w:rsid w:val="009158E2"/>
    <w:rsid w:val="00915AF7"/>
    <w:rsid w:val="00915C24"/>
    <w:rsid w:val="00915D8B"/>
    <w:rsid w:val="00915DDA"/>
    <w:rsid w:val="00915E63"/>
    <w:rsid w:val="00915F5E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68"/>
    <w:rsid w:val="009174B5"/>
    <w:rsid w:val="009176EF"/>
    <w:rsid w:val="0091780A"/>
    <w:rsid w:val="00917AE4"/>
    <w:rsid w:val="00917ED6"/>
    <w:rsid w:val="00917F35"/>
    <w:rsid w:val="00917F76"/>
    <w:rsid w:val="0092002B"/>
    <w:rsid w:val="009207BA"/>
    <w:rsid w:val="00920B0C"/>
    <w:rsid w:val="0092110F"/>
    <w:rsid w:val="009211F6"/>
    <w:rsid w:val="0092129F"/>
    <w:rsid w:val="009212CE"/>
    <w:rsid w:val="009213E8"/>
    <w:rsid w:val="00921485"/>
    <w:rsid w:val="009214AE"/>
    <w:rsid w:val="009215C3"/>
    <w:rsid w:val="009216B3"/>
    <w:rsid w:val="00921B60"/>
    <w:rsid w:val="0092227B"/>
    <w:rsid w:val="00922E06"/>
    <w:rsid w:val="0092302C"/>
    <w:rsid w:val="00923452"/>
    <w:rsid w:val="00923661"/>
    <w:rsid w:val="00923668"/>
    <w:rsid w:val="00924284"/>
    <w:rsid w:val="009242B6"/>
    <w:rsid w:val="009247C8"/>
    <w:rsid w:val="00924A4F"/>
    <w:rsid w:val="00924AFB"/>
    <w:rsid w:val="009250F0"/>
    <w:rsid w:val="00925512"/>
    <w:rsid w:val="00925774"/>
    <w:rsid w:val="00925A04"/>
    <w:rsid w:val="00925B2E"/>
    <w:rsid w:val="00925BC5"/>
    <w:rsid w:val="00925E56"/>
    <w:rsid w:val="00925F80"/>
    <w:rsid w:val="009261D4"/>
    <w:rsid w:val="0092650C"/>
    <w:rsid w:val="009266D8"/>
    <w:rsid w:val="009266F1"/>
    <w:rsid w:val="00926873"/>
    <w:rsid w:val="00926DFC"/>
    <w:rsid w:val="0092734B"/>
    <w:rsid w:val="009275EC"/>
    <w:rsid w:val="00927626"/>
    <w:rsid w:val="009276CE"/>
    <w:rsid w:val="00927712"/>
    <w:rsid w:val="0093024B"/>
    <w:rsid w:val="00930622"/>
    <w:rsid w:val="00930693"/>
    <w:rsid w:val="00930882"/>
    <w:rsid w:val="00930A36"/>
    <w:rsid w:val="00930A3A"/>
    <w:rsid w:val="00930A84"/>
    <w:rsid w:val="00930AB6"/>
    <w:rsid w:val="00930E8D"/>
    <w:rsid w:val="00930FA5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DCA"/>
    <w:rsid w:val="009322D0"/>
    <w:rsid w:val="0093251E"/>
    <w:rsid w:val="009326DB"/>
    <w:rsid w:val="00932761"/>
    <w:rsid w:val="009328B6"/>
    <w:rsid w:val="009329A5"/>
    <w:rsid w:val="00932A96"/>
    <w:rsid w:val="00932ED1"/>
    <w:rsid w:val="009332EC"/>
    <w:rsid w:val="009337EC"/>
    <w:rsid w:val="00933821"/>
    <w:rsid w:val="009338CB"/>
    <w:rsid w:val="0093405C"/>
    <w:rsid w:val="009340C8"/>
    <w:rsid w:val="0093410B"/>
    <w:rsid w:val="009341E5"/>
    <w:rsid w:val="0093450B"/>
    <w:rsid w:val="00934982"/>
    <w:rsid w:val="00934B2D"/>
    <w:rsid w:val="00934B7D"/>
    <w:rsid w:val="0093519D"/>
    <w:rsid w:val="0093548F"/>
    <w:rsid w:val="0093563F"/>
    <w:rsid w:val="00935680"/>
    <w:rsid w:val="009357AE"/>
    <w:rsid w:val="00935AD5"/>
    <w:rsid w:val="00935B2D"/>
    <w:rsid w:val="00936196"/>
    <w:rsid w:val="0093644B"/>
    <w:rsid w:val="009364A5"/>
    <w:rsid w:val="009364B8"/>
    <w:rsid w:val="0093677C"/>
    <w:rsid w:val="00936A47"/>
    <w:rsid w:val="00937377"/>
    <w:rsid w:val="00937437"/>
    <w:rsid w:val="0093745A"/>
    <w:rsid w:val="0093745D"/>
    <w:rsid w:val="0093753C"/>
    <w:rsid w:val="00937583"/>
    <w:rsid w:val="00937643"/>
    <w:rsid w:val="00937A3D"/>
    <w:rsid w:val="00937B58"/>
    <w:rsid w:val="00937C19"/>
    <w:rsid w:val="00937D9E"/>
    <w:rsid w:val="00937E05"/>
    <w:rsid w:val="00940446"/>
    <w:rsid w:val="00940C19"/>
    <w:rsid w:val="00940CC2"/>
    <w:rsid w:val="00940D05"/>
    <w:rsid w:val="00940F47"/>
    <w:rsid w:val="009414F0"/>
    <w:rsid w:val="009415EB"/>
    <w:rsid w:val="00941710"/>
    <w:rsid w:val="00941A88"/>
    <w:rsid w:val="00941ACE"/>
    <w:rsid w:val="009421E1"/>
    <w:rsid w:val="00942588"/>
    <w:rsid w:val="009426DB"/>
    <w:rsid w:val="009428D1"/>
    <w:rsid w:val="00942B1B"/>
    <w:rsid w:val="00942DC2"/>
    <w:rsid w:val="0094306B"/>
    <w:rsid w:val="009432FD"/>
    <w:rsid w:val="00943308"/>
    <w:rsid w:val="009437B6"/>
    <w:rsid w:val="00943906"/>
    <w:rsid w:val="00943907"/>
    <w:rsid w:val="00943A72"/>
    <w:rsid w:val="009442A7"/>
    <w:rsid w:val="00944428"/>
    <w:rsid w:val="009445E2"/>
    <w:rsid w:val="009446A4"/>
    <w:rsid w:val="00944ACF"/>
    <w:rsid w:val="00944C69"/>
    <w:rsid w:val="00944DC7"/>
    <w:rsid w:val="00944EE7"/>
    <w:rsid w:val="00944F7E"/>
    <w:rsid w:val="009451B4"/>
    <w:rsid w:val="00945229"/>
    <w:rsid w:val="0094536D"/>
    <w:rsid w:val="00945630"/>
    <w:rsid w:val="00945A29"/>
    <w:rsid w:val="00945DB9"/>
    <w:rsid w:val="0094643B"/>
    <w:rsid w:val="009467BF"/>
    <w:rsid w:val="00946C49"/>
    <w:rsid w:val="00946DF4"/>
    <w:rsid w:val="00947312"/>
    <w:rsid w:val="009473C6"/>
    <w:rsid w:val="00947653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47F"/>
    <w:rsid w:val="00952514"/>
    <w:rsid w:val="00952533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E4C"/>
    <w:rsid w:val="00954037"/>
    <w:rsid w:val="00954113"/>
    <w:rsid w:val="00954371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775"/>
    <w:rsid w:val="009558EE"/>
    <w:rsid w:val="00955919"/>
    <w:rsid w:val="00955E27"/>
    <w:rsid w:val="00956200"/>
    <w:rsid w:val="0095641B"/>
    <w:rsid w:val="00956543"/>
    <w:rsid w:val="009566B5"/>
    <w:rsid w:val="009568D1"/>
    <w:rsid w:val="00956BF8"/>
    <w:rsid w:val="00956C3B"/>
    <w:rsid w:val="00956C8C"/>
    <w:rsid w:val="00957287"/>
    <w:rsid w:val="00957374"/>
    <w:rsid w:val="009573DA"/>
    <w:rsid w:val="00957724"/>
    <w:rsid w:val="00957D29"/>
    <w:rsid w:val="0096031C"/>
    <w:rsid w:val="009605B3"/>
    <w:rsid w:val="00960602"/>
    <w:rsid w:val="00960668"/>
    <w:rsid w:val="009609B0"/>
    <w:rsid w:val="0096129A"/>
    <w:rsid w:val="009612BF"/>
    <w:rsid w:val="009616C8"/>
    <w:rsid w:val="00961719"/>
    <w:rsid w:val="00961D52"/>
    <w:rsid w:val="00961F51"/>
    <w:rsid w:val="00962072"/>
    <w:rsid w:val="00962163"/>
    <w:rsid w:val="00962208"/>
    <w:rsid w:val="0096268C"/>
    <w:rsid w:val="0096293E"/>
    <w:rsid w:val="00962969"/>
    <w:rsid w:val="009629B7"/>
    <w:rsid w:val="00962DC7"/>
    <w:rsid w:val="0096304D"/>
    <w:rsid w:val="009635C5"/>
    <w:rsid w:val="009636E7"/>
    <w:rsid w:val="00963709"/>
    <w:rsid w:val="0096372E"/>
    <w:rsid w:val="0096374F"/>
    <w:rsid w:val="0096393B"/>
    <w:rsid w:val="00963B67"/>
    <w:rsid w:val="00964939"/>
    <w:rsid w:val="00964E3B"/>
    <w:rsid w:val="00964E99"/>
    <w:rsid w:val="00965276"/>
    <w:rsid w:val="0096561C"/>
    <w:rsid w:val="009656A7"/>
    <w:rsid w:val="009656E7"/>
    <w:rsid w:val="0096589C"/>
    <w:rsid w:val="00965915"/>
    <w:rsid w:val="009659E1"/>
    <w:rsid w:val="009662B4"/>
    <w:rsid w:val="00966318"/>
    <w:rsid w:val="00966AEC"/>
    <w:rsid w:val="00966B7D"/>
    <w:rsid w:val="00967148"/>
    <w:rsid w:val="009671BA"/>
    <w:rsid w:val="00967248"/>
    <w:rsid w:val="009672A5"/>
    <w:rsid w:val="0096735C"/>
    <w:rsid w:val="009673BB"/>
    <w:rsid w:val="00967600"/>
    <w:rsid w:val="0096767C"/>
    <w:rsid w:val="009676B1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917"/>
    <w:rsid w:val="00970F18"/>
    <w:rsid w:val="009712D3"/>
    <w:rsid w:val="0097144B"/>
    <w:rsid w:val="00971748"/>
    <w:rsid w:val="00971994"/>
    <w:rsid w:val="00971CF9"/>
    <w:rsid w:val="00971DFC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A84"/>
    <w:rsid w:val="00973DA2"/>
    <w:rsid w:val="00973E03"/>
    <w:rsid w:val="00973FAE"/>
    <w:rsid w:val="00973FF7"/>
    <w:rsid w:val="00974687"/>
    <w:rsid w:val="00974D5B"/>
    <w:rsid w:val="00974E86"/>
    <w:rsid w:val="00974FC5"/>
    <w:rsid w:val="0097500B"/>
    <w:rsid w:val="009751C7"/>
    <w:rsid w:val="0097526A"/>
    <w:rsid w:val="00975270"/>
    <w:rsid w:val="009754E0"/>
    <w:rsid w:val="0097556B"/>
    <w:rsid w:val="009756BC"/>
    <w:rsid w:val="009758DB"/>
    <w:rsid w:val="00975945"/>
    <w:rsid w:val="00975F2B"/>
    <w:rsid w:val="00976570"/>
    <w:rsid w:val="009766DE"/>
    <w:rsid w:val="0097675E"/>
    <w:rsid w:val="0097698B"/>
    <w:rsid w:val="00976B3E"/>
    <w:rsid w:val="00976B8F"/>
    <w:rsid w:val="00976D5C"/>
    <w:rsid w:val="00977205"/>
    <w:rsid w:val="0097750B"/>
    <w:rsid w:val="00977917"/>
    <w:rsid w:val="00977B55"/>
    <w:rsid w:val="00977C3B"/>
    <w:rsid w:val="00977DBF"/>
    <w:rsid w:val="00977F11"/>
    <w:rsid w:val="00980120"/>
    <w:rsid w:val="0098089F"/>
    <w:rsid w:val="00980A48"/>
    <w:rsid w:val="00980AE0"/>
    <w:rsid w:val="00980AF4"/>
    <w:rsid w:val="00980B39"/>
    <w:rsid w:val="00980B80"/>
    <w:rsid w:val="00980BA0"/>
    <w:rsid w:val="00980DC9"/>
    <w:rsid w:val="00980E8A"/>
    <w:rsid w:val="00981165"/>
    <w:rsid w:val="009812FC"/>
    <w:rsid w:val="009813F6"/>
    <w:rsid w:val="00981645"/>
    <w:rsid w:val="0098178C"/>
    <w:rsid w:val="00981A05"/>
    <w:rsid w:val="00981B07"/>
    <w:rsid w:val="00981C53"/>
    <w:rsid w:val="00981DC6"/>
    <w:rsid w:val="00981E71"/>
    <w:rsid w:val="00981EF9"/>
    <w:rsid w:val="00981F6D"/>
    <w:rsid w:val="009824E7"/>
    <w:rsid w:val="0098256D"/>
    <w:rsid w:val="009825EB"/>
    <w:rsid w:val="0098260C"/>
    <w:rsid w:val="00982688"/>
    <w:rsid w:val="00982773"/>
    <w:rsid w:val="00982D44"/>
    <w:rsid w:val="00982D5E"/>
    <w:rsid w:val="00982E18"/>
    <w:rsid w:val="00982F6F"/>
    <w:rsid w:val="009833CF"/>
    <w:rsid w:val="009837E1"/>
    <w:rsid w:val="00984071"/>
    <w:rsid w:val="0098409A"/>
    <w:rsid w:val="009841C0"/>
    <w:rsid w:val="0098457D"/>
    <w:rsid w:val="00984746"/>
    <w:rsid w:val="0098483E"/>
    <w:rsid w:val="00984850"/>
    <w:rsid w:val="009848D9"/>
    <w:rsid w:val="00984AE0"/>
    <w:rsid w:val="00984C23"/>
    <w:rsid w:val="0098520F"/>
    <w:rsid w:val="00985283"/>
    <w:rsid w:val="0098580F"/>
    <w:rsid w:val="00985BA3"/>
    <w:rsid w:val="00985D96"/>
    <w:rsid w:val="00985FAF"/>
    <w:rsid w:val="00986115"/>
    <w:rsid w:val="00986340"/>
    <w:rsid w:val="009865F9"/>
    <w:rsid w:val="0098681B"/>
    <w:rsid w:val="009868FA"/>
    <w:rsid w:val="00986A27"/>
    <w:rsid w:val="00986BB7"/>
    <w:rsid w:val="00987289"/>
    <w:rsid w:val="0098728C"/>
    <w:rsid w:val="00987328"/>
    <w:rsid w:val="00987603"/>
    <w:rsid w:val="009877C1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EF1"/>
    <w:rsid w:val="00991F61"/>
    <w:rsid w:val="0099203A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5D7"/>
    <w:rsid w:val="0099486B"/>
    <w:rsid w:val="00994BCD"/>
    <w:rsid w:val="00994C5D"/>
    <w:rsid w:val="00994DFE"/>
    <w:rsid w:val="00994FFD"/>
    <w:rsid w:val="00995639"/>
    <w:rsid w:val="0099586D"/>
    <w:rsid w:val="0099609E"/>
    <w:rsid w:val="0099624E"/>
    <w:rsid w:val="009962E2"/>
    <w:rsid w:val="009964DC"/>
    <w:rsid w:val="009966CF"/>
    <w:rsid w:val="009967FE"/>
    <w:rsid w:val="0099685C"/>
    <w:rsid w:val="009969B2"/>
    <w:rsid w:val="00996B77"/>
    <w:rsid w:val="00996D0E"/>
    <w:rsid w:val="009971A1"/>
    <w:rsid w:val="009972E9"/>
    <w:rsid w:val="00997309"/>
    <w:rsid w:val="0099756F"/>
    <w:rsid w:val="00997830"/>
    <w:rsid w:val="00997AE6"/>
    <w:rsid w:val="00997E3A"/>
    <w:rsid w:val="00997F24"/>
    <w:rsid w:val="009A0076"/>
    <w:rsid w:val="009A06A8"/>
    <w:rsid w:val="009A0A6A"/>
    <w:rsid w:val="009A0B33"/>
    <w:rsid w:val="009A0BCE"/>
    <w:rsid w:val="009A0CDA"/>
    <w:rsid w:val="009A0DDD"/>
    <w:rsid w:val="009A0EA9"/>
    <w:rsid w:val="009A104A"/>
    <w:rsid w:val="009A1DEB"/>
    <w:rsid w:val="009A1E58"/>
    <w:rsid w:val="009A1ED0"/>
    <w:rsid w:val="009A1F7A"/>
    <w:rsid w:val="009A2113"/>
    <w:rsid w:val="009A22BD"/>
    <w:rsid w:val="009A2325"/>
    <w:rsid w:val="009A25E7"/>
    <w:rsid w:val="009A2715"/>
    <w:rsid w:val="009A27DD"/>
    <w:rsid w:val="009A282F"/>
    <w:rsid w:val="009A2A56"/>
    <w:rsid w:val="009A2CDE"/>
    <w:rsid w:val="009A2D86"/>
    <w:rsid w:val="009A2E2A"/>
    <w:rsid w:val="009A3386"/>
    <w:rsid w:val="009A3493"/>
    <w:rsid w:val="009A350D"/>
    <w:rsid w:val="009A35AF"/>
    <w:rsid w:val="009A3918"/>
    <w:rsid w:val="009A39BA"/>
    <w:rsid w:val="009A4094"/>
    <w:rsid w:val="009A4512"/>
    <w:rsid w:val="009A46C6"/>
    <w:rsid w:val="009A4BB0"/>
    <w:rsid w:val="009A4C03"/>
    <w:rsid w:val="009A4C37"/>
    <w:rsid w:val="009A4C48"/>
    <w:rsid w:val="009A4CDA"/>
    <w:rsid w:val="009A4D72"/>
    <w:rsid w:val="009A4E3F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6FFF"/>
    <w:rsid w:val="009A7177"/>
    <w:rsid w:val="009A73B4"/>
    <w:rsid w:val="009A745E"/>
    <w:rsid w:val="009A75D1"/>
    <w:rsid w:val="009A76AF"/>
    <w:rsid w:val="009A779A"/>
    <w:rsid w:val="009A7845"/>
    <w:rsid w:val="009A7D94"/>
    <w:rsid w:val="009A7E47"/>
    <w:rsid w:val="009A7F70"/>
    <w:rsid w:val="009B0215"/>
    <w:rsid w:val="009B04D5"/>
    <w:rsid w:val="009B05F9"/>
    <w:rsid w:val="009B0E3D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58A"/>
    <w:rsid w:val="009B3621"/>
    <w:rsid w:val="009B366F"/>
    <w:rsid w:val="009B3AD2"/>
    <w:rsid w:val="009B3B97"/>
    <w:rsid w:val="009B3D68"/>
    <w:rsid w:val="009B3F5D"/>
    <w:rsid w:val="009B4077"/>
    <w:rsid w:val="009B41EE"/>
    <w:rsid w:val="009B42D4"/>
    <w:rsid w:val="009B44FF"/>
    <w:rsid w:val="009B45EA"/>
    <w:rsid w:val="009B471B"/>
    <w:rsid w:val="009B4757"/>
    <w:rsid w:val="009B4777"/>
    <w:rsid w:val="009B4A6B"/>
    <w:rsid w:val="009B4BA6"/>
    <w:rsid w:val="009B4C37"/>
    <w:rsid w:val="009B5069"/>
    <w:rsid w:val="009B5328"/>
    <w:rsid w:val="009B5541"/>
    <w:rsid w:val="009B56CB"/>
    <w:rsid w:val="009B59C8"/>
    <w:rsid w:val="009B5ADB"/>
    <w:rsid w:val="009B5CA0"/>
    <w:rsid w:val="009B5E96"/>
    <w:rsid w:val="009B5ED5"/>
    <w:rsid w:val="009B5EF9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4F5"/>
    <w:rsid w:val="009B76B7"/>
    <w:rsid w:val="009B77AF"/>
    <w:rsid w:val="009B7CBE"/>
    <w:rsid w:val="009B7FA3"/>
    <w:rsid w:val="009B7FAD"/>
    <w:rsid w:val="009C0044"/>
    <w:rsid w:val="009C0239"/>
    <w:rsid w:val="009C04EF"/>
    <w:rsid w:val="009C04F0"/>
    <w:rsid w:val="009C05B1"/>
    <w:rsid w:val="009C0715"/>
    <w:rsid w:val="009C0BAB"/>
    <w:rsid w:val="009C0C14"/>
    <w:rsid w:val="009C0CD3"/>
    <w:rsid w:val="009C0D1A"/>
    <w:rsid w:val="009C0F89"/>
    <w:rsid w:val="009C0FA6"/>
    <w:rsid w:val="009C1240"/>
    <w:rsid w:val="009C13EB"/>
    <w:rsid w:val="009C195C"/>
    <w:rsid w:val="009C1A8F"/>
    <w:rsid w:val="009C1AD5"/>
    <w:rsid w:val="009C1B92"/>
    <w:rsid w:val="009C1D89"/>
    <w:rsid w:val="009C20DB"/>
    <w:rsid w:val="009C2298"/>
    <w:rsid w:val="009C23BD"/>
    <w:rsid w:val="009C250F"/>
    <w:rsid w:val="009C2569"/>
    <w:rsid w:val="009C28C2"/>
    <w:rsid w:val="009C2A31"/>
    <w:rsid w:val="009C2C7B"/>
    <w:rsid w:val="009C2CD5"/>
    <w:rsid w:val="009C2D47"/>
    <w:rsid w:val="009C2D8B"/>
    <w:rsid w:val="009C2DC3"/>
    <w:rsid w:val="009C3200"/>
    <w:rsid w:val="009C3292"/>
    <w:rsid w:val="009C32B4"/>
    <w:rsid w:val="009C34AB"/>
    <w:rsid w:val="009C36E6"/>
    <w:rsid w:val="009C376D"/>
    <w:rsid w:val="009C3A24"/>
    <w:rsid w:val="009C4115"/>
    <w:rsid w:val="009C5164"/>
    <w:rsid w:val="009C5433"/>
    <w:rsid w:val="009C5794"/>
    <w:rsid w:val="009C5799"/>
    <w:rsid w:val="009C59FC"/>
    <w:rsid w:val="009C5A92"/>
    <w:rsid w:val="009C5D8A"/>
    <w:rsid w:val="009C68BF"/>
    <w:rsid w:val="009C707E"/>
    <w:rsid w:val="009C72E7"/>
    <w:rsid w:val="009C7381"/>
    <w:rsid w:val="009C77B2"/>
    <w:rsid w:val="009C782D"/>
    <w:rsid w:val="009C795B"/>
    <w:rsid w:val="009C7B6D"/>
    <w:rsid w:val="009C7E6A"/>
    <w:rsid w:val="009C7FF2"/>
    <w:rsid w:val="009D00C0"/>
    <w:rsid w:val="009D00F1"/>
    <w:rsid w:val="009D0E8C"/>
    <w:rsid w:val="009D0F21"/>
    <w:rsid w:val="009D11A8"/>
    <w:rsid w:val="009D1818"/>
    <w:rsid w:val="009D189E"/>
    <w:rsid w:val="009D1D47"/>
    <w:rsid w:val="009D2CDB"/>
    <w:rsid w:val="009D2E47"/>
    <w:rsid w:val="009D2FD7"/>
    <w:rsid w:val="009D342B"/>
    <w:rsid w:val="009D347A"/>
    <w:rsid w:val="009D3839"/>
    <w:rsid w:val="009D3B01"/>
    <w:rsid w:val="009D3C4E"/>
    <w:rsid w:val="009D3EBF"/>
    <w:rsid w:val="009D3F18"/>
    <w:rsid w:val="009D3F56"/>
    <w:rsid w:val="009D42CB"/>
    <w:rsid w:val="009D47D2"/>
    <w:rsid w:val="009D4889"/>
    <w:rsid w:val="009D488C"/>
    <w:rsid w:val="009D49C2"/>
    <w:rsid w:val="009D4CD7"/>
    <w:rsid w:val="009D4E38"/>
    <w:rsid w:val="009D51D0"/>
    <w:rsid w:val="009D529B"/>
    <w:rsid w:val="009D5A42"/>
    <w:rsid w:val="009D5D66"/>
    <w:rsid w:val="009D5E07"/>
    <w:rsid w:val="009D6B02"/>
    <w:rsid w:val="009D6FD1"/>
    <w:rsid w:val="009D73D6"/>
    <w:rsid w:val="009D7455"/>
    <w:rsid w:val="009D745F"/>
    <w:rsid w:val="009D7554"/>
    <w:rsid w:val="009D7B7E"/>
    <w:rsid w:val="009D7BB9"/>
    <w:rsid w:val="009E0091"/>
    <w:rsid w:val="009E0271"/>
    <w:rsid w:val="009E03C7"/>
    <w:rsid w:val="009E080E"/>
    <w:rsid w:val="009E08BA"/>
    <w:rsid w:val="009E0A04"/>
    <w:rsid w:val="009E0F62"/>
    <w:rsid w:val="009E1115"/>
    <w:rsid w:val="009E1300"/>
    <w:rsid w:val="009E223A"/>
    <w:rsid w:val="009E2253"/>
    <w:rsid w:val="009E2358"/>
    <w:rsid w:val="009E23C9"/>
    <w:rsid w:val="009E2B97"/>
    <w:rsid w:val="009E2FB9"/>
    <w:rsid w:val="009E325B"/>
    <w:rsid w:val="009E3881"/>
    <w:rsid w:val="009E38AF"/>
    <w:rsid w:val="009E3C17"/>
    <w:rsid w:val="009E3F8F"/>
    <w:rsid w:val="009E41E7"/>
    <w:rsid w:val="009E44E8"/>
    <w:rsid w:val="009E4535"/>
    <w:rsid w:val="009E45BC"/>
    <w:rsid w:val="009E49C6"/>
    <w:rsid w:val="009E4A4C"/>
    <w:rsid w:val="009E4CE5"/>
    <w:rsid w:val="009E505C"/>
    <w:rsid w:val="009E5168"/>
    <w:rsid w:val="009E51EC"/>
    <w:rsid w:val="009E5609"/>
    <w:rsid w:val="009E5642"/>
    <w:rsid w:val="009E59E8"/>
    <w:rsid w:val="009E62D4"/>
    <w:rsid w:val="009E630E"/>
    <w:rsid w:val="009E650E"/>
    <w:rsid w:val="009E68DB"/>
    <w:rsid w:val="009E6A24"/>
    <w:rsid w:val="009E7522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FAB"/>
    <w:rsid w:val="009F102E"/>
    <w:rsid w:val="009F12B1"/>
    <w:rsid w:val="009F1703"/>
    <w:rsid w:val="009F186B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7AD"/>
    <w:rsid w:val="009F39A5"/>
    <w:rsid w:val="009F3D68"/>
    <w:rsid w:val="009F3F06"/>
    <w:rsid w:val="009F41D2"/>
    <w:rsid w:val="009F4386"/>
    <w:rsid w:val="009F446B"/>
    <w:rsid w:val="009F459F"/>
    <w:rsid w:val="009F4768"/>
    <w:rsid w:val="009F4A45"/>
    <w:rsid w:val="009F4B4B"/>
    <w:rsid w:val="009F4E46"/>
    <w:rsid w:val="009F5060"/>
    <w:rsid w:val="009F50D0"/>
    <w:rsid w:val="009F511D"/>
    <w:rsid w:val="009F598F"/>
    <w:rsid w:val="009F5A45"/>
    <w:rsid w:val="009F5B93"/>
    <w:rsid w:val="009F5FBD"/>
    <w:rsid w:val="009F60EF"/>
    <w:rsid w:val="009F6454"/>
    <w:rsid w:val="009F6595"/>
    <w:rsid w:val="009F6973"/>
    <w:rsid w:val="009F6CBF"/>
    <w:rsid w:val="009F6E14"/>
    <w:rsid w:val="009F6FDF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9BA"/>
    <w:rsid w:val="00A00C85"/>
    <w:rsid w:val="00A01163"/>
    <w:rsid w:val="00A011F4"/>
    <w:rsid w:val="00A015A1"/>
    <w:rsid w:val="00A015A7"/>
    <w:rsid w:val="00A01751"/>
    <w:rsid w:val="00A01CFB"/>
    <w:rsid w:val="00A02003"/>
    <w:rsid w:val="00A0228B"/>
    <w:rsid w:val="00A024B3"/>
    <w:rsid w:val="00A02559"/>
    <w:rsid w:val="00A025CD"/>
    <w:rsid w:val="00A0281A"/>
    <w:rsid w:val="00A0286D"/>
    <w:rsid w:val="00A02BC5"/>
    <w:rsid w:val="00A02CDD"/>
    <w:rsid w:val="00A02F08"/>
    <w:rsid w:val="00A03123"/>
    <w:rsid w:val="00A031C7"/>
    <w:rsid w:val="00A0338B"/>
    <w:rsid w:val="00A03417"/>
    <w:rsid w:val="00A03463"/>
    <w:rsid w:val="00A034C5"/>
    <w:rsid w:val="00A047D4"/>
    <w:rsid w:val="00A049CC"/>
    <w:rsid w:val="00A04BC4"/>
    <w:rsid w:val="00A04E54"/>
    <w:rsid w:val="00A04FF7"/>
    <w:rsid w:val="00A05072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69C"/>
    <w:rsid w:val="00A10904"/>
    <w:rsid w:val="00A10AB1"/>
    <w:rsid w:val="00A10C61"/>
    <w:rsid w:val="00A10D11"/>
    <w:rsid w:val="00A10D8F"/>
    <w:rsid w:val="00A1118B"/>
    <w:rsid w:val="00A115F8"/>
    <w:rsid w:val="00A11666"/>
    <w:rsid w:val="00A11859"/>
    <w:rsid w:val="00A119FC"/>
    <w:rsid w:val="00A11A45"/>
    <w:rsid w:val="00A11BE4"/>
    <w:rsid w:val="00A1218B"/>
    <w:rsid w:val="00A121E4"/>
    <w:rsid w:val="00A12234"/>
    <w:rsid w:val="00A12452"/>
    <w:rsid w:val="00A12AB4"/>
    <w:rsid w:val="00A12AEB"/>
    <w:rsid w:val="00A133B2"/>
    <w:rsid w:val="00A137FA"/>
    <w:rsid w:val="00A13A18"/>
    <w:rsid w:val="00A13B6C"/>
    <w:rsid w:val="00A1447C"/>
    <w:rsid w:val="00A14522"/>
    <w:rsid w:val="00A145DC"/>
    <w:rsid w:val="00A1473E"/>
    <w:rsid w:val="00A147C6"/>
    <w:rsid w:val="00A147D3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BEB"/>
    <w:rsid w:val="00A17C99"/>
    <w:rsid w:val="00A17D2D"/>
    <w:rsid w:val="00A17E80"/>
    <w:rsid w:val="00A17EA9"/>
    <w:rsid w:val="00A17F10"/>
    <w:rsid w:val="00A20944"/>
    <w:rsid w:val="00A2098D"/>
    <w:rsid w:val="00A20C9E"/>
    <w:rsid w:val="00A20F1B"/>
    <w:rsid w:val="00A20FAC"/>
    <w:rsid w:val="00A21142"/>
    <w:rsid w:val="00A211DB"/>
    <w:rsid w:val="00A21DFE"/>
    <w:rsid w:val="00A2200E"/>
    <w:rsid w:val="00A2230B"/>
    <w:rsid w:val="00A22929"/>
    <w:rsid w:val="00A22ACB"/>
    <w:rsid w:val="00A22D61"/>
    <w:rsid w:val="00A22EDA"/>
    <w:rsid w:val="00A22FB5"/>
    <w:rsid w:val="00A231BD"/>
    <w:rsid w:val="00A231DF"/>
    <w:rsid w:val="00A231EA"/>
    <w:rsid w:val="00A232E6"/>
    <w:rsid w:val="00A2348E"/>
    <w:rsid w:val="00A23526"/>
    <w:rsid w:val="00A23745"/>
    <w:rsid w:val="00A238FA"/>
    <w:rsid w:val="00A23924"/>
    <w:rsid w:val="00A23A22"/>
    <w:rsid w:val="00A243AE"/>
    <w:rsid w:val="00A243EC"/>
    <w:rsid w:val="00A2441D"/>
    <w:rsid w:val="00A2445C"/>
    <w:rsid w:val="00A244A7"/>
    <w:rsid w:val="00A24A87"/>
    <w:rsid w:val="00A24BF4"/>
    <w:rsid w:val="00A24FF5"/>
    <w:rsid w:val="00A250B7"/>
    <w:rsid w:val="00A252A3"/>
    <w:rsid w:val="00A25674"/>
    <w:rsid w:val="00A25699"/>
    <w:rsid w:val="00A2569D"/>
    <w:rsid w:val="00A25BF8"/>
    <w:rsid w:val="00A25FC7"/>
    <w:rsid w:val="00A25FCC"/>
    <w:rsid w:val="00A25FEA"/>
    <w:rsid w:val="00A260AE"/>
    <w:rsid w:val="00A261FC"/>
    <w:rsid w:val="00A2624B"/>
    <w:rsid w:val="00A26506"/>
    <w:rsid w:val="00A26A43"/>
    <w:rsid w:val="00A26C4E"/>
    <w:rsid w:val="00A26DC8"/>
    <w:rsid w:val="00A26E61"/>
    <w:rsid w:val="00A26EC5"/>
    <w:rsid w:val="00A2703B"/>
    <w:rsid w:val="00A2710E"/>
    <w:rsid w:val="00A275A1"/>
    <w:rsid w:val="00A275F9"/>
    <w:rsid w:val="00A27BC5"/>
    <w:rsid w:val="00A30006"/>
    <w:rsid w:val="00A302C8"/>
    <w:rsid w:val="00A3094F"/>
    <w:rsid w:val="00A309FE"/>
    <w:rsid w:val="00A30BB0"/>
    <w:rsid w:val="00A30BC5"/>
    <w:rsid w:val="00A30EBD"/>
    <w:rsid w:val="00A31137"/>
    <w:rsid w:val="00A311F7"/>
    <w:rsid w:val="00A313DB"/>
    <w:rsid w:val="00A31D13"/>
    <w:rsid w:val="00A31F85"/>
    <w:rsid w:val="00A3203D"/>
    <w:rsid w:val="00A3239C"/>
    <w:rsid w:val="00A3246E"/>
    <w:rsid w:val="00A325B7"/>
    <w:rsid w:val="00A325D2"/>
    <w:rsid w:val="00A325DF"/>
    <w:rsid w:val="00A3278C"/>
    <w:rsid w:val="00A32EB8"/>
    <w:rsid w:val="00A33053"/>
    <w:rsid w:val="00A330BE"/>
    <w:rsid w:val="00A33209"/>
    <w:rsid w:val="00A336B9"/>
    <w:rsid w:val="00A33A7C"/>
    <w:rsid w:val="00A33D4C"/>
    <w:rsid w:val="00A34075"/>
    <w:rsid w:val="00A344BD"/>
    <w:rsid w:val="00A345D6"/>
    <w:rsid w:val="00A348A3"/>
    <w:rsid w:val="00A348D5"/>
    <w:rsid w:val="00A3491A"/>
    <w:rsid w:val="00A34932"/>
    <w:rsid w:val="00A34A4A"/>
    <w:rsid w:val="00A34F81"/>
    <w:rsid w:val="00A35296"/>
    <w:rsid w:val="00A35299"/>
    <w:rsid w:val="00A355E5"/>
    <w:rsid w:val="00A357E8"/>
    <w:rsid w:val="00A3583D"/>
    <w:rsid w:val="00A359AD"/>
    <w:rsid w:val="00A35B21"/>
    <w:rsid w:val="00A35CCE"/>
    <w:rsid w:val="00A36066"/>
    <w:rsid w:val="00A36336"/>
    <w:rsid w:val="00A36472"/>
    <w:rsid w:val="00A36814"/>
    <w:rsid w:val="00A36966"/>
    <w:rsid w:val="00A36DBF"/>
    <w:rsid w:val="00A36F0B"/>
    <w:rsid w:val="00A3740C"/>
    <w:rsid w:val="00A37643"/>
    <w:rsid w:val="00A376E9"/>
    <w:rsid w:val="00A37903"/>
    <w:rsid w:val="00A37B66"/>
    <w:rsid w:val="00A40086"/>
    <w:rsid w:val="00A40707"/>
    <w:rsid w:val="00A4071E"/>
    <w:rsid w:val="00A40CDD"/>
    <w:rsid w:val="00A40ECE"/>
    <w:rsid w:val="00A41075"/>
    <w:rsid w:val="00A4169A"/>
    <w:rsid w:val="00A41AFB"/>
    <w:rsid w:val="00A41AFF"/>
    <w:rsid w:val="00A41D0C"/>
    <w:rsid w:val="00A420B7"/>
    <w:rsid w:val="00A4225E"/>
    <w:rsid w:val="00A426DD"/>
    <w:rsid w:val="00A42A5D"/>
    <w:rsid w:val="00A42B14"/>
    <w:rsid w:val="00A42B91"/>
    <w:rsid w:val="00A42D38"/>
    <w:rsid w:val="00A42E81"/>
    <w:rsid w:val="00A42EA9"/>
    <w:rsid w:val="00A430BB"/>
    <w:rsid w:val="00A43709"/>
    <w:rsid w:val="00A43A86"/>
    <w:rsid w:val="00A43BC2"/>
    <w:rsid w:val="00A440DF"/>
    <w:rsid w:val="00A44145"/>
    <w:rsid w:val="00A4446D"/>
    <w:rsid w:val="00A447A1"/>
    <w:rsid w:val="00A44B2D"/>
    <w:rsid w:val="00A44B69"/>
    <w:rsid w:val="00A44BDC"/>
    <w:rsid w:val="00A45025"/>
    <w:rsid w:val="00A45518"/>
    <w:rsid w:val="00A45858"/>
    <w:rsid w:val="00A45A49"/>
    <w:rsid w:val="00A45ED2"/>
    <w:rsid w:val="00A45FB9"/>
    <w:rsid w:val="00A46195"/>
    <w:rsid w:val="00A46596"/>
    <w:rsid w:val="00A46709"/>
    <w:rsid w:val="00A467AE"/>
    <w:rsid w:val="00A4685E"/>
    <w:rsid w:val="00A46B3A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45F"/>
    <w:rsid w:val="00A5049E"/>
    <w:rsid w:val="00A50B33"/>
    <w:rsid w:val="00A50CD4"/>
    <w:rsid w:val="00A50D49"/>
    <w:rsid w:val="00A50DB6"/>
    <w:rsid w:val="00A518F0"/>
    <w:rsid w:val="00A51A77"/>
    <w:rsid w:val="00A51EA2"/>
    <w:rsid w:val="00A520DF"/>
    <w:rsid w:val="00A5216D"/>
    <w:rsid w:val="00A5226A"/>
    <w:rsid w:val="00A52E43"/>
    <w:rsid w:val="00A53105"/>
    <w:rsid w:val="00A5320E"/>
    <w:rsid w:val="00A5322A"/>
    <w:rsid w:val="00A53425"/>
    <w:rsid w:val="00A53490"/>
    <w:rsid w:val="00A534F4"/>
    <w:rsid w:val="00A534F7"/>
    <w:rsid w:val="00A535CA"/>
    <w:rsid w:val="00A53826"/>
    <w:rsid w:val="00A53C82"/>
    <w:rsid w:val="00A53CDC"/>
    <w:rsid w:val="00A53F59"/>
    <w:rsid w:val="00A541E2"/>
    <w:rsid w:val="00A5431E"/>
    <w:rsid w:val="00A543D8"/>
    <w:rsid w:val="00A54899"/>
    <w:rsid w:val="00A54CE7"/>
    <w:rsid w:val="00A556D0"/>
    <w:rsid w:val="00A556E9"/>
    <w:rsid w:val="00A5579F"/>
    <w:rsid w:val="00A55937"/>
    <w:rsid w:val="00A55E8D"/>
    <w:rsid w:val="00A55F1D"/>
    <w:rsid w:val="00A568D4"/>
    <w:rsid w:val="00A56AA1"/>
    <w:rsid w:val="00A56C58"/>
    <w:rsid w:val="00A56F41"/>
    <w:rsid w:val="00A56FE3"/>
    <w:rsid w:val="00A576C6"/>
    <w:rsid w:val="00A57751"/>
    <w:rsid w:val="00A578CA"/>
    <w:rsid w:val="00A5794B"/>
    <w:rsid w:val="00A579CF"/>
    <w:rsid w:val="00A57A22"/>
    <w:rsid w:val="00A57F13"/>
    <w:rsid w:val="00A603D0"/>
    <w:rsid w:val="00A606DB"/>
    <w:rsid w:val="00A60748"/>
    <w:rsid w:val="00A607FC"/>
    <w:rsid w:val="00A608BB"/>
    <w:rsid w:val="00A608E9"/>
    <w:rsid w:val="00A609C5"/>
    <w:rsid w:val="00A60A1A"/>
    <w:rsid w:val="00A60B22"/>
    <w:rsid w:val="00A60B55"/>
    <w:rsid w:val="00A60BC5"/>
    <w:rsid w:val="00A60FD7"/>
    <w:rsid w:val="00A61623"/>
    <w:rsid w:val="00A6176B"/>
    <w:rsid w:val="00A61A0D"/>
    <w:rsid w:val="00A61B95"/>
    <w:rsid w:val="00A6220E"/>
    <w:rsid w:val="00A622A0"/>
    <w:rsid w:val="00A6275E"/>
    <w:rsid w:val="00A62A33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CC"/>
    <w:rsid w:val="00A65C7D"/>
    <w:rsid w:val="00A65DCE"/>
    <w:rsid w:val="00A66285"/>
    <w:rsid w:val="00A662CF"/>
    <w:rsid w:val="00A66625"/>
    <w:rsid w:val="00A6676F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186A"/>
    <w:rsid w:val="00A72114"/>
    <w:rsid w:val="00A72492"/>
    <w:rsid w:val="00A724CA"/>
    <w:rsid w:val="00A729E7"/>
    <w:rsid w:val="00A72E11"/>
    <w:rsid w:val="00A72E4E"/>
    <w:rsid w:val="00A72FCE"/>
    <w:rsid w:val="00A73172"/>
    <w:rsid w:val="00A7348B"/>
    <w:rsid w:val="00A734ED"/>
    <w:rsid w:val="00A73742"/>
    <w:rsid w:val="00A73F45"/>
    <w:rsid w:val="00A74271"/>
    <w:rsid w:val="00A74288"/>
    <w:rsid w:val="00A7439B"/>
    <w:rsid w:val="00A74421"/>
    <w:rsid w:val="00A74613"/>
    <w:rsid w:val="00A74639"/>
    <w:rsid w:val="00A746EC"/>
    <w:rsid w:val="00A74940"/>
    <w:rsid w:val="00A75149"/>
    <w:rsid w:val="00A75481"/>
    <w:rsid w:val="00A7548C"/>
    <w:rsid w:val="00A754E0"/>
    <w:rsid w:val="00A75614"/>
    <w:rsid w:val="00A75827"/>
    <w:rsid w:val="00A758FF"/>
    <w:rsid w:val="00A75C0F"/>
    <w:rsid w:val="00A75D6B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749"/>
    <w:rsid w:val="00A7787E"/>
    <w:rsid w:val="00A77963"/>
    <w:rsid w:val="00A80173"/>
    <w:rsid w:val="00A803C7"/>
    <w:rsid w:val="00A8043F"/>
    <w:rsid w:val="00A804C6"/>
    <w:rsid w:val="00A80688"/>
    <w:rsid w:val="00A80772"/>
    <w:rsid w:val="00A808AA"/>
    <w:rsid w:val="00A80985"/>
    <w:rsid w:val="00A80E32"/>
    <w:rsid w:val="00A80E70"/>
    <w:rsid w:val="00A8118B"/>
    <w:rsid w:val="00A81414"/>
    <w:rsid w:val="00A8172D"/>
    <w:rsid w:val="00A8173C"/>
    <w:rsid w:val="00A8180F"/>
    <w:rsid w:val="00A818CE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AA8"/>
    <w:rsid w:val="00A83C87"/>
    <w:rsid w:val="00A83F40"/>
    <w:rsid w:val="00A83F83"/>
    <w:rsid w:val="00A8418E"/>
    <w:rsid w:val="00A84362"/>
    <w:rsid w:val="00A843D9"/>
    <w:rsid w:val="00A844AA"/>
    <w:rsid w:val="00A8462F"/>
    <w:rsid w:val="00A84765"/>
    <w:rsid w:val="00A84AA8"/>
    <w:rsid w:val="00A84FE8"/>
    <w:rsid w:val="00A85287"/>
    <w:rsid w:val="00A854CE"/>
    <w:rsid w:val="00A85CA0"/>
    <w:rsid w:val="00A85DB0"/>
    <w:rsid w:val="00A85F8A"/>
    <w:rsid w:val="00A862E3"/>
    <w:rsid w:val="00A86337"/>
    <w:rsid w:val="00A8647E"/>
    <w:rsid w:val="00A86526"/>
    <w:rsid w:val="00A867D8"/>
    <w:rsid w:val="00A86876"/>
    <w:rsid w:val="00A86A08"/>
    <w:rsid w:val="00A86A14"/>
    <w:rsid w:val="00A86DA2"/>
    <w:rsid w:val="00A86F6F"/>
    <w:rsid w:val="00A87ECE"/>
    <w:rsid w:val="00A90134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BF8"/>
    <w:rsid w:val="00A91CD6"/>
    <w:rsid w:val="00A91DAA"/>
    <w:rsid w:val="00A929D9"/>
    <w:rsid w:val="00A929FD"/>
    <w:rsid w:val="00A92AA5"/>
    <w:rsid w:val="00A92D83"/>
    <w:rsid w:val="00A930EA"/>
    <w:rsid w:val="00A933A5"/>
    <w:rsid w:val="00A9345B"/>
    <w:rsid w:val="00A934A7"/>
    <w:rsid w:val="00A935CD"/>
    <w:rsid w:val="00A9366B"/>
    <w:rsid w:val="00A936AD"/>
    <w:rsid w:val="00A936D6"/>
    <w:rsid w:val="00A93976"/>
    <w:rsid w:val="00A93E3D"/>
    <w:rsid w:val="00A94036"/>
    <w:rsid w:val="00A94130"/>
    <w:rsid w:val="00A941F3"/>
    <w:rsid w:val="00A94378"/>
    <w:rsid w:val="00A943EA"/>
    <w:rsid w:val="00A9458B"/>
    <w:rsid w:val="00A94A00"/>
    <w:rsid w:val="00A94B39"/>
    <w:rsid w:val="00A94D62"/>
    <w:rsid w:val="00A94D8D"/>
    <w:rsid w:val="00A94DF7"/>
    <w:rsid w:val="00A94E89"/>
    <w:rsid w:val="00A9504F"/>
    <w:rsid w:val="00A9517C"/>
    <w:rsid w:val="00A95331"/>
    <w:rsid w:val="00A955F7"/>
    <w:rsid w:val="00A957BE"/>
    <w:rsid w:val="00A95815"/>
    <w:rsid w:val="00A9584A"/>
    <w:rsid w:val="00A9589D"/>
    <w:rsid w:val="00A95C11"/>
    <w:rsid w:val="00A95FD7"/>
    <w:rsid w:val="00A961D4"/>
    <w:rsid w:val="00A96B80"/>
    <w:rsid w:val="00A96E05"/>
    <w:rsid w:val="00A96EF2"/>
    <w:rsid w:val="00A970F6"/>
    <w:rsid w:val="00A971F1"/>
    <w:rsid w:val="00A97352"/>
    <w:rsid w:val="00A978E1"/>
    <w:rsid w:val="00A979D7"/>
    <w:rsid w:val="00A97AF8"/>
    <w:rsid w:val="00A97E33"/>
    <w:rsid w:val="00AA00C3"/>
    <w:rsid w:val="00AA0207"/>
    <w:rsid w:val="00AA0398"/>
    <w:rsid w:val="00AA05C0"/>
    <w:rsid w:val="00AA0601"/>
    <w:rsid w:val="00AA0F53"/>
    <w:rsid w:val="00AA0FFC"/>
    <w:rsid w:val="00AA1267"/>
    <w:rsid w:val="00AA1671"/>
    <w:rsid w:val="00AA1A8F"/>
    <w:rsid w:val="00AA1B0A"/>
    <w:rsid w:val="00AA1BDB"/>
    <w:rsid w:val="00AA23B4"/>
    <w:rsid w:val="00AA2437"/>
    <w:rsid w:val="00AA265D"/>
    <w:rsid w:val="00AA29B5"/>
    <w:rsid w:val="00AA2A2A"/>
    <w:rsid w:val="00AA2B67"/>
    <w:rsid w:val="00AA2ECB"/>
    <w:rsid w:val="00AA3127"/>
    <w:rsid w:val="00AA332B"/>
    <w:rsid w:val="00AA340E"/>
    <w:rsid w:val="00AA348A"/>
    <w:rsid w:val="00AA392B"/>
    <w:rsid w:val="00AA396C"/>
    <w:rsid w:val="00AA3996"/>
    <w:rsid w:val="00AA4273"/>
    <w:rsid w:val="00AA461F"/>
    <w:rsid w:val="00AA50FA"/>
    <w:rsid w:val="00AA5284"/>
    <w:rsid w:val="00AA54EC"/>
    <w:rsid w:val="00AA5541"/>
    <w:rsid w:val="00AA5C7E"/>
    <w:rsid w:val="00AA62AF"/>
    <w:rsid w:val="00AA6416"/>
    <w:rsid w:val="00AA64EA"/>
    <w:rsid w:val="00AA6AEB"/>
    <w:rsid w:val="00AA6B6D"/>
    <w:rsid w:val="00AA6C08"/>
    <w:rsid w:val="00AA6F16"/>
    <w:rsid w:val="00AA7011"/>
    <w:rsid w:val="00AA7385"/>
    <w:rsid w:val="00AA79ED"/>
    <w:rsid w:val="00AA7B7A"/>
    <w:rsid w:val="00AA7CDD"/>
    <w:rsid w:val="00AA7D73"/>
    <w:rsid w:val="00AB0135"/>
    <w:rsid w:val="00AB048D"/>
    <w:rsid w:val="00AB06A4"/>
    <w:rsid w:val="00AB07BE"/>
    <w:rsid w:val="00AB08F1"/>
    <w:rsid w:val="00AB0A33"/>
    <w:rsid w:val="00AB0F4B"/>
    <w:rsid w:val="00AB0FE2"/>
    <w:rsid w:val="00AB11C3"/>
    <w:rsid w:val="00AB1511"/>
    <w:rsid w:val="00AB193B"/>
    <w:rsid w:val="00AB1CC2"/>
    <w:rsid w:val="00AB234B"/>
    <w:rsid w:val="00AB29D9"/>
    <w:rsid w:val="00AB2A2D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DCA"/>
    <w:rsid w:val="00AB4E0F"/>
    <w:rsid w:val="00AB5292"/>
    <w:rsid w:val="00AB5343"/>
    <w:rsid w:val="00AB570D"/>
    <w:rsid w:val="00AB59D5"/>
    <w:rsid w:val="00AB59FF"/>
    <w:rsid w:val="00AB5C7C"/>
    <w:rsid w:val="00AB5F05"/>
    <w:rsid w:val="00AB6283"/>
    <w:rsid w:val="00AB62DC"/>
    <w:rsid w:val="00AB6363"/>
    <w:rsid w:val="00AB676D"/>
    <w:rsid w:val="00AB68E6"/>
    <w:rsid w:val="00AB6ABE"/>
    <w:rsid w:val="00AB6CAE"/>
    <w:rsid w:val="00AB6E5B"/>
    <w:rsid w:val="00AB713D"/>
    <w:rsid w:val="00AB75A7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7D8"/>
    <w:rsid w:val="00AC194C"/>
    <w:rsid w:val="00AC1A03"/>
    <w:rsid w:val="00AC1A97"/>
    <w:rsid w:val="00AC1BA1"/>
    <w:rsid w:val="00AC1E02"/>
    <w:rsid w:val="00AC210C"/>
    <w:rsid w:val="00AC2155"/>
    <w:rsid w:val="00AC21EE"/>
    <w:rsid w:val="00AC266D"/>
    <w:rsid w:val="00AC2749"/>
    <w:rsid w:val="00AC2A9C"/>
    <w:rsid w:val="00AC2B9B"/>
    <w:rsid w:val="00AC2C9B"/>
    <w:rsid w:val="00AC2D6D"/>
    <w:rsid w:val="00AC2EE7"/>
    <w:rsid w:val="00AC3274"/>
    <w:rsid w:val="00AC3310"/>
    <w:rsid w:val="00AC3804"/>
    <w:rsid w:val="00AC38C5"/>
    <w:rsid w:val="00AC38D5"/>
    <w:rsid w:val="00AC38DE"/>
    <w:rsid w:val="00AC39E3"/>
    <w:rsid w:val="00AC3B09"/>
    <w:rsid w:val="00AC3B79"/>
    <w:rsid w:val="00AC422D"/>
    <w:rsid w:val="00AC426E"/>
    <w:rsid w:val="00AC47B9"/>
    <w:rsid w:val="00AC49F1"/>
    <w:rsid w:val="00AC4B90"/>
    <w:rsid w:val="00AC4E52"/>
    <w:rsid w:val="00AC4EF5"/>
    <w:rsid w:val="00AC5176"/>
    <w:rsid w:val="00AC528B"/>
    <w:rsid w:val="00AC52B9"/>
    <w:rsid w:val="00AC52E8"/>
    <w:rsid w:val="00AC55CC"/>
    <w:rsid w:val="00AC55FD"/>
    <w:rsid w:val="00AC5A7F"/>
    <w:rsid w:val="00AC5DA7"/>
    <w:rsid w:val="00AC5FD1"/>
    <w:rsid w:val="00AC60FC"/>
    <w:rsid w:val="00AC623F"/>
    <w:rsid w:val="00AC6507"/>
    <w:rsid w:val="00AC655B"/>
    <w:rsid w:val="00AC6580"/>
    <w:rsid w:val="00AC6790"/>
    <w:rsid w:val="00AC697E"/>
    <w:rsid w:val="00AC6B11"/>
    <w:rsid w:val="00AC6FE1"/>
    <w:rsid w:val="00AC70B6"/>
    <w:rsid w:val="00AC72F9"/>
    <w:rsid w:val="00AC79F2"/>
    <w:rsid w:val="00AC7D3A"/>
    <w:rsid w:val="00AD0064"/>
    <w:rsid w:val="00AD00C7"/>
    <w:rsid w:val="00AD0AE6"/>
    <w:rsid w:val="00AD0E42"/>
    <w:rsid w:val="00AD0E81"/>
    <w:rsid w:val="00AD123C"/>
    <w:rsid w:val="00AD15A6"/>
    <w:rsid w:val="00AD16A7"/>
    <w:rsid w:val="00AD17AD"/>
    <w:rsid w:val="00AD1CFA"/>
    <w:rsid w:val="00AD1D41"/>
    <w:rsid w:val="00AD1E4E"/>
    <w:rsid w:val="00AD1E99"/>
    <w:rsid w:val="00AD222D"/>
    <w:rsid w:val="00AD2322"/>
    <w:rsid w:val="00AD26AF"/>
    <w:rsid w:val="00AD2A09"/>
    <w:rsid w:val="00AD2B34"/>
    <w:rsid w:val="00AD3216"/>
    <w:rsid w:val="00AD3668"/>
    <w:rsid w:val="00AD3683"/>
    <w:rsid w:val="00AD3830"/>
    <w:rsid w:val="00AD3FCA"/>
    <w:rsid w:val="00AD4129"/>
    <w:rsid w:val="00AD4150"/>
    <w:rsid w:val="00AD4516"/>
    <w:rsid w:val="00AD4676"/>
    <w:rsid w:val="00AD48A5"/>
    <w:rsid w:val="00AD4BC5"/>
    <w:rsid w:val="00AD4BF5"/>
    <w:rsid w:val="00AD529C"/>
    <w:rsid w:val="00AD542B"/>
    <w:rsid w:val="00AD5564"/>
    <w:rsid w:val="00AD5748"/>
    <w:rsid w:val="00AD59F4"/>
    <w:rsid w:val="00AD5DED"/>
    <w:rsid w:val="00AD5FB7"/>
    <w:rsid w:val="00AD5FD5"/>
    <w:rsid w:val="00AD61FC"/>
    <w:rsid w:val="00AD63F8"/>
    <w:rsid w:val="00AD6758"/>
    <w:rsid w:val="00AD68C7"/>
    <w:rsid w:val="00AD6A6E"/>
    <w:rsid w:val="00AD6C02"/>
    <w:rsid w:val="00AD6C85"/>
    <w:rsid w:val="00AD6D0D"/>
    <w:rsid w:val="00AD71D4"/>
    <w:rsid w:val="00AD76E4"/>
    <w:rsid w:val="00AD7846"/>
    <w:rsid w:val="00AD7987"/>
    <w:rsid w:val="00AD7A10"/>
    <w:rsid w:val="00AD7E5C"/>
    <w:rsid w:val="00AD7FD1"/>
    <w:rsid w:val="00AE0185"/>
    <w:rsid w:val="00AE0259"/>
    <w:rsid w:val="00AE0274"/>
    <w:rsid w:val="00AE04BD"/>
    <w:rsid w:val="00AE05C6"/>
    <w:rsid w:val="00AE0B91"/>
    <w:rsid w:val="00AE0C12"/>
    <w:rsid w:val="00AE0D09"/>
    <w:rsid w:val="00AE0DCD"/>
    <w:rsid w:val="00AE0F85"/>
    <w:rsid w:val="00AE10CC"/>
    <w:rsid w:val="00AE10ED"/>
    <w:rsid w:val="00AE11F0"/>
    <w:rsid w:val="00AE13C6"/>
    <w:rsid w:val="00AE1485"/>
    <w:rsid w:val="00AE148E"/>
    <w:rsid w:val="00AE15C4"/>
    <w:rsid w:val="00AE15D0"/>
    <w:rsid w:val="00AE16F0"/>
    <w:rsid w:val="00AE199A"/>
    <w:rsid w:val="00AE1B91"/>
    <w:rsid w:val="00AE1BCA"/>
    <w:rsid w:val="00AE1C4A"/>
    <w:rsid w:val="00AE1F49"/>
    <w:rsid w:val="00AE2672"/>
    <w:rsid w:val="00AE2C1C"/>
    <w:rsid w:val="00AE2D78"/>
    <w:rsid w:val="00AE33A4"/>
    <w:rsid w:val="00AE3913"/>
    <w:rsid w:val="00AE3C8E"/>
    <w:rsid w:val="00AE3CFE"/>
    <w:rsid w:val="00AE3E07"/>
    <w:rsid w:val="00AE3F93"/>
    <w:rsid w:val="00AE3FD2"/>
    <w:rsid w:val="00AE46BC"/>
    <w:rsid w:val="00AE474B"/>
    <w:rsid w:val="00AE4C95"/>
    <w:rsid w:val="00AE589E"/>
    <w:rsid w:val="00AE60FD"/>
    <w:rsid w:val="00AE62B3"/>
    <w:rsid w:val="00AE64F2"/>
    <w:rsid w:val="00AE6DF6"/>
    <w:rsid w:val="00AE6F90"/>
    <w:rsid w:val="00AE6FB9"/>
    <w:rsid w:val="00AE7062"/>
    <w:rsid w:val="00AE7063"/>
    <w:rsid w:val="00AE753C"/>
    <w:rsid w:val="00AE758E"/>
    <w:rsid w:val="00AE777E"/>
    <w:rsid w:val="00AE7861"/>
    <w:rsid w:val="00AE7B2A"/>
    <w:rsid w:val="00AE7E51"/>
    <w:rsid w:val="00AE7F10"/>
    <w:rsid w:val="00AE7F19"/>
    <w:rsid w:val="00AF0040"/>
    <w:rsid w:val="00AF019A"/>
    <w:rsid w:val="00AF022B"/>
    <w:rsid w:val="00AF026A"/>
    <w:rsid w:val="00AF02D0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51"/>
    <w:rsid w:val="00AF468F"/>
    <w:rsid w:val="00AF4816"/>
    <w:rsid w:val="00AF4BC5"/>
    <w:rsid w:val="00AF4F9A"/>
    <w:rsid w:val="00AF5293"/>
    <w:rsid w:val="00AF534B"/>
    <w:rsid w:val="00AF535E"/>
    <w:rsid w:val="00AF539E"/>
    <w:rsid w:val="00AF53DA"/>
    <w:rsid w:val="00AF5466"/>
    <w:rsid w:val="00AF5538"/>
    <w:rsid w:val="00AF5539"/>
    <w:rsid w:val="00AF59B4"/>
    <w:rsid w:val="00AF5A92"/>
    <w:rsid w:val="00AF5B14"/>
    <w:rsid w:val="00AF624F"/>
    <w:rsid w:val="00AF66EB"/>
    <w:rsid w:val="00AF6724"/>
    <w:rsid w:val="00AF6C77"/>
    <w:rsid w:val="00AF6D1E"/>
    <w:rsid w:val="00AF6F5D"/>
    <w:rsid w:val="00AF70F4"/>
    <w:rsid w:val="00AF723F"/>
    <w:rsid w:val="00AF76D4"/>
    <w:rsid w:val="00AF7807"/>
    <w:rsid w:val="00AF7A53"/>
    <w:rsid w:val="00AF7B5B"/>
    <w:rsid w:val="00AF7DC9"/>
    <w:rsid w:val="00B005F4"/>
    <w:rsid w:val="00B00A6F"/>
    <w:rsid w:val="00B00FEC"/>
    <w:rsid w:val="00B012AC"/>
    <w:rsid w:val="00B012DF"/>
    <w:rsid w:val="00B012E3"/>
    <w:rsid w:val="00B0149E"/>
    <w:rsid w:val="00B019B4"/>
    <w:rsid w:val="00B01CA1"/>
    <w:rsid w:val="00B01F62"/>
    <w:rsid w:val="00B02077"/>
    <w:rsid w:val="00B0213D"/>
    <w:rsid w:val="00B022E9"/>
    <w:rsid w:val="00B02B27"/>
    <w:rsid w:val="00B02E65"/>
    <w:rsid w:val="00B0319F"/>
    <w:rsid w:val="00B03387"/>
    <w:rsid w:val="00B03459"/>
    <w:rsid w:val="00B03715"/>
    <w:rsid w:val="00B03AB9"/>
    <w:rsid w:val="00B03C5F"/>
    <w:rsid w:val="00B03C82"/>
    <w:rsid w:val="00B0410D"/>
    <w:rsid w:val="00B041AB"/>
    <w:rsid w:val="00B04250"/>
    <w:rsid w:val="00B0444F"/>
    <w:rsid w:val="00B04819"/>
    <w:rsid w:val="00B04876"/>
    <w:rsid w:val="00B049B1"/>
    <w:rsid w:val="00B04A22"/>
    <w:rsid w:val="00B04B00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E65"/>
    <w:rsid w:val="00B06F85"/>
    <w:rsid w:val="00B07124"/>
    <w:rsid w:val="00B07463"/>
    <w:rsid w:val="00B07495"/>
    <w:rsid w:val="00B07662"/>
    <w:rsid w:val="00B07C2F"/>
    <w:rsid w:val="00B07CD1"/>
    <w:rsid w:val="00B10327"/>
    <w:rsid w:val="00B10355"/>
    <w:rsid w:val="00B10721"/>
    <w:rsid w:val="00B10773"/>
    <w:rsid w:val="00B10A43"/>
    <w:rsid w:val="00B10E19"/>
    <w:rsid w:val="00B10E8D"/>
    <w:rsid w:val="00B11138"/>
    <w:rsid w:val="00B11B76"/>
    <w:rsid w:val="00B11BF6"/>
    <w:rsid w:val="00B11F17"/>
    <w:rsid w:val="00B11F61"/>
    <w:rsid w:val="00B11F9A"/>
    <w:rsid w:val="00B1232F"/>
    <w:rsid w:val="00B12370"/>
    <w:rsid w:val="00B12482"/>
    <w:rsid w:val="00B125E2"/>
    <w:rsid w:val="00B127D0"/>
    <w:rsid w:val="00B127FF"/>
    <w:rsid w:val="00B12839"/>
    <w:rsid w:val="00B12B01"/>
    <w:rsid w:val="00B12B23"/>
    <w:rsid w:val="00B12BB5"/>
    <w:rsid w:val="00B12CA8"/>
    <w:rsid w:val="00B12E45"/>
    <w:rsid w:val="00B12E8C"/>
    <w:rsid w:val="00B12EC2"/>
    <w:rsid w:val="00B12EE0"/>
    <w:rsid w:val="00B12FB0"/>
    <w:rsid w:val="00B12FF1"/>
    <w:rsid w:val="00B1305B"/>
    <w:rsid w:val="00B13116"/>
    <w:rsid w:val="00B135BD"/>
    <w:rsid w:val="00B1379A"/>
    <w:rsid w:val="00B13B7A"/>
    <w:rsid w:val="00B13E0C"/>
    <w:rsid w:val="00B13E41"/>
    <w:rsid w:val="00B14004"/>
    <w:rsid w:val="00B140BA"/>
    <w:rsid w:val="00B140D2"/>
    <w:rsid w:val="00B145C1"/>
    <w:rsid w:val="00B1489E"/>
    <w:rsid w:val="00B14B5F"/>
    <w:rsid w:val="00B14B6A"/>
    <w:rsid w:val="00B14C42"/>
    <w:rsid w:val="00B14CE5"/>
    <w:rsid w:val="00B14DA1"/>
    <w:rsid w:val="00B14E31"/>
    <w:rsid w:val="00B1536C"/>
    <w:rsid w:val="00B15410"/>
    <w:rsid w:val="00B154EE"/>
    <w:rsid w:val="00B1581E"/>
    <w:rsid w:val="00B158B0"/>
    <w:rsid w:val="00B1598B"/>
    <w:rsid w:val="00B15D25"/>
    <w:rsid w:val="00B15DD0"/>
    <w:rsid w:val="00B15E55"/>
    <w:rsid w:val="00B15E56"/>
    <w:rsid w:val="00B15FF1"/>
    <w:rsid w:val="00B1608C"/>
    <w:rsid w:val="00B16197"/>
    <w:rsid w:val="00B1648A"/>
    <w:rsid w:val="00B16F1B"/>
    <w:rsid w:val="00B171A3"/>
    <w:rsid w:val="00B172D3"/>
    <w:rsid w:val="00B1760C"/>
    <w:rsid w:val="00B17785"/>
    <w:rsid w:val="00B17E3A"/>
    <w:rsid w:val="00B20049"/>
    <w:rsid w:val="00B20079"/>
    <w:rsid w:val="00B202A0"/>
    <w:rsid w:val="00B20383"/>
    <w:rsid w:val="00B20442"/>
    <w:rsid w:val="00B205B2"/>
    <w:rsid w:val="00B2082A"/>
    <w:rsid w:val="00B20EB7"/>
    <w:rsid w:val="00B20EBC"/>
    <w:rsid w:val="00B212B2"/>
    <w:rsid w:val="00B21521"/>
    <w:rsid w:val="00B2155B"/>
    <w:rsid w:val="00B2167C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50E"/>
    <w:rsid w:val="00B235F5"/>
    <w:rsid w:val="00B23612"/>
    <w:rsid w:val="00B23AEE"/>
    <w:rsid w:val="00B23B0B"/>
    <w:rsid w:val="00B23D9D"/>
    <w:rsid w:val="00B24133"/>
    <w:rsid w:val="00B242BB"/>
    <w:rsid w:val="00B243EB"/>
    <w:rsid w:val="00B24440"/>
    <w:rsid w:val="00B248D2"/>
    <w:rsid w:val="00B248DA"/>
    <w:rsid w:val="00B24B2E"/>
    <w:rsid w:val="00B24DCB"/>
    <w:rsid w:val="00B2528C"/>
    <w:rsid w:val="00B25411"/>
    <w:rsid w:val="00B25586"/>
    <w:rsid w:val="00B2569D"/>
    <w:rsid w:val="00B25705"/>
    <w:rsid w:val="00B257FC"/>
    <w:rsid w:val="00B25C70"/>
    <w:rsid w:val="00B25F2A"/>
    <w:rsid w:val="00B2613E"/>
    <w:rsid w:val="00B2633C"/>
    <w:rsid w:val="00B263F2"/>
    <w:rsid w:val="00B265A6"/>
    <w:rsid w:val="00B26A39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BFA"/>
    <w:rsid w:val="00B27C80"/>
    <w:rsid w:val="00B27E8C"/>
    <w:rsid w:val="00B27F08"/>
    <w:rsid w:val="00B30193"/>
    <w:rsid w:val="00B30547"/>
    <w:rsid w:val="00B30878"/>
    <w:rsid w:val="00B30A2D"/>
    <w:rsid w:val="00B30BFB"/>
    <w:rsid w:val="00B30CC4"/>
    <w:rsid w:val="00B30DAB"/>
    <w:rsid w:val="00B30E4C"/>
    <w:rsid w:val="00B3105A"/>
    <w:rsid w:val="00B31503"/>
    <w:rsid w:val="00B31515"/>
    <w:rsid w:val="00B31856"/>
    <w:rsid w:val="00B31F85"/>
    <w:rsid w:val="00B32178"/>
    <w:rsid w:val="00B323C0"/>
    <w:rsid w:val="00B327CC"/>
    <w:rsid w:val="00B3288A"/>
    <w:rsid w:val="00B328F6"/>
    <w:rsid w:val="00B32901"/>
    <w:rsid w:val="00B32A4B"/>
    <w:rsid w:val="00B32B06"/>
    <w:rsid w:val="00B32C78"/>
    <w:rsid w:val="00B32DB7"/>
    <w:rsid w:val="00B3311A"/>
    <w:rsid w:val="00B333D7"/>
    <w:rsid w:val="00B33550"/>
    <w:rsid w:val="00B335CB"/>
    <w:rsid w:val="00B33665"/>
    <w:rsid w:val="00B339C8"/>
    <w:rsid w:val="00B33A4F"/>
    <w:rsid w:val="00B33CD1"/>
    <w:rsid w:val="00B33F35"/>
    <w:rsid w:val="00B34959"/>
    <w:rsid w:val="00B34B24"/>
    <w:rsid w:val="00B34BAB"/>
    <w:rsid w:val="00B34DEB"/>
    <w:rsid w:val="00B34FF2"/>
    <w:rsid w:val="00B351BC"/>
    <w:rsid w:val="00B351FD"/>
    <w:rsid w:val="00B35340"/>
    <w:rsid w:val="00B35536"/>
    <w:rsid w:val="00B35676"/>
    <w:rsid w:val="00B356B2"/>
    <w:rsid w:val="00B358A7"/>
    <w:rsid w:val="00B358BE"/>
    <w:rsid w:val="00B359D1"/>
    <w:rsid w:val="00B35A4C"/>
    <w:rsid w:val="00B35A89"/>
    <w:rsid w:val="00B35B5A"/>
    <w:rsid w:val="00B35C3C"/>
    <w:rsid w:val="00B35E61"/>
    <w:rsid w:val="00B35E9E"/>
    <w:rsid w:val="00B3647B"/>
    <w:rsid w:val="00B364E4"/>
    <w:rsid w:val="00B36516"/>
    <w:rsid w:val="00B3661D"/>
    <w:rsid w:val="00B3681B"/>
    <w:rsid w:val="00B36893"/>
    <w:rsid w:val="00B36941"/>
    <w:rsid w:val="00B36E99"/>
    <w:rsid w:val="00B37111"/>
    <w:rsid w:val="00B372DE"/>
    <w:rsid w:val="00B3730C"/>
    <w:rsid w:val="00B374BE"/>
    <w:rsid w:val="00B37777"/>
    <w:rsid w:val="00B378D0"/>
    <w:rsid w:val="00B37953"/>
    <w:rsid w:val="00B37B39"/>
    <w:rsid w:val="00B37C37"/>
    <w:rsid w:val="00B37C4B"/>
    <w:rsid w:val="00B37DEA"/>
    <w:rsid w:val="00B37E72"/>
    <w:rsid w:val="00B37F65"/>
    <w:rsid w:val="00B4008D"/>
    <w:rsid w:val="00B40312"/>
    <w:rsid w:val="00B407D8"/>
    <w:rsid w:val="00B40BF9"/>
    <w:rsid w:val="00B40E25"/>
    <w:rsid w:val="00B4109E"/>
    <w:rsid w:val="00B411F3"/>
    <w:rsid w:val="00B41914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C50"/>
    <w:rsid w:val="00B43F28"/>
    <w:rsid w:val="00B44479"/>
    <w:rsid w:val="00B449D4"/>
    <w:rsid w:val="00B44DD1"/>
    <w:rsid w:val="00B4500D"/>
    <w:rsid w:val="00B45028"/>
    <w:rsid w:val="00B451AC"/>
    <w:rsid w:val="00B45957"/>
    <w:rsid w:val="00B459F9"/>
    <w:rsid w:val="00B45C1E"/>
    <w:rsid w:val="00B460D7"/>
    <w:rsid w:val="00B46355"/>
    <w:rsid w:val="00B465AB"/>
    <w:rsid w:val="00B47708"/>
    <w:rsid w:val="00B47A6D"/>
    <w:rsid w:val="00B47ABD"/>
    <w:rsid w:val="00B47E52"/>
    <w:rsid w:val="00B47EA0"/>
    <w:rsid w:val="00B501EE"/>
    <w:rsid w:val="00B502DF"/>
    <w:rsid w:val="00B506F9"/>
    <w:rsid w:val="00B5087F"/>
    <w:rsid w:val="00B50A0A"/>
    <w:rsid w:val="00B50ADE"/>
    <w:rsid w:val="00B50CCA"/>
    <w:rsid w:val="00B50D7F"/>
    <w:rsid w:val="00B50FBA"/>
    <w:rsid w:val="00B51087"/>
    <w:rsid w:val="00B5144C"/>
    <w:rsid w:val="00B51A03"/>
    <w:rsid w:val="00B522D9"/>
    <w:rsid w:val="00B52377"/>
    <w:rsid w:val="00B52668"/>
    <w:rsid w:val="00B52B4E"/>
    <w:rsid w:val="00B52C85"/>
    <w:rsid w:val="00B52DDE"/>
    <w:rsid w:val="00B53360"/>
    <w:rsid w:val="00B53480"/>
    <w:rsid w:val="00B535B9"/>
    <w:rsid w:val="00B5371D"/>
    <w:rsid w:val="00B537AA"/>
    <w:rsid w:val="00B537D0"/>
    <w:rsid w:val="00B537D7"/>
    <w:rsid w:val="00B53AE2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948"/>
    <w:rsid w:val="00B549FB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5F84"/>
    <w:rsid w:val="00B56142"/>
    <w:rsid w:val="00B56336"/>
    <w:rsid w:val="00B5635E"/>
    <w:rsid w:val="00B5664B"/>
    <w:rsid w:val="00B56A15"/>
    <w:rsid w:val="00B56DAA"/>
    <w:rsid w:val="00B56DE0"/>
    <w:rsid w:val="00B56E84"/>
    <w:rsid w:val="00B56EB2"/>
    <w:rsid w:val="00B57403"/>
    <w:rsid w:val="00B57F00"/>
    <w:rsid w:val="00B57F2B"/>
    <w:rsid w:val="00B60140"/>
    <w:rsid w:val="00B6072D"/>
    <w:rsid w:val="00B60820"/>
    <w:rsid w:val="00B60A62"/>
    <w:rsid w:val="00B60DD9"/>
    <w:rsid w:val="00B6122A"/>
    <w:rsid w:val="00B612EB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2E9"/>
    <w:rsid w:val="00B63343"/>
    <w:rsid w:val="00B6364B"/>
    <w:rsid w:val="00B63A3C"/>
    <w:rsid w:val="00B63ACE"/>
    <w:rsid w:val="00B63C06"/>
    <w:rsid w:val="00B63FBF"/>
    <w:rsid w:val="00B64130"/>
    <w:rsid w:val="00B645BC"/>
    <w:rsid w:val="00B64839"/>
    <w:rsid w:val="00B64BFD"/>
    <w:rsid w:val="00B64CE3"/>
    <w:rsid w:val="00B65385"/>
    <w:rsid w:val="00B65518"/>
    <w:rsid w:val="00B65698"/>
    <w:rsid w:val="00B656B9"/>
    <w:rsid w:val="00B65796"/>
    <w:rsid w:val="00B6595B"/>
    <w:rsid w:val="00B65B1B"/>
    <w:rsid w:val="00B65E6E"/>
    <w:rsid w:val="00B66045"/>
    <w:rsid w:val="00B664FE"/>
    <w:rsid w:val="00B665CB"/>
    <w:rsid w:val="00B665D6"/>
    <w:rsid w:val="00B66742"/>
    <w:rsid w:val="00B66793"/>
    <w:rsid w:val="00B66909"/>
    <w:rsid w:val="00B6699C"/>
    <w:rsid w:val="00B66ADA"/>
    <w:rsid w:val="00B670DA"/>
    <w:rsid w:val="00B673EC"/>
    <w:rsid w:val="00B6748C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58D"/>
    <w:rsid w:val="00B70AC0"/>
    <w:rsid w:val="00B70F1E"/>
    <w:rsid w:val="00B710B7"/>
    <w:rsid w:val="00B7113E"/>
    <w:rsid w:val="00B712D1"/>
    <w:rsid w:val="00B7133D"/>
    <w:rsid w:val="00B7159A"/>
    <w:rsid w:val="00B719B1"/>
    <w:rsid w:val="00B71B56"/>
    <w:rsid w:val="00B71B80"/>
    <w:rsid w:val="00B71BC7"/>
    <w:rsid w:val="00B71C4A"/>
    <w:rsid w:val="00B71E14"/>
    <w:rsid w:val="00B722B7"/>
    <w:rsid w:val="00B7230B"/>
    <w:rsid w:val="00B728D7"/>
    <w:rsid w:val="00B72919"/>
    <w:rsid w:val="00B7299C"/>
    <w:rsid w:val="00B72EE5"/>
    <w:rsid w:val="00B73022"/>
    <w:rsid w:val="00B730F5"/>
    <w:rsid w:val="00B7325E"/>
    <w:rsid w:val="00B7328B"/>
    <w:rsid w:val="00B73311"/>
    <w:rsid w:val="00B7359B"/>
    <w:rsid w:val="00B7381D"/>
    <w:rsid w:val="00B7402B"/>
    <w:rsid w:val="00B7421E"/>
    <w:rsid w:val="00B74360"/>
    <w:rsid w:val="00B74456"/>
    <w:rsid w:val="00B7453B"/>
    <w:rsid w:val="00B746F9"/>
    <w:rsid w:val="00B74E7A"/>
    <w:rsid w:val="00B74F27"/>
    <w:rsid w:val="00B755E2"/>
    <w:rsid w:val="00B758D8"/>
    <w:rsid w:val="00B75AF4"/>
    <w:rsid w:val="00B75D46"/>
    <w:rsid w:val="00B75D9A"/>
    <w:rsid w:val="00B75E71"/>
    <w:rsid w:val="00B75EBF"/>
    <w:rsid w:val="00B75F44"/>
    <w:rsid w:val="00B75F6F"/>
    <w:rsid w:val="00B76215"/>
    <w:rsid w:val="00B76240"/>
    <w:rsid w:val="00B76354"/>
    <w:rsid w:val="00B76625"/>
    <w:rsid w:val="00B76699"/>
    <w:rsid w:val="00B76AAE"/>
    <w:rsid w:val="00B76BEA"/>
    <w:rsid w:val="00B76CBF"/>
    <w:rsid w:val="00B76D0F"/>
    <w:rsid w:val="00B7715F"/>
    <w:rsid w:val="00B77445"/>
    <w:rsid w:val="00B7762B"/>
    <w:rsid w:val="00B77802"/>
    <w:rsid w:val="00B779E2"/>
    <w:rsid w:val="00B77AC5"/>
    <w:rsid w:val="00B77CD0"/>
    <w:rsid w:val="00B77FD4"/>
    <w:rsid w:val="00B80584"/>
    <w:rsid w:val="00B80627"/>
    <w:rsid w:val="00B80777"/>
    <w:rsid w:val="00B80AC6"/>
    <w:rsid w:val="00B80CF1"/>
    <w:rsid w:val="00B81150"/>
    <w:rsid w:val="00B813E9"/>
    <w:rsid w:val="00B81437"/>
    <w:rsid w:val="00B81573"/>
    <w:rsid w:val="00B817A8"/>
    <w:rsid w:val="00B81F15"/>
    <w:rsid w:val="00B820A7"/>
    <w:rsid w:val="00B822E7"/>
    <w:rsid w:val="00B82448"/>
    <w:rsid w:val="00B82956"/>
    <w:rsid w:val="00B829DF"/>
    <w:rsid w:val="00B83338"/>
    <w:rsid w:val="00B83414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518A"/>
    <w:rsid w:val="00B8532D"/>
    <w:rsid w:val="00B853BF"/>
    <w:rsid w:val="00B853D3"/>
    <w:rsid w:val="00B854E4"/>
    <w:rsid w:val="00B85A5F"/>
    <w:rsid w:val="00B85BAD"/>
    <w:rsid w:val="00B866ED"/>
    <w:rsid w:val="00B86753"/>
    <w:rsid w:val="00B8686E"/>
    <w:rsid w:val="00B86CB9"/>
    <w:rsid w:val="00B86DA9"/>
    <w:rsid w:val="00B87B73"/>
    <w:rsid w:val="00B87BE5"/>
    <w:rsid w:val="00B9032B"/>
    <w:rsid w:val="00B908D3"/>
    <w:rsid w:val="00B90D77"/>
    <w:rsid w:val="00B90E3E"/>
    <w:rsid w:val="00B9142D"/>
    <w:rsid w:val="00B9142E"/>
    <w:rsid w:val="00B91606"/>
    <w:rsid w:val="00B91EF4"/>
    <w:rsid w:val="00B91F3E"/>
    <w:rsid w:val="00B9277F"/>
    <w:rsid w:val="00B92C8A"/>
    <w:rsid w:val="00B92D56"/>
    <w:rsid w:val="00B932A5"/>
    <w:rsid w:val="00B93302"/>
    <w:rsid w:val="00B933C5"/>
    <w:rsid w:val="00B934A5"/>
    <w:rsid w:val="00B93813"/>
    <w:rsid w:val="00B9384B"/>
    <w:rsid w:val="00B93B88"/>
    <w:rsid w:val="00B93C52"/>
    <w:rsid w:val="00B93D32"/>
    <w:rsid w:val="00B942DE"/>
    <w:rsid w:val="00B94454"/>
    <w:rsid w:val="00B947A0"/>
    <w:rsid w:val="00B949ED"/>
    <w:rsid w:val="00B94AC4"/>
    <w:rsid w:val="00B94AF3"/>
    <w:rsid w:val="00B94BA2"/>
    <w:rsid w:val="00B94BF9"/>
    <w:rsid w:val="00B94E7F"/>
    <w:rsid w:val="00B94F91"/>
    <w:rsid w:val="00B951E1"/>
    <w:rsid w:val="00B9525F"/>
    <w:rsid w:val="00B9539F"/>
    <w:rsid w:val="00B958D5"/>
    <w:rsid w:val="00B95A2B"/>
    <w:rsid w:val="00B95B7D"/>
    <w:rsid w:val="00B95E17"/>
    <w:rsid w:val="00B95F36"/>
    <w:rsid w:val="00B96289"/>
    <w:rsid w:val="00B967D7"/>
    <w:rsid w:val="00B96BAA"/>
    <w:rsid w:val="00B972ED"/>
    <w:rsid w:val="00B9764A"/>
    <w:rsid w:val="00B9795B"/>
    <w:rsid w:val="00B97AC1"/>
    <w:rsid w:val="00B97CFB"/>
    <w:rsid w:val="00B97F5B"/>
    <w:rsid w:val="00BA00C5"/>
    <w:rsid w:val="00BA029A"/>
    <w:rsid w:val="00BA07D8"/>
    <w:rsid w:val="00BA0B2C"/>
    <w:rsid w:val="00BA0C22"/>
    <w:rsid w:val="00BA0F05"/>
    <w:rsid w:val="00BA1171"/>
    <w:rsid w:val="00BA1239"/>
    <w:rsid w:val="00BA1534"/>
    <w:rsid w:val="00BA1561"/>
    <w:rsid w:val="00BA1929"/>
    <w:rsid w:val="00BA1AB2"/>
    <w:rsid w:val="00BA1D67"/>
    <w:rsid w:val="00BA1EF6"/>
    <w:rsid w:val="00BA2439"/>
    <w:rsid w:val="00BA248A"/>
    <w:rsid w:val="00BA25F5"/>
    <w:rsid w:val="00BA2A8A"/>
    <w:rsid w:val="00BA2BFF"/>
    <w:rsid w:val="00BA2CCA"/>
    <w:rsid w:val="00BA2E14"/>
    <w:rsid w:val="00BA2EDA"/>
    <w:rsid w:val="00BA3281"/>
    <w:rsid w:val="00BA3379"/>
    <w:rsid w:val="00BA34AA"/>
    <w:rsid w:val="00BA3631"/>
    <w:rsid w:val="00BA38B0"/>
    <w:rsid w:val="00BA3ADF"/>
    <w:rsid w:val="00BA3CA2"/>
    <w:rsid w:val="00BA3DCB"/>
    <w:rsid w:val="00BA435F"/>
    <w:rsid w:val="00BA4884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A7CAA"/>
    <w:rsid w:val="00BA7D99"/>
    <w:rsid w:val="00BB0055"/>
    <w:rsid w:val="00BB00D6"/>
    <w:rsid w:val="00BB01B5"/>
    <w:rsid w:val="00BB0253"/>
    <w:rsid w:val="00BB0891"/>
    <w:rsid w:val="00BB0C92"/>
    <w:rsid w:val="00BB132B"/>
    <w:rsid w:val="00BB146F"/>
    <w:rsid w:val="00BB1616"/>
    <w:rsid w:val="00BB17D5"/>
    <w:rsid w:val="00BB1B67"/>
    <w:rsid w:val="00BB1D94"/>
    <w:rsid w:val="00BB2236"/>
    <w:rsid w:val="00BB23C8"/>
    <w:rsid w:val="00BB24C1"/>
    <w:rsid w:val="00BB2721"/>
    <w:rsid w:val="00BB2F02"/>
    <w:rsid w:val="00BB2FA2"/>
    <w:rsid w:val="00BB307F"/>
    <w:rsid w:val="00BB3107"/>
    <w:rsid w:val="00BB334D"/>
    <w:rsid w:val="00BB33D9"/>
    <w:rsid w:val="00BB3612"/>
    <w:rsid w:val="00BB3851"/>
    <w:rsid w:val="00BB3BF0"/>
    <w:rsid w:val="00BB3C3A"/>
    <w:rsid w:val="00BB3E09"/>
    <w:rsid w:val="00BB4077"/>
    <w:rsid w:val="00BB4226"/>
    <w:rsid w:val="00BB4278"/>
    <w:rsid w:val="00BB42D5"/>
    <w:rsid w:val="00BB45F1"/>
    <w:rsid w:val="00BB4793"/>
    <w:rsid w:val="00BB48AB"/>
    <w:rsid w:val="00BB4C4A"/>
    <w:rsid w:val="00BB4DE8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5F98"/>
    <w:rsid w:val="00BB638B"/>
    <w:rsid w:val="00BB6542"/>
    <w:rsid w:val="00BB6E31"/>
    <w:rsid w:val="00BB6F8F"/>
    <w:rsid w:val="00BB6FF8"/>
    <w:rsid w:val="00BB7142"/>
    <w:rsid w:val="00BB7211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BF0"/>
    <w:rsid w:val="00BB7EC3"/>
    <w:rsid w:val="00BC0496"/>
    <w:rsid w:val="00BC051B"/>
    <w:rsid w:val="00BC0667"/>
    <w:rsid w:val="00BC07E2"/>
    <w:rsid w:val="00BC08C6"/>
    <w:rsid w:val="00BC0A0A"/>
    <w:rsid w:val="00BC0CB0"/>
    <w:rsid w:val="00BC0D29"/>
    <w:rsid w:val="00BC0D4E"/>
    <w:rsid w:val="00BC12D9"/>
    <w:rsid w:val="00BC1321"/>
    <w:rsid w:val="00BC134C"/>
    <w:rsid w:val="00BC139D"/>
    <w:rsid w:val="00BC1588"/>
    <w:rsid w:val="00BC16E8"/>
    <w:rsid w:val="00BC19CB"/>
    <w:rsid w:val="00BC1F25"/>
    <w:rsid w:val="00BC1F6B"/>
    <w:rsid w:val="00BC23A8"/>
    <w:rsid w:val="00BC2C0C"/>
    <w:rsid w:val="00BC2CE9"/>
    <w:rsid w:val="00BC3444"/>
    <w:rsid w:val="00BC34D6"/>
    <w:rsid w:val="00BC3A1C"/>
    <w:rsid w:val="00BC3D29"/>
    <w:rsid w:val="00BC44C2"/>
    <w:rsid w:val="00BC471C"/>
    <w:rsid w:val="00BC4A74"/>
    <w:rsid w:val="00BC4ADD"/>
    <w:rsid w:val="00BC4D84"/>
    <w:rsid w:val="00BC4F06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13B"/>
    <w:rsid w:val="00BC71B6"/>
    <w:rsid w:val="00BC758A"/>
    <w:rsid w:val="00BC792A"/>
    <w:rsid w:val="00BC7ADE"/>
    <w:rsid w:val="00BC7BDC"/>
    <w:rsid w:val="00BC7DCE"/>
    <w:rsid w:val="00BC7F0B"/>
    <w:rsid w:val="00BD0039"/>
    <w:rsid w:val="00BD030F"/>
    <w:rsid w:val="00BD0434"/>
    <w:rsid w:val="00BD04D3"/>
    <w:rsid w:val="00BD075C"/>
    <w:rsid w:val="00BD0C0A"/>
    <w:rsid w:val="00BD0DBB"/>
    <w:rsid w:val="00BD0E30"/>
    <w:rsid w:val="00BD1034"/>
    <w:rsid w:val="00BD10F6"/>
    <w:rsid w:val="00BD15D4"/>
    <w:rsid w:val="00BD15D9"/>
    <w:rsid w:val="00BD178B"/>
    <w:rsid w:val="00BD1B17"/>
    <w:rsid w:val="00BD1B3C"/>
    <w:rsid w:val="00BD1B97"/>
    <w:rsid w:val="00BD1BE7"/>
    <w:rsid w:val="00BD1C09"/>
    <w:rsid w:val="00BD2101"/>
    <w:rsid w:val="00BD2255"/>
    <w:rsid w:val="00BD3293"/>
    <w:rsid w:val="00BD3434"/>
    <w:rsid w:val="00BD37C3"/>
    <w:rsid w:val="00BD38B2"/>
    <w:rsid w:val="00BD3A37"/>
    <w:rsid w:val="00BD3ACE"/>
    <w:rsid w:val="00BD3B79"/>
    <w:rsid w:val="00BD3D3F"/>
    <w:rsid w:val="00BD405C"/>
    <w:rsid w:val="00BD4154"/>
    <w:rsid w:val="00BD465C"/>
    <w:rsid w:val="00BD4770"/>
    <w:rsid w:val="00BD4F3E"/>
    <w:rsid w:val="00BD4FBB"/>
    <w:rsid w:val="00BD561B"/>
    <w:rsid w:val="00BD5B30"/>
    <w:rsid w:val="00BD5C49"/>
    <w:rsid w:val="00BD5CB2"/>
    <w:rsid w:val="00BD5F41"/>
    <w:rsid w:val="00BD6076"/>
    <w:rsid w:val="00BD6161"/>
    <w:rsid w:val="00BD6323"/>
    <w:rsid w:val="00BD63AB"/>
    <w:rsid w:val="00BD66E9"/>
    <w:rsid w:val="00BD67EA"/>
    <w:rsid w:val="00BD6A1C"/>
    <w:rsid w:val="00BD71C7"/>
    <w:rsid w:val="00BD72CB"/>
    <w:rsid w:val="00BD74E3"/>
    <w:rsid w:val="00BD76ED"/>
    <w:rsid w:val="00BD78C9"/>
    <w:rsid w:val="00BD7B1A"/>
    <w:rsid w:val="00BD7EBE"/>
    <w:rsid w:val="00BE0344"/>
    <w:rsid w:val="00BE09DA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E1A"/>
    <w:rsid w:val="00BE1E6B"/>
    <w:rsid w:val="00BE1F9E"/>
    <w:rsid w:val="00BE2072"/>
    <w:rsid w:val="00BE2214"/>
    <w:rsid w:val="00BE24B5"/>
    <w:rsid w:val="00BE2AE2"/>
    <w:rsid w:val="00BE2BD0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45"/>
    <w:rsid w:val="00BE3C31"/>
    <w:rsid w:val="00BE3CFC"/>
    <w:rsid w:val="00BE487E"/>
    <w:rsid w:val="00BE4D1F"/>
    <w:rsid w:val="00BE559D"/>
    <w:rsid w:val="00BE578A"/>
    <w:rsid w:val="00BE5881"/>
    <w:rsid w:val="00BE5AF1"/>
    <w:rsid w:val="00BE5BF2"/>
    <w:rsid w:val="00BE5E52"/>
    <w:rsid w:val="00BE5E6D"/>
    <w:rsid w:val="00BE63FE"/>
    <w:rsid w:val="00BE643D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311"/>
    <w:rsid w:val="00BE7440"/>
    <w:rsid w:val="00BE7BC7"/>
    <w:rsid w:val="00BE7F11"/>
    <w:rsid w:val="00BF0527"/>
    <w:rsid w:val="00BF08FB"/>
    <w:rsid w:val="00BF0A2C"/>
    <w:rsid w:val="00BF12A0"/>
    <w:rsid w:val="00BF12D8"/>
    <w:rsid w:val="00BF1450"/>
    <w:rsid w:val="00BF145D"/>
    <w:rsid w:val="00BF180E"/>
    <w:rsid w:val="00BF1928"/>
    <w:rsid w:val="00BF1C1B"/>
    <w:rsid w:val="00BF2582"/>
    <w:rsid w:val="00BF2591"/>
    <w:rsid w:val="00BF2664"/>
    <w:rsid w:val="00BF28D3"/>
    <w:rsid w:val="00BF2A68"/>
    <w:rsid w:val="00BF2B15"/>
    <w:rsid w:val="00BF2C14"/>
    <w:rsid w:val="00BF2E8A"/>
    <w:rsid w:val="00BF2E8D"/>
    <w:rsid w:val="00BF2FFD"/>
    <w:rsid w:val="00BF30A6"/>
    <w:rsid w:val="00BF3765"/>
    <w:rsid w:val="00BF38A8"/>
    <w:rsid w:val="00BF38CA"/>
    <w:rsid w:val="00BF397C"/>
    <w:rsid w:val="00BF3D15"/>
    <w:rsid w:val="00BF3D19"/>
    <w:rsid w:val="00BF3D52"/>
    <w:rsid w:val="00BF3E06"/>
    <w:rsid w:val="00BF44B4"/>
    <w:rsid w:val="00BF48DB"/>
    <w:rsid w:val="00BF4B64"/>
    <w:rsid w:val="00BF4C9F"/>
    <w:rsid w:val="00BF4DBB"/>
    <w:rsid w:val="00BF4E70"/>
    <w:rsid w:val="00BF516F"/>
    <w:rsid w:val="00BF51AB"/>
    <w:rsid w:val="00BF5491"/>
    <w:rsid w:val="00BF550C"/>
    <w:rsid w:val="00BF5582"/>
    <w:rsid w:val="00BF580A"/>
    <w:rsid w:val="00BF58F0"/>
    <w:rsid w:val="00BF5C60"/>
    <w:rsid w:val="00BF5ED0"/>
    <w:rsid w:val="00BF6218"/>
    <w:rsid w:val="00BF6952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172B"/>
    <w:rsid w:val="00C01815"/>
    <w:rsid w:val="00C0188B"/>
    <w:rsid w:val="00C018A3"/>
    <w:rsid w:val="00C01AB8"/>
    <w:rsid w:val="00C01B1B"/>
    <w:rsid w:val="00C01C81"/>
    <w:rsid w:val="00C01F32"/>
    <w:rsid w:val="00C020B5"/>
    <w:rsid w:val="00C02516"/>
    <w:rsid w:val="00C025A2"/>
    <w:rsid w:val="00C02802"/>
    <w:rsid w:val="00C02A65"/>
    <w:rsid w:val="00C02ADD"/>
    <w:rsid w:val="00C02EDB"/>
    <w:rsid w:val="00C031CE"/>
    <w:rsid w:val="00C03215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4C0C"/>
    <w:rsid w:val="00C05049"/>
    <w:rsid w:val="00C050C6"/>
    <w:rsid w:val="00C0527E"/>
    <w:rsid w:val="00C0549A"/>
    <w:rsid w:val="00C054CC"/>
    <w:rsid w:val="00C06072"/>
    <w:rsid w:val="00C06112"/>
    <w:rsid w:val="00C06234"/>
    <w:rsid w:val="00C06544"/>
    <w:rsid w:val="00C065EB"/>
    <w:rsid w:val="00C070B3"/>
    <w:rsid w:val="00C0710B"/>
    <w:rsid w:val="00C07229"/>
    <w:rsid w:val="00C075BF"/>
    <w:rsid w:val="00C0785B"/>
    <w:rsid w:val="00C07865"/>
    <w:rsid w:val="00C07907"/>
    <w:rsid w:val="00C07A56"/>
    <w:rsid w:val="00C101B7"/>
    <w:rsid w:val="00C102D1"/>
    <w:rsid w:val="00C103B3"/>
    <w:rsid w:val="00C1095D"/>
    <w:rsid w:val="00C10BE5"/>
    <w:rsid w:val="00C10C36"/>
    <w:rsid w:val="00C10CBF"/>
    <w:rsid w:val="00C11007"/>
    <w:rsid w:val="00C1105A"/>
    <w:rsid w:val="00C11220"/>
    <w:rsid w:val="00C117C0"/>
    <w:rsid w:val="00C11854"/>
    <w:rsid w:val="00C118A8"/>
    <w:rsid w:val="00C11B33"/>
    <w:rsid w:val="00C11D3C"/>
    <w:rsid w:val="00C11EDA"/>
    <w:rsid w:val="00C11F1E"/>
    <w:rsid w:val="00C1283B"/>
    <w:rsid w:val="00C1284B"/>
    <w:rsid w:val="00C12866"/>
    <w:rsid w:val="00C12D39"/>
    <w:rsid w:val="00C12DBB"/>
    <w:rsid w:val="00C12E1B"/>
    <w:rsid w:val="00C12E4B"/>
    <w:rsid w:val="00C134E8"/>
    <w:rsid w:val="00C137B0"/>
    <w:rsid w:val="00C137CC"/>
    <w:rsid w:val="00C1398E"/>
    <w:rsid w:val="00C13A0B"/>
    <w:rsid w:val="00C13FB2"/>
    <w:rsid w:val="00C14503"/>
    <w:rsid w:val="00C1483F"/>
    <w:rsid w:val="00C148D1"/>
    <w:rsid w:val="00C14935"/>
    <w:rsid w:val="00C149C5"/>
    <w:rsid w:val="00C14AEF"/>
    <w:rsid w:val="00C14BF8"/>
    <w:rsid w:val="00C14C41"/>
    <w:rsid w:val="00C14C78"/>
    <w:rsid w:val="00C152CA"/>
    <w:rsid w:val="00C155C3"/>
    <w:rsid w:val="00C15A8F"/>
    <w:rsid w:val="00C15B88"/>
    <w:rsid w:val="00C15E02"/>
    <w:rsid w:val="00C15E0A"/>
    <w:rsid w:val="00C15E63"/>
    <w:rsid w:val="00C16491"/>
    <w:rsid w:val="00C16510"/>
    <w:rsid w:val="00C16909"/>
    <w:rsid w:val="00C16B1F"/>
    <w:rsid w:val="00C16CA8"/>
    <w:rsid w:val="00C16D8D"/>
    <w:rsid w:val="00C16E53"/>
    <w:rsid w:val="00C171FF"/>
    <w:rsid w:val="00C17455"/>
    <w:rsid w:val="00C17593"/>
    <w:rsid w:val="00C1761E"/>
    <w:rsid w:val="00C1792E"/>
    <w:rsid w:val="00C17B13"/>
    <w:rsid w:val="00C17E11"/>
    <w:rsid w:val="00C202BD"/>
    <w:rsid w:val="00C20351"/>
    <w:rsid w:val="00C20446"/>
    <w:rsid w:val="00C204B5"/>
    <w:rsid w:val="00C20809"/>
    <w:rsid w:val="00C209FC"/>
    <w:rsid w:val="00C20BB4"/>
    <w:rsid w:val="00C2103F"/>
    <w:rsid w:val="00C213A1"/>
    <w:rsid w:val="00C21471"/>
    <w:rsid w:val="00C214DD"/>
    <w:rsid w:val="00C21847"/>
    <w:rsid w:val="00C219B9"/>
    <w:rsid w:val="00C21EE4"/>
    <w:rsid w:val="00C220A2"/>
    <w:rsid w:val="00C221C5"/>
    <w:rsid w:val="00C221CA"/>
    <w:rsid w:val="00C221E1"/>
    <w:rsid w:val="00C226F3"/>
    <w:rsid w:val="00C2297A"/>
    <w:rsid w:val="00C22A5C"/>
    <w:rsid w:val="00C22ADE"/>
    <w:rsid w:val="00C22D94"/>
    <w:rsid w:val="00C22F76"/>
    <w:rsid w:val="00C233F7"/>
    <w:rsid w:val="00C23AD8"/>
    <w:rsid w:val="00C23D4A"/>
    <w:rsid w:val="00C23E07"/>
    <w:rsid w:val="00C23EBA"/>
    <w:rsid w:val="00C23F48"/>
    <w:rsid w:val="00C23FE0"/>
    <w:rsid w:val="00C23FF0"/>
    <w:rsid w:val="00C2425B"/>
    <w:rsid w:val="00C24483"/>
    <w:rsid w:val="00C2467E"/>
    <w:rsid w:val="00C24746"/>
    <w:rsid w:val="00C24897"/>
    <w:rsid w:val="00C24A06"/>
    <w:rsid w:val="00C24BAC"/>
    <w:rsid w:val="00C24C3D"/>
    <w:rsid w:val="00C24FE1"/>
    <w:rsid w:val="00C253E8"/>
    <w:rsid w:val="00C257F4"/>
    <w:rsid w:val="00C25814"/>
    <w:rsid w:val="00C25994"/>
    <w:rsid w:val="00C2657D"/>
    <w:rsid w:val="00C26A7B"/>
    <w:rsid w:val="00C26B45"/>
    <w:rsid w:val="00C26B69"/>
    <w:rsid w:val="00C26DAB"/>
    <w:rsid w:val="00C26E65"/>
    <w:rsid w:val="00C27058"/>
    <w:rsid w:val="00C270AA"/>
    <w:rsid w:val="00C27210"/>
    <w:rsid w:val="00C27D59"/>
    <w:rsid w:val="00C27E21"/>
    <w:rsid w:val="00C30054"/>
    <w:rsid w:val="00C30220"/>
    <w:rsid w:val="00C302A2"/>
    <w:rsid w:val="00C30903"/>
    <w:rsid w:val="00C30A58"/>
    <w:rsid w:val="00C31213"/>
    <w:rsid w:val="00C31663"/>
    <w:rsid w:val="00C317E8"/>
    <w:rsid w:val="00C31856"/>
    <w:rsid w:val="00C31F25"/>
    <w:rsid w:val="00C3202D"/>
    <w:rsid w:val="00C32393"/>
    <w:rsid w:val="00C324D8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A3A"/>
    <w:rsid w:val="00C33CBF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5125"/>
    <w:rsid w:val="00C351F7"/>
    <w:rsid w:val="00C35404"/>
    <w:rsid w:val="00C35579"/>
    <w:rsid w:val="00C357E9"/>
    <w:rsid w:val="00C35992"/>
    <w:rsid w:val="00C35C77"/>
    <w:rsid w:val="00C35EEA"/>
    <w:rsid w:val="00C35F29"/>
    <w:rsid w:val="00C3642F"/>
    <w:rsid w:val="00C36578"/>
    <w:rsid w:val="00C36DBC"/>
    <w:rsid w:val="00C36DD7"/>
    <w:rsid w:val="00C36FAD"/>
    <w:rsid w:val="00C37305"/>
    <w:rsid w:val="00C373FA"/>
    <w:rsid w:val="00C377D8"/>
    <w:rsid w:val="00C377E6"/>
    <w:rsid w:val="00C37A5A"/>
    <w:rsid w:val="00C37B04"/>
    <w:rsid w:val="00C37F44"/>
    <w:rsid w:val="00C40461"/>
    <w:rsid w:val="00C40B4F"/>
    <w:rsid w:val="00C411DE"/>
    <w:rsid w:val="00C41311"/>
    <w:rsid w:val="00C41429"/>
    <w:rsid w:val="00C41444"/>
    <w:rsid w:val="00C41849"/>
    <w:rsid w:val="00C42409"/>
    <w:rsid w:val="00C425F8"/>
    <w:rsid w:val="00C425FE"/>
    <w:rsid w:val="00C426F4"/>
    <w:rsid w:val="00C429F1"/>
    <w:rsid w:val="00C42DC2"/>
    <w:rsid w:val="00C42EDD"/>
    <w:rsid w:val="00C430BF"/>
    <w:rsid w:val="00C432BE"/>
    <w:rsid w:val="00C4331D"/>
    <w:rsid w:val="00C43425"/>
    <w:rsid w:val="00C4353D"/>
    <w:rsid w:val="00C43541"/>
    <w:rsid w:val="00C43569"/>
    <w:rsid w:val="00C43698"/>
    <w:rsid w:val="00C43F88"/>
    <w:rsid w:val="00C44458"/>
    <w:rsid w:val="00C4472B"/>
    <w:rsid w:val="00C4479B"/>
    <w:rsid w:val="00C448A8"/>
    <w:rsid w:val="00C44B36"/>
    <w:rsid w:val="00C44D42"/>
    <w:rsid w:val="00C44DEA"/>
    <w:rsid w:val="00C44E17"/>
    <w:rsid w:val="00C44E5A"/>
    <w:rsid w:val="00C450E1"/>
    <w:rsid w:val="00C4527B"/>
    <w:rsid w:val="00C452DF"/>
    <w:rsid w:val="00C45628"/>
    <w:rsid w:val="00C45C8E"/>
    <w:rsid w:val="00C46160"/>
    <w:rsid w:val="00C4655E"/>
    <w:rsid w:val="00C46635"/>
    <w:rsid w:val="00C467AB"/>
    <w:rsid w:val="00C46AA4"/>
    <w:rsid w:val="00C46D46"/>
    <w:rsid w:val="00C46FA8"/>
    <w:rsid w:val="00C47018"/>
    <w:rsid w:val="00C47055"/>
    <w:rsid w:val="00C47395"/>
    <w:rsid w:val="00C473F2"/>
    <w:rsid w:val="00C4748E"/>
    <w:rsid w:val="00C47722"/>
    <w:rsid w:val="00C478A5"/>
    <w:rsid w:val="00C47E66"/>
    <w:rsid w:val="00C47E99"/>
    <w:rsid w:val="00C47EF1"/>
    <w:rsid w:val="00C50320"/>
    <w:rsid w:val="00C50379"/>
    <w:rsid w:val="00C50409"/>
    <w:rsid w:val="00C50BB4"/>
    <w:rsid w:val="00C50C80"/>
    <w:rsid w:val="00C50E79"/>
    <w:rsid w:val="00C50F69"/>
    <w:rsid w:val="00C5107C"/>
    <w:rsid w:val="00C51173"/>
    <w:rsid w:val="00C511A0"/>
    <w:rsid w:val="00C51335"/>
    <w:rsid w:val="00C51497"/>
    <w:rsid w:val="00C518B3"/>
    <w:rsid w:val="00C5191A"/>
    <w:rsid w:val="00C51B08"/>
    <w:rsid w:val="00C51B45"/>
    <w:rsid w:val="00C51C75"/>
    <w:rsid w:val="00C51DC6"/>
    <w:rsid w:val="00C520F7"/>
    <w:rsid w:val="00C52363"/>
    <w:rsid w:val="00C523DD"/>
    <w:rsid w:val="00C524F5"/>
    <w:rsid w:val="00C52B71"/>
    <w:rsid w:val="00C52C34"/>
    <w:rsid w:val="00C52FD7"/>
    <w:rsid w:val="00C531F1"/>
    <w:rsid w:val="00C53653"/>
    <w:rsid w:val="00C53A60"/>
    <w:rsid w:val="00C53DC1"/>
    <w:rsid w:val="00C53E6D"/>
    <w:rsid w:val="00C53FDB"/>
    <w:rsid w:val="00C540E4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4E12"/>
    <w:rsid w:val="00C551C6"/>
    <w:rsid w:val="00C55863"/>
    <w:rsid w:val="00C55F16"/>
    <w:rsid w:val="00C560ED"/>
    <w:rsid w:val="00C56283"/>
    <w:rsid w:val="00C563BA"/>
    <w:rsid w:val="00C56593"/>
    <w:rsid w:val="00C56749"/>
    <w:rsid w:val="00C567E5"/>
    <w:rsid w:val="00C56968"/>
    <w:rsid w:val="00C56A69"/>
    <w:rsid w:val="00C56B1A"/>
    <w:rsid w:val="00C56C76"/>
    <w:rsid w:val="00C56CD5"/>
    <w:rsid w:val="00C56F4F"/>
    <w:rsid w:val="00C57157"/>
    <w:rsid w:val="00C576D0"/>
    <w:rsid w:val="00C57888"/>
    <w:rsid w:val="00C579DA"/>
    <w:rsid w:val="00C57C13"/>
    <w:rsid w:val="00C6012B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05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FC"/>
    <w:rsid w:val="00C62745"/>
    <w:rsid w:val="00C6275E"/>
    <w:rsid w:val="00C6280B"/>
    <w:rsid w:val="00C62B53"/>
    <w:rsid w:val="00C62C87"/>
    <w:rsid w:val="00C62DC8"/>
    <w:rsid w:val="00C62E0B"/>
    <w:rsid w:val="00C62FA2"/>
    <w:rsid w:val="00C62FD9"/>
    <w:rsid w:val="00C63007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5296"/>
    <w:rsid w:val="00C65548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8FF"/>
    <w:rsid w:val="00C669AC"/>
    <w:rsid w:val="00C66B2E"/>
    <w:rsid w:val="00C66BFB"/>
    <w:rsid w:val="00C670E0"/>
    <w:rsid w:val="00C670EB"/>
    <w:rsid w:val="00C671BE"/>
    <w:rsid w:val="00C672FE"/>
    <w:rsid w:val="00C67603"/>
    <w:rsid w:val="00C676A2"/>
    <w:rsid w:val="00C70360"/>
    <w:rsid w:val="00C706C8"/>
    <w:rsid w:val="00C70753"/>
    <w:rsid w:val="00C708A6"/>
    <w:rsid w:val="00C709B4"/>
    <w:rsid w:val="00C70AA9"/>
    <w:rsid w:val="00C70DF7"/>
    <w:rsid w:val="00C70E3C"/>
    <w:rsid w:val="00C70FE8"/>
    <w:rsid w:val="00C71017"/>
    <w:rsid w:val="00C710E4"/>
    <w:rsid w:val="00C71254"/>
    <w:rsid w:val="00C7170F"/>
    <w:rsid w:val="00C717D0"/>
    <w:rsid w:val="00C71B54"/>
    <w:rsid w:val="00C71C39"/>
    <w:rsid w:val="00C7202A"/>
    <w:rsid w:val="00C7210F"/>
    <w:rsid w:val="00C7217A"/>
    <w:rsid w:val="00C721C5"/>
    <w:rsid w:val="00C7245A"/>
    <w:rsid w:val="00C726D6"/>
    <w:rsid w:val="00C729B5"/>
    <w:rsid w:val="00C72F1A"/>
    <w:rsid w:val="00C72F5A"/>
    <w:rsid w:val="00C735BB"/>
    <w:rsid w:val="00C73740"/>
    <w:rsid w:val="00C737BC"/>
    <w:rsid w:val="00C73A6D"/>
    <w:rsid w:val="00C73D9E"/>
    <w:rsid w:val="00C73DCC"/>
    <w:rsid w:val="00C740F9"/>
    <w:rsid w:val="00C7459D"/>
    <w:rsid w:val="00C7461A"/>
    <w:rsid w:val="00C74661"/>
    <w:rsid w:val="00C74663"/>
    <w:rsid w:val="00C7470A"/>
    <w:rsid w:val="00C74905"/>
    <w:rsid w:val="00C749B3"/>
    <w:rsid w:val="00C753FF"/>
    <w:rsid w:val="00C75402"/>
    <w:rsid w:val="00C75432"/>
    <w:rsid w:val="00C75683"/>
    <w:rsid w:val="00C7576C"/>
    <w:rsid w:val="00C7581A"/>
    <w:rsid w:val="00C75853"/>
    <w:rsid w:val="00C759FA"/>
    <w:rsid w:val="00C75BD5"/>
    <w:rsid w:val="00C75DBE"/>
    <w:rsid w:val="00C76010"/>
    <w:rsid w:val="00C76525"/>
    <w:rsid w:val="00C7667D"/>
    <w:rsid w:val="00C766B3"/>
    <w:rsid w:val="00C769A8"/>
    <w:rsid w:val="00C76B4F"/>
    <w:rsid w:val="00C76B84"/>
    <w:rsid w:val="00C76BFD"/>
    <w:rsid w:val="00C76C50"/>
    <w:rsid w:val="00C76C7B"/>
    <w:rsid w:val="00C7782A"/>
    <w:rsid w:val="00C778BD"/>
    <w:rsid w:val="00C77AD4"/>
    <w:rsid w:val="00C77C6A"/>
    <w:rsid w:val="00C77D09"/>
    <w:rsid w:val="00C80000"/>
    <w:rsid w:val="00C8016A"/>
    <w:rsid w:val="00C801F5"/>
    <w:rsid w:val="00C806E5"/>
    <w:rsid w:val="00C8074D"/>
    <w:rsid w:val="00C80806"/>
    <w:rsid w:val="00C809E0"/>
    <w:rsid w:val="00C80C29"/>
    <w:rsid w:val="00C80E0E"/>
    <w:rsid w:val="00C80EB7"/>
    <w:rsid w:val="00C80F7E"/>
    <w:rsid w:val="00C818C7"/>
    <w:rsid w:val="00C81F84"/>
    <w:rsid w:val="00C8212B"/>
    <w:rsid w:val="00C8231A"/>
    <w:rsid w:val="00C82331"/>
    <w:rsid w:val="00C8238D"/>
    <w:rsid w:val="00C8265F"/>
    <w:rsid w:val="00C826D4"/>
    <w:rsid w:val="00C827AE"/>
    <w:rsid w:val="00C829A4"/>
    <w:rsid w:val="00C82AE7"/>
    <w:rsid w:val="00C82CE3"/>
    <w:rsid w:val="00C82FA3"/>
    <w:rsid w:val="00C83454"/>
    <w:rsid w:val="00C834FD"/>
    <w:rsid w:val="00C835D4"/>
    <w:rsid w:val="00C836D2"/>
    <w:rsid w:val="00C837D3"/>
    <w:rsid w:val="00C839C5"/>
    <w:rsid w:val="00C83C42"/>
    <w:rsid w:val="00C83EC8"/>
    <w:rsid w:val="00C83FDD"/>
    <w:rsid w:val="00C84827"/>
    <w:rsid w:val="00C848F9"/>
    <w:rsid w:val="00C84A1A"/>
    <w:rsid w:val="00C84A8C"/>
    <w:rsid w:val="00C84E8B"/>
    <w:rsid w:val="00C84EC5"/>
    <w:rsid w:val="00C85569"/>
    <w:rsid w:val="00C85680"/>
    <w:rsid w:val="00C8572F"/>
    <w:rsid w:val="00C85765"/>
    <w:rsid w:val="00C858B7"/>
    <w:rsid w:val="00C859B6"/>
    <w:rsid w:val="00C85AC9"/>
    <w:rsid w:val="00C85B18"/>
    <w:rsid w:val="00C85BB8"/>
    <w:rsid w:val="00C85CC4"/>
    <w:rsid w:val="00C86090"/>
    <w:rsid w:val="00C86199"/>
    <w:rsid w:val="00C864F1"/>
    <w:rsid w:val="00C865E1"/>
    <w:rsid w:val="00C868E0"/>
    <w:rsid w:val="00C86929"/>
    <w:rsid w:val="00C869E9"/>
    <w:rsid w:val="00C86B54"/>
    <w:rsid w:val="00C86CE7"/>
    <w:rsid w:val="00C871C4"/>
    <w:rsid w:val="00C8743D"/>
    <w:rsid w:val="00C87CC3"/>
    <w:rsid w:val="00C90086"/>
    <w:rsid w:val="00C90090"/>
    <w:rsid w:val="00C901A9"/>
    <w:rsid w:val="00C90275"/>
    <w:rsid w:val="00C9050D"/>
    <w:rsid w:val="00C9055D"/>
    <w:rsid w:val="00C90617"/>
    <w:rsid w:val="00C90623"/>
    <w:rsid w:val="00C908CF"/>
    <w:rsid w:val="00C908DD"/>
    <w:rsid w:val="00C90A1C"/>
    <w:rsid w:val="00C90ADC"/>
    <w:rsid w:val="00C90BE5"/>
    <w:rsid w:val="00C90E34"/>
    <w:rsid w:val="00C917D2"/>
    <w:rsid w:val="00C918AE"/>
    <w:rsid w:val="00C91D65"/>
    <w:rsid w:val="00C92271"/>
    <w:rsid w:val="00C9263C"/>
    <w:rsid w:val="00C92711"/>
    <w:rsid w:val="00C92856"/>
    <w:rsid w:val="00C92993"/>
    <w:rsid w:val="00C92FFD"/>
    <w:rsid w:val="00C931DA"/>
    <w:rsid w:val="00C933E0"/>
    <w:rsid w:val="00C938C1"/>
    <w:rsid w:val="00C939F2"/>
    <w:rsid w:val="00C94058"/>
    <w:rsid w:val="00C94078"/>
    <w:rsid w:val="00C941E0"/>
    <w:rsid w:val="00C9456F"/>
    <w:rsid w:val="00C94645"/>
    <w:rsid w:val="00C94D51"/>
    <w:rsid w:val="00C94DF6"/>
    <w:rsid w:val="00C955E4"/>
    <w:rsid w:val="00C9572E"/>
    <w:rsid w:val="00C95783"/>
    <w:rsid w:val="00C957A8"/>
    <w:rsid w:val="00C95A54"/>
    <w:rsid w:val="00C95B1C"/>
    <w:rsid w:val="00C95BBD"/>
    <w:rsid w:val="00C95C70"/>
    <w:rsid w:val="00C95C71"/>
    <w:rsid w:val="00C95D4C"/>
    <w:rsid w:val="00C9690B"/>
    <w:rsid w:val="00C97233"/>
    <w:rsid w:val="00C972E7"/>
    <w:rsid w:val="00C973A1"/>
    <w:rsid w:val="00C97513"/>
    <w:rsid w:val="00C97745"/>
    <w:rsid w:val="00C9774E"/>
    <w:rsid w:val="00C9793A"/>
    <w:rsid w:val="00C97E62"/>
    <w:rsid w:val="00CA020D"/>
    <w:rsid w:val="00CA07E8"/>
    <w:rsid w:val="00CA0898"/>
    <w:rsid w:val="00CA116D"/>
    <w:rsid w:val="00CA14A4"/>
    <w:rsid w:val="00CA1578"/>
    <w:rsid w:val="00CA164E"/>
    <w:rsid w:val="00CA1707"/>
    <w:rsid w:val="00CA17B3"/>
    <w:rsid w:val="00CA1A8B"/>
    <w:rsid w:val="00CA1E25"/>
    <w:rsid w:val="00CA1F11"/>
    <w:rsid w:val="00CA2177"/>
    <w:rsid w:val="00CA22E7"/>
    <w:rsid w:val="00CA25F7"/>
    <w:rsid w:val="00CA26EB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18F"/>
    <w:rsid w:val="00CA4232"/>
    <w:rsid w:val="00CA4289"/>
    <w:rsid w:val="00CA45D3"/>
    <w:rsid w:val="00CA461C"/>
    <w:rsid w:val="00CA4803"/>
    <w:rsid w:val="00CA50C1"/>
    <w:rsid w:val="00CA53FA"/>
    <w:rsid w:val="00CA5987"/>
    <w:rsid w:val="00CA5ADE"/>
    <w:rsid w:val="00CA5C26"/>
    <w:rsid w:val="00CA5FA4"/>
    <w:rsid w:val="00CA604F"/>
    <w:rsid w:val="00CA6506"/>
    <w:rsid w:val="00CA660F"/>
    <w:rsid w:val="00CA67F9"/>
    <w:rsid w:val="00CA6999"/>
    <w:rsid w:val="00CA6C69"/>
    <w:rsid w:val="00CA7ADD"/>
    <w:rsid w:val="00CA7B92"/>
    <w:rsid w:val="00CA7EBA"/>
    <w:rsid w:val="00CA7F5B"/>
    <w:rsid w:val="00CB0071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8F8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BF5"/>
    <w:rsid w:val="00CB3C29"/>
    <w:rsid w:val="00CB3CA9"/>
    <w:rsid w:val="00CB3EA3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AEB"/>
    <w:rsid w:val="00CB7D1A"/>
    <w:rsid w:val="00CB7D2C"/>
    <w:rsid w:val="00CC0339"/>
    <w:rsid w:val="00CC0431"/>
    <w:rsid w:val="00CC07B3"/>
    <w:rsid w:val="00CC07F3"/>
    <w:rsid w:val="00CC094C"/>
    <w:rsid w:val="00CC0C52"/>
    <w:rsid w:val="00CC0D2F"/>
    <w:rsid w:val="00CC0E93"/>
    <w:rsid w:val="00CC0FBC"/>
    <w:rsid w:val="00CC1021"/>
    <w:rsid w:val="00CC1062"/>
    <w:rsid w:val="00CC1064"/>
    <w:rsid w:val="00CC11AE"/>
    <w:rsid w:val="00CC11F9"/>
    <w:rsid w:val="00CC16C6"/>
    <w:rsid w:val="00CC1813"/>
    <w:rsid w:val="00CC1BFD"/>
    <w:rsid w:val="00CC1EAC"/>
    <w:rsid w:val="00CC1EAD"/>
    <w:rsid w:val="00CC1F9C"/>
    <w:rsid w:val="00CC21A3"/>
    <w:rsid w:val="00CC21F6"/>
    <w:rsid w:val="00CC2351"/>
    <w:rsid w:val="00CC2367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D4E"/>
    <w:rsid w:val="00CC4DA4"/>
    <w:rsid w:val="00CC4E4B"/>
    <w:rsid w:val="00CC515B"/>
    <w:rsid w:val="00CC549F"/>
    <w:rsid w:val="00CC5CE0"/>
    <w:rsid w:val="00CC5E47"/>
    <w:rsid w:val="00CC5E5B"/>
    <w:rsid w:val="00CC6065"/>
    <w:rsid w:val="00CC607B"/>
    <w:rsid w:val="00CC65D9"/>
    <w:rsid w:val="00CC6942"/>
    <w:rsid w:val="00CC6D86"/>
    <w:rsid w:val="00CC6F1E"/>
    <w:rsid w:val="00CC720D"/>
    <w:rsid w:val="00CC7877"/>
    <w:rsid w:val="00CC78A1"/>
    <w:rsid w:val="00CC7970"/>
    <w:rsid w:val="00CC79F4"/>
    <w:rsid w:val="00CC7D9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414"/>
    <w:rsid w:val="00CD1A28"/>
    <w:rsid w:val="00CD1AD8"/>
    <w:rsid w:val="00CD1B03"/>
    <w:rsid w:val="00CD1E7D"/>
    <w:rsid w:val="00CD1EE9"/>
    <w:rsid w:val="00CD2035"/>
    <w:rsid w:val="00CD21A8"/>
    <w:rsid w:val="00CD23FB"/>
    <w:rsid w:val="00CD243E"/>
    <w:rsid w:val="00CD24EC"/>
    <w:rsid w:val="00CD2649"/>
    <w:rsid w:val="00CD2726"/>
    <w:rsid w:val="00CD2819"/>
    <w:rsid w:val="00CD2FC3"/>
    <w:rsid w:val="00CD30B1"/>
    <w:rsid w:val="00CD3166"/>
    <w:rsid w:val="00CD3491"/>
    <w:rsid w:val="00CD3570"/>
    <w:rsid w:val="00CD3840"/>
    <w:rsid w:val="00CD3F4E"/>
    <w:rsid w:val="00CD415B"/>
    <w:rsid w:val="00CD4564"/>
    <w:rsid w:val="00CD4B2F"/>
    <w:rsid w:val="00CD4DB7"/>
    <w:rsid w:val="00CD4E64"/>
    <w:rsid w:val="00CD501A"/>
    <w:rsid w:val="00CD508F"/>
    <w:rsid w:val="00CD50A8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B5F"/>
    <w:rsid w:val="00CD6DB4"/>
    <w:rsid w:val="00CD7461"/>
    <w:rsid w:val="00CD74A6"/>
    <w:rsid w:val="00CD774E"/>
    <w:rsid w:val="00CD7930"/>
    <w:rsid w:val="00CD7BF3"/>
    <w:rsid w:val="00CD7CDF"/>
    <w:rsid w:val="00CD7EB0"/>
    <w:rsid w:val="00CE0157"/>
    <w:rsid w:val="00CE0313"/>
    <w:rsid w:val="00CE0329"/>
    <w:rsid w:val="00CE08BD"/>
    <w:rsid w:val="00CE0964"/>
    <w:rsid w:val="00CE0A69"/>
    <w:rsid w:val="00CE0BFD"/>
    <w:rsid w:val="00CE1130"/>
    <w:rsid w:val="00CE16D7"/>
    <w:rsid w:val="00CE19D8"/>
    <w:rsid w:val="00CE19EC"/>
    <w:rsid w:val="00CE1B1B"/>
    <w:rsid w:val="00CE1B8B"/>
    <w:rsid w:val="00CE1C73"/>
    <w:rsid w:val="00CE1E18"/>
    <w:rsid w:val="00CE1FE6"/>
    <w:rsid w:val="00CE2144"/>
    <w:rsid w:val="00CE2445"/>
    <w:rsid w:val="00CE24B1"/>
    <w:rsid w:val="00CE2B2F"/>
    <w:rsid w:val="00CE2B62"/>
    <w:rsid w:val="00CE2BC2"/>
    <w:rsid w:val="00CE2E83"/>
    <w:rsid w:val="00CE2FE1"/>
    <w:rsid w:val="00CE33BD"/>
    <w:rsid w:val="00CE3687"/>
    <w:rsid w:val="00CE36A0"/>
    <w:rsid w:val="00CE36D5"/>
    <w:rsid w:val="00CE3FA5"/>
    <w:rsid w:val="00CE46F9"/>
    <w:rsid w:val="00CE4870"/>
    <w:rsid w:val="00CE4ABD"/>
    <w:rsid w:val="00CE4C89"/>
    <w:rsid w:val="00CE4D49"/>
    <w:rsid w:val="00CE4E38"/>
    <w:rsid w:val="00CE4EFF"/>
    <w:rsid w:val="00CE56E6"/>
    <w:rsid w:val="00CE5C1C"/>
    <w:rsid w:val="00CE5D28"/>
    <w:rsid w:val="00CE5EB7"/>
    <w:rsid w:val="00CE6008"/>
    <w:rsid w:val="00CE65BF"/>
    <w:rsid w:val="00CE6733"/>
    <w:rsid w:val="00CE68E5"/>
    <w:rsid w:val="00CE6AE7"/>
    <w:rsid w:val="00CE6C9E"/>
    <w:rsid w:val="00CE6E22"/>
    <w:rsid w:val="00CE71F0"/>
    <w:rsid w:val="00CE72B4"/>
    <w:rsid w:val="00CE72FE"/>
    <w:rsid w:val="00CE73C6"/>
    <w:rsid w:val="00CE746B"/>
    <w:rsid w:val="00CE76F6"/>
    <w:rsid w:val="00CE791C"/>
    <w:rsid w:val="00CE7AF0"/>
    <w:rsid w:val="00CE7C95"/>
    <w:rsid w:val="00CE7EFF"/>
    <w:rsid w:val="00CE7FAD"/>
    <w:rsid w:val="00CF0361"/>
    <w:rsid w:val="00CF0365"/>
    <w:rsid w:val="00CF047E"/>
    <w:rsid w:val="00CF05B9"/>
    <w:rsid w:val="00CF081C"/>
    <w:rsid w:val="00CF0BCF"/>
    <w:rsid w:val="00CF1317"/>
    <w:rsid w:val="00CF151A"/>
    <w:rsid w:val="00CF1563"/>
    <w:rsid w:val="00CF1C88"/>
    <w:rsid w:val="00CF1CD9"/>
    <w:rsid w:val="00CF1E1D"/>
    <w:rsid w:val="00CF1EBD"/>
    <w:rsid w:val="00CF2863"/>
    <w:rsid w:val="00CF2C1E"/>
    <w:rsid w:val="00CF2CF5"/>
    <w:rsid w:val="00CF2D46"/>
    <w:rsid w:val="00CF2EAC"/>
    <w:rsid w:val="00CF2F88"/>
    <w:rsid w:val="00CF3053"/>
    <w:rsid w:val="00CF31B9"/>
    <w:rsid w:val="00CF3431"/>
    <w:rsid w:val="00CF37CC"/>
    <w:rsid w:val="00CF3C7D"/>
    <w:rsid w:val="00CF3C9F"/>
    <w:rsid w:val="00CF3DFD"/>
    <w:rsid w:val="00CF4197"/>
    <w:rsid w:val="00CF41DA"/>
    <w:rsid w:val="00CF44E0"/>
    <w:rsid w:val="00CF46AE"/>
    <w:rsid w:val="00CF487C"/>
    <w:rsid w:val="00CF48A0"/>
    <w:rsid w:val="00CF4912"/>
    <w:rsid w:val="00CF4A85"/>
    <w:rsid w:val="00CF52BD"/>
    <w:rsid w:val="00CF5372"/>
    <w:rsid w:val="00CF55B8"/>
    <w:rsid w:val="00CF5796"/>
    <w:rsid w:val="00CF592F"/>
    <w:rsid w:val="00CF6594"/>
    <w:rsid w:val="00CF69FF"/>
    <w:rsid w:val="00CF6B4A"/>
    <w:rsid w:val="00CF6EE7"/>
    <w:rsid w:val="00CF7036"/>
    <w:rsid w:val="00CF70AD"/>
    <w:rsid w:val="00CF7119"/>
    <w:rsid w:val="00CF757E"/>
    <w:rsid w:val="00CF7742"/>
    <w:rsid w:val="00CF774B"/>
    <w:rsid w:val="00CF79AC"/>
    <w:rsid w:val="00CF7BCD"/>
    <w:rsid w:val="00CF7CB1"/>
    <w:rsid w:val="00CF7EC2"/>
    <w:rsid w:val="00D0042C"/>
    <w:rsid w:val="00D008F8"/>
    <w:rsid w:val="00D0098B"/>
    <w:rsid w:val="00D00A25"/>
    <w:rsid w:val="00D00AE1"/>
    <w:rsid w:val="00D00B13"/>
    <w:rsid w:val="00D00C7D"/>
    <w:rsid w:val="00D00F71"/>
    <w:rsid w:val="00D0114E"/>
    <w:rsid w:val="00D01186"/>
    <w:rsid w:val="00D01604"/>
    <w:rsid w:val="00D0167D"/>
    <w:rsid w:val="00D0171A"/>
    <w:rsid w:val="00D0174B"/>
    <w:rsid w:val="00D0175A"/>
    <w:rsid w:val="00D01F2A"/>
    <w:rsid w:val="00D01F37"/>
    <w:rsid w:val="00D02053"/>
    <w:rsid w:val="00D02511"/>
    <w:rsid w:val="00D026E1"/>
    <w:rsid w:val="00D02749"/>
    <w:rsid w:val="00D02A6F"/>
    <w:rsid w:val="00D02BE1"/>
    <w:rsid w:val="00D02D09"/>
    <w:rsid w:val="00D02D15"/>
    <w:rsid w:val="00D02F9B"/>
    <w:rsid w:val="00D03054"/>
    <w:rsid w:val="00D030F6"/>
    <w:rsid w:val="00D03273"/>
    <w:rsid w:val="00D03477"/>
    <w:rsid w:val="00D03788"/>
    <w:rsid w:val="00D03B07"/>
    <w:rsid w:val="00D03D6E"/>
    <w:rsid w:val="00D03F97"/>
    <w:rsid w:val="00D0420F"/>
    <w:rsid w:val="00D047A9"/>
    <w:rsid w:val="00D04821"/>
    <w:rsid w:val="00D04A7D"/>
    <w:rsid w:val="00D04BA3"/>
    <w:rsid w:val="00D04EEC"/>
    <w:rsid w:val="00D0521B"/>
    <w:rsid w:val="00D05308"/>
    <w:rsid w:val="00D05676"/>
    <w:rsid w:val="00D05989"/>
    <w:rsid w:val="00D05B10"/>
    <w:rsid w:val="00D0669B"/>
    <w:rsid w:val="00D066D3"/>
    <w:rsid w:val="00D06CE2"/>
    <w:rsid w:val="00D06E8F"/>
    <w:rsid w:val="00D0722F"/>
    <w:rsid w:val="00D0792A"/>
    <w:rsid w:val="00D07A10"/>
    <w:rsid w:val="00D07A9E"/>
    <w:rsid w:val="00D07ACE"/>
    <w:rsid w:val="00D07DC6"/>
    <w:rsid w:val="00D07F6D"/>
    <w:rsid w:val="00D07FAC"/>
    <w:rsid w:val="00D10142"/>
    <w:rsid w:val="00D1029B"/>
    <w:rsid w:val="00D106C2"/>
    <w:rsid w:val="00D10D0F"/>
    <w:rsid w:val="00D10D6E"/>
    <w:rsid w:val="00D10E4C"/>
    <w:rsid w:val="00D10F44"/>
    <w:rsid w:val="00D111AD"/>
    <w:rsid w:val="00D11490"/>
    <w:rsid w:val="00D11587"/>
    <w:rsid w:val="00D11746"/>
    <w:rsid w:val="00D11B55"/>
    <w:rsid w:val="00D11C6F"/>
    <w:rsid w:val="00D11E14"/>
    <w:rsid w:val="00D11EBB"/>
    <w:rsid w:val="00D121BC"/>
    <w:rsid w:val="00D1225A"/>
    <w:rsid w:val="00D125D7"/>
    <w:rsid w:val="00D12C88"/>
    <w:rsid w:val="00D12F46"/>
    <w:rsid w:val="00D12FE0"/>
    <w:rsid w:val="00D131DC"/>
    <w:rsid w:val="00D131EB"/>
    <w:rsid w:val="00D13491"/>
    <w:rsid w:val="00D13589"/>
    <w:rsid w:val="00D13987"/>
    <w:rsid w:val="00D139C9"/>
    <w:rsid w:val="00D13C44"/>
    <w:rsid w:val="00D13E58"/>
    <w:rsid w:val="00D143F2"/>
    <w:rsid w:val="00D14454"/>
    <w:rsid w:val="00D146D1"/>
    <w:rsid w:val="00D14832"/>
    <w:rsid w:val="00D14E88"/>
    <w:rsid w:val="00D15160"/>
    <w:rsid w:val="00D153E7"/>
    <w:rsid w:val="00D1548F"/>
    <w:rsid w:val="00D1572D"/>
    <w:rsid w:val="00D1577D"/>
    <w:rsid w:val="00D15C3A"/>
    <w:rsid w:val="00D15F92"/>
    <w:rsid w:val="00D15FFA"/>
    <w:rsid w:val="00D165B6"/>
    <w:rsid w:val="00D167E2"/>
    <w:rsid w:val="00D16AB1"/>
    <w:rsid w:val="00D16C1C"/>
    <w:rsid w:val="00D16C82"/>
    <w:rsid w:val="00D16C8B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F91"/>
    <w:rsid w:val="00D221F5"/>
    <w:rsid w:val="00D22AA3"/>
    <w:rsid w:val="00D22D6A"/>
    <w:rsid w:val="00D22D95"/>
    <w:rsid w:val="00D22EC4"/>
    <w:rsid w:val="00D230EB"/>
    <w:rsid w:val="00D2326A"/>
    <w:rsid w:val="00D232A1"/>
    <w:rsid w:val="00D234A2"/>
    <w:rsid w:val="00D234D3"/>
    <w:rsid w:val="00D23846"/>
    <w:rsid w:val="00D238CA"/>
    <w:rsid w:val="00D23D19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C8"/>
    <w:rsid w:val="00D2667A"/>
    <w:rsid w:val="00D26B36"/>
    <w:rsid w:val="00D26B38"/>
    <w:rsid w:val="00D26E4B"/>
    <w:rsid w:val="00D26FDA"/>
    <w:rsid w:val="00D27269"/>
    <w:rsid w:val="00D272B7"/>
    <w:rsid w:val="00D2734F"/>
    <w:rsid w:val="00D273D4"/>
    <w:rsid w:val="00D27412"/>
    <w:rsid w:val="00D27457"/>
    <w:rsid w:val="00D27462"/>
    <w:rsid w:val="00D27732"/>
    <w:rsid w:val="00D2780B"/>
    <w:rsid w:val="00D27AF2"/>
    <w:rsid w:val="00D27D5F"/>
    <w:rsid w:val="00D30325"/>
    <w:rsid w:val="00D3040F"/>
    <w:rsid w:val="00D3049B"/>
    <w:rsid w:val="00D306F0"/>
    <w:rsid w:val="00D30AE1"/>
    <w:rsid w:val="00D30BA8"/>
    <w:rsid w:val="00D30DA5"/>
    <w:rsid w:val="00D315B2"/>
    <w:rsid w:val="00D3176E"/>
    <w:rsid w:val="00D31909"/>
    <w:rsid w:val="00D31956"/>
    <w:rsid w:val="00D31D7E"/>
    <w:rsid w:val="00D31DF4"/>
    <w:rsid w:val="00D320E1"/>
    <w:rsid w:val="00D320F9"/>
    <w:rsid w:val="00D3211C"/>
    <w:rsid w:val="00D32213"/>
    <w:rsid w:val="00D32F60"/>
    <w:rsid w:val="00D33024"/>
    <w:rsid w:val="00D330F4"/>
    <w:rsid w:val="00D33153"/>
    <w:rsid w:val="00D33791"/>
    <w:rsid w:val="00D33978"/>
    <w:rsid w:val="00D339D2"/>
    <w:rsid w:val="00D33AF3"/>
    <w:rsid w:val="00D33C7E"/>
    <w:rsid w:val="00D33E2D"/>
    <w:rsid w:val="00D33E45"/>
    <w:rsid w:val="00D33EF6"/>
    <w:rsid w:val="00D33FFD"/>
    <w:rsid w:val="00D340C6"/>
    <w:rsid w:val="00D3423C"/>
    <w:rsid w:val="00D343D4"/>
    <w:rsid w:val="00D34588"/>
    <w:rsid w:val="00D345B9"/>
    <w:rsid w:val="00D34947"/>
    <w:rsid w:val="00D34B76"/>
    <w:rsid w:val="00D34D17"/>
    <w:rsid w:val="00D34F40"/>
    <w:rsid w:val="00D35399"/>
    <w:rsid w:val="00D35487"/>
    <w:rsid w:val="00D355D5"/>
    <w:rsid w:val="00D356D0"/>
    <w:rsid w:val="00D35738"/>
    <w:rsid w:val="00D358C8"/>
    <w:rsid w:val="00D359D5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A96"/>
    <w:rsid w:val="00D37CDE"/>
    <w:rsid w:val="00D37E0F"/>
    <w:rsid w:val="00D37E21"/>
    <w:rsid w:val="00D37F4D"/>
    <w:rsid w:val="00D37FC1"/>
    <w:rsid w:val="00D400F3"/>
    <w:rsid w:val="00D40179"/>
    <w:rsid w:val="00D403ED"/>
    <w:rsid w:val="00D40527"/>
    <w:rsid w:val="00D4062B"/>
    <w:rsid w:val="00D409C9"/>
    <w:rsid w:val="00D40CD8"/>
    <w:rsid w:val="00D40E8C"/>
    <w:rsid w:val="00D413B1"/>
    <w:rsid w:val="00D41EF6"/>
    <w:rsid w:val="00D41FAA"/>
    <w:rsid w:val="00D420C7"/>
    <w:rsid w:val="00D42549"/>
    <w:rsid w:val="00D42B62"/>
    <w:rsid w:val="00D42C26"/>
    <w:rsid w:val="00D42DBB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BB6"/>
    <w:rsid w:val="00D43EDC"/>
    <w:rsid w:val="00D4401D"/>
    <w:rsid w:val="00D44105"/>
    <w:rsid w:val="00D446B5"/>
    <w:rsid w:val="00D4488E"/>
    <w:rsid w:val="00D448C5"/>
    <w:rsid w:val="00D449CA"/>
    <w:rsid w:val="00D44B7F"/>
    <w:rsid w:val="00D44BF0"/>
    <w:rsid w:val="00D44CD9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93F"/>
    <w:rsid w:val="00D4694B"/>
    <w:rsid w:val="00D469F4"/>
    <w:rsid w:val="00D46A2B"/>
    <w:rsid w:val="00D46C7C"/>
    <w:rsid w:val="00D46EF9"/>
    <w:rsid w:val="00D47470"/>
    <w:rsid w:val="00D47488"/>
    <w:rsid w:val="00D4764B"/>
    <w:rsid w:val="00D4781D"/>
    <w:rsid w:val="00D47898"/>
    <w:rsid w:val="00D47F12"/>
    <w:rsid w:val="00D500D3"/>
    <w:rsid w:val="00D507FC"/>
    <w:rsid w:val="00D50868"/>
    <w:rsid w:val="00D50A58"/>
    <w:rsid w:val="00D50A80"/>
    <w:rsid w:val="00D50CF9"/>
    <w:rsid w:val="00D50D12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F77"/>
    <w:rsid w:val="00D52FE0"/>
    <w:rsid w:val="00D5338B"/>
    <w:rsid w:val="00D53778"/>
    <w:rsid w:val="00D53801"/>
    <w:rsid w:val="00D53C5A"/>
    <w:rsid w:val="00D53D14"/>
    <w:rsid w:val="00D53E8D"/>
    <w:rsid w:val="00D53F91"/>
    <w:rsid w:val="00D540EF"/>
    <w:rsid w:val="00D5440D"/>
    <w:rsid w:val="00D54538"/>
    <w:rsid w:val="00D54789"/>
    <w:rsid w:val="00D55073"/>
    <w:rsid w:val="00D5523E"/>
    <w:rsid w:val="00D55676"/>
    <w:rsid w:val="00D55775"/>
    <w:rsid w:val="00D55868"/>
    <w:rsid w:val="00D5591A"/>
    <w:rsid w:val="00D55BFC"/>
    <w:rsid w:val="00D55DAF"/>
    <w:rsid w:val="00D5616F"/>
    <w:rsid w:val="00D5624D"/>
    <w:rsid w:val="00D562D0"/>
    <w:rsid w:val="00D565BF"/>
    <w:rsid w:val="00D566AC"/>
    <w:rsid w:val="00D56840"/>
    <w:rsid w:val="00D56973"/>
    <w:rsid w:val="00D56AFE"/>
    <w:rsid w:val="00D56D55"/>
    <w:rsid w:val="00D5728C"/>
    <w:rsid w:val="00D5740F"/>
    <w:rsid w:val="00D57738"/>
    <w:rsid w:val="00D57AE1"/>
    <w:rsid w:val="00D57E86"/>
    <w:rsid w:val="00D57F9F"/>
    <w:rsid w:val="00D57FC0"/>
    <w:rsid w:val="00D604B1"/>
    <w:rsid w:val="00D6067F"/>
    <w:rsid w:val="00D6074D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D16"/>
    <w:rsid w:val="00D621FC"/>
    <w:rsid w:val="00D62480"/>
    <w:rsid w:val="00D6270E"/>
    <w:rsid w:val="00D627C7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DD7"/>
    <w:rsid w:val="00D63EB0"/>
    <w:rsid w:val="00D641D3"/>
    <w:rsid w:val="00D64539"/>
    <w:rsid w:val="00D6459A"/>
    <w:rsid w:val="00D646AA"/>
    <w:rsid w:val="00D6474B"/>
    <w:rsid w:val="00D64BE6"/>
    <w:rsid w:val="00D6500F"/>
    <w:rsid w:val="00D65323"/>
    <w:rsid w:val="00D654B1"/>
    <w:rsid w:val="00D655CF"/>
    <w:rsid w:val="00D6571C"/>
    <w:rsid w:val="00D65849"/>
    <w:rsid w:val="00D65D2A"/>
    <w:rsid w:val="00D65FF2"/>
    <w:rsid w:val="00D6613D"/>
    <w:rsid w:val="00D6625F"/>
    <w:rsid w:val="00D6636B"/>
    <w:rsid w:val="00D6673D"/>
    <w:rsid w:val="00D6683E"/>
    <w:rsid w:val="00D66CD3"/>
    <w:rsid w:val="00D66DEB"/>
    <w:rsid w:val="00D66F07"/>
    <w:rsid w:val="00D670B5"/>
    <w:rsid w:val="00D6738E"/>
    <w:rsid w:val="00D67599"/>
    <w:rsid w:val="00D6780F"/>
    <w:rsid w:val="00D67873"/>
    <w:rsid w:val="00D67A81"/>
    <w:rsid w:val="00D67EAB"/>
    <w:rsid w:val="00D67ED2"/>
    <w:rsid w:val="00D702E5"/>
    <w:rsid w:val="00D70568"/>
    <w:rsid w:val="00D705F1"/>
    <w:rsid w:val="00D70938"/>
    <w:rsid w:val="00D70AC2"/>
    <w:rsid w:val="00D70C59"/>
    <w:rsid w:val="00D70D07"/>
    <w:rsid w:val="00D70D65"/>
    <w:rsid w:val="00D71455"/>
    <w:rsid w:val="00D714DD"/>
    <w:rsid w:val="00D71892"/>
    <w:rsid w:val="00D718D8"/>
    <w:rsid w:val="00D71B37"/>
    <w:rsid w:val="00D71B61"/>
    <w:rsid w:val="00D722FA"/>
    <w:rsid w:val="00D7250F"/>
    <w:rsid w:val="00D72867"/>
    <w:rsid w:val="00D729B3"/>
    <w:rsid w:val="00D72AAD"/>
    <w:rsid w:val="00D72DEC"/>
    <w:rsid w:val="00D734B0"/>
    <w:rsid w:val="00D734B1"/>
    <w:rsid w:val="00D7350B"/>
    <w:rsid w:val="00D73831"/>
    <w:rsid w:val="00D73A6E"/>
    <w:rsid w:val="00D73B47"/>
    <w:rsid w:val="00D73C9D"/>
    <w:rsid w:val="00D73D7D"/>
    <w:rsid w:val="00D7478E"/>
    <w:rsid w:val="00D7495B"/>
    <w:rsid w:val="00D7496A"/>
    <w:rsid w:val="00D74A0F"/>
    <w:rsid w:val="00D74A36"/>
    <w:rsid w:val="00D74A95"/>
    <w:rsid w:val="00D74E2F"/>
    <w:rsid w:val="00D74FD2"/>
    <w:rsid w:val="00D75144"/>
    <w:rsid w:val="00D7534C"/>
    <w:rsid w:val="00D7540B"/>
    <w:rsid w:val="00D755CD"/>
    <w:rsid w:val="00D757CF"/>
    <w:rsid w:val="00D75C92"/>
    <w:rsid w:val="00D75CD8"/>
    <w:rsid w:val="00D75D32"/>
    <w:rsid w:val="00D75EB0"/>
    <w:rsid w:val="00D76115"/>
    <w:rsid w:val="00D76159"/>
    <w:rsid w:val="00D7636C"/>
    <w:rsid w:val="00D76497"/>
    <w:rsid w:val="00D7655A"/>
    <w:rsid w:val="00D7693B"/>
    <w:rsid w:val="00D769AE"/>
    <w:rsid w:val="00D76C60"/>
    <w:rsid w:val="00D76E6E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2EE"/>
    <w:rsid w:val="00D813A1"/>
    <w:rsid w:val="00D813EC"/>
    <w:rsid w:val="00D815CF"/>
    <w:rsid w:val="00D817CF"/>
    <w:rsid w:val="00D817F3"/>
    <w:rsid w:val="00D81885"/>
    <w:rsid w:val="00D81935"/>
    <w:rsid w:val="00D81973"/>
    <w:rsid w:val="00D81C3F"/>
    <w:rsid w:val="00D81CF5"/>
    <w:rsid w:val="00D81ED6"/>
    <w:rsid w:val="00D82437"/>
    <w:rsid w:val="00D8250C"/>
    <w:rsid w:val="00D8254C"/>
    <w:rsid w:val="00D8260E"/>
    <w:rsid w:val="00D82B19"/>
    <w:rsid w:val="00D82C0C"/>
    <w:rsid w:val="00D82C2D"/>
    <w:rsid w:val="00D82CB9"/>
    <w:rsid w:val="00D82F5B"/>
    <w:rsid w:val="00D83299"/>
    <w:rsid w:val="00D836B0"/>
    <w:rsid w:val="00D837D3"/>
    <w:rsid w:val="00D8391C"/>
    <w:rsid w:val="00D83962"/>
    <w:rsid w:val="00D83A0A"/>
    <w:rsid w:val="00D83FF5"/>
    <w:rsid w:val="00D8426A"/>
    <w:rsid w:val="00D84275"/>
    <w:rsid w:val="00D842D9"/>
    <w:rsid w:val="00D84618"/>
    <w:rsid w:val="00D846B4"/>
    <w:rsid w:val="00D84892"/>
    <w:rsid w:val="00D848F2"/>
    <w:rsid w:val="00D84A69"/>
    <w:rsid w:val="00D84B5B"/>
    <w:rsid w:val="00D84C81"/>
    <w:rsid w:val="00D84CB5"/>
    <w:rsid w:val="00D84CD6"/>
    <w:rsid w:val="00D84DAC"/>
    <w:rsid w:val="00D84E62"/>
    <w:rsid w:val="00D8500A"/>
    <w:rsid w:val="00D851BE"/>
    <w:rsid w:val="00D8521C"/>
    <w:rsid w:val="00D85230"/>
    <w:rsid w:val="00D8547B"/>
    <w:rsid w:val="00D854DE"/>
    <w:rsid w:val="00D8572F"/>
    <w:rsid w:val="00D858B2"/>
    <w:rsid w:val="00D85FCD"/>
    <w:rsid w:val="00D860BB"/>
    <w:rsid w:val="00D861F0"/>
    <w:rsid w:val="00D86511"/>
    <w:rsid w:val="00D86544"/>
    <w:rsid w:val="00D865F5"/>
    <w:rsid w:val="00D86639"/>
    <w:rsid w:val="00D86952"/>
    <w:rsid w:val="00D8698C"/>
    <w:rsid w:val="00D86A84"/>
    <w:rsid w:val="00D86C8C"/>
    <w:rsid w:val="00D86E25"/>
    <w:rsid w:val="00D870CF"/>
    <w:rsid w:val="00D872C5"/>
    <w:rsid w:val="00D87373"/>
    <w:rsid w:val="00D87729"/>
    <w:rsid w:val="00D8784D"/>
    <w:rsid w:val="00D87864"/>
    <w:rsid w:val="00D8791A"/>
    <w:rsid w:val="00D87CF3"/>
    <w:rsid w:val="00D87D65"/>
    <w:rsid w:val="00D87E7B"/>
    <w:rsid w:val="00D90055"/>
    <w:rsid w:val="00D906ED"/>
    <w:rsid w:val="00D90847"/>
    <w:rsid w:val="00D9109B"/>
    <w:rsid w:val="00D919B8"/>
    <w:rsid w:val="00D91C30"/>
    <w:rsid w:val="00D91CDE"/>
    <w:rsid w:val="00D91D84"/>
    <w:rsid w:val="00D9202E"/>
    <w:rsid w:val="00D9213F"/>
    <w:rsid w:val="00D923C6"/>
    <w:rsid w:val="00D92430"/>
    <w:rsid w:val="00D925AD"/>
    <w:rsid w:val="00D925FF"/>
    <w:rsid w:val="00D92AC7"/>
    <w:rsid w:val="00D92B46"/>
    <w:rsid w:val="00D92BD7"/>
    <w:rsid w:val="00D93015"/>
    <w:rsid w:val="00D9325F"/>
    <w:rsid w:val="00D93336"/>
    <w:rsid w:val="00D9364F"/>
    <w:rsid w:val="00D93A28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DCF"/>
    <w:rsid w:val="00D94EB1"/>
    <w:rsid w:val="00D9508C"/>
    <w:rsid w:val="00D95103"/>
    <w:rsid w:val="00D95648"/>
    <w:rsid w:val="00D95702"/>
    <w:rsid w:val="00D95763"/>
    <w:rsid w:val="00D95B09"/>
    <w:rsid w:val="00D95D75"/>
    <w:rsid w:val="00D95E48"/>
    <w:rsid w:val="00D95F4B"/>
    <w:rsid w:val="00D95FBE"/>
    <w:rsid w:val="00D96011"/>
    <w:rsid w:val="00D9657F"/>
    <w:rsid w:val="00D96699"/>
    <w:rsid w:val="00D966B1"/>
    <w:rsid w:val="00D966BD"/>
    <w:rsid w:val="00D966C2"/>
    <w:rsid w:val="00D966D4"/>
    <w:rsid w:val="00D967E4"/>
    <w:rsid w:val="00D968E9"/>
    <w:rsid w:val="00D9701B"/>
    <w:rsid w:val="00D97134"/>
    <w:rsid w:val="00D97349"/>
    <w:rsid w:val="00D97460"/>
    <w:rsid w:val="00D97879"/>
    <w:rsid w:val="00D9793E"/>
    <w:rsid w:val="00D97991"/>
    <w:rsid w:val="00D979D9"/>
    <w:rsid w:val="00D97E1C"/>
    <w:rsid w:val="00D97EF5"/>
    <w:rsid w:val="00DA0053"/>
    <w:rsid w:val="00DA01D9"/>
    <w:rsid w:val="00DA0273"/>
    <w:rsid w:val="00DA03BF"/>
    <w:rsid w:val="00DA0758"/>
    <w:rsid w:val="00DA08C5"/>
    <w:rsid w:val="00DA17B2"/>
    <w:rsid w:val="00DA1818"/>
    <w:rsid w:val="00DA193C"/>
    <w:rsid w:val="00DA199D"/>
    <w:rsid w:val="00DA1C7C"/>
    <w:rsid w:val="00DA1D42"/>
    <w:rsid w:val="00DA1E89"/>
    <w:rsid w:val="00DA2213"/>
    <w:rsid w:val="00DA2457"/>
    <w:rsid w:val="00DA26CB"/>
    <w:rsid w:val="00DA28C6"/>
    <w:rsid w:val="00DA296F"/>
    <w:rsid w:val="00DA2AAA"/>
    <w:rsid w:val="00DA2C78"/>
    <w:rsid w:val="00DA2E47"/>
    <w:rsid w:val="00DA3173"/>
    <w:rsid w:val="00DA3582"/>
    <w:rsid w:val="00DA362B"/>
    <w:rsid w:val="00DA3AA5"/>
    <w:rsid w:val="00DA40CE"/>
    <w:rsid w:val="00DA4420"/>
    <w:rsid w:val="00DA4841"/>
    <w:rsid w:val="00DA4A9D"/>
    <w:rsid w:val="00DA4F3E"/>
    <w:rsid w:val="00DA5029"/>
    <w:rsid w:val="00DA522D"/>
    <w:rsid w:val="00DA5557"/>
    <w:rsid w:val="00DA5A75"/>
    <w:rsid w:val="00DA5B20"/>
    <w:rsid w:val="00DA5B8C"/>
    <w:rsid w:val="00DA5B8D"/>
    <w:rsid w:val="00DA5EF5"/>
    <w:rsid w:val="00DA6388"/>
    <w:rsid w:val="00DA63FC"/>
    <w:rsid w:val="00DA6903"/>
    <w:rsid w:val="00DA6A25"/>
    <w:rsid w:val="00DA6B55"/>
    <w:rsid w:val="00DA6D18"/>
    <w:rsid w:val="00DA6D40"/>
    <w:rsid w:val="00DA6D66"/>
    <w:rsid w:val="00DA6DF4"/>
    <w:rsid w:val="00DA6E1A"/>
    <w:rsid w:val="00DA6E51"/>
    <w:rsid w:val="00DA6ED8"/>
    <w:rsid w:val="00DA6EF2"/>
    <w:rsid w:val="00DA6EF5"/>
    <w:rsid w:val="00DA7C0E"/>
    <w:rsid w:val="00DA7CE8"/>
    <w:rsid w:val="00DB017F"/>
    <w:rsid w:val="00DB023D"/>
    <w:rsid w:val="00DB0337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BDD"/>
    <w:rsid w:val="00DB1BE3"/>
    <w:rsid w:val="00DB1C34"/>
    <w:rsid w:val="00DB1F2B"/>
    <w:rsid w:val="00DB243A"/>
    <w:rsid w:val="00DB243D"/>
    <w:rsid w:val="00DB24FD"/>
    <w:rsid w:val="00DB2662"/>
    <w:rsid w:val="00DB2725"/>
    <w:rsid w:val="00DB291E"/>
    <w:rsid w:val="00DB2A06"/>
    <w:rsid w:val="00DB2D78"/>
    <w:rsid w:val="00DB2E06"/>
    <w:rsid w:val="00DB321B"/>
    <w:rsid w:val="00DB3281"/>
    <w:rsid w:val="00DB33B6"/>
    <w:rsid w:val="00DB376E"/>
    <w:rsid w:val="00DB3981"/>
    <w:rsid w:val="00DB3997"/>
    <w:rsid w:val="00DB3B62"/>
    <w:rsid w:val="00DB3CC8"/>
    <w:rsid w:val="00DB3DA0"/>
    <w:rsid w:val="00DB4421"/>
    <w:rsid w:val="00DB49DA"/>
    <w:rsid w:val="00DB4BD5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0A1"/>
    <w:rsid w:val="00DB6174"/>
    <w:rsid w:val="00DB61B9"/>
    <w:rsid w:val="00DB63CE"/>
    <w:rsid w:val="00DB64F6"/>
    <w:rsid w:val="00DB67C5"/>
    <w:rsid w:val="00DB7257"/>
    <w:rsid w:val="00DB75BA"/>
    <w:rsid w:val="00DB77C8"/>
    <w:rsid w:val="00DB7A03"/>
    <w:rsid w:val="00DB7BD9"/>
    <w:rsid w:val="00DB7D5D"/>
    <w:rsid w:val="00DB7E9E"/>
    <w:rsid w:val="00DC01EA"/>
    <w:rsid w:val="00DC034D"/>
    <w:rsid w:val="00DC04AF"/>
    <w:rsid w:val="00DC0525"/>
    <w:rsid w:val="00DC05C5"/>
    <w:rsid w:val="00DC0793"/>
    <w:rsid w:val="00DC0AE8"/>
    <w:rsid w:val="00DC0B8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570"/>
    <w:rsid w:val="00DC3A74"/>
    <w:rsid w:val="00DC3BD5"/>
    <w:rsid w:val="00DC405C"/>
    <w:rsid w:val="00DC4664"/>
    <w:rsid w:val="00DC4E4A"/>
    <w:rsid w:val="00DC5692"/>
    <w:rsid w:val="00DC5A0F"/>
    <w:rsid w:val="00DC602E"/>
    <w:rsid w:val="00DC6062"/>
    <w:rsid w:val="00DC6315"/>
    <w:rsid w:val="00DC660E"/>
    <w:rsid w:val="00DC6616"/>
    <w:rsid w:val="00DC66F3"/>
    <w:rsid w:val="00DC6B26"/>
    <w:rsid w:val="00DC6C78"/>
    <w:rsid w:val="00DC6F0B"/>
    <w:rsid w:val="00DC7227"/>
    <w:rsid w:val="00DC75DB"/>
    <w:rsid w:val="00DC79AF"/>
    <w:rsid w:val="00DC7F83"/>
    <w:rsid w:val="00DD023E"/>
    <w:rsid w:val="00DD0339"/>
    <w:rsid w:val="00DD04C4"/>
    <w:rsid w:val="00DD058E"/>
    <w:rsid w:val="00DD06D0"/>
    <w:rsid w:val="00DD0933"/>
    <w:rsid w:val="00DD0D78"/>
    <w:rsid w:val="00DD0E2C"/>
    <w:rsid w:val="00DD0E5A"/>
    <w:rsid w:val="00DD0FEC"/>
    <w:rsid w:val="00DD13A8"/>
    <w:rsid w:val="00DD1962"/>
    <w:rsid w:val="00DD1A7A"/>
    <w:rsid w:val="00DD1B7D"/>
    <w:rsid w:val="00DD1C91"/>
    <w:rsid w:val="00DD1CCA"/>
    <w:rsid w:val="00DD20B4"/>
    <w:rsid w:val="00DD2617"/>
    <w:rsid w:val="00DD2CE1"/>
    <w:rsid w:val="00DD2E9C"/>
    <w:rsid w:val="00DD2EAE"/>
    <w:rsid w:val="00DD30DC"/>
    <w:rsid w:val="00DD31BD"/>
    <w:rsid w:val="00DD3995"/>
    <w:rsid w:val="00DD3A17"/>
    <w:rsid w:val="00DD3AA2"/>
    <w:rsid w:val="00DD3AAC"/>
    <w:rsid w:val="00DD4EEA"/>
    <w:rsid w:val="00DD4F39"/>
    <w:rsid w:val="00DD4FC6"/>
    <w:rsid w:val="00DD510C"/>
    <w:rsid w:val="00DD526D"/>
    <w:rsid w:val="00DD52FD"/>
    <w:rsid w:val="00DD5350"/>
    <w:rsid w:val="00DD54EF"/>
    <w:rsid w:val="00DD5A0E"/>
    <w:rsid w:val="00DD5DF6"/>
    <w:rsid w:val="00DD5E8B"/>
    <w:rsid w:val="00DD63C6"/>
    <w:rsid w:val="00DD6462"/>
    <w:rsid w:val="00DD6523"/>
    <w:rsid w:val="00DD656C"/>
    <w:rsid w:val="00DD66E2"/>
    <w:rsid w:val="00DD68EC"/>
    <w:rsid w:val="00DD69C3"/>
    <w:rsid w:val="00DD6F14"/>
    <w:rsid w:val="00DD7000"/>
    <w:rsid w:val="00DD747E"/>
    <w:rsid w:val="00DD76A6"/>
    <w:rsid w:val="00DE0103"/>
    <w:rsid w:val="00DE0210"/>
    <w:rsid w:val="00DE057D"/>
    <w:rsid w:val="00DE066A"/>
    <w:rsid w:val="00DE0680"/>
    <w:rsid w:val="00DE07EC"/>
    <w:rsid w:val="00DE089B"/>
    <w:rsid w:val="00DE0915"/>
    <w:rsid w:val="00DE0981"/>
    <w:rsid w:val="00DE0C5D"/>
    <w:rsid w:val="00DE10BA"/>
    <w:rsid w:val="00DE1418"/>
    <w:rsid w:val="00DE145E"/>
    <w:rsid w:val="00DE1CEF"/>
    <w:rsid w:val="00DE1F03"/>
    <w:rsid w:val="00DE1FDE"/>
    <w:rsid w:val="00DE204F"/>
    <w:rsid w:val="00DE2065"/>
    <w:rsid w:val="00DE25F7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951"/>
    <w:rsid w:val="00DE49C0"/>
    <w:rsid w:val="00DE4C6A"/>
    <w:rsid w:val="00DE4CB8"/>
    <w:rsid w:val="00DE4CC0"/>
    <w:rsid w:val="00DE4CD1"/>
    <w:rsid w:val="00DE4FC9"/>
    <w:rsid w:val="00DE552C"/>
    <w:rsid w:val="00DE5601"/>
    <w:rsid w:val="00DE57FF"/>
    <w:rsid w:val="00DE5A59"/>
    <w:rsid w:val="00DE5BA7"/>
    <w:rsid w:val="00DE5F47"/>
    <w:rsid w:val="00DE615A"/>
    <w:rsid w:val="00DE61AE"/>
    <w:rsid w:val="00DE69E3"/>
    <w:rsid w:val="00DE6A6E"/>
    <w:rsid w:val="00DE6CFA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321"/>
    <w:rsid w:val="00DF04FA"/>
    <w:rsid w:val="00DF07D9"/>
    <w:rsid w:val="00DF08F6"/>
    <w:rsid w:val="00DF0A44"/>
    <w:rsid w:val="00DF11AE"/>
    <w:rsid w:val="00DF1326"/>
    <w:rsid w:val="00DF1AE5"/>
    <w:rsid w:val="00DF1CB7"/>
    <w:rsid w:val="00DF1EBE"/>
    <w:rsid w:val="00DF1FDF"/>
    <w:rsid w:val="00DF207F"/>
    <w:rsid w:val="00DF218C"/>
    <w:rsid w:val="00DF235B"/>
    <w:rsid w:val="00DF2A50"/>
    <w:rsid w:val="00DF2B2C"/>
    <w:rsid w:val="00DF2B48"/>
    <w:rsid w:val="00DF2C08"/>
    <w:rsid w:val="00DF2C3D"/>
    <w:rsid w:val="00DF2D61"/>
    <w:rsid w:val="00DF30D9"/>
    <w:rsid w:val="00DF3133"/>
    <w:rsid w:val="00DF3284"/>
    <w:rsid w:val="00DF32BE"/>
    <w:rsid w:val="00DF3326"/>
    <w:rsid w:val="00DF354C"/>
    <w:rsid w:val="00DF363C"/>
    <w:rsid w:val="00DF3840"/>
    <w:rsid w:val="00DF3DE7"/>
    <w:rsid w:val="00DF4227"/>
    <w:rsid w:val="00DF4326"/>
    <w:rsid w:val="00DF4A4E"/>
    <w:rsid w:val="00DF4DCE"/>
    <w:rsid w:val="00DF5024"/>
    <w:rsid w:val="00DF50CB"/>
    <w:rsid w:val="00DF50EE"/>
    <w:rsid w:val="00DF51BA"/>
    <w:rsid w:val="00DF60D8"/>
    <w:rsid w:val="00DF6507"/>
    <w:rsid w:val="00DF66A5"/>
    <w:rsid w:val="00DF67B1"/>
    <w:rsid w:val="00DF69EB"/>
    <w:rsid w:val="00DF6B9E"/>
    <w:rsid w:val="00DF6F70"/>
    <w:rsid w:val="00DF7422"/>
    <w:rsid w:val="00DF7453"/>
    <w:rsid w:val="00DF7546"/>
    <w:rsid w:val="00DF792A"/>
    <w:rsid w:val="00DF7E55"/>
    <w:rsid w:val="00DF7F69"/>
    <w:rsid w:val="00E0031C"/>
    <w:rsid w:val="00E0080F"/>
    <w:rsid w:val="00E00845"/>
    <w:rsid w:val="00E00C75"/>
    <w:rsid w:val="00E00D1B"/>
    <w:rsid w:val="00E00E8E"/>
    <w:rsid w:val="00E0105D"/>
    <w:rsid w:val="00E0113D"/>
    <w:rsid w:val="00E01171"/>
    <w:rsid w:val="00E012FF"/>
    <w:rsid w:val="00E0209F"/>
    <w:rsid w:val="00E021C3"/>
    <w:rsid w:val="00E02308"/>
    <w:rsid w:val="00E023E9"/>
    <w:rsid w:val="00E026E9"/>
    <w:rsid w:val="00E02701"/>
    <w:rsid w:val="00E02906"/>
    <w:rsid w:val="00E029EE"/>
    <w:rsid w:val="00E02A6D"/>
    <w:rsid w:val="00E02DC6"/>
    <w:rsid w:val="00E0316B"/>
    <w:rsid w:val="00E03332"/>
    <w:rsid w:val="00E03708"/>
    <w:rsid w:val="00E03799"/>
    <w:rsid w:val="00E03BE5"/>
    <w:rsid w:val="00E03F2D"/>
    <w:rsid w:val="00E04142"/>
    <w:rsid w:val="00E042DA"/>
    <w:rsid w:val="00E0443B"/>
    <w:rsid w:val="00E047D0"/>
    <w:rsid w:val="00E04A41"/>
    <w:rsid w:val="00E0500D"/>
    <w:rsid w:val="00E05749"/>
    <w:rsid w:val="00E057B8"/>
    <w:rsid w:val="00E058BD"/>
    <w:rsid w:val="00E05945"/>
    <w:rsid w:val="00E05983"/>
    <w:rsid w:val="00E05992"/>
    <w:rsid w:val="00E05E4A"/>
    <w:rsid w:val="00E05F32"/>
    <w:rsid w:val="00E0600F"/>
    <w:rsid w:val="00E062AD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38C"/>
    <w:rsid w:val="00E10401"/>
    <w:rsid w:val="00E1042A"/>
    <w:rsid w:val="00E104A8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282"/>
    <w:rsid w:val="00E12850"/>
    <w:rsid w:val="00E12916"/>
    <w:rsid w:val="00E12FD2"/>
    <w:rsid w:val="00E1304C"/>
    <w:rsid w:val="00E135A2"/>
    <w:rsid w:val="00E1361C"/>
    <w:rsid w:val="00E1372D"/>
    <w:rsid w:val="00E13A07"/>
    <w:rsid w:val="00E13C2B"/>
    <w:rsid w:val="00E13E85"/>
    <w:rsid w:val="00E14178"/>
    <w:rsid w:val="00E141AA"/>
    <w:rsid w:val="00E14E6F"/>
    <w:rsid w:val="00E151C5"/>
    <w:rsid w:val="00E1528C"/>
    <w:rsid w:val="00E15313"/>
    <w:rsid w:val="00E153B6"/>
    <w:rsid w:val="00E1563D"/>
    <w:rsid w:val="00E1565F"/>
    <w:rsid w:val="00E159AA"/>
    <w:rsid w:val="00E159AF"/>
    <w:rsid w:val="00E15A2C"/>
    <w:rsid w:val="00E15CAA"/>
    <w:rsid w:val="00E15F1A"/>
    <w:rsid w:val="00E162D5"/>
    <w:rsid w:val="00E1641E"/>
    <w:rsid w:val="00E1643D"/>
    <w:rsid w:val="00E166BE"/>
    <w:rsid w:val="00E16ABF"/>
    <w:rsid w:val="00E16C11"/>
    <w:rsid w:val="00E16C27"/>
    <w:rsid w:val="00E16E32"/>
    <w:rsid w:val="00E1704C"/>
    <w:rsid w:val="00E17572"/>
    <w:rsid w:val="00E1757D"/>
    <w:rsid w:val="00E17D82"/>
    <w:rsid w:val="00E17E19"/>
    <w:rsid w:val="00E2042A"/>
    <w:rsid w:val="00E204BE"/>
    <w:rsid w:val="00E205C8"/>
    <w:rsid w:val="00E20755"/>
    <w:rsid w:val="00E20867"/>
    <w:rsid w:val="00E20880"/>
    <w:rsid w:val="00E2088C"/>
    <w:rsid w:val="00E209B6"/>
    <w:rsid w:val="00E20E9A"/>
    <w:rsid w:val="00E210B7"/>
    <w:rsid w:val="00E21143"/>
    <w:rsid w:val="00E211EC"/>
    <w:rsid w:val="00E212D9"/>
    <w:rsid w:val="00E21721"/>
    <w:rsid w:val="00E217F3"/>
    <w:rsid w:val="00E21AFE"/>
    <w:rsid w:val="00E21C5C"/>
    <w:rsid w:val="00E2255A"/>
    <w:rsid w:val="00E228E8"/>
    <w:rsid w:val="00E229E6"/>
    <w:rsid w:val="00E22DEB"/>
    <w:rsid w:val="00E2322B"/>
    <w:rsid w:val="00E2350C"/>
    <w:rsid w:val="00E23533"/>
    <w:rsid w:val="00E236DF"/>
    <w:rsid w:val="00E23A0E"/>
    <w:rsid w:val="00E23F63"/>
    <w:rsid w:val="00E240A6"/>
    <w:rsid w:val="00E244B6"/>
    <w:rsid w:val="00E2452B"/>
    <w:rsid w:val="00E248BA"/>
    <w:rsid w:val="00E2494E"/>
    <w:rsid w:val="00E24C38"/>
    <w:rsid w:val="00E24D8A"/>
    <w:rsid w:val="00E24F74"/>
    <w:rsid w:val="00E254EE"/>
    <w:rsid w:val="00E25B1F"/>
    <w:rsid w:val="00E25CF9"/>
    <w:rsid w:val="00E25D99"/>
    <w:rsid w:val="00E25E23"/>
    <w:rsid w:val="00E25F69"/>
    <w:rsid w:val="00E26163"/>
    <w:rsid w:val="00E26703"/>
    <w:rsid w:val="00E268FD"/>
    <w:rsid w:val="00E26971"/>
    <w:rsid w:val="00E26EB4"/>
    <w:rsid w:val="00E27051"/>
    <w:rsid w:val="00E273D6"/>
    <w:rsid w:val="00E27873"/>
    <w:rsid w:val="00E27D85"/>
    <w:rsid w:val="00E27E65"/>
    <w:rsid w:val="00E30109"/>
    <w:rsid w:val="00E30202"/>
    <w:rsid w:val="00E3021E"/>
    <w:rsid w:val="00E305AB"/>
    <w:rsid w:val="00E305E2"/>
    <w:rsid w:val="00E30935"/>
    <w:rsid w:val="00E30B66"/>
    <w:rsid w:val="00E30D08"/>
    <w:rsid w:val="00E3122D"/>
    <w:rsid w:val="00E316FA"/>
    <w:rsid w:val="00E31806"/>
    <w:rsid w:val="00E319F9"/>
    <w:rsid w:val="00E31CC2"/>
    <w:rsid w:val="00E31CD6"/>
    <w:rsid w:val="00E31DBF"/>
    <w:rsid w:val="00E31F92"/>
    <w:rsid w:val="00E3210C"/>
    <w:rsid w:val="00E3251C"/>
    <w:rsid w:val="00E3265B"/>
    <w:rsid w:val="00E329B4"/>
    <w:rsid w:val="00E32A99"/>
    <w:rsid w:val="00E330CB"/>
    <w:rsid w:val="00E33663"/>
    <w:rsid w:val="00E33767"/>
    <w:rsid w:val="00E33992"/>
    <w:rsid w:val="00E339CD"/>
    <w:rsid w:val="00E339ED"/>
    <w:rsid w:val="00E33B5F"/>
    <w:rsid w:val="00E33DF5"/>
    <w:rsid w:val="00E33EFD"/>
    <w:rsid w:val="00E34018"/>
    <w:rsid w:val="00E341D2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67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7A3"/>
    <w:rsid w:val="00E37940"/>
    <w:rsid w:val="00E37AEF"/>
    <w:rsid w:val="00E37B0B"/>
    <w:rsid w:val="00E37CFA"/>
    <w:rsid w:val="00E37E2F"/>
    <w:rsid w:val="00E37F4E"/>
    <w:rsid w:val="00E40406"/>
    <w:rsid w:val="00E4045D"/>
    <w:rsid w:val="00E405BF"/>
    <w:rsid w:val="00E40B37"/>
    <w:rsid w:val="00E40C2C"/>
    <w:rsid w:val="00E4107C"/>
    <w:rsid w:val="00E41335"/>
    <w:rsid w:val="00E41394"/>
    <w:rsid w:val="00E414F6"/>
    <w:rsid w:val="00E41584"/>
    <w:rsid w:val="00E415F8"/>
    <w:rsid w:val="00E416A9"/>
    <w:rsid w:val="00E416CD"/>
    <w:rsid w:val="00E4176F"/>
    <w:rsid w:val="00E41FEF"/>
    <w:rsid w:val="00E42603"/>
    <w:rsid w:val="00E4286F"/>
    <w:rsid w:val="00E42993"/>
    <w:rsid w:val="00E429B0"/>
    <w:rsid w:val="00E429B9"/>
    <w:rsid w:val="00E43098"/>
    <w:rsid w:val="00E4317E"/>
    <w:rsid w:val="00E432DC"/>
    <w:rsid w:val="00E4345F"/>
    <w:rsid w:val="00E43599"/>
    <w:rsid w:val="00E43A99"/>
    <w:rsid w:val="00E43F17"/>
    <w:rsid w:val="00E440B7"/>
    <w:rsid w:val="00E44248"/>
    <w:rsid w:val="00E448E9"/>
    <w:rsid w:val="00E44F99"/>
    <w:rsid w:val="00E4506E"/>
    <w:rsid w:val="00E451C9"/>
    <w:rsid w:val="00E45444"/>
    <w:rsid w:val="00E45585"/>
    <w:rsid w:val="00E456D0"/>
    <w:rsid w:val="00E4571A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7"/>
    <w:rsid w:val="00E47498"/>
    <w:rsid w:val="00E4753B"/>
    <w:rsid w:val="00E47673"/>
    <w:rsid w:val="00E477E2"/>
    <w:rsid w:val="00E47D91"/>
    <w:rsid w:val="00E5041A"/>
    <w:rsid w:val="00E507A2"/>
    <w:rsid w:val="00E50A8E"/>
    <w:rsid w:val="00E50E70"/>
    <w:rsid w:val="00E50FFB"/>
    <w:rsid w:val="00E51032"/>
    <w:rsid w:val="00E51146"/>
    <w:rsid w:val="00E5129E"/>
    <w:rsid w:val="00E51312"/>
    <w:rsid w:val="00E517B9"/>
    <w:rsid w:val="00E51F61"/>
    <w:rsid w:val="00E51F63"/>
    <w:rsid w:val="00E520AF"/>
    <w:rsid w:val="00E5224E"/>
    <w:rsid w:val="00E523E0"/>
    <w:rsid w:val="00E524C6"/>
    <w:rsid w:val="00E52505"/>
    <w:rsid w:val="00E525F9"/>
    <w:rsid w:val="00E5266A"/>
    <w:rsid w:val="00E526B9"/>
    <w:rsid w:val="00E5282B"/>
    <w:rsid w:val="00E52AB0"/>
    <w:rsid w:val="00E52F38"/>
    <w:rsid w:val="00E53525"/>
    <w:rsid w:val="00E53BB2"/>
    <w:rsid w:val="00E54288"/>
    <w:rsid w:val="00E548EE"/>
    <w:rsid w:val="00E54952"/>
    <w:rsid w:val="00E5497E"/>
    <w:rsid w:val="00E54A8F"/>
    <w:rsid w:val="00E54D2E"/>
    <w:rsid w:val="00E54E9E"/>
    <w:rsid w:val="00E55103"/>
    <w:rsid w:val="00E55284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25"/>
    <w:rsid w:val="00E576FC"/>
    <w:rsid w:val="00E60180"/>
    <w:rsid w:val="00E60506"/>
    <w:rsid w:val="00E6074A"/>
    <w:rsid w:val="00E6096E"/>
    <w:rsid w:val="00E610CB"/>
    <w:rsid w:val="00E6163A"/>
    <w:rsid w:val="00E6175A"/>
    <w:rsid w:val="00E61846"/>
    <w:rsid w:val="00E61A9C"/>
    <w:rsid w:val="00E61EB6"/>
    <w:rsid w:val="00E622B6"/>
    <w:rsid w:val="00E623EB"/>
    <w:rsid w:val="00E62542"/>
    <w:rsid w:val="00E625AC"/>
    <w:rsid w:val="00E627CF"/>
    <w:rsid w:val="00E62A70"/>
    <w:rsid w:val="00E62AB8"/>
    <w:rsid w:val="00E62BB0"/>
    <w:rsid w:val="00E62BF4"/>
    <w:rsid w:val="00E631FD"/>
    <w:rsid w:val="00E635B3"/>
    <w:rsid w:val="00E6363D"/>
    <w:rsid w:val="00E636A6"/>
    <w:rsid w:val="00E6380C"/>
    <w:rsid w:val="00E63D75"/>
    <w:rsid w:val="00E6401A"/>
    <w:rsid w:val="00E64184"/>
    <w:rsid w:val="00E64384"/>
    <w:rsid w:val="00E6491D"/>
    <w:rsid w:val="00E65D59"/>
    <w:rsid w:val="00E65D73"/>
    <w:rsid w:val="00E66098"/>
    <w:rsid w:val="00E661F0"/>
    <w:rsid w:val="00E66306"/>
    <w:rsid w:val="00E66434"/>
    <w:rsid w:val="00E66452"/>
    <w:rsid w:val="00E66AA3"/>
    <w:rsid w:val="00E66F5A"/>
    <w:rsid w:val="00E6770C"/>
    <w:rsid w:val="00E67A23"/>
    <w:rsid w:val="00E67A25"/>
    <w:rsid w:val="00E67BAC"/>
    <w:rsid w:val="00E67E2A"/>
    <w:rsid w:val="00E67EDA"/>
    <w:rsid w:val="00E67F4A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1F6"/>
    <w:rsid w:val="00E71481"/>
    <w:rsid w:val="00E71714"/>
    <w:rsid w:val="00E71872"/>
    <w:rsid w:val="00E71A5D"/>
    <w:rsid w:val="00E71B72"/>
    <w:rsid w:val="00E71E2F"/>
    <w:rsid w:val="00E71E74"/>
    <w:rsid w:val="00E71EC6"/>
    <w:rsid w:val="00E71F55"/>
    <w:rsid w:val="00E72526"/>
    <w:rsid w:val="00E72BFA"/>
    <w:rsid w:val="00E72FC1"/>
    <w:rsid w:val="00E732AA"/>
    <w:rsid w:val="00E73BC0"/>
    <w:rsid w:val="00E73CC6"/>
    <w:rsid w:val="00E742A8"/>
    <w:rsid w:val="00E74493"/>
    <w:rsid w:val="00E7462F"/>
    <w:rsid w:val="00E74806"/>
    <w:rsid w:val="00E74960"/>
    <w:rsid w:val="00E749B0"/>
    <w:rsid w:val="00E74B0F"/>
    <w:rsid w:val="00E74D5B"/>
    <w:rsid w:val="00E752CF"/>
    <w:rsid w:val="00E75642"/>
    <w:rsid w:val="00E7564E"/>
    <w:rsid w:val="00E75666"/>
    <w:rsid w:val="00E75AAC"/>
    <w:rsid w:val="00E75B2B"/>
    <w:rsid w:val="00E75C82"/>
    <w:rsid w:val="00E76053"/>
    <w:rsid w:val="00E7608C"/>
    <w:rsid w:val="00E76349"/>
    <w:rsid w:val="00E7662A"/>
    <w:rsid w:val="00E768DD"/>
    <w:rsid w:val="00E76A41"/>
    <w:rsid w:val="00E76B3A"/>
    <w:rsid w:val="00E76FCE"/>
    <w:rsid w:val="00E7742D"/>
    <w:rsid w:val="00E774EE"/>
    <w:rsid w:val="00E775C3"/>
    <w:rsid w:val="00E776DE"/>
    <w:rsid w:val="00E77737"/>
    <w:rsid w:val="00E77815"/>
    <w:rsid w:val="00E77A0A"/>
    <w:rsid w:val="00E77C16"/>
    <w:rsid w:val="00E77C4C"/>
    <w:rsid w:val="00E77D61"/>
    <w:rsid w:val="00E77F01"/>
    <w:rsid w:val="00E80286"/>
    <w:rsid w:val="00E80652"/>
    <w:rsid w:val="00E80AE3"/>
    <w:rsid w:val="00E80C48"/>
    <w:rsid w:val="00E81061"/>
    <w:rsid w:val="00E81550"/>
    <w:rsid w:val="00E81B1E"/>
    <w:rsid w:val="00E81EB6"/>
    <w:rsid w:val="00E82154"/>
    <w:rsid w:val="00E82155"/>
    <w:rsid w:val="00E824DF"/>
    <w:rsid w:val="00E825B3"/>
    <w:rsid w:val="00E826D5"/>
    <w:rsid w:val="00E829EB"/>
    <w:rsid w:val="00E82B45"/>
    <w:rsid w:val="00E82DC4"/>
    <w:rsid w:val="00E82E7E"/>
    <w:rsid w:val="00E82F52"/>
    <w:rsid w:val="00E82FD0"/>
    <w:rsid w:val="00E833D2"/>
    <w:rsid w:val="00E833E2"/>
    <w:rsid w:val="00E83579"/>
    <w:rsid w:val="00E839BE"/>
    <w:rsid w:val="00E8413E"/>
    <w:rsid w:val="00E84345"/>
    <w:rsid w:val="00E843AB"/>
    <w:rsid w:val="00E8465A"/>
    <w:rsid w:val="00E84778"/>
    <w:rsid w:val="00E84CB3"/>
    <w:rsid w:val="00E8518E"/>
    <w:rsid w:val="00E85241"/>
    <w:rsid w:val="00E85244"/>
    <w:rsid w:val="00E856B2"/>
    <w:rsid w:val="00E85709"/>
    <w:rsid w:val="00E85A8A"/>
    <w:rsid w:val="00E85BB1"/>
    <w:rsid w:val="00E85E55"/>
    <w:rsid w:val="00E863FB"/>
    <w:rsid w:val="00E86991"/>
    <w:rsid w:val="00E86E83"/>
    <w:rsid w:val="00E86F3C"/>
    <w:rsid w:val="00E87210"/>
    <w:rsid w:val="00E87839"/>
    <w:rsid w:val="00E87A24"/>
    <w:rsid w:val="00E87B3A"/>
    <w:rsid w:val="00E87CC4"/>
    <w:rsid w:val="00E87D23"/>
    <w:rsid w:val="00E903CC"/>
    <w:rsid w:val="00E90510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256"/>
    <w:rsid w:val="00E93326"/>
    <w:rsid w:val="00E93C7E"/>
    <w:rsid w:val="00E942AD"/>
    <w:rsid w:val="00E94680"/>
    <w:rsid w:val="00E950E1"/>
    <w:rsid w:val="00E95160"/>
    <w:rsid w:val="00E951A7"/>
    <w:rsid w:val="00E953E3"/>
    <w:rsid w:val="00E95A64"/>
    <w:rsid w:val="00E95A82"/>
    <w:rsid w:val="00E95DBF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16E"/>
    <w:rsid w:val="00E97882"/>
    <w:rsid w:val="00E978D0"/>
    <w:rsid w:val="00E97BB0"/>
    <w:rsid w:val="00E97D59"/>
    <w:rsid w:val="00E97F20"/>
    <w:rsid w:val="00EA0028"/>
    <w:rsid w:val="00EA005C"/>
    <w:rsid w:val="00EA00DC"/>
    <w:rsid w:val="00EA01AC"/>
    <w:rsid w:val="00EA0886"/>
    <w:rsid w:val="00EA09F8"/>
    <w:rsid w:val="00EA0B0C"/>
    <w:rsid w:val="00EA0B42"/>
    <w:rsid w:val="00EA0EC2"/>
    <w:rsid w:val="00EA112B"/>
    <w:rsid w:val="00EA153D"/>
    <w:rsid w:val="00EA17A6"/>
    <w:rsid w:val="00EA18C2"/>
    <w:rsid w:val="00EA1CB5"/>
    <w:rsid w:val="00EA1DAA"/>
    <w:rsid w:val="00EA208B"/>
    <w:rsid w:val="00EA2238"/>
    <w:rsid w:val="00EA2482"/>
    <w:rsid w:val="00EA2831"/>
    <w:rsid w:val="00EA28EC"/>
    <w:rsid w:val="00EA2A8E"/>
    <w:rsid w:val="00EA2AC7"/>
    <w:rsid w:val="00EA2ADE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DAF"/>
    <w:rsid w:val="00EA3DE5"/>
    <w:rsid w:val="00EA3E40"/>
    <w:rsid w:val="00EA3F37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504"/>
    <w:rsid w:val="00EA5740"/>
    <w:rsid w:val="00EA5889"/>
    <w:rsid w:val="00EA599F"/>
    <w:rsid w:val="00EA5DA4"/>
    <w:rsid w:val="00EA6068"/>
    <w:rsid w:val="00EA657B"/>
    <w:rsid w:val="00EA6862"/>
    <w:rsid w:val="00EA6B04"/>
    <w:rsid w:val="00EA6C38"/>
    <w:rsid w:val="00EA6D3B"/>
    <w:rsid w:val="00EA6DB7"/>
    <w:rsid w:val="00EA6E03"/>
    <w:rsid w:val="00EA70E1"/>
    <w:rsid w:val="00EA7207"/>
    <w:rsid w:val="00EA7CC7"/>
    <w:rsid w:val="00EA7F4D"/>
    <w:rsid w:val="00EB029F"/>
    <w:rsid w:val="00EB02C0"/>
    <w:rsid w:val="00EB05C7"/>
    <w:rsid w:val="00EB09C1"/>
    <w:rsid w:val="00EB09ED"/>
    <w:rsid w:val="00EB0A15"/>
    <w:rsid w:val="00EB0C17"/>
    <w:rsid w:val="00EB0C38"/>
    <w:rsid w:val="00EB0ED4"/>
    <w:rsid w:val="00EB1150"/>
    <w:rsid w:val="00EB1655"/>
    <w:rsid w:val="00EB16B7"/>
    <w:rsid w:val="00EB182E"/>
    <w:rsid w:val="00EB1A1C"/>
    <w:rsid w:val="00EB1A37"/>
    <w:rsid w:val="00EB1C90"/>
    <w:rsid w:val="00EB20D5"/>
    <w:rsid w:val="00EB2138"/>
    <w:rsid w:val="00EB218F"/>
    <w:rsid w:val="00EB21B1"/>
    <w:rsid w:val="00EB2809"/>
    <w:rsid w:val="00EB31CC"/>
    <w:rsid w:val="00EB36F1"/>
    <w:rsid w:val="00EB3776"/>
    <w:rsid w:val="00EB3873"/>
    <w:rsid w:val="00EB3916"/>
    <w:rsid w:val="00EB3BE6"/>
    <w:rsid w:val="00EB3C25"/>
    <w:rsid w:val="00EB455A"/>
    <w:rsid w:val="00EB4561"/>
    <w:rsid w:val="00EB49FE"/>
    <w:rsid w:val="00EB4A63"/>
    <w:rsid w:val="00EB4C7B"/>
    <w:rsid w:val="00EB5957"/>
    <w:rsid w:val="00EB5D2C"/>
    <w:rsid w:val="00EB60DA"/>
    <w:rsid w:val="00EB69ED"/>
    <w:rsid w:val="00EB7047"/>
    <w:rsid w:val="00EB72BA"/>
    <w:rsid w:val="00EB7508"/>
    <w:rsid w:val="00EB7519"/>
    <w:rsid w:val="00EB76F9"/>
    <w:rsid w:val="00EB79AB"/>
    <w:rsid w:val="00EB7A65"/>
    <w:rsid w:val="00EB7D42"/>
    <w:rsid w:val="00EB7D60"/>
    <w:rsid w:val="00EB7DBB"/>
    <w:rsid w:val="00EC009B"/>
    <w:rsid w:val="00EC05BF"/>
    <w:rsid w:val="00EC0981"/>
    <w:rsid w:val="00EC0D8D"/>
    <w:rsid w:val="00EC0EDC"/>
    <w:rsid w:val="00EC0F04"/>
    <w:rsid w:val="00EC1318"/>
    <w:rsid w:val="00EC1495"/>
    <w:rsid w:val="00EC1663"/>
    <w:rsid w:val="00EC1A5C"/>
    <w:rsid w:val="00EC1C3E"/>
    <w:rsid w:val="00EC1F97"/>
    <w:rsid w:val="00EC246F"/>
    <w:rsid w:val="00EC2AA9"/>
    <w:rsid w:val="00EC330D"/>
    <w:rsid w:val="00EC344A"/>
    <w:rsid w:val="00EC352A"/>
    <w:rsid w:val="00EC3C15"/>
    <w:rsid w:val="00EC3D2F"/>
    <w:rsid w:val="00EC3D8E"/>
    <w:rsid w:val="00EC3FAF"/>
    <w:rsid w:val="00EC3FE7"/>
    <w:rsid w:val="00EC44EE"/>
    <w:rsid w:val="00EC4C25"/>
    <w:rsid w:val="00EC4C69"/>
    <w:rsid w:val="00EC4F00"/>
    <w:rsid w:val="00EC4F5E"/>
    <w:rsid w:val="00EC4F5F"/>
    <w:rsid w:val="00EC4FCB"/>
    <w:rsid w:val="00EC50A6"/>
    <w:rsid w:val="00EC533D"/>
    <w:rsid w:val="00EC56DC"/>
    <w:rsid w:val="00EC5704"/>
    <w:rsid w:val="00EC5D75"/>
    <w:rsid w:val="00EC6009"/>
    <w:rsid w:val="00EC6560"/>
    <w:rsid w:val="00EC66B0"/>
    <w:rsid w:val="00EC6B4D"/>
    <w:rsid w:val="00EC6E80"/>
    <w:rsid w:val="00EC6F47"/>
    <w:rsid w:val="00EC6FB9"/>
    <w:rsid w:val="00EC706E"/>
    <w:rsid w:val="00EC70CC"/>
    <w:rsid w:val="00EC71FB"/>
    <w:rsid w:val="00EC7352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561"/>
    <w:rsid w:val="00ED1737"/>
    <w:rsid w:val="00ED1793"/>
    <w:rsid w:val="00ED199C"/>
    <w:rsid w:val="00ED1C72"/>
    <w:rsid w:val="00ED2059"/>
    <w:rsid w:val="00ED232E"/>
    <w:rsid w:val="00ED2358"/>
    <w:rsid w:val="00ED2533"/>
    <w:rsid w:val="00ED2675"/>
    <w:rsid w:val="00ED2965"/>
    <w:rsid w:val="00ED2B69"/>
    <w:rsid w:val="00ED2BA0"/>
    <w:rsid w:val="00ED2D62"/>
    <w:rsid w:val="00ED2F1B"/>
    <w:rsid w:val="00ED313A"/>
    <w:rsid w:val="00ED31C3"/>
    <w:rsid w:val="00ED31F3"/>
    <w:rsid w:val="00ED325C"/>
    <w:rsid w:val="00ED34CC"/>
    <w:rsid w:val="00ED3702"/>
    <w:rsid w:val="00ED3CA6"/>
    <w:rsid w:val="00ED3EDD"/>
    <w:rsid w:val="00ED3F82"/>
    <w:rsid w:val="00ED3FE1"/>
    <w:rsid w:val="00ED4278"/>
    <w:rsid w:val="00ED47F6"/>
    <w:rsid w:val="00ED4A2D"/>
    <w:rsid w:val="00ED4A87"/>
    <w:rsid w:val="00ED4F86"/>
    <w:rsid w:val="00ED5025"/>
    <w:rsid w:val="00ED5173"/>
    <w:rsid w:val="00ED51E6"/>
    <w:rsid w:val="00ED520A"/>
    <w:rsid w:val="00ED52B3"/>
    <w:rsid w:val="00ED52D4"/>
    <w:rsid w:val="00ED53DB"/>
    <w:rsid w:val="00ED5568"/>
    <w:rsid w:val="00ED5724"/>
    <w:rsid w:val="00ED57F1"/>
    <w:rsid w:val="00ED59A9"/>
    <w:rsid w:val="00ED59B7"/>
    <w:rsid w:val="00ED5B93"/>
    <w:rsid w:val="00ED5E20"/>
    <w:rsid w:val="00ED5E6A"/>
    <w:rsid w:val="00ED5E8F"/>
    <w:rsid w:val="00ED6324"/>
    <w:rsid w:val="00ED6669"/>
    <w:rsid w:val="00ED6EA9"/>
    <w:rsid w:val="00ED70A9"/>
    <w:rsid w:val="00ED76CA"/>
    <w:rsid w:val="00ED78DF"/>
    <w:rsid w:val="00ED7A44"/>
    <w:rsid w:val="00ED7D69"/>
    <w:rsid w:val="00ED7E07"/>
    <w:rsid w:val="00EE02A8"/>
    <w:rsid w:val="00EE0429"/>
    <w:rsid w:val="00EE078F"/>
    <w:rsid w:val="00EE0A30"/>
    <w:rsid w:val="00EE1177"/>
    <w:rsid w:val="00EE11DB"/>
    <w:rsid w:val="00EE17C3"/>
    <w:rsid w:val="00EE194B"/>
    <w:rsid w:val="00EE1CEC"/>
    <w:rsid w:val="00EE1EB2"/>
    <w:rsid w:val="00EE20A4"/>
    <w:rsid w:val="00EE21DB"/>
    <w:rsid w:val="00EE25C6"/>
    <w:rsid w:val="00EE2D91"/>
    <w:rsid w:val="00EE2DFE"/>
    <w:rsid w:val="00EE32FD"/>
    <w:rsid w:val="00EE3476"/>
    <w:rsid w:val="00EE3DD3"/>
    <w:rsid w:val="00EE3EAF"/>
    <w:rsid w:val="00EE3F63"/>
    <w:rsid w:val="00EE43BE"/>
    <w:rsid w:val="00EE4A41"/>
    <w:rsid w:val="00EE4C6A"/>
    <w:rsid w:val="00EE4D53"/>
    <w:rsid w:val="00EE500C"/>
    <w:rsid w:val="00EE5222"/>
    <w:rsid w:val="00EE551E"/>
    <w:rsid w:val="00EE5B6F"/>
    <w:rsid w:val="00EE6069"/>
    <w:rsid w:val="00EE613A"/>
    <w:rsid w:val="00EE6868"/>
    <w:rsid w:val="00EE6B81"/>
    <w:rsid w:val="00EE6C38"/>
    <w:rsid w:val="00EE6C6D"/>
    <w:rsid w:val="00EE7136"/>
    <w:rsid w:val="00EE722A"/>
    <w:rsid w:val="00EE75A2"/>
    <w:rsid w:val="00EE7718"/>
    <w:rsid w:val="00EE7A23"/>
    <w:rsid w:val="00EE7C06"/>
    <w:rsid w:val="00EF00D2"/>
    <w:rsid w:val="00EF04C5"/>
    <w:rsid w:val="00EF06A5"/>
    <w:rsid w:val="00EF06FB"/>
    <w:rsid w:val="00EF0711"/>
    <w:rsid w:val="00EF09A7"/>
    <w:rsid w:val="00EF115A"/>
    <w:rsid w:val="00EF16AF"/>
    <w:rsid w:val="00EF17C1"/>
    <w:rsid w:val="00EF1B85"/>
    <w:rsid w:val="00EF1CD5"/>
    <w:rsid w:val="00EF2462"/>
    <w:rsid w:val="00EF2C82"/>
    <w:rsid w:val="00EF3030"/>
    <w:rsid w:val="00EF34DD"/>
    <w:rsid w:val="00EF38B9"/>
    <w:rsid w:val="00EF3ADD"/>
    <w:rsid w:val="00EF3CAA"/>
    <w:rsid w:val="00EF3D54"/>
    <w:rsid w:val="00EF3DF5"/>
    <w:rsid w:val="00EF3EF9"/>
    <w:rsid w:val="00EF41F1"/>
    <w:rsid w:val="00EF49F4"/>
    <w:rsid w:val="00EF4DB4"/>
    <w:rsid w:val="00EF4E83"/>
    <w:rsid w:val="00EF4FA6"/>
    <w:rsid w:val="00EF5258"/>
    <w:rsid w:val="00EF561F"/>
    <w:rsid w:val="00EF585C"/>
    <w:rsid w:val="00EF5E08"/>
    <w:rsid w:val="00EF6015"/>
    <w:rsid w:val="00EF60EC"/>
    <w:rsid w:val="00EF646B"/>
    <w:rsid w:val="00EF6B2F"/>
    <w:rsid w:val="00EF6B81"/>
    <w:rsid w:val="00EF7135"/>
    <w:rsid w:val="00EF7250"/>
    <w:rsid w:val="00EF7303"/>
    <w:rsid w:val="00EF7326"/>
    <w:rsid w:val="00EF7684"/>
    <w:rsid w:val="00EF7988"/>
    <w:rsid w:val="00EF7B83"/>
    <w:rsid w:val="00EF7F22"/>
    <w:rsid w:val="00EF7F6F"/>
    <w:rsid w:val="00F0085D"/>
    <w:rsid w:val="00F0093F"/>
    <w:rsid w:val="00F00D54"/>
    <w:rsid w:val="00F00D8A"/>
    <w:rsid w:val="00F00EBC"/>
    <w:rsid w:val="00F01364"/>
    <w:rsid w:val="00F0145F"/>
    <w:rsid w:val="00F01606"/>
    <w:rsid w:val="00F0172D"/>
    <w:rsid w:val="00F01766"/>
    <w:rsid w:val="00F019EE"/>
    <w:rsid w:val="00F01A28"/>
    <w:rsid w:val="00F01BBA"/>
    <w:rsid w:val="00F01C84"/>
    <w:rsid w:val="00F01E08"/>
    <w:rsid w:val="00F0240D"/>
    <w:rsid w:val="00F02601"/>
    <w:rsid w:val="00F028D3"/>
    <w:rsid w:val="00F033D2"/>
    <w:rsid w:val="00F03435"/>
    <w:rsid w:val="00F03CEC"/>
    <w:rsid w:val="00F03D8A"/>
    <w:rsid w:val="00F04302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8D4"/>
    <w:rsid w:val="00F078F0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865"/>
    <w:rsid w:val="00F109D8"/>
    <w:rsid w:val="00F10FC6"/>
    <w:rsid w:val="00F113A4"/>
    <w:rsid w:val="00F115CF"/>
    <w:rsid w:val="00F11C1A"/>
    <w:rsid w:val="00F11C21"/>
    <w:rsid w:val="00F11EDE"/>
    <w:rsid w:val="00F11F8B"/>
    <w:rsid w:val="00F122ED"/>
    <w:rsid w:val="00F12380"/>
    <w:rsid w:val="00F127C1"/>
    <w:rsid w:val="00F12B0F"/>
    <w:rsid w:val="00F12B2E"/>
    <w:rsid w:val="00F12F64"/>
    <w:rsid w:val="00F1359D"/>
    <w:rsid w:val="00F1378B"/>
    <w:rsid w:val="00F13830"/>
    <w:rsid w:val="00F13880"/>
    <w:rsid w:val="00F13939"/>
    <w:rsid w:val="00F1396E"/>
    <w:rsid w:val="00F13A67"/>
    <w:rsid w:val="00F13E37"/>
    <w:rsid w:val="00F13E89"/>
    <w:rsid w:val="00F14004"/>
    <w:rsid w:val="00F14350"/>
    <w:rsid w:val="00F1453F"/>
    <w:rsid w:val="00F147E3"/>
    <w:rsid w:val="00F149BE"/>
    <w:rsid w:val="00F14A89"/>
    <w:rsid w:val="00F14B64"/>
    <w:rsid w:val="00F15121"/>
    <w:rsid w:val="00F152B1"/>
    <w:rsid w:val="00F15491"/>
    <w:rsid w:val="00F15683"/>
    <w:rsid w:val="00F15A4A"/>
    <w:rsid w:val="00F15B9D"/>
    <w:rsid w:val="00F15BCE"/>
    <w:rsid w:val="00F15C94"/>
    <w:rsid w:val="00F15D8B"/>
    <w:rsid w:val="00F15DC1"/>
    <w:rsid w:val="00F1606B"/>
    <w:rsid w:val="00F16510"/>
    <w:rsid w:val="00F165B5"/>
    <w:rsid w:val="00F1663B"/>
    <w:rsid w:val="00F16F13"/>
    <w:rsid w:val="00F17853"/>
    <w:rsid w:val="00F1787B"/>
    <w:rsid w:val="00F17A85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2F4"/>
    <w:rsid w:val="00F213E5"/>
    <w:rsid w:val="00F21495"/>
    <w:rsid w:val="00F21A44"/>
    <w:rsid w:val="00F21C5D"/>
    <w:rsid w:val="00F21D7F"/>
    <w:rsid w:val="00F21E97"/>
    <w:rsid w:val="00F21F46"/>
    <w:rsid w:val="00F21F78"/>
    <w:rsid w:val="00F221C0"/>
    <w:rsid w:val="00F223A9"/>
    <w:rsid w:val="00F224E1"/>
    <w:rsid w:val="00F22520"/>
    <w:rsid w:val="00F22953"/>
    <w:rsid w:val="00F22A00"/>
    <w:rsid w:val="00F22E28"/>
    <w:rsid w:val="00F22EAE"/>
    <w:rsid w:val="00F23402"/>
    <w:rsid w:val="00F236F4"/>
    <w:rsid w:val="00F23954"/>
    <w:rsid w:val="00F23AE3"/>
    <w:rsid w:val="00F23B88"/>
    <w:rsid w:val="00F23D1B"/>
    <w:rsid w:val="00F23FCA"/>
    <w:rsid w:val="00F24379"/>
    <w:rsid w:val="00F24CCF"/>
    <w:rsid w:val="00F24E55"/>
    <w:rsid w:val="00F24F53"/>
    <w:rsid w:val="00F251F7"/>
    <w:rsid w:val="00F25277"/>
    <w:rsid w:val="00F2566A"/>
    <w:rsid w:val="00F2594A"/>
    <w:rsid w:val="00F25B4E"/>
    <w:rsid w:val="00F25C61"/>
    <w:rsid w:val="00F26262"/>
    <w:rsid w:val="00F269AF"/>
    <w:rsid w:val="00F269C1"/>
    <w:rsid w:val="00F26A9B"/>
    <w:rsid w:val="00F26BF3"/>
    <w:rsid w:val="00F26C91"/>
    <w:rsid w:val="00F26E2D"/>
    <w:rsid w:val="00F26F46"/>
    <w:rsid w:val="00F26FD6"/>
    <w:rsid w:val="00F26FF6"/>
    <w:rsid w:val="00F2735F"/>
    <w:rsid w:val="00F278D7"/>
    <w:rsid w:val="00F27B8E"/>
    <w:rsid w:val="00F27CCE"/>
    <w:rsid w:val="00F27E0F"/>
    <w:rsid w:val="00F27F7A"/>
    <w:rsid w:val="00F300D8"/>
    <w:rsid w:val="00F30959"/>
    <w:rsid w:val="00F30CD1"/>
    <w:rsid w:val="00F30EC4"/>
    <w:rsid w:val="00F30FEC"/>
    <w:rsid w:val="00F31081"/>
    <w:rsid w:val="00F310C4"/>
    <w:rsid w:val="00F31369"/>
    <w:rsid w:val="00F31630"/>
    <w:rsid w:val="00F31791"/>
    <w:rsid w:val="00F317C9"/>
    <w:rsid w:val="00F31BC2"/>
    <w:rsid w:val="00F31BD6"/>
    <w:rsid w:val="00F31EDE"/>
    <w:rsid w:val="00F3249E"/>
    <w:rsid w:val="00F32749"/>
    <w:rsid w:val="00F3280D"/>
    <w:rsid w:val="00F33204"/>
    <w:rsid w:val="00F3356C"/>
    <w:rsid w:val="00F3372C"/>
    <w:rsid w:val="00F33BC7"/>
    <w:rsid w:val="00F33BCB"/>
    <w:rsid w:val="00F33D75"/>
    <w:rsid w:val="00F33F03"/>
    <w:rsid w:val="00F33F1F"/>
    <w:rsid w:val="00F340BA"/>
    <w:rsid w:val="00F3425A"/>
    <w:rsid w:val="00F3436E"/>
    <w:rsid w:val="00F34BAD"/>
    <w:rsid w:val="00F34BD6"/>
    <w:rsid w:val="00F34DE8"/>
    <w:rsid w:val="00F34E2B"/>
    <w:rsid w:val="00F34F9B"/>
    <w:rsid w:val="00F351E4"/>
    <w:rsid w:val="00F353A9"/>
    <w:rsid w:val="00F35576"/>
    <w:rsid w:val="00F3590F"/>
    <w:rsid w:val="00F35AA2"/>
    <w:rsid w:val="00F35AC5"/>
    <w:rsid w:val="00F35CAE"/>
    <w:rsid w:val="00F3651E"/>
    <w:rsid w:val="00F36613"/>
    <w:rsid w:val="00F36A76"/>
    <w:rsid w:val="00F36DF6"/>
    <w:rsid w:val="00F371E1"/>
    <w:rsid w:val="00F374C0"/>
    <w:rsid w:val="00F3751E"/>
    <w:rsid w:val="00F3771D"/>
    <w:rsid w:val="00F3782F"/>
    <w:rsid w:val="00F37C38"/>
    <w:rsid w:val="00F37CA7"/>
    <w:rsid w:val="00F37DF4"/>
    <w:rsid w:val="00F37F5D"/>
    <w:rsid w:val="00F4027F"/>
    <w:rsid w:val="00F40606"/>
    <w:rsid w:val="00F40887"/>
    <w:rsid w:val="00F40E7A"/>
    <w:rsid w:val="00F410A4"/>
    <w:rsid w:val="00F412AD"/>
    <w:rsid w:val="00F4141F"/>
    <w:rsid w:val="00F4149D"/>
    <w:rsid w:val="00F41AE1"/>
    <w:rsid w:val="00F41E02"/>
    <w:rsid w:val="00F41F1D"/>
    <w:rsid w:val="00F42015"/>
    <w:rsid w:val="00F42116"/>
    <w:rsid w:val="00F42B29"/>
    <w:rsid w:val="00F42D2A"/>
    <w:rsid w:val="00F42EC0"/>
    <w:rsid w:val="00F42FCA"/>
    <w:rsid w:val="00F433D2"/>
    <w:rsid w:val="00F4344C"/>
    <w:rsid w:val="00F434A6"/>
    <w:rsid w:val="00F43A91"/>
    <w:rsid w:val="00F43F77"/>
    <w:rsid w:val="00F44513"/>
    <w:rsid w:val="00F446E1"/>
    <w:rsid w:val="00F44706"/>
    <w:rsid w:val="00F44759"/>
    <w:rsid w:val="00F44955"/>
    <w:rsid w:val="00F44997"/>
    <w:rsid w:val="00F44C75"/>
    <w:rsid w:val="00F44CD4"/>
    <w:rsid w:val="00F44F85"/>
    <w:rsid w:val="00F44FBF"/>
    <w:rsid w:val="00F45591"/>
    <w:rsid w:val="00F457E6"/>
    <w:rsid w:val="00F45A67"/>
    <w:rsid w:val="00F45A75"/>
    <w:rsid w:val="00F45AB7"/>
    <w:rsid w:val="00F45BCF"/>
    <w:rsid w:val="00F46179"/>
    <w:rsid w:val="00F461EB"/>
    <w:rsid w:val="00F465BD"/>
    <w:rsid w:val="00F465CC"/>
    <w:rsid w:val="00F46BCC"/>
    <w:rsid w:val="00F472AB"/>
    <w:rsid w:val="00F472CF"/>
    <w:rsid w:val="00F47334"/>
    <w:rsid w:val="00F4737D"/>
    <w:rsid w:val="00F4743E"/>
    <w:rsid w:val="00F4783F"/>
    <w:rsid w:val="00F47B82"/>
    <w:rsid w:val="00F47F70"/>
    <w:rsid w:val="00F500DD"/>
    <w:rsid w:val="00F504B0"/>
    <w:rsid w:val="00F507B5"/>
    <w:rsid w:val="00F509D2"/>
    <w:rsid w:val="00F50A8A"/>
    <w:rsid w:val="00F50B2B"/>
    <w:rsid w:val="00F510D0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2DBD"/>
    <w:rsid w:val="00F53027"/>
    <w:rsid w:val="00F531E7"/>
    <w:rsid w:val="00F532CF"/>
    <w:rsid w:val="00F53475"/>
    <w:rsid w:val="00F53E21"/>
    <w:rsid w:val="00F5407D"/>
    <w:rsid w:val="00F542B3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C82"/>
    <w:rsid w:val="00F56D59"/>
    <w:rsid w:val="00F572FB"/>
    <w:rsid w:val="00F573D4"/>
    <w:rsid w:val="00F57503"/>
    <w:rsid w:val="00F57666"/>
    <w:rsid w:val="00F57B31"/>
    <w:rsid w:val="00F57BD2"/>
    <w:rsid w:val="00F57C26"/>
    <w:rsid w:val="00F57E84"/>
    <w:rsid w:val="00F6031D"/>
    <w:rsid w:val="00F6088F"/>
    <w:rsid w:val="00F60E55"/>
    <w:rsid w:val="00F61155"/>
    <w:rsid w:val="00F6117B"/>
    <w:rsid w:val="00F6129A"/>
    <w:rsid w:val="00F61862"/>
    <w:rsid w:val="00F6192B"/>
    <w:rsid w:val="00F61953"/>
    <w:rsid w:val="00F61983"/>
    <w:rsid w:val="00F61B4C"/>
    <w:rsid w:val="00F62272"/>
    <w:rsid w:val="00F6242D"/>
    <w:rsid w:val="00F62511"/>
    <w:rsid w:val="00F626FD"/>
    <w:rsid w:val="00F627EA"/>
    <w:rsid w:val="00F62820"/>
    <w:rsid w:val="00F62AC3"/>
    <w:rsid w:val="00F62AF0"/>
    <w:rsid w:val="00F62F1D"/>
    <w:rsid w:val="00F62F5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344"/>
    <w:rsid w:val="00F64472"/>
    <w:rsid w:val="00F6460C"/>
    <w:rsid w:val="00F6469E"/>
    <w:rsid w:val="00F646C8"/>
    <w:rsid w:val="00F64E0C"/>
    <w:rsid w:val="00F651F1"/>
    <w:rsid w:val="00F65614"/>
    <w:rsid w:val="00F65757"/>
    <w:rsid w:val="00F6577A"/>
    <w:rsid w:val="00F65FAE"/>
    <w:rsid w:val="00F66139"/>
    <w:rsid w:val="00F6643D"/>
    <w:rsid w:val="00F66B61"/>
    <w:rsid w:val="00F66BC7"/>
    <w:rsid w:val="00F66C0A"/>
    <w:rsid w:val="00F66D7E"/>
    <w:rsid w:val="00F6730B"/>
    <w:rsid w:val="00F673AA"/>
    <w:rsid w:val="00F67773"/>
    <w:rsid w:val="00F6777A"/>
    <w:rsid w:val="00F67830"/>
    <w:rsid w:val="00F678D6"/>
    <w:rsid w:val="00F67B3C"/>
    <w:rsid w:val="00F67BCD"/>
    <w:rsid w:val="00F67E7C"/>
    <w:rsid w:val="00F67F91"/>
    <w:rsid w:val="00F70024"/>
    <w:rsid w:val="00F701AB"/>
    <w:rsid w:val="00F704FC"/>
    <w:rsid w:val="00F70692"/>
    <w:rsid w:val="00F70895"/>
    <w:rsid w:val="00F709E2"/>
    <w:rsid w:val="00F70C6B"/>
    <w:rsid w:val="00F70D86"/>
    <w:rsid w:val="00F70E56"/>
    <w:rsid w:val="00F712DD"/>
    <w:rsid w:val="00F712F0"/>
    <w:rsid w:val="00F714D2"/>
    <w:rsid w:val="00F7172D"/>
    <w:rsid w:val="00F71EFF"/>
    <w:rsid w:val="00F72339"/>
    <w:rsid w:val="00F727E7"/>
    <w:rsid w:val="00F72B44"/>
    <w:rsid w:val="00F72BFE"/>
    <w:rsid w:val="00F72C52"/>
    <w:rsid w:val="00F72E7D"/>
    <w:rsid w:val="00F72F46"/>
    <w:rsid w:val="00F733ED"/>
    <w:rsid w:val="00F7340E"/>
    <w:rsid w:val="00F73723"/>
    <w:rsid w:val="00F7388F"/>
    <w:rsid w:val="00F73A97"/>
    <w:rsid w:val="00F7412D"/>
    <w:rsid w:val="00F74622"/>
    <w:rsid w:val="00F74882"/>
    <w:rsid w:val="00F74CE7"/>
    <w:rsid w:val="00F74FF9"/>
    <w:rsid w:val="00F750D4"/>
    <w:rsid w:val="00F753F5"/>
    <w:rsid w:val="00F754C0"/>
    <w:rsid w:val="00F755BA"/>
    <w:rsid w:val="00F756DD"/>
    <w:rsid w:val="00F75EC8"/>
    <w:rsid w:val="00F76219"/>
    <w:rsid w:val="00F76535"/>
    <w:rsid w:val="00F76718"/>
    <w:rsid w:val="00F76B6F"/>
    <w:rsid w:val="00F76C89"/>
    <w:rsid w:val="00F76CF4"/>
    <w:rsid w:val="00F771CC"/>
    <w:rsid w:val="00F77529"/>
    <w:rsid w:val="00F77624"/>
    <w:rsid w:val="00F7763E"/>
    <w:rsid w:val="00F77920"/>
    <w:rsid w:val="00F77C64"/>
    <w:rsid w:val="00F80044"/>
    <w:rsid w:val="00F802CB"/>
    <w:rsid w:val="00F8049B"/>
    <w:rsid w:val="00F804F9"/>
    <w:rsid w:val="00F80A53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2141"/>
    <w:rsid w:val="00F821C1"/>
    <w:rsid w:val="00F822B7"/>
    <w:rsid w:val="00F82440"/>
    <w:rsid w:val="00F82507"/>
    <w:rsid w:val="00F826F0"/>
    <w:rsid w:val="00F82805"/>
    <w:rsid w:val="00F82A09"/>
    <w:rsid w:val="00F82B31"/>
    <w:rsid w:val="00F82EF9"/>
    <w:rsid w:val="00F82FD0"/>
    <w:rsid w:val="00F83005"/>
    <w:rsid w:val="00F83080"/>
    <w:rsid w:val="00F834E5"/>
    <w:rsid w:val="00F8351E"/>
    <w:rsid w:val="00F83745"/>
    <w:rsid w:val="00F837D8"/>
    <w:rsid w:val="00F83A14"/>
    <w:rsid w:val="00F84048"/>
    <w:rsid w:val="00F84856"/>
    <w:rsid w:val="00F84877"/>
    <w:rsid w:val="00F848D4"/>
    <w:rsid w:val="00F8490C"/>
    <w:rsid w:val="00F84E8A"/>
    <w:rsid w:val="00F85148"/>
    <w:rsid w:val="00F852B4"/>
    <w:rsid w:val="00F8536C"/>
    <w:rsid w:val="00F85C0C"/>
    <w:rsid w:val="00F86472"/>
    <w:rsid w:val="00F86529"/>
    <w:rsid w:val="00F869C5"/>
    <w:rsid w:val="00F86BD1"/>
    <w:rsid w:val="00F86E16"/>
    <w:rsid w:val="00F86FEA"/>
    <w:rsid w:val="00F86FFB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199"/>
    <w:rsid w:val="00F9020A"/>
    <w:rsid w:val="00F90323"/>
    <w:rsid w:val="00F90514"/>
    <w:rsid w:val="00F90906"/>
    <w:rsid w:val="00F9100D"/>
    <w:rsid w:val="00F9108A"/>
    <w:rsid w:val="00F9186D"/>
    <w:rsid w:val="00F91BDF"/>
    <w:rsid w:val="00F91BF0"/>
    <w:rsid w:val="00F922B6"/>
    <w:rsid w:val="00F92417"/>
    <w:rsid w:val="00F927BE"/>
    <w:rsid w:val="00F929A6"/>
    <w:rsid w:val="00F92ACE"/>
    <w:rsid w:val="00F92B54"/>
    <w:rsid w:val="00F9300D"/>
    <w:rsid w:val="00F93528"/>
    <w:rsid w:val="00F93914"/>
    <w:rsid w:val="00F939C6"/>
    <w:rsid w:val="00F93CB6"/>
    <w:rsid w:val="00F94285"/>
    <w:rsid w:val="00F9440F"/>
    <w:rsid w:val="00F944A1"/>
    <w:rsid w:val="00F94734"/>
    <w:rsid w:val="00F9479F"/>
    <w:rsid w:val="00F94931"/>
    <w:rsid w:val="00F94A6F"/>
    <w:rsid w:val="00F94B65"/>
    <w:rsid w:val="00F94D1B"/>
    <w:rsid w:val="00F94E0D"/>
    <w:rsid w:val="00F94ED3"/>
    <w:rsid w:val="00F95791"/>
    <w:rsid w:val="00F95947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E17"/>
    <w:rsid w:val="00F96EAA"/>
    <w:rsid w:val="00F975B7"/>
    <w:rsid w:val="00F97AC8"/>
    <w:rsid w:val="00F97CCA"/>
    <w:rsid w:val="00FA001E"/>
    <w:rsid w:val="00FA01B3"/>
    <w:rsid w:val="00FA0271"/>
    <w:rsid w:val="00FA06E1"/>
    <w:rsid w:val="00FA0969"/>
    <w:rsid w:val="00FA09AC"/>
    <w:rsid w:val="00FA0BB4"/>
    <w:rsid w:val="00FA0BE7"/>
    <w:rsid w:val="00FA0E3E"/>
    <w:rsid w:val="00FA2497"/>
    <w:rsid w:val="00FA24A4"/>
    <w:rsid w:val="00FA2752"/>
    <w:rsid w:val="00FA2787"/>
    <w:rsid w:val="00FA27D4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B75"/>
    <w:rsid w:val="00FA5FE8"/>
    <w:rsid w:val="00FA6474"/>
    <w:rsid w:val="00FA653D"/>
    <w:rsid w:val="00FA65D6"/>
    <w:rsid w:val="00FA6617"/>
    <w:rsid w:val="00FA682D"/>
    <w:rsid w:val="00FA6B66"/>
    <w:rsid w:val="00FA6DF9"/>
    <w:rsid w:val="00FA70BF"/>
    <w:rsid w:val="00FA72C8"/>
    <w:rsid w:val="00FA7359"/>
    <w:rsid w:val="00FA77FF"/>
    <w:rsid w:val="00FA7890"/>
    <w:rsid w:val="00FA7CF6"/>
    <w:rsid w:val="00FB00F0"/>
    <w:rsid w:val="00FB0226"/>
    <w:rsid w:val="00FB02FE"/>
    <w:rsid w:val="00FB0627"/>
    <w:rsid w:val="00FB077A"/>
    <w:rsid w:val="00FB0922"/>
    <w:rsid w:val="00FB0C3E"/>
    <w:rsid w:val="00FB0F69"/>
    <w:rsid w:val="00FB100F"/>
    <w:rsid w:val="00FB125B"/>
    <w:rsid w:val="00FB158D"/>
    <w:rsid w:val="00FB1794"/>
    <w:rsid w:val="00FB2041"/>
    <w:rsid w:val="00FB20BB"/>
    <w:rsid w:val="00FB21F1"/>
    <w:rsid w:val="00FB2302"/>
    <w:rsid w:val="00FB23EB"/>
    <w:rsid w:val="00FB2631"/>
    <w:rsid w:val="00FB276D"/>
    <w:rsid w:val="00FB27C5"/>
    <w:rsid w:val="00FB2AB7"/>
    <w:rsid w:val="00FB2B42"/>
    <w:rsid w:val="00FB2E30"/>
    <w:rsid w:val="00FB332A"/>
    <w:rsid w:val="00FB3406"/>
    <w:rsid w:val="00FB3430"/>
    <w:rsid w:val="00FB346C"/>
    <w:rsid w:val="00FB361C"/>
    <w:rsid w:val="00FB3783"/>
    <w:rsid w:val="00FB3B54"/>
    <w:rsid w:val="00FB3BB0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47A"/>
    <w:rsid w:val="00FB76E7"/>
    <w:rsid w:val="00FB7CCC"/>
    <w:rsid w:val="00FB7F01"/>
    <w:rsid w:val="00FC0212"/>
    <w:rsid w:val="00FC0230"/>
    <w:rsid w:val="00FC0309"/>
    <w:rsid w:val="00FC0DAA"/>
    <w:rsid w:val="00FC0DEB"/>
    <w:rsid w:val="00FC0E7C"/>
    <w:rsid w:val="00FC10AF"/>
    <w:rsid w:val="00FC1191"/>
    <w:rsid w:val="00FC1212"/>
    <w:rsid w:val="00FC1485"/>
    <w:rsid w:val="00FC14E4"/>
    <w:rsid w:val="00FC159F"/>
    <w:rsid w:val="00FC16BD"/>
    <w:rsid w:val="00FC17E3"/>
    <w:rsid w:val="00FC1A3A"/>
    <w:rsid w:val="00FC1E21"/>
    <w:rsid w:val="00FC1FB0"/>
    <w:rsid w:val="00FC21E8"/>
    <w:rsid w:val="00FC24FD"/>
    <w:rsid w:val="00FC274A"/>
    <w:rsid w:val="00FC2ADA"/>
    <w:rsid w:val="00FC2B13"/>
    <w:rsid w:val="00FC2B1F"/>
    <w:rsid w:val="00FC2C39"/>
    <w:rsid w:val="00FC2FA5"/>
    <w:rsid w:val="00FC36B8"/>
    <w:rsid w:val="00FC393D"/>
    <w:rsid w:val="00FC3961"/>
    <w:rsid w:val="00FC39B6"/>
    <w:rsid w:val="00FC39E2"/>
    <w:rsid w:val="00FC3BC6"/>
    <w:rsid w:val="00FC3FDA"/>
    <w:rsid w:val="00FC4211"/>
    <w:rsid w:val="00FC4343"/>
    <w:rsid w:val="00FC44FE"/>
    <w:rsid w:val="00FC45CD"/>
    <w:rsid w:val="00FC46CC"/>
    <w:rsid w:val="00FC4AA4"/>
    <w:rsid w:val="00FC502E"/>
    <w:rsid w:val="00FC549F"/>
    <w:rsid w:val="00FC5723"/>
    <w:rsid w:val="00FC5AAF"/>
    <w:rsid w:val="00FC5D9B"/>
    <w:rsid w:val="00FC5DD1"/>
    <w:rsid w:val="00FC5DDE"/>
    <w:rsid w:val="00FC5F3C"/>
    <w:rsid w:val="00FC6264"/>
    <w:rsid w:val="00FC66C3"/>
    <w:rsid w:val="00FC6860"/>
    <w:rsid w:val="00FC68A5"/>
    <w:rsid w:val="00FC6948"/>
    <w:rsid w:val="00FC6B4F"/>
    <w:rsid w:val="00FC71B5"/>
    <w:rsid w:val="00FC721A"/>
    <w:rsid w:val="00FC7831"/>
    <w:rsid w:val="00FC7B9F"/>
    <w:rsid w:val="00FC7C39"/>
    <w:rsid w:val="00FC7D94"/>
    <w:rsid w:val="00FC7DEC"/>
    <w:rsid w:val="00FC7F79"/>
    <w:rsid w:val="00FC7FBB"/>
    <w:rsid w:val="00FD00AE"/>
    <w:rsid w:val="00FD0118"/>
    <w:rsid w:val="00FD0226"/>
    <w:rsid w:val="00FD078E"/>
    <w:rsid w:val="00FD096E"/>
    <w:rsid w:val="00FD1261"/>
    <w:rsid w:val="00FD15BA"/>
    <w:rsid w:val="00FD1A42"/>
    <w:rsid w:val="00FD1A77"/>
    <w:rsid w:val="00FD1DC3"/>
    <w:rsid w:val="00FD2434"/>
    <w:rsid w:val="00FD24FB"/>
    <w:rsid w:val="00FD2512"/>
    <w:rsid w:val="00FD297A"/>
    <w:rsid w:val="00FD2D93"/>
    <w:rsid w:val="00FD2DC7"/>
    <w:rsid w:val="00FD324B"/>
    <w:rsid w:val="00FD3606"/>
    <w:rsid w:val="00FD36B7"/>
    <w:rsid w:val="00FD3773"/>
    <w:rsid w:val="00FD3946"/>
    <w:rsid w:val="00FD3F3C"/>
    <w:rsid w:val="00FD3F69"/>
    <w:rsid w:val="00FD4396"/>
    <w:rsid w:val="00FD43D8"/>
    <w:rsid w:val="00FD459E"/>
    <w:rsid w:val="00FD4906"/>
    <w:rsid w:val="00FD4ACF"/>
    <w:rsid w:val="00FD4BD0"/>
    <w:rsid w:val="00FD4DA5"/>
    <w:rsid w:val="00FD501B"/>
    <w:rsid w:val="00FD5B21"/>
    <w:rsid w:val="00FD607E"/>
    <w:rsid w:val="00FD623F"/>
    <w:rsid w:val="00FD650C"/>
    <w:rsid w:val="00FD6ABF"/>
    <w:rsid w:val="00FD7036"/>
    <w:rsid w:val="00FD7303"/>
    <w:rsid w:val="00FD74CC"/>
    <w:rsid w:val="00FD76A9"/>
    <w:rsid w:val="00FD79E2"/>
    <w:rsid w:val="00FD7C5A"/>
    <w:rsid w:val="00FE007A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D75"/>
    <w:rsid w:val="00FE1FA1"/>
    <w:rsid w:val="00FE21F0"/>
    <w:rsid w:val="00FE28C1"/>
    <w:rsid w:val="00FE2909"/>
    <w:rsid w:val="00FE2AA6"/>
    <w:rsid w:val="00FE2DAD"/>
    <w:rsid w:val="00FE3111"/>
    <w:rsid w:val="00FE31DD"/>
    <w:rsid w:val="00FE33EE"/>
    <w:rsid w:val="00FE366D"/>
    <w:rsid w:val="00FE36DD"/>
    <w:rsid w:val="00FE39C8"/>
    <w:rsid w:val="00FE423F"/>
    <w:rsid w:val="00FE4479"/>
    <w:rsid w:val="00FE492E"/>
    <w:rsid w:val="00FE494F"/>
    <w:rsid w:val="00FE4B2C"/>
    <w:rsid w:val="00FE4E9C"/>
    <w:rsid w:val="00FE4EBA"/>
    <w:rsid w:val="00FE50A5"/>
    <w:rsid w:val="00FE53B8"/>
    <w:rsid w:val="00FE554E"/>
    <w:rsid w:val="00FE55EC"/>
    <w:rsid w:val="00FE5714"/>
    <w:rsid w:val="00FE59A5"/>
    <w:rsid w:val="00FE5A68"/>
    <w:rsid w:val="00FE5B82"/>
    <w:rsid w:val="00FE5ED4"/>
    <w:rsid w:val="00FE5EF8"/>
    <w:rsid w:val="00FE6270"/>
    <w:rsid w:val="00FE676D"/>
    <w:rsid w:val="00FE683D"/>
    <w:rsid w:val="00FE687F"/>
    <w:rsid w:val="00FE6D7B"/>
    <w:rsid w:val="00FE6F0D"/>
    <w:rsid w:val="00FE6F13"/>
    <w:rsid w:val="00FE70BF"/>
    <w:rsid w:val="00FE7354"/>
    <w:rsid w:val="00FE741D"/>
    <w:rsid w:val="00FE75A2"/>
    <w:rsid w:val="00FE7BD7"/>
    <w:rsid w:val="00FE7D5F"/>
    <w:rsid w:val="00FE7EA5"/>
    <w:rsid w:val="00FE7FE8"/>
    <w:rsid w:val="00FF013A"/>
    <w:rsid w:val="00FF077E"/>
    <w:rsid w:val="00FF0898"/>
    <w:rsid w:val="00FF0911"/>
    <w:rsid w:val="00FF0F38"/>
    <w:rsid w:val="00FF1382"/>
    <w:rsid w:val="00FF1713"/>
    <w:rsid w:val="00FF19A6"/>
    <w:rsid w:val="00FF1C0B"/>
    <w:rsid w:val="00FF1CFB"/>
    <w:rsid w:val="00FF1F0F"/>
    <w:rsid w:val="00FF226F"/>
    <w:rsid w:val="00FF254D"/>
    <w:rsid w:val="00FF27A7"/>
    <w:rsid w:val="00FF28BF"/>
    <w:rsid w:val="00FF2CFB"/>
    <w:rsid w:val="00FF3194"/>
    <w:rsid w:val="00FF3292"/>
    <w:rsid w:val="00FF33DE"/>
    <w:rsid w:val="00FF388E"/>
    <w:rsid w:val="00FF3A7C"/>
    <w:rsid w:val="00FF3DF0"/>
    <w:rsid w:val="00FF3EDE"/>
    <w:rsid w:val="00FF4263"/>
    <w:rsid w:val="00FF4267"/>
    <w:rsid w:val="00FF42F1"/>
    <w:rsid w:val="00FF45E1"/>
    <w:rsid w:val="00FF489E"/>
    <w:rsid w:val="00FF4A9D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269"/>
    <w:rsid w:val="00FF63C6"/>
    <w:rsid w:val="00FF682B"/>
    <w:rsid w:val="00FF6C13"/>
    <w:rsid w:val="00FF6E16"/>
    <w:rsid w:val="00FF6E8B"/>
    <w:rsid w:val="00FF7176"/>
    <w:rsid w:val="00FF75A7"/>
    <w:rsid w:val="00FF76AF"/>
    <w:rsid w:val="00FF788D"/>
    <w:rsid w:val="00FF7AD9"/>
    <w:rsid w:val="00FF7BE6"/>
    <w:rsid w:val="00FF7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ECB0A9"/>
  <w15:docId w15:val="{0AFCB569-B6F2-4491-8F59-F4A242A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6B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  <w:style w:type="paragraph" w:customStyle="1" w:styleId="FSBlank">
    <w:name w:val="FS_Blank"/>
    <w:basedOn w:val="Normal"/>
    <w:link w:val="FSBlankChar"/>
    <w:qFormat/>
    <w:rsid w:val="00CF7C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F7CB1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howCompanyProfile('0105514000965','1')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javascript:showCompanyProfile('0105550068752','1')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69AA-3B20-48A9-8086-46AD2E9A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101</Pages>
  <Words>20480</Words>
  <Characters>116739</Characters>
  <Application>Microsoft Office Word</Application>
  <DocSecurity>0</DocSecurity>
  <Lines>972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136946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Patcharapol, Noisri</cp:lastModifiedBy>
  <cp:revision>6</cp:revision>
  <cp:lastPrinted>2019-11-12T15:19:00Z</cp:lastPrinted>
  <dcterms:created xsi:type="dcterms:W3CDTF">2019-11-13T12:26:00Z</dcterms:created>
  <dcterms:modified xsi:type="dcterms:W3CDTF">2019-11-13T16:42:00Z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